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19ADE89B" w:rsidR="006971B8" w:rsidRPr="00633BBC"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633BBC">
        <w:rPr>
          <w:rFonts w:ascii="Browallia New" w:hAnsi="Browallia New" w:cs="Browallia New" w:hint="cs"/>
          <w:b/>
          <w:bCs/>
          <w:sz w:val="28"/>
          <w:szCs w:val="28"/>
          <w:cs/>
          <w:lang w:val="en-GB"/>
        </w:rPr>
        <w:t>บริษัท</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pacing w:val="-4"/>
          <w:sz w:val="28"/>
          <w:szCs w:val="28"/>
          <w:cs/>
        </w:rPr>
        <w:t>ไมด้า</w:t>
      </w:r>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pacing w:val="-4"/>
          <w:sz w:val="28"/>
          <w:szCs w:val="28"/>
          <w:cs/>
        </w:rPr>
        <w:t>แอสเซ็ท</w:t>
      </w:r>
      <w:r w:rsidR="00F46B29" w:rsidRPr="00F46B29">
        <w:rPr>
          <w:rFonts w:ascii="Browallia New" w:hAnsi="Browallia New" w:cs="Browallia New" w:hint="cs"/>
          <w:b/>
          <w:bCs/>
          <w:spacing w:val="-4"/>
          <w:sz w:val="28"/>
          <w:szCs w:val="28"/>
          <w:lang w:val="en-US"/>
        </w:rPr>
        <w:t xml:space="preserve"> </w:t>
      </w:r>
      <w:r w:rsidRPr="00633BBC">
        <w:rPr>
          <w:rFonts w:ascii="Browallia New" w:hAnsi="Browallia New" w:cs="Browallia New" w:hint="cs"/>
          <w:b/>
          <w:bCs/>
          <w:sz w:val="28"/>
          <w:szCs w:val="28"/>
          <w:cs/>
          <w:lang w:val="en-GB"/>
        </w:rPr>
        <w:t>จำกัด</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(มหาชน)</w:t>
      </w:r>
      <w:r w:rsidR="00F46B29" w:rsidRPr="00F46B29">
        <w:rPr>
          <w:rFonts w:ascii="Browallia New" w:hAnsi="Browallia New" w:cs="Browallia New" w:hint="cs"/>
          <w:b/>
          <w:bCs/>
          <w:sz w:val="28"/>
          <w:szCs w:val="28"/>
          <w:lang w:val="en-US"/>
        </w:rPr>
        <w:t xml:space="preserve"> </w:t>
      </w:r>
      <w:r w:rsidRPr="00633BBC">
        <w:rPr>
          <w:rFonts w:ascii="Browallia New" w:hAnsi="Browallia New" w:cs="Browallia New" w:hint="cs"/>
          <w:b/>
          <w:bCs/>
          <w:sz w:val="28"/>
          <w:szCs w:val="28"/>
          <w:cs/>
          <w:lang w:val="en-GB"/>
        </w:rPr>
        <w:t>และบริษัทย่อย</w:t>
      </w:r>
    </w:p>
    <w:p w14:paraId="04175B5A" w14:textId="3A3FE567" w:rsidR="00DF552F" w:rsidRPr="00633BBC" w:rsidRDefault="00DF552F"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633BBC">
        <w:rPr>
          <w:rFonts w:ascii="Browallia New" w:hAnsi="Browallia New" w:cs="Browallia New" w:hint="cs"/>
          <w:b/>
          <w:bCs/>
          <w:sz w:val="28"/>
          <w:szCs w:val="28"/>
          <w:cs/>
        </w:rPr>
        <w:t>หมายเหตุประกอบงบการเงิน</w:t>
      </w:r>
      <w:r w:rsidR="00131EB8">
        <w:rPr>
          <w:rFonts w:ascii="Browallia New" w:hAnsi="Browallia New" w:cs="Browallia New" w:hint="cs"/>
          <w:b/>
          <w:bCs/>
          <w:sz w:val="28"/>
          <w:szCs w:val="28"/>
          <w:cs/>
        </w:rPr>
        <w:t>รวม</w:t>
      </w:r>
      <w:r w:rsidR="001119B6">
        <w:rPr>
          <w:rFonts w:ascii="Browallia New" w:hAnsi="Browallia New" w:cs="Browallia New" w:hint="cs"/>
          <w:b/>
          <w:bCs/>
          <w:sz w:val="28"/>
          <w:szCs w:val="28"/>
          <w:cs/>
        </w:rPr>
        <w:t>และ</w:t>
      </w:r>
      <w:r w:rsidR="002A0455">
        <w:rPr>
          <w:rFonts w:ascii="Browallia New" w:hAnsi="Browallia New" w:cs="Browallia New" w:hint="cs"/>
          <w:b/>
          <w:bCs/>
          <w:sz w:val="28"/>
          <w:szCs w:val="28"/>
          <w:cs/>
        </w:rPr>
        <w:t>เฉพาะของบริษัท</w:t>
      </w:r>
    </w:p>
    <w:p w14:paraId="0F183BF4" w14:textId="57834277" w:rsidR="00DF552F" w:rsidRDefault="00BD0144" w:rsidP="001B4041">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GB"/>
        </w:rPr>
      </w:pPr>
      <w:r>
        <w:rPr>
          <w:rFonts w:ascii="Browallia New" w:hAnsi="Browallia New" w:cs="Browallia New" w:hint="cs"/>
          <w:b/>
          <w:bCs/>
          <w:sz w:val="28"/>
          <w:szCs w:val="28"/>
          <w:cs/>
        </w:rPr>
        <w:t>สำหรับปีสิ้นสุด</w:t>
      </w:r>
      <w:r w:rsidR="00DF552F" w:rsidRPr="00633BBC">
        <w:rPr>
          <w:rFonts w:ascii="Browallia New" w:hAnsi="Browallia New" w:cs="Browallia New" w:hint="cs"/>
          <w:b/>
          <w:bCs/>
          <w:sz w:val="28"/>
          <w:szCs w:val="28"/>
          <w:cs/>
        </w:rPr>
        <w:t>วันที่</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rPr>
        <w:t>31</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cs/>
          <w:lang w:val="en-GB"/>
        </w:rPr>
        <w:t>ธันวาคม</w:t>
      </w:r>
      <w:r w:rsidR="00F46B29" w:rsidRPr="00F46B29">
        <w:rPr>
          <w:rFonts w:ascii="Browallia New" w:hAnsi="Browallia New" w:cs="Browallia New" w:hint="cs"/>
          <w:b/>
          <w:bCs/>
          <w:sz w:val="28"/>
          <w:szCs w:val="28"/>
        </w:rPr>
        <w:t xml:space="preserve"> </w:t>
      </w:r>
      <w:r w:rsidR="00DF552F" w:rsidRPr="00633BBC">
        <w:rPr>
          <w:rFonts w:ascii="Browallia New" w:hAnsi="Browallia New" w:cs="Browallia New" w:hint="cs"/>
          <w:b/>
          <w:bCs/>
          <w:sz w:val="28"/>
          <w:szCs w:val="28"/>
          <w:lang w:val="en-GB"/>
        </w:rPr>
        <w:t>25</w:t>
      </w:r>
      <w:r w:rsidR="007B7D93" w:rsidRPr="00633BBC">
        <w:rPr>
          <w:rFonts w:ascii="Browallia New" w:hAnsi="Browallia New" w:cs="Browallia New" w:hint="cs"/>
          <w:b/>
          <w:bCs/>
          <w:sz w:val="28"/>
          <w:szCs w:val="28"/>
          <w:lang w:val="en-GB"/>
        </w:rPr>
        <w:t>6</w:t>
      </w:r>
      <w:r w:rsidR="00444819">
        <w:rPr>
          <w:rFonts w:ascii="Browallia New" w:hAnsi="Browallia New" w:cs="Browallia New"/>
          <w:b/>
          <w:bCs/>
          <w:sz w:val="28"/>
          <w:szCs w:val="28"/>
          <w:lang w:val="en-GB"/>
        </w:rPr>
        <w:t>6</w:t>
      </w:r>
    </w:p>
    <w:p w14:paraId="2FC0B238" w14:textId="3C657D03" w:rsidR="00DF552F" w:rsidRPr="00172FF6" w:rsidRDefault="00DF552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4"/>
          <w:szCs w:val="24"/>
          <w:lang w:val="en-GB"/>
        </w:rPr>
      </w:pPr>
      <w:r w:rsidRPr="00931D7F">
        <w:rPr>
          <w:rFonts w:ascii="Browallia New" w:hAnsi="Browallia New" w:cs="Browallia New" w:hint="cs"/>
          <w:sz w:val="25"/>
          <w:szCs w:val="25"/>
          <w:cs/>
          <w:lang w:val="en-GB"/>
        </w:rPr>
        <w:tab/>
      </w:r>
    </w:p>
    <w:p w14:paraId="408B50BE" w14:textId="712458C4" w:rsidR="00DF552F" w:rsidRPr="009C16C1"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9C16C1">
        <w:rPr>
          <w:rFonts w:ascii="Browallia New" w:hAnsi="Browallia New" w:cs="Browallia New" w:hint="cs"/>
          <w:b/>
          <w:bCs/>
          <w:sz w:val="28"/>
          <w:szCs w:val="28"/>
          <w:cs/>
          <w:lang w:val="en-GB"/>
        </w:rPr>
        <w:t>ข้อมูลทั่วไป</w:t>
      </w:r>
    </w:p>
    <w:p w14:paraId="7A1DFECA" w14:textId="77777777" w:rsidR="00DF552F" w:rsidRPr="00EF4D42"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02"/>
        </w:tabs>
        <w:spacing w:line="240" w:lineRule="auto"/>
        <w:ind w:left="360"/>
        <w:rPr>
          <w:rFonts w:ascii="Browallia New" w:hAnsi="Browallia New" w:cs="Browallia New"/>
          <w:b/>
          <w:bCs/>
          <w:sz w:val="24"/>
          <w:szCs w:val="24"/>
          <w:cs/>
        </w:rPr>
      </w:pPr>
    </w:p>
    <w:p w14:paraId="375D0AD3" w14:textId="098B8852" w:rsidR="00DF552F" w:rsidRPr="00931D7F" w:rsidRDefault="00DF552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003641D0" w:rsidRPr="003641D0">
        <w:rPr>
          <w:rFonts w:ascii="Browallia New" w:hAnsi="Browallia New" w:cs="Browallia New"/>
          <w:sz w:val="28"/>
          <w:szCs w:val="28"/>
          <w:cs/>
        </w:rPr>
        <w:t xml:space="preserve">จดทะเบียนเป็นบริษัทมหาชน ซึ่งจัดตั้งขึ้นและดำเนินกิจการในประเทศไทย และเป็นบริษัทจดทะเบียนในตลาดหลักทรัพย์แห่งประเทศไทย โดยมีสำนักงานใหญ่ ตั้งอยู่เลขที่ </w:t>
      </w:r>
      <w:r w:rsidRPr="00633BBC">
        <w:rPr>
          <w:rFonts w:ascii="Browallia New" w:hAnsi="Browallia New" w:cs="Browallia New" w:hint="cs"/>
          <w:spacing w:val="-6"/>
          <w:sz w:val="28"/>
          <w:szCs w:val="28"/>
        </w:rPr>
        <w:t xml:space="preserve">267 </w:t>
      </w:r>
      <w:r w:rsidRPr="00633BBC">
        <w:rPr>
          <w:rFonts w:ascii="Browallia New" w:hAnsi="Browallia New" w:cs="Browallia New" w:hint="cs"/>
          <w:spacing w:val="-6"/>
          <w:sz w:val="28"/>
          <w:szCs w:val="28"/>
          <w:cs/>
        </w:rPr>
        <w:t>ถนนจรัญสนิทวงศ์</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แขวงบางอ้อ</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เขตบางพลัด</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pacing w:val="-6"/>
          <w:sz w:val="28"/>
          <w:szCs w:val="28"/>
          <w:cs/>
        </w:rPr>
        <w:t>และมีสาขาในกรุงเทพมหานคร</w:t>
      </w:r>
      <w:r w:rsidR="00F46B29" w:rsidRPr="00F46B29">
        <w:rPr>
          <w:rFonts w:ascii="Browallia New" w:hAnsi="Browallia New" w:cs="Browallia New" w:hint="cs"/>
          <w:spacing w:val="-6"/>
          <w:sz w:val="28"/>
          <w:szCs w:val="28"/>
        </w:rPr>
        <w:t xml:space="preserve"> </w:t>
      </w:r>
      <w:r w:rsidRPr="00633BBC">
        <w:rPr>
          <w:rFonts w:ascii="Browallia New" w:hAnsi="Browallia New" w:cs="Browallia New" w:hint="cs"/>
          <w:sz w:val="28"/>
          <w:szCs w:val="28"/>
          <w:cs/>
        </w:rPr>
        <w:t>และต่างจังหวัดรวม</w:t>
      </w:r>
      <w:r w:rsidR="00F46B29" w:rsidRPr="00F46B29">
        <w:rPr>
          <w:rFonts w:ascii="Browallia New" w:hAnsi="Browallia New" w:cs="Browallia New" w:hint="cs"/>
          <w:sz w:val="28"/>
          <w:szCs w:val="28"/>
        </w:rPr>
        <w:t xml:space="preserve"> </w:t>
      </w:r>
      <w:r w:rsidR="00BD7B15" w:rsidRPr="00071383">
        <w:rPr>
          <w:rFonts w:ascii="Browallia New" w:hAnsi="Browallia New" w:cs="Browallia New"/>
          <w:sz w:val="28"/>
          <w:szCs w:val="28"/>
        </w:rPr>
        <w:t>90</w:t>
      </w:r>
      <w:r w:rsidR="00F67A0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r w:rsidR="00F46B29" w:rsidRPr="00F46B29">
        <w:rPr>
          <w:rFonts w:ascii="Browallia New" w:hAnsi="Browallia New" w:cs="Browallia New" w:hint="cs"/>
          <w:sz w:val="28"/>
          <w:szCs w:val="28"/>
        </w:rPr>
        <w:t xml:space="preserve"> </w:t>
      </w:r>
      <w:r w:rsidR="009C38DC" w:rsidRPr="00633BBC">
        <w:rPr>
          <w:rFonts w:ascii="Browallia New" w:hAnsi="Browallia New" w:cs="Browallia New" w:hint="cs"/>
          <w:sz w:val="28"/>
          <w:szCs w:val="28"/>
          <w:cs/>
        </w:rPr>
        <w:t>(</w:t>
      </w:r>
      <w:r w:rsidR="009C38DC" w:rsidRPr="00633BBC">
        <w:rPr>
          <w:rFonts w:ascii="Browallia New" w:hAnsi="Browallia New" w:cs="Browallia New" w:hint="cs"/>
          <w:sz w:val="28"/>
          <w:szCs w:val="28"/>
        </w:rPr>
        <w:t>25</w:t>
      </w:r>
      <w:r w:rsidR="00BA3160" w:rsidRPr="00633BBC">
        <w:rPr>
          <w:rFonts w:ascii="Browallia New" w:hAnsi="Browallia New" w:cs="Browallia New" w:hint="cs"/>
          <w:sz w:val="28"/>
          <w:szCs w:val="28"/>
        </w:rPr>
        <w:t>6</w:t>
      </w:r>
      <w:r w:rsidR="004160FF">
        <w:rPr>
          <w:rFonts w:ascii="Browallia New" w:hAnsi="Browallia New" w:cs="Browallia New"/>
          <w:sz w:val="28"/>
          <w:szCs w:val="28"/>
        </w:rPr>
        <w:t>5</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จำนวน</w:t>
      </w:r>
      <w:r w:rsidR="00F46B29" w:rsidRPr="00F46B29">
        <w:rPr>
          <w:rFonts w:ascii="Browallia New" w:hAnsi="Browallia New" w:cs="Browallia New" w:hint="cs"/>
          <w:sz w:val="28"/>
          <w:szCs w:val="28"/>
        </w:rPr>
        <w:t xml:space="preserve"> </w:t>
      </w:r>
      <w:r w:rsidR="00F67A09" w:rsidRPr="004B1CA3">
        <w:rPr>
          <w:rFonts w:ascii="Browallia New" w:hAnsi="Browallia New" w:cs="Browallia New"/>
          <w:sz w:val="28"/>
          <w:szCs w:val="28"/>
        </w:rPr>
        <w:t>125</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สาขา)</w:t>
      </w:r>
    </w:p>
    <w:p w14:paraId="7ED1BAEF" w14:textId="77777777" w:rsidR="00DF552F" w:rsidRPr="005D24E9"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112CD564" w14:textId="65E3DAC0"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ไมด้า</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จำกัด</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(มหาชน)</w:t>
      </w:r>
      <w:r w:rsidRPr="00633BBC">
        <w:rPr>
          <w:rFonts w:ascii="Browallia New" w:hAnsi="Browallia New" w:cs="Browallia New" w:hint="cs"/>
          <w:sz w:val="28"/>
          <w:szCs w:val="28"/>
        </w:rPr>
        <w:t xml:space="preserve"> </w:t>
      </w:r>
      <w:r w:rsidRPr="00633BBC">
        <w:rPr>
          <w:rFonts w:ascii="Browallia New" w:hAnsi="Browallia New" w:cs="Browallia New" w:hint="cs"/>
          <w:sz w:val="28"/>
          <w:szCs w:val="28"/>
          <w:cs/>
        </w:rPr>
        <w:t>(</w:t>
      </w:r>
      <w:r w:rsidRPr="00633BBC">
        <w:rPr>
          <w:rFonts w:ascii="Browallia New" w:hAnsi="Browallia New" w:cs="Browallia New" w:hint="cs"/>
          <w:sz w:val="28"/>
          <w:szCs w:val="28"/>
        </w:rPr>
        <w:t>“</w:t>
      </w:r>
      <w:r w:rsidRPr="00633BBC">
        <w:rPr>
          <w:rFonts w:ascii="Browallia New" w:hAnsi="Browallia New" w:cs="Browallia New" w:hint="cs"/>
          <w:sz w:val="28"/>
          <w:szCs w:val="28"/>
          <w:cs/>
        </w:rPr>
        <w:t>บริษัท</w:t>
      </w:r>
      <w:r w:rsidRPr="00633BBC">
        <w:rPr>
          <w:rFonts w:ascii="Browallia New" w:hAnsi="Browallia New" w:cs="Browallia New" w:hint="cs"/>
          <w:sz w:val="28"/>
          <w:szCs w:val="28"/>
        </w:rPr>
        <w:t>”</w:t>
      </w:r>
      <w:r w:rsidRPr="00633BBC">
        <w:rPr>
          <w:rFonts w:ascii="Browallia New" w:hAnsi="Browallia New" w:cs="Browallia New" w:hint="cs"/>
          <w:sz w:val="28"/>
          <w:szCs w:val="28"/>
          <w:cs/>
        </w:rPr>
        <w:t>)</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ดำเนินกิจการในประเทศไทยโดยทำธุรกิจหลักในการขายและให้บริการเช่าซื้อเครื่องใช้ไฟฟ้า</w:t>
      </w:r>
      <w:r w:rsidR="00C82451" w:rsidRPr="00633BBC">
        <w:rPr>
          <w:rFonts w:ascii="Browallia New" w:hAnsi="Browallia New" w:cs="Browallia New" w:hint="cs"/>
          <w:sz w:val="28"/>
          <w:szCs w:val="28"/>
          <w:cs/>
        </w:rPr>
        <w:t>ภายในบ้าน</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ธุรกิจโรงแรม</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และธุรกิจพัฒนาอสังหาริมทรัพย์เพื่อขาย</w:t>
      </w:r>
      <w:r w:rsidR="00F46B29" w:rsidRPr="00F46B29">
        <w:rPr>
          <w:rFonts w:ascii="Browallia New" w:hAnsi="Browallia New" w:cs="Browallia New" w:hint="cs"/>
          <w:sz w:val="28"/>
          <w:szCs w:val="28"/>
        </w:rPr>
        <w:t xml:space="preserve"> </w:t>
      </w:r>
    </w:p>
    <w:p w14:paraId="111B7B57"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4114158F" w14:textId="1CFBD443" w:rsidR="0080450B" w:rsidRDefault="002255E7"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บริษัทมีบริษัทย่อยดำเนินธุรกิจประเภทต่างๆ</w:t>
      </w:r>
      <w:r w:rsidR="00F46B29" w:rsidRPr="00F46B29">
        <w:rPr>
          <w:rFonts w:ascii="Browallia New" w:hAnsi="Browallia New" w:cs="Browallia New" w:hint="cs"/>
          <w:sz w:val="28"/>
          <w:szCs w:val="28"/>
        </w:rPr>
        <w:t xml:space="preserve"> </w:t>
      </w:r>
      <w:r w:rsidR="008939F6" w:rsidRPr="00367094">
        <w:rPr>
          <w:rFonts w:ascii="Browallia New" w:hAnsi="Browallia New" w:cs="Browallia New"/>
          <w:spacing w:val="-2"/>
          <w:sz w:val="28"/>
          <w:szCs w:val="28"/>
          <w:cs/>
        </w:rPr>
        <w:t xml:space="preserve">เช่น </w:t>
      </w:r>
      <w:r w:rsidR="008939F6" w:rsidRPr="00367094">
        <w:rPr>
          <w:rFonts w:ascii="Browallia New" w:hAnsi="Browallia New" w:cs="Browallia New"/>
          <w:sz w:val="28"/>
          <w:szCs w:val="28"/>
          <w:cs/>
        </w:rPr>
        <w:t>บริการให้สินเชื่อเช่าซื้อรถยนต์ที่ผ่านการใช้งานแล้ว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ธุรกิจตัวแทนขายอสังหาริมทรัพย์ ธุรกิจบริการจัดทำโฆษณาประชาสัมพันธ์</w:t>
      </w:r>
      <w:r w:rsidR="008939F6">
        <w:rPr>
          <w:rFonts w:ascii="Browallia New" w:hAnsi="Browallia New" w:cs="Browallia New"/>
          <w:sz w:val="28"/>
          <w:szCs w:val="28"/>
        </w:rPr>
        <w:t xml:space="preserve"> </w:t>
      </w:r>
      <w:r w:rsidR="008939F6">
        <w:rPr>
          <w:rFonts w:ascii="Browallia New" w:hAnsi="Browallia New" w:cs="Browallia New" w:hint="cs"/>
          <w:sz w:val="28"/>
          <w:szCs w:val="28"/>
          <w:cs/>
        </w:rPr>
        <w:t xml:space="preserve">ให้บริการสินเชื่ออื่นๆ </w:t>
      </w:r>
      <w:r w:rsidR="008939F6" w:rsidRPr="00367094">
        <w:rPr>
          <w:rFonts w:ascii="Browallia New" w:hAnsi="Browallia New" w:cs="Browallia New"/>
          <w:sz w:val="28"/>
          <w:szCs w:val="28"/>
          <w:cs/>
        </w:rPr>
        <w:t>การบริหารสินทรัพย์</w:t>
      </w:r>
      <w:r w:rsidR="008939F6" w:rsidRPr="00367094">
        <w:rPr>
          <w:rFonts w:ascii="Browallia New" w:hAnsi="Browallia New" w:cs="Browallia New"/>
          <w:sz w:val="28"/>
          <w:szCs w:val="28"/>
        </w:rPr>
        <w:br/>
      </w:r>
      <w:r w:rsidR="008939F6" w:rsidRPr="00367094">
        <w:rPr>
          <w:rFonts w:ascii="Browallia New" w:hAnsi="Browallia New" w:cs="Browallia New"/>
          <w:sz w:val="28"/>
          <w:szCs w:val="28"/>
          <w:cs/>
        </w:rPr>
        <w:t xml:space="preserve">ด้อยคุณภาพ </w:t>
      </w:r>
      <w:r w:rsidR="008939F6">
        <w:rPr>
          <w:rFonts w:ascii="Browallia New" w:hAnsi="Browallia New" w:cs="Browallia New" w:hint="cs"/>
          <w:sz w:val="28"/>
          <w:szCs w:val="28"/>
          <w:cs/>
        </w:rPr>
        <w:t xml:space="preserve">การบริหารโรงรับจำนำ </w:t>
      </w:r>
      <w:r w:rsidR="008939F6" w:rsidRPr="00367094">
        <w:rPr>
          <w:rFonts w:ascii="Browallia New" w:hAnsi="Browallia New" w:cs="Browallia New"/>
          <w:sz w:val="28"/>
          <w:szCs w:val="28"/>
          <w:cs/>
        </w:rPr>
        <w:t>ธุรกิจจำหน่ายสินค้าทางพาณิชย์อิเล็กทรอนิกส์</w:t>
      </w:r>
      <w:r w:rsidR="008939F6" w:rsidRPr="00367094">
        <w:rPr>
          <w:rFonts w:ascii="Browallia New" w:hAnsi="Browallia New" w:cs="Browallia New"/>
          <w:sz w:val="28"/>
          <w:szCs w:val="28"/>
        </w:rPr>
        <w:t xml:space="preserve"> </w:t>
      </w:r>
      <w:r w:rsidR="008939F6" w:rsidRPr="00367094">
        <w:rPr>
          <w:rFonts w:ascii="Browallia New" w:hAnsi="Browallia New" w:cs="Browallia New"/>
          <w:sz w:val="28"/>
          <w:szCs w:val="28"/>
          <w:cs/>
        </w:rPr>
        <w:t>ธุรกิจผลิตภัณฑ์อาหารเสริมจากสมุนไพร ธุรกิจให้บริการรักษาความปลอดภัย</w:t>
      </w:r>
      <w:r w:rsidR="008939F6" w:rsidRPr="00367094">
        <w:rPr>
          <w:rFonts w:ascii="Browallia New" w:hAnsi="Browallia New" w:cs="Browallia New"/>
          <w:sz w:val="28"/>
          <w:szCs w:val="28"/>
        </w:rPr>
        <w:t xml:space="preserve"> </w:t>
      </w:r>
      <w:r w:rsidR="008939F6" w:rsidRPr="00367094">
        <w:rPr>
          <w:rFonts w:ascii="Browallia New" w:hAnsi="Browallia New" w:cs="Browallia New"/>
          <w:sz w:val="28"/>
          <w:szCs w:val="28"/>
          <w:cs/>
        </w:rPr>
        <w:t>ธุรกิจให้บริการด้านความงามอย่างครบวงจร</w:t>
      </w:r>
      <w:r w:rsidR="002E642F">
        <w:rPr>
          <w:rFonts w:ascii="Browallia New" w:hAnsi="Browallia New" w:cs="Browallia New"/>
          <w:sz w:val="28"/>
          <w:szCs w:val="28"/>
        </w:rPr>
        <w:t xml:space="preserve"> </w:t>
      </w:r>
      <w:r w:rsidR="00D57134">
        <w:rPr>
          <w:rFonts w:ascii="Browallia New" w:hAnsi="Browallia New" w:cs="Browallia New" w:hint="cs"/>
          <w:sz w:val="28"/>
          <w:szCs w:val="28"/>
          <w:cs/>
        </w:rPr>
        <w:t>ธุรกิจ</w:t>
      </w:r>
      <w:r w:rsidR="008C64DF">
        <w:rPr>
          <w:rFonts w:ascii="Browallia New" w:hAnsi="Browallia New" w:cs="Browallia New" w:hint="cs"/>
          <w:sz w:val="28"/>
          <w:szCs w:val="28"/>
          <w:cs/>
        </w:rPr>
        <w:t>ร้าน</w:t>
      </w:r>
      <w:r w:rsidR="00F404B1">
        <w:rPr>
          <w:rFonts w:ascii="Browallia New" w:hAnsi="Browallia New" w:cs="Browallia New" w:hint="cs"/>
          <w:sz w:val="28"/>
          <w:szCs w:val="28"/>
          <w:cs/>
        </w:rPr>
        <w:t>อาหาร</w:t>
      </w:r>
      <w:r w:rsidR="001A5D15">
        <w:rPr>
          <w:rFonts w:ascii="Browallia New" w:hAnsi="Browallia New" w:cs="Browallia New" w:hint="cs"/>
          <w:sz w:val="28"/>
          <w:szCs w:val="28"/>
          <w:cs/>
        </w:rPr>
        <w:t xml:space="preserve"> </w:t>
      </w:r>
      <w:r w:rsidR="00736C52" w:rsidRPr="00071383">
        <w:rPr>
          <w:rFonts w:ascii="Browallia New" w:hAnsi="Browallia New" w:cs="Browallia New" w:hint="cs"/>
          <w:sz w:val="28"/>
          <w:szCs w:val="28"/>
          <w:cs/>
        </w:rPr>
        <w:t>ผลิต</w:t>
      </w:r>
      <w:r w:rsidR="008C64DF" w:rsidRPr="00071383">
        <w:rPr>
          <w:rFonts w:ascii="Browallia New" w:hAnsi="Browallia New" w:cs="Browallia New" w:hint="cs"/>
          <w:sz w:val="28"/>
          <w:szCs w:val="28"/>
          <w:cs/>
        </w:rPr>
        <w:t>และจำหน่าย</w:t>
      </w:r>
      <w:r w:rsidR="00C35DA7" w:rsidRPr="00071383">
        <w:rPr>
          <w:rFonts w:ascii="Browallia New" w:hAnsi="Browallia New" w:cs="Browallia New" w:hint="cs"/>
          <w:sz w:val="28"/>
          <w:szCs w:val="28"/>
          <w:cs/>
        </w:rPr>
        <w:t>น้ำจิ้ม</w:t>
      </w:r>
      <w:r w:rsidR="00B96565" w:rsidRPr="00071383">
        <w:rPr>
          <w:rFonts w:ascii="Browallia New" w:hAnsi="Browallia New" w:cs="Browallia New" w:hint="cs"/>
          <w:sz w:val="28"/>
          <w:szCs w:val="28"/>
          <w:cs/>
        </w:rPr>
        <w:t xml:space="preserve"> และ</w:t>
      </w:r>
      <w:r w:rsidR="006D380B" w:rsidRPr="00071383">
        <w:rPr>
          <w:rFonts w:ascii="Browallia New" w:hAnsi="Browallia New" w:cs="Browallia New" w:hint="cs"/>
          <w:sz w:val="28"/>
          <w:szCs w:val="28"/>
          <w:cs/>
        </w:rPr>
        <w:t>จำหน่าย</w:t>
      </w:r>
      <w:r w:rsidR="0043420D" w:rsidRPr="00071383">
        <w:rPr>
          <w:rFonts w:ascii="Browallia New" w:hAnsi="Browallia New" w:cs="Browallia New" w:hint="cs"/>
          <w:sz w:val="28"/>
          <w:szCs w:val="28"/>
          <w:cs/>
        </w:rPr>
        <w:t>สินค้าเพื่อสุขภาพความงาม</w:t>
      </w:r>
      <w:r w:rsidR="000F7E35" w:rsidRPr="00071383">
        <w:rPr>
          <w:rFonts w:ascii="Browallia New" w:hAnsi="Browallia New" w:cs="Browallia New" w:hint="cs"/>
          <w:sz w:val="28"/>
          <w:szCs w:val="28"/>
          <w:cs/>
        </w:rPr>
        <w:t>และ</w:t>
      </w:r>
      <w:r w:rsidR="00CE070B" w:rsidRPr="00071383">
        <w:rPr>
          <w:rFonts w:ascii="Browallia New" w:hAnsi="Browallia New" w:cs="Browallia New" w:hint="cs"/>
          <w:sz w:val="28"/>
          <w:szCs w:val="28"/>
          <w:cs/>
        </w:rPr>
        <w:t>อาหาร</w:t>
      </w:r>
      <w:r w:rsidR="00EE6DB5" w:rsidRPr="00071383">
        <w:rPr>
          <w:rFonts w:ascii="Browallia New" w:hAnsi="Browallia New" w:cs="Browallia New" w:hint="cs"/>
          <w:sz w:val="28"/>
          <w:szCs w:val="28"/>
          <w:cs/>
        </w:rPr>
        <w:t>เสริม</w:t>
      </w:r>
    </w:p>
    <w:p w14:paraId="244900BD" w14:textId="77777777" w:rsidR="0080450B" w:rsidRDefault="0080450B"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7BEDF93E" w14:textId="3A8BE7D1" w:rsidR="002255E7" w:rsidRPr="00633BBC" w:rsidRDefault="00C5510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08261F">
        <w:rPr>
          <w:rFonts w:ascii="Browallia New" w:hAnsi="Browallia New" w:cs="Browallia New"/>
          <w:sz w:val="28"/>
          <w:szCs w:val="28"/>
          <w:cs/>
        </w:rPr>
        <w:t>บริษัทและบริษัทย่อยรวมเรียกว่า “กลุ่มบริษัท”</w:t>
      </w:r>
    </w:p>
    <w:p w14:paraId="108DE1F4" w14:textId="77777777" w:rsidR="0094392A" w:rsidRPr="005D24E9" w:rsidRDefault="0094392A"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2CF0055" w14:textId="297EC9BE" w:rsidR="00A96255"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บริษัทยังมีเงินลงทุนในบริษัทย่อยซึ่ง</w:t>
      </w:r>
      <w:r w:rsidR="00966FC3" w:rsidRPr="00633BBC">
        <w:rPr>
          <w:rFonts w:ascii="Browallia New" w:hAnsi="Browallia New" w:cs="Browallia New" w:hint="cs"/>
          <w:sz w:val="28"/>
          <w:szCs w:val="28"/>
          <w:cs/>
        </w:rPr>
        <w:t>ดำเนินธุรกิจที่แตกต่างกันตามที่</w:t>
      </w:r>
      <w:r w:rsidR="009373AD" w:rsidRPr="00633BBC">
        <w:rPr>
          <w:rFonts w:ascii="Browallia New" w:hAnsi="Browallia New" w:cs="Browallia New" w:hint="cs"/>
          <w:sz w:val="28"/>
          <w:szCs w:val="28"/>
          <w:cs/>
        </w:rPr>
        <w:t>อธิบายในหมาย</w:t>
      </w:r>
      <w:r w:rsidR="00A42A1E" w:rsidRPr="00633BBC">
        <w:rPr>
          <w:rFonts w:ascii="Browallia New" w:hAnsi="Browallia New" w:cs="Browallia New" w:hint="cs"/>
          <w:sz w:val="28"/>
          <w:szCs w:val="28"/>
          <w:cs/>
        </w:rPr>
        <w:t>เห</w:t>
      </w:r>
      <w:r w:rsidR="009373AD" w:rsidRPr="00633BBC">
        <w:rPr>
          <w:rFonts w:ascii="Browallia New" w:hAnsi="Browallia New" w:cs="Browallia New" w:hint="cs"/>
          <w:sz w:val="28"/>
          <w:szCs w:val="28"/>
          <w:cs/>
        </w:rPr>
        <w:t>ตุประกอบงบการเงิน</w:t>
      </w:r>
      <w:r w:rsidR="00BA3160" w:rsidRPr="00633BBC">
        <w:rPr>
          <w:rFonts w:ascii="Browallia New" w:hAnsi="Browallia New" w:cs="Browallia New" w:hint="cs"/>
          <w:sz w:val="28"/>
          <w:szCs w:val="28"/>
        </w:rPr>
        <w:t xml:space="preserve"> </w:t>
      </w:r>
      <w:r w:rsidR="004A6905" w:rsidRPr="00633BBC">
        <w:rPr>
          <w:rFonts w:ascii="Browallia New" w:hAnsi="Browallia New" w:cs="Browallia New" w:hint="cs"/>
          <w:sz w:val="28"/>
          <w:szCs w:val="28"/>
          <w:lang w:val="en-GB"/>
        </w:rPr>
        <w:t>2</w:t>
      </w:r>
      <w:r w:rsidR="004E738F" w:rsidRPr="00633BBC">
        <w:rPr>
          <w:rFonts w:ascii="Browallia New" w:hAnsi="Browallia New" w:cs="Browallia New" w:hint="cs"/>
          <w:sz w:val="28"/>
          <w:szCs w:val="28"/>
          <w:cs/>
          <w:lang w:val="en-GB"/>
        </w:rPr>
        <w:t>.</w:t>
      </w:r>
      <w:r w:rsidR="00BC34A6">
        <w:rPr>
          <w:rFonts w:ascii="Browallia New" w:hAnsi="Browallia New" w:cs="Browallia New"/>
          <w:sz w:val="28"/>
          <w:szCs w:val="28"/>
          <w:lang w:val="en-GB"/>
        </w:rPr>
        <w:t>2</w:t>
      </w:r>
    </w:p>
    <w:p w14:paraId="62FB190B" w14:textId="77777777" w:rsidR="00A96255" w:rsidRPr="005D24E9" w:rsidRDefault="00A96255"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cs/>
        </w:rPr>
      </w:pPr>
    </w:p>
    <w:p w14:paraId="4CE740F4" w14:textId="3A9EAF4A" w:rsidR="00DF552F" w:rsidRPr="00633BBC" w:rsidRDefault="00DF552F" w:rsidP="0093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3BBC">
        <w:rPr>
          <w:rFonts w:ascii="Browallia New" w:hAnsi="Browallia New" w:cs="Browallia New" w:hint="cs"/>
          <w:sz w:val="28"/>
          <w:szCs w:val="28"/>
          <w:cs/>
        </w:rPr>
        <w:t>รายชื่อผู้ถือหุ้นรายใหญ่</w:t>
      </w:r>
      <w:r w:rsidR="00F46B29"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มีดังนี้</w:t>
      </w:r>
    </w:p>
    <w:p w14:paraId="5EB3B63E" w14:textId="77777777" w:rsidR="00DF552F" w:rsidRPr="000A1F64" w:rsidRDefault="00DF552F" w:rsidP="000A1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4"/>
          <w:szCs w:val="24"/>
        </w:rPr>
      </w:pPr>
    </w:p>
    <w:tbl>
      <w:tblPr>
        <w:tblW w:w="9000" w:type="dxa"/>
        <w:tblInd w:w="360" w:type="dxa"/>
        <w:tblLook w:val="01E0" w:firstRow="1" w:lastRow="1" w:firstColumn="1" w:lastColumn="1" w:noHBand="0" w:noVBand="0"/>
      </w:tblPr>
      <w:tblGrid>
        <w:gridCol w:w="6120"/>
        <w:gridCol w:w="1316"/>
        <w:gridCol w:w="236"/>
        <w:gridCol w:w="1328"/>
      </w:tblGrid>
      <w:tr w:rsidR="00DF552F" w:rsidRPr="00633BBC" w14:paraId="5A0DD7D6" w14:textId="77777777" w:rsidTr="00AD0671">
        <w:tc>
          <w:tcPr>
            <w:tcW w:w="6120" w:type="dxa"/>
          </w:tcPr>
          <w:p w14:paraId="2F634E0D" w14:textId="77777777" w:rsidR="00DF552F" w:rsidRPr="00633BBC" w:rsidRDefault="00DF552F" w:rsidP="001B4041">
            <w:pPr>
              <w:spacing w:line="240" w:lineRule="auto"/>
              <w:rPr>
                <w:rFonts w:ascii="Browallia New" w:hAnsi="Browallia New" w:cs="Browallia New"/>
                <w:sz w:val="28"/>
                <w:szCs w:val="28"/>
                <w:u w:val="single"/>
                <w:cs/>
                <w:lang w:val="en-GB"/>
              </w:rPr>
            </w:pPr>
          </w:p>
        </w:tc>
        <w:tc>
          <w:tcPr>
            <w:tcW w:w="2880" w:type="dxa"/>
            <w:gridSpan w:val="3"/>
            <w:tcBorders>
              <w:bottom w:val="single" w:sz="4" w:space="0" w:color="auto"/>
            </w:tcBorders>
          </w:tcPr>
          <w:p w14:paraId="0FB62749" w14:textId="77777777" w:rsidR="00DF552F" w:rsidRPr="00633BBC" w:rsidRDefault="00DF552F" w:rsidP="001B4041">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cs/>
              </w:rPr>
              <w:t>ร้อยละ</w:t>
            </w:r>
          </w:p>
        </w:tc>
      </w:tr>
      <w:tr w:rsidR="00824126" w:rsidRPr="00633BBC" w14:paraId="2FA271DB" w14:textId="77777777" w:rsidTr="00AD0671">
        <w:tc>
          <w:tcPr>
            <w:tcW w:w="6120" w:type="dxa"/>
          </w:tcPr>
          <w:p w14:paraId="601E0F0C" w14:textId="77777777" w:rsidR="00824126" w:rsidRPr="00633BBC" w:rsidRDefault="00824126" w:rsidP="00824126">
            <w:pPr>
              <w:spacing w:line="240" w:lineRule="auto"/>
              <w:rPr>
                <w:rFonts w:ascii="Browallia New" w:hAnsi="Browallia New" w:cs="Browallia New"/>
                <w:sz w:val="28"/>
                <w:szCs w:val="28"/>
                <w:u w:val="single"/>
                <w:cs/>
              </w:rPr>
            </w:pPr>
            <w:r w:rsidRPr="00633BBC">
              <w:rPr>
                <w:rFonts w:ascii="Browallia New" w:hAnsi="Browallia New" w:cs="Browallia New" w:hint="cs"/>
                <w:sz w:val="28"/>
                <w:szCs w:val="28"/>
                <w:u w:val="single"/>
                <w:cs/>
              </w:rPr>
              <w:t>รายชื่อ</w:t>
            </w:r>
          </w:p>
        </w:tc>
        <w:tc>
          <w:tcPr>
            <w:tcW w:w="1316" w:type="dxa"/>
            <w:tcBorders>
              <w:top w:val="single" w:sz="4" w:space="0" w:color="auto"/>
              <w:bottom w:val="single" w:sz="4" w:space="0" w:color="auto"/>
            </w:tcBorders>
          </w:tcPr>
          <w:p w14:paraId="7C34252F" w14:textId="5EA11937"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4160FF">
              <w:rPr>
                <w:rFonts w:ascii="Browallia New" w:hAnsi="Browallia New" w:cs="Browallia New"/>
                <w:sz w:val="28"/>
                <w:szCs w:val="28"/>
              </w:rPr>
              <w:t>6</w:t>
            </w:r>
          </w:p>
        </w:tc>
        <w:tc>
          <w:tcPr>
            <w:tcW w:w="236" w:type="dxa"/>
          </w:tcPr>
          <w:p w14:paraId="77837681" w14:textId="77777777" w:rsidR="00824126" w:rsidRPr="00633BBC" w:rsidRDefault="00824126" w:rsidP="00824126">
            <w:pPr>
              <w:spacing w:line="240" w:lineRule="auto"/>
              <w:jc w:val="center"/>
              <w:rPr>
                <w:rFonts w:ascii="Browallia New" w:hAnsi="Browallia New" w:cs="Browallia New"/>
                <w:sz w:val="28"/>
                <w:szCs w:val="28"/>
              </w:rPr>
            </w:pPr>
          </w:p>
        </w:tc>
        <w:tc>
          <w:tcPr>
            <w:tcW w:w="1328" w:type="dxa"/>
            <w:tcBorders>
              <w:top w:val="single" w:sz="4" w:space="0" w:color="auto"/>
              <w:bottom w:val="single" w:sz="4" w:space="0" w:color="auto"/>
            </w:tcBorders>
          </w:tcPr>
          <w:p w14:paraId="09662B94" w14:textId="778476B3" w:rsidR="00824126" w:rsidRPr="00633BBC" w:rsidRDefault="00824126" w:rsidP="00824126">
            <w:pPr>
              <w:spacing w:line="240" w:lineRule="auto"/>
              <w:jc w:val="center"/>
              <w:rPr>
                <w:rFonts w:ascii="Browallia New" w:hAnsi="Browallia New" w:cs="Browallia New"/>
                <w:sz w:val="28"/>
                <w:szCs w:val="28"/>
              </w:rPr>
            </w:pPr>
            <w:r w:rsidRPr="00633BBC">
              <w:rPr>
                <w:rFonts w:ascii="Browallia New" w:hAnsi="Browallia New" w:cs="Browallia New" w:hint="cs"/>
                <w:sz w:val="28"/>
                <w:szCs w:val="28"/>
              </w:rPr>
              <w:t>256</w:t>
            </w:r>
            <w:r w:rsidR="004160FF">
              <w:rPr>
                <w:rFonts w:ascii="Browallia New" w:hAnsi="Browallia New" w:cs="Browallia New"/>
                <w:sz w:val="28"/>
                <w:szCs w:val="28"/>
              </w:rPr>
              <w:t>5</w:t>
            </w:r>
          </w:p>
        </w:tc>
      </w:tr>
      <w:tr w:rsidR="00824126" w:rsidRPr="00A37D83" w14:paraId="686C085D" w14:textId="77777777" w:rsidTr="00EC0758">
        <w:trPr>
          <w:trHeight w:hRule="exact" w:val="343"/>
        </w:trPr>
        <w:tc>
          <w:tcPr>
            <w:tcW w:w="6120" w:type="dxa"/>
          </w:tcPr>
          <w:p w14:paraId="05F6B508" w14:textId="01B70C53" w:rsidR="00824126" w:rsidRPr="00931D7F" w:rsidRDefault="00824126" w:rsidP="00824126">
            <w:pPr>
              <w:tabs>
                <w:tab w:val="clear" w:pos="907"/>
                <w:tab w:val="left" w:pos="360"/>
                <w:tab w:val="left" w:pos="900"/>
              </w:tabs>
              <w:spacing w:line="240" w:lineRule="auto"/>
              <w:jc w:val="thaiDistribute"/>
              <w:rPr>
                <w:rFonts w:ascii="Browallia New" w:hAnsi="Browallia New" w:cs="Browallia New"/>
                <w:sz w:val="28"/>
                <w:szCs w:val="28"/>
                <w:cs/>
                <w:lang w:val="en-GB"/>
              </w:rPr>
            </w:pPr>
          </w:p>
        </w:tc>
        <w:tc>
          <w:tcPr>
            <w:tcW w:w="1316" w:type="dxa"/>
            <w:tcBorders>
              <w:top w:val="single" w:sz="4" w:space="0" w:color="auto"/>
            </w:tcBorders>
          </w:tcPr>
          <w:p w14:paraId="648B988B"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c>
          <w:tcPr>
            <w:tcW w:w="236" w:type="dxa"/>
          </w:tcPr>
          <w:p w14:paraId="5A6805E1"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lang w:val="en-GB"/>
              </w:rPr>
            </w:pPr>
          </w:p>
        </w:tc>
        <w:tc>
          <w:tcPr>
            <w:tcW w:w="1328" w:type="dxa"/>
            <w:tcBorders>
              <w:top w:val="single" w:sz="4" w:space="0" w:color="auto"/>
            </w:tcBorders>
          </w:tcPr>
          <w:p w14:paraId="63B66C77" w14:textId="77777777" w:rsidR="00824126" w:rsidRPr="00931D7F" w:rsidRDefault="00824126" w:rsidP="00824126">
            <w:pPr>
              <w:tabs>
                <w:tab w:val="clear" w:pos="907"/>
                <w:tab w:val="left" w:pos="360"/>
                <w:tab w:val="left" w:pos="900"/>
              </w:tabs>
              <w:spacing w:line="240" w:lineRule="auto"/>
              <w:jc w:val="right"/>
              <w:rPr>
                <w:rFonts w:ascii="Browallia New" w:hAnsi="Browallia New" w:cs="Browallia New"/>
                <w:sz w:val="28"/>
                <w:szCs w:val="28"/>
              </w:rPr>
            </w:pPr>
          </w:p>
        </w:tc>
      </w:tr>
      <w:tr w:rsidR="004160FF" w:rsidRPr="00633BBC" w14:paraId="3651FD17" w14:textId="77777777" w:rsidTr="00AD0671">
        <w:tc>
          <w:tcPr>
            <w:tcW w:w="6120" w:type="dxa"/>
          </w:tcPr>
          <w:p w14:paraId="1389D0A6" w14:textId="6F632EBC" w:rsidR="004160FF" w:rsidRPr="00633BBC" w:rsidRDefault="004160FF" w:rsidP="004160F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เอี้ยวศิวิกูล</w:t>
            </w:r>
          </w:p>
        </w:tc>
        <w:tc>
          <w:tcPr>
            <w:tcW w:w="1316" w:type="dxa"/>
            <w:shd w:val="clear" w:color="auto" w:fill="auto"/>
          </w:tcPr>
          <w:p w14:paraId="29162342" w14:textId="3AFF7219" w:rsidR="004160FF" w:rsidRPr="009601F3" w:rsidRDefault="00CE0D5A" w:rsidP="004160FF">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39.52</w:t>
            </w:r>
          </w:p>
        </w:tc>
        <w:tc>
          <w:tcPr>
            <w:tcW w:w="236" w:type="dxa"/>
          </w:tcPr>
          <w:p w14:paraId="5153623C" w14:textId="77777777" w:rsidR="004160FF" w:rsidRPr="008D5B81" w:rsidRDefault="004160FF" w:rsidP="004160FF">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06EC67AD" w14:textId="48DB93DA" w:rsidR="004160FF" w:rsidRPr="008D5B81" w:rsidRDefault="004160FF" w:rsidP="004160FF">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38.30</w:t>
            </w:r>
          </w:p>
        </w:tc>
      </w:tr>
      <w:tr w:rsidR="004160FF" w:rsidRPr="00633BBC" w14:paraId="1C421EA6" w14:textId="77777777" w:rsidTr="00AD0671">
        <w:tc>
          <w:tcPr>
            <w:tcW w:w="6120" w:type="dxa"/>
          </w:tcPr>
          <w:p w14:paraId="08073FBB" w14:textId="0FE705E2" w:rsidR="004160FF" w:rsidRDefault="004160FF" w:rsidP="004160F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ดิลกศักยวิทูร</w:t>
            </w:r>
          </w:p>
        </w:tc>
        <w:tc>
          <w:tcPr>
            <w:tcW w:w="1316" w:type="dxa"/>
            <w:shd w:val="clear" w:color="auto" w:fill="auto"/>
          </w:tcPr>
          <w:p w14:paraId="1924A720" w14:textId="374CABC0" w:rsidR="004160FF" w:rsidRPr="009601F3" w:rsidRDefault="006E2225" w:rsidP="004160FF">
            <w:pPr>
              <w:tabs>
                <w:tab w:val="left" w:pos="360"/>
              </w:tabs>
              <w:spacing w:line="240" w:lineRule="auto"/>
              <w:jc w:val="right"/>
              <w:rPr>
                <w:rFonts w:ascii="Browallia New" w:hAnsi="Browallia New" w:cs="Browallia New"/>
                <w:sz w:val="28"/>
                <w:szCs w:val="28"/>
              </w:rPr>
            </w:pPr>
            <w:r w:rsidRPr="009601F3">
              <w:rPr>
                <w:rFonts w:ascii="Browallia New" w:hAnsi="Browallia New" w:cs="Browallia New"/>
                <w:sz w:val="28"/>
                <w:szCs w:val="28"/>
              </w:rPr>
              <w:t>1</w:t>
            </w:r>
            <w:r w:rsidR="00CE0D5A">
              <w:rPr>
                <w:rFonts w:ascii="Browallia New" w:hAnsi="Browallia New" w:cs="Browallia New"/>
                <w:sz w:val="28"/>
                <w:szCs w:val="28"/>
              </w:rPr>
              <w:t>2.28</w:t>
            </w:r>
          </w:p>
        </w:tc>
        <w:tc>
          <w:tcPr>
            <w:tcW w:w="236" w:type="dxa"/>
          </w:tcPr>
          <w:p w14:paraId="2E2C4753" w14:textId="77777777" w:rsidR="004160FF" w:rsidRPr="008D5B81" w:rsidRDefault="004160FF" w:rsidP="004160FF">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73B906AD" w14:textId="2AC3F793" w:rsidR="004160FF" w:rsidRPr="004844D2" w:rsidRDefault="004160FF" w:rsidP="004160FF">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12.28</w:t>
            </w:r>
          </w:p>
        </w:tc>
      </w:tr>
      <w:tr w:rsidR="004160FF" w:rsidRPr="00633BBC" w14:paraId="21673611" w14:textId="77777777" w:rsidTr="00AD0671">
        <w:tc>
          <w:tcPr>
            <w:tcW w:w="6120" w:type="dxa"/>
          </w:tcPr>
          <w:p w14:paraId="56EADCBC" w14:textId="568DCC46" w:rsidR="004160FF" w:rsidRPr="00633BBC" w:rsidRDefault="004160FF" w:rsidP="004160F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ปัญญาจิรวุฒิ</w:t>
            </w:r>
          </w:p>
        </w:tc>
        <w:tc>
          <w:tcPr>
            <w:tcW w:w="1316" w:type="dxa"/>
            <w:shd w:val="clear" w:color="auto" w:fill="auto"/>
          </w:tcPr>
          <w:p w14:paraId="0B230CAA" w14:textId="200A03D8" w:rsidR="004160FF" w:rsidRPr="009601F3" w:rsidRDefault="00CE0D5A" w:rsidP="004160FF">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5</w:t>
            </w:r>
            <w:r w:rsidR="006E2225" w:rsidRPr="009601F3">
              <w:rPr>
                <w:rFonts w:ascii="Browallia New" w:hAnsi="Browallia New" w:cs="Browallia New"/>
                <w:sz w:val="28"/>
                <w:szCs w:val="28"/>
              </w:rPr>
              <w:t>.</w:t>
            </w:r>
            <w:r w:rsidR="005D21E5" w:rsidRPr="009601F3">
              <w:rPr>
                <w:rFonts w:ascii="Browallia New" w:hAnsi="Browallia New" w:cs="Browallia New"/>
                <w:sz w:val="28"/>
                <w:szCs w:val="28"/>
              </w:rPr>
              <w:t>47</w:t>
            </w:r>
          </w:p>
        </w:tc>
        <w:tc>
          <w:tcPr>
            <w:tcW w:w="236" w:type="dxa"/>
          </w:tcPr>
          <w:p w14:paraId="5AA98C9B" w14:textId="77777777" w:rsidR="004160FF" w:rsidRPr="008D5B81" w:rsidRDefault="004160FF" w:rsidP="004160FF">
            <w:pPr>
              <w:tabs>
                <w:tab w:val="clear" w:pos="907"/>
                <w:tab w:val="left" w:pos="360"/>
                <w:tab w:val="left" w:pos="900"/>
              </w:tabs>
              <w:spacing w:line="240" w:lineRule="auto"/>
              <w:jc w:val="right"/>
              <w:rPr>
                <w:rFonts w:ascii="Browallia New" w:hAnsi="Browallia New" w:cs="Browallia New"/>
                <w:sz w:val="28"/>
                <w:szCs w:val="28"/>
                <w:cs/>
              </w:rPr>
            </w:pPr>
          </w:p>
        </w:tc>
        <w:tc>
          <w:tcPr>
            <w:tcW w:w="1328" w:type="dxa"/>
          </w:tcPr>
          <w:p w14:paraId="3583EEA6" w14:textId="3AFD9307" w:rsidR="004160FF" w:rsidRPr="004844D2" w:rsidRDefault="004160FF" w:rsidP="004160FF">
            <w:pPr>
              <w:tabs>
                <w:tab w:val="left" w:pos="360"/>
              </w:tabs>
              <w:spacing w:line="240" w:lineRule="auto"/>
              <w:jc w:val="right"/>
              <w:rPr>
                <w:rFonts w:ascii="Browallia New" w:hAnsi="Browallia New" w:cs="Browallia New"/>
                <w:sz w:val="28"/>
                <w:szCs w:val="28"/>
              </w:rPr>
            </w:pPr>
            <w:r>
              <w:rPr>
                <w:rFonts w:ascii="Browallia New" w:hAnsi="Browallia New" w:cs="Browallia New"/>
                <w:sz w:val="28"/>
                <w:szCs w:val="28"/>
              </w:rPr>
              <w:t>5.47</w:t>
            </w:r>
          </w:p>
        </w:tc>
      </w:tr>
      <w:tr w:rsidR="004160FF" w:rsidRPr="00633BBC" w14:paraId="568CA4C3" w14:textId="77777777" w:rsidTr="00AD0671">
        <w:tc>
          <w:tcPr>
            <w:tcW w:w="6120" w:type="dxa"/>
          </w:tcPr>
          <w:p w14:paraId="600A81DC" w14:textId="34ED5E5D" w:rsidR="004160FF" w:rsidRPr="00633BBC" w:rsidRDefault="004160FF" w:rsidP="004160FF">
            <w:pPr>
              <w:tabs>
                <w:tab w:val="clear" w:pos="907"/>
                <w:tab w:val="left" w:pos="360"/>
                <w:tab w:val="left" w:pos="900"/>
              </w:tabs>
              <w:spacing w:line="240" w:lineRule="auto"/>
              <w:rPr>
                <w:rFonts w:ascii="Browallia New" w:hAnsi="Browallia New" w:cs="Browallia New"/>
                <w:sz w:val="28"/>
                <w:szCs w:val="28"/>
                <w:cs/>
                <w:lang w:val="en-GB"/>
              </w:rPr>
            </w:pPr>
            <w:r>
              <w:rPr>
                <w:rFonts w:ascii="Browallia New" w:hAnsi="Browallia New" w:cs="Browallia New" w:hint="cs"/>
                <w:sz w:val="28"/>
                <w:szCs w:val="28"/>
                <w:cs/>
                <w:lang w:val="en-GB"/>
              </w:rPr>
              <w:t>ครอบครัว</w:t>
            </w:r>
            <w:r w:rsidRPr="00633BBC">
              <w:rPr>
                <w:rFonts w:ascii="Browallia New" w:hAnsi="Browallia New" w:cs="Browallia New" w:hint="cs"/>
                <w:sz w:val="28"/>
                <w:szCs w:val="28"/>
                <w:cs/>
                <w:lang w:val="en-GB"/>
              </w:rPr>
              <w:t>ณัฐวุฒิ</w:t>
            </w:r>
          </w:p>
        </w:tc>
        <w:tc>
          <w:tcPr>
            <w:tcW w:w="1316" w:type="dxa"/>
            <w:shd w:val="clear" w:color="auto" w:fill="auto"/>
          </w:tcPr>
          <w:p w14:paraId="0E24D188" w14:textId="074124A1" w:rsidR="004160FF" w:rsidRPr="009601F3" w:rsidRDefault="005D21E5" w:rsidP="004160FF">
            <w:pPr>
              <w:tabs>
                <w:tab w:val="left" w:pos="360"/>
              </w:tabs>
              <w:spacing w:line="240" w:lineRule="auto"/>
              <w:jc w:val="right"/>
              <w:rPr>
                <w:rFonts w:ascii="Browallia New" w:hAnsi="Browallia New" w:cs="Browallia New"/>
                <w:sz w:val="28"/>
                <w:szCs w:val="28"/>
              </w:rPr>
            </w:pPr>
            <w:r w:rsidRPr="009601F3">
              <w:rPr>
                <w:rFonts w:ascii="Browallia New" w:hAnsi="Browallia New" w:cs="Browallia New"/>
                <w:sz w:val="28"/>
                <w:szCs w:val="28"/>
              </w:rPr>
              <w:t>8.</w:t>
            </w:r>
            <w:r w:rsidR="00CE0D5A">
              <w:rPr>
                <w:rFonts w:ascii="Browallia New" w:hAnsi="Browallia New" w:cs="Browallia New"/>
                <w:sz w:val="28"/>
                <w:szCs w:val="28"/>
              </w:rPr>
              <w:t>14</w:t>
            </w:r>
          </w:p>
        </w:tc>
        <w:tc>
          <w:tcPr>
            <w:tcW w:w="236" w:type="dxa"/>
          </w:tcPr>
          <w:p w14:paraId="35870FF8" w14:textId="77777777" w:rsidR="004160FF" w:rsidRPr="008D5B81" w:rsidRDefault="004160FF" w:rsidP="004160FF">
            <w:pPr>
              <w:tabs>
                <w:tab w:val="clear" w:pos="907"/>
                <w:tab w:val="left" w:pos="360"/>
                <w:tab w:val="left" w:pos="900"/>
              </w:tabs>
              <w:spacing w:line="240" w:lineRule="auto"/>
              <w:jc w:val="right"/>
              <w:rPr>
                <w:rFonts w:ascii="Browallia New" w:hAnsi="Browallia New" w:cs="Browallia New"/>
                <w:sz w:val="28"/>
                <w:szCs w:val="28"/>
              </w:rPr>
            </w:pPr>
          </w:p>
        </w:tc>
        <w:tc>
          <w:tcPr>
            <w:tcW w:w="1328" w:type="dxa"/>
          </w:tcPr>
          <w:p w14:paraId="197C7476" w14:textId="2CFE381B" w:rsidR="004160FF" w:rsidRPr="008D5B81" w:rsidRDefault="004160FF" w:rsidP="004160FF">
            <w:pPr>
              <w:tabs>
                <w:tab w:val="left" w:pos="360"/>
              </w:tabs>
              <w:spacing w:line="240" w:lineRule="auto"/>
              <w:jc w:val="right"/>
              <w:rPr>
                <w:rFonts w:ascii="Browallia New" w:hAnsi="Browallia New" w:cs="Browallia New"/>
                <w:sz w:val="28"/>
                <w:szCs w:val="28"/>
              </w:rPr>
            </w:pPr>
            <w:r w:rsidRPr="00EF4D42">
              <w:rPr>
                <w:rFonts w:ascii="Browallia New" w:hAnsi="Browallia New" w:cs="Browallia New"/>
                <w:sz w:val="28"/>
                <w:szCs w:val="28"/>
              </w:rPr>
              <w:t>8.</w:t>
            </w:r>
            <w:r>
              <w:rPr>
                <w:rFonts w:ascii="Browallia New" w:hAnsi="Browallia New" w:cs="Browallia New"/>
                <w:sz w:val="28"/>
                <w:szCs w:val="28"/>
              </w:rPr>
              <w:t>65</w:t>
            </w:r>
          </w:p>
        </w:tc>
      </w:tr>
    </w:tbl>
    <w:p w14:paraId="27900EBC" w14:textId="77777777" w:rsidR="00DF552F" w:rsidRPr="00894143" w:rsidRDefault="00DF552F"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C1D65C4"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A1CB7BE"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2E047D"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0024218"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3FD18A4B"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B6829BD"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4AFA2705" w14:textId="77777777" w:rsidR="00823102"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1BBADECA" w14:textId="77777777" w:rsidR="00823102" w:rsidRPr="00894143" w:rsidRDefault="00823102" w:rsidP="00894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5C9217DD" w14:textId="77777777" w:rsidR="00DF552F" w:rsidRPr="00503897" w:rsidRDefault="00DF552F" w:rsidP="00931D7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03897">
        <w:rPr>
          <w:rFonts w:ascii="Browallia New" w:hAnsi="Browallia New" w:cs="Browallia New" w:hint="cs"/>
          <w:b/>
          <w:bCs/>
          <w:sz w:val="28"/>
          <w:szCs w:val="28"/>
          <w:cs/>
          <w:lang w:val="en-GB"/>
        </w:rPr>
        <w:lastRenderedPageBreak/>
        <w:t>เกณฑ์ในการจัดทำงบการเงิน</w:t>
      </w:r>
    </w:p>
    <w:p w14:paraId="6BAA63C2" w14:textId="77777777" w:rsidR="0030296B" w:rsidRPr="005D24E9" w:rsidRDefault="0030296B"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203"/>
        </w:tabs>
        <w:spacing w:line="240" w:lineRule="auto"/>
        <w:ind w:left="426"/>
        <w:rPr>
          <w:rFonts w:ascii="Browallia New" w:hAnsi="Browallia New" w:cs="Browallia New"/>
          <w:sz w:val="24"/>
          <w:szCs w:val="24"/>
        </w:rPr>
      </w:pPr>
    </w:p>
    <w:p w14:paraId="74A282D5" w14:textId="25ED5841" w:rsidR="0043496F" w:rsidRPr="00633BBC" w:rsidRDefault="0043496F"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633BBC">
        <w:rPr>
          <w:rFonts w:ascii="Browallia New" w:hAnsi="Browallia New" w:cs="Browallia New" w:hint="cs"/>
          <w:spacing w:val="-4"/>
          <w:sz w:val="28"/>
          <w:szCs w:val="28"/>
          <w:cs/>
        </w:rPr>
        <w:t>เกณฑ์การถือปฏิบัติ</w:t>
      </w:r>
    </w:p>
    <w:p w14:paraId="1982297B" w14:textId="77777777" w:rsidR="0043496F" w:rsidRPr="005D24E9" w:rsidRDefault="0043496F" w:rsidP="0043496F">
      <w:pPr>
        <w:pStyle w:val="CordiaNew"/>
        <w:tabs>
          <w:tab w:val="clear" w:pos="4153"/>
          <w:tab w:val="left" w:pos="426"/>
        </w:tabs>
        <w:ind w:left="360"/>
        <w:rPr>
          <w:rFonts w:ascii="Browallia New" w:hAnsi="Browallia New" w:cs="Browallia New"/>
          <w:color w:val="auto"/>
          <w:spacing w:val="-4"/>
          <w:lang w:eastAsia="en-US"/>
        </w:rPr>
      </w:pPr>
    </w:p>
    <w:p w14:paraId="3EEFFEB1" w14:textId="6AE55E9C" w:rsidR="00BD6A3A" w:rsidRDefault="0018081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423A4E">
        <w:rPr>
          <w:rFonts w:ascii="Browallia New" w:hAnsi="Browallia New" w:cs="Browallia New"/>
          <w:sz w:val="28"/>
          <w:szCs w:val="28"/>
          <w:cs/>
        </w:rPr>
        <w:t>งบการเงินนี้ได้จัดทำขึ้นตาม</w:t>
      </w:r>
      <w:r w:rsidRPr="00423A4E">
        <w:rPr>
          <w:rFonts w:ascii="Browallia New" w:hAnsi="Browallia New" w:cs="Browallia New" w:hint="cs"/>
          <w:sz w:val="28"/>
          <w:szCs w:val="28"/>
          <w:cs/>
        </w:rPr>
        <w:t>มาตรฐานการรายงานทางการเงิน รวมถึงแนวปฏิบัติทางการบัญชีที่ประกาศใช้โดยสภาวิชาชีพบัญชีฯ</w:t>
      </w:r>
      <w:r w:rsidRPr="00423A4E">
        <w:rPr>
          <w:rFonts w:ascii="Browallia New" w:hAnsi="Browallia New" w:cs="Browallia New"/>
          <w:sz w:val="28"/>
          <w:szCs w:val="28"/>
          <w:cs/>
        </w:rPr>
        <w:t xml:space="preserve"> และตามข้อกำหนดของคณะกรรมการกำกับหลักทรัพย์และตลาดหลักทรัพย์ว่าด้วยการจัดทำ</w:t>
      </w:r>
      <w:r w:rsidRPr="00711C87">
        <w:rPr>
          <w:rFonts w:ascii="Browallia New" w:hAnsi="Browallia New" w:cs="Browallia New"/>
          <w:spacing w:val="-4"/>
          <w:sz w:val="28"/>
          <w:szCs w:val="28"/>
          <w:cs/>
        </w:rPr>
        <w:t>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การแปลงบการเงินฉบับนี้เป็นภาษาอื่นให้ยึดถืองบการเงินที่จัดทำขึ้นเป็นภาษาไทยเป็นเกณฑ์</w:t>
      </w:r>
      <w:r w:rsidR="009C26FD" w:rsidRPr="00423A4E">
        <w:rPr>
          <w:rFonts w:ascii="Browallia New" w:hAnsi="Browallia New" w:cs="Browallia New"/>
          <w:sz w:val="28"/>
          <w:szCs w:val="28"/>
          <w:cs/>
        </w:rPr>
        <w:t>งบการเงินรวมและงบการเงินเฉพาะบริษัทได้จัดทำขึ้นโดยใช้เกณฑ์ราคาทุนเดิม เว้นแต่จะเปิดเผยเป็นอย่างอื่นเป็นการเฉพาะ</w:t>
      </w:r>
    </w:p>
    <w:p w14:paraId="76980A05" w14:textId="77777777" w:rsidR="00E016CC" w:rsidRPr="00947179" w:rsidRDefault="00E016CC"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2"/>
        </w:rPr>
      </w:pPr>
    </w:p>
    <w:p w14:paraId="3310D0A0" w14:textId="1E0A1FAE" w:rsidR="00263A49" w:rsidRDefault="00423A4E"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r w:rsidRPr="006861E1">
        <w:rPr>
          <w:rFonts w:ascii="Browallia New" w:hAnsi="Browallia New" w:cs="Browallia New"/>
          <w:spacing w:val="-4"/>
          <w:sz w:val="28"/>
          <w:szCs w:val="28"/>
          <w:cs/>
        </w:rPr>
        <w:t>การจัดทำงบการเงินให้สอดคล้องกับมาตรฐานการรายงานทางการเงิน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กลุ่ม</w:t>
      </w:r>
      <w:r w:rsidR="00E224E5">
        <w:rPr>
          <w:rFonts w:ascii="Browallia New" w:hAnsi="Browallia New" w:cs="Browallia New" w:hint="cs"/>
          <w:spacing w:val="-4"/>
          <w:sz w:val="28"/>
          <w:szCs w:val="28"/>
          <w:cs/>
        </w:rPr>
        <w:t>บริษัท</w:t>
      </w:r>
      <w:r w:rsidRPr="006861E1">
        <w:rPr>
          <w:rFonts w:ascii="Browallia New" w:hAnsi="Browallia New" w:cs="Browallia New"/>
          <w:spacing w:val="-4"/>
          <w:sz w:val="28"/>
          <w:szCs w:val="28"/>
          <w:cs/>
        </w:rPr>
        <w:t>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w:t>
      </w:r>
      <w:r w:rsidR="00A76DB3">
        <w:rPr>
          <w:rFonts w:ascii="Browallia New" w:hAnsi="Browallia New" w:cs="Browallia New"/>
          <w:spacing w:val="-4"/>
          <w:sz w:val="28"/>
          <w:szCs w:val="28"/>
        </w:rPr>
        <w:t xml:space="preserve"> </w:t>
      </w:r>
      <w:r w:rsidR="000F5427">
        <w:rPr>
          <w:rFonts w:ascii="Browallia New" w:hAnsi="Browallia New" w:cs="Browallia New"/>
          <w:spacing w:val="-4"/>
          <w:sz w:val="28"/>
          <w:szCs w:val="28"/>
        </w:rPr>
        <w:t>4</w:t>
      </w:r>
    </w:p>
    <w:p w14:paraId="5C3339A0" w14:textId="343688AA" w:rsidR="00A1181A" w:rsidRDefault="00A1181A" w:rsidP="00263A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rPr>
      </w:pPr>
    </w:p>
    <w:p w14:paraId="2B25BDEC" w14:textId="0B6EC397" w:rsidR="00A1181A" w:rsidRDefault="00436743" w:rsidP="00EC0758">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417"/>
        <w:contextualSpacing/>
        <w:jc w:val="thaiDistribute"/>
        <w:rPr>
          <w:rFonts w:ascii="Browallia New" w:hAnsi="Browallia New" w:cs="Browallia New"/>
          <w:spacing w:val="-4"/>
          <w:sz w:val="28"/>
          <w:szCs w:val="28"/>
        </w:rPr>
      </w:pPr>
      <w:r w:rsidRPr="00436743">
        <w:rPr>
          <w:rFonts w:ascii="Browallia New" w:hAnsi="Browallia New" w:cs="Browallia New"/>
          <w:spacing w:val="-4"/>
          <w:sz w:val="28"/>
          <w:szCs w:val="28"/>
          <w:cs/>
        </w:rPr>
        <w:t>เกณฑ์ในการจัดทำงบการเงินรวม</w:t>
      </w:r>
    </w:p>
    <w:p w14:paraId="3352330D" w14:textId="737D403A" w:rsidR="00231118" w:rsidRPr="00947179"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2"/>
        </w:rPr>
      </w:pPr>
    </w:p>
    <w:p w14:paraId="2715EE5A" w14:textId="3123A918" w:rsidR="00231118" w:rsidRDefault="00231118"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31118">
        <w:rPr>
          <w:rFonts w:ascii="Browallia New" w:hAnsi="Browallia New" w:cs="Browallia New"/>
          <w:sz w:val="28"/>
          <w:szCs w:val="28"/>
          <w:cs/>
        </w:rPr>
        <w:t xml:space="preserve">งบการเงินรวมนี้ประกอบด้วยงบการเงินของบริษัท </w:t>
      </w:r>
      <w:r w:rsidRPr="00633BBC">
        <w:rPr>
          <w:rFonts w:ascii="Browallia New" w:hAnsi="Browallia New" w:cs="Browallia New" w:hint="cs"/>
          <w:sz w:val="28"/>
          <w:szCs w:val="28"/>
          <w:cs/>
        </w:rPr>
        <w:t>ไมด้า</w:t>
      </w:r>
      <w:r w:rsidRPr="00F46B29">
        <w:rPr>
          <w:rFonts w:ascii="Browallia New" w:hAnsi="Browallia New" w:cs="Browallia New" w:hint="cs"/>
          <w:sz w:val="28"/>
          <w:szCs w:val="28"/>
        </w:rPr>
        <w:t xml:space="preserve"> </w:t>
      </w:r>
      <w:r w:rsidRPr="00633BBC">
        <w:rPr>
          <w:rFonts w:ascii="Browallia New" w:hAnsi="Browallia New" w:cs="Browallia New" w:hint="cs"/>
          <w:sz w:val="28"/>
          <w:szCs w:val="28"/>
          <w:cs/>
        </w:rPr>
        <w:t>แอสเซ็ท</w:t>
      </w:r>
      <w:r w:rsidRPr="00F46B29">
        <w:rPr>
          <w:rFonts w:ascii="Browallia New" w:hAnsi="Browallia New" w:cs="Browallia New" w:hint="cs"/>
          <w:sz w:val="28"/>
          <w:szCs w:val="28"/>
        </w:rPr>
        <w:t xml:space="preserve"> </w:t>
      </w:r>
      <w:r w:rsidRPr="00231118">
        <w:rPr>
          <w:rFonts w:ascii="Browallia New" w:hAnsi="Browallia New" w:cs="Browallia New"/>
          <w:sz w:val="28"/>
          <w:szCs w:val="28"/>
          <w:cs/>
        </w:rPr>
        <w:t xml:space="preserve">จำกัด (มหาชน) และบริษัทย่อยที่บริษัทมีอำนาจควบคุมหรือถือหุ้นเกินกว่าร้อยละ </w:t>
      </w:r>
      <w:r w:rsidRPr="00231118">
        <w:rPr>
          <w:rFonts w:ascii="Browallia New" w:hAnsi="Browallia New" w:cs="Browallia New"/>
          <w:sz w:val="28"/>
          <w:szCs w:val="28"/>
        </w:rPr>
        <w:t xml:space="preserve">50 </w:t>
      </w:r>
      <w:r w:rsidRPr="00231118">
        <w:rPr>
          <w:rFonts w:ascii="Browallia New" w:hAnsi="Browallia New" w:cs="Browallia New"/>
          <w:sz w:val="28"/>
          <w:szCs w:val="28"/>
          <w:cs/>
        </w:rPr>
        <w:t>ของหุ้นที่มีสิทธิออกเสียง ดังต่อไปนี้</w:t>
      </w:r>
    </w:p>
    <w:p w14:paraId="401ACD85" w14:textId="65967975" w:rsidR="00C16499" w:rsidRDefault="00C16499" w:rsidP="0023111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tbl>
      <w:tblPr>
        <w:tblW w:w="8685" w:type="dxa"/>
        <w:tblInd w:w="810" w:type="dxa"/>
        <w:tblLayout w:type="fixed"/>
        <w:tblCellMar>
          <w:left w:w="0" w:type="dxa"/>
          <w:right w:w="0" w:type="dxa"/>
        </w:tblCellMar>
        <w:tblLook w:val="01E0" w:firstRow="1" w:lastRow="1" w:firstColumn="1" w:lastColumn="1" w:noHBand="0" w:noVBand="0"/>
      </w:tblPr>
      <w:tblGrid>
        <w:gridCol w:w="3159"/>
        <w:gridCol w:w="2904"/>
        <w:gridCol w:w="546"/>
        <w:gridCol w:w="519"/>
        <w:gridCol w:w="762"/>
        <w:gridCol w:w="795"/>
      </w:tblGrid>
      <w:tr w:rsidR="00C0510F" w:rsidRPr="00EA71EC" w14:paraId="79AE9ECF" w14:textId="77777777" w:rsidTr="2D30E3DD">
        <w:trPr>
          <w:tblHeader/>
        </w:trPr>
        <w:tc>
          <w:tcPr>
            <w:tcW w:w="3159" w:type="dxa"/>
          </w:tcPr>
          <w:p w14:paraId="1E4861A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2904" w:type="dxa"/>
          </w:tcPr>
          <w:p w14:paraId="59D7B71C" w14:textId="77777777" w:rsidR="00C0510F" w:rsidRPr="001B4041" w:rsidRDefault="00C0510F" w:rsidP="00BF5FC1">
            <w:pPr>
              <w:tabs>
                <w:tab w:val="clear" w:pos="2580"/>
              </w:tabs>
              <w:spacing w:line="240" w:lineRule="auto"/>
              <w:ind w:right="141"/>
              <w:jc w:val="center"/>
              <w:rPr>
                <w:rFonts w:ascii="Browallia New" w:hAnsi="Browallia New" w:cs="Browallia New"/>
                <w:sz w:val="22"/>
                <w:szCs w:val="22"/>
              </w:rPr>
            </w:pPr>
          </w:p>
        </w:tc>
        <w:tc>
          <w:tcPr>
            <w:tcW w:w="1065" w:type="dxa"/>
            <w:gridSpan w:val="2"/>
          </w:tcPr>
          <w:p w14:paraId="43988CC8" w14:textId="77777777" w:rsidR="00C0510F" w:rsidRPr="00EA71EC" w:rsidRDefault="00C0510F" w:rsidP="00C0510F">
            <w:pPr>
              <w:tabs>
                <w:tab w:val="clear" w:pos="2580"/>
              </w:tabs>
              <w:spacing w:line="240" w:lineRule="auto"/>
              <w:ind w:left="227" w:right="141"/>
              <w:jc w:val="center"/>
              <w:rPr>
                <w:rFonts w:ascii="Browallia New" w:hAnsi="Browallia New" w:cs="Browallia New"/>
                <w:sz w:val="21"/>
                <w:szCs w:val="21"/>
                <w:cs/>
              </w:rPr>
            </w:pPr>
            <w:r w:rsidRPr="00EA71EC">
              <w:rPr>
                <w:rFonts w:ascii="Browallia New" w:hAnsi="Browallia New" w:cs="Browallia New"/>
                <w:sz w:val="21"/>
                <w:szCs w:val="21"/>
                <w:cs/>
              </w:rPr>
              <w:t>สัดส่วนในการถือหุ้น</w:t>
            </w:r>
          </w:p>
        </w:tc>
        <w:tc>
          <w:tcPr>
            <w:tcW w:w="1557" w:type="dxa"/>
            <w:gridSpan w:val="2"/>
          </w:tcPr>
          <w:p w14:paraId="3975EE0A" w14:textId="77777777" w:rsidR="00DA4248" w:rsidRPr="00EA71EC" w:rsidRDefault="00DA4248" w:rsidP="00BF5FC1">
            <w:pPr>
              <w:tabs>
                <w:tab w:val="clear" w:pos="1644"/>
                <w:tab w:val="clear" w:pos="1871"/>
                <w:tab w:val="clear" w:pos="2580"/>
              </w:tabs>
              <w:spacing w:line="240" w:lineRule="auto"/>
              <w:ind w:right="85"/>
              <w:jc w:val="center"/>
              <w:rPr>
                <w:rFonts w:ascii="Browallia New" w:hAnsi="Browallia New" w:cs="Browallia New"/>
                <w:sz w:val="22"/>
                <w:szCs w:val="22"/>
              </w:rPr>
            </w:pPr>
          </w:p>
          <w:p w14:paraId="4E5DA5CE" w14:textId="52DE692E" w:rsidR="00C0510F" w:rsidRPr="00EA71EC" w:rsidRDefault="00C0510F" w:rsidP="00BF5FC1">
            <w:pPr>
              <w:tabs>
                <w:tab w:val="clear" w:pos="1644"/>
                <w:tab w:val="clear" w:pos="1871"/>
                <w:tab w:val="clear" w:pos="2580"/>
              </w:tabs>
              <w:spacing w:line="240" w:lineRule="auto"/>
              <w:ind w:right="85"/>
              <w:jc w:val="center"/>
              <w:rPr>
                <w:rFonts w:ascii="Browallia New" w:hAnsi="Browallia New" w:cs="Browallia New"/>
                <w:sz w:val="22"/>
                <w:szCs w:val="22"/>
                <w:cs/>
                <w:lang w:val="en-GB"/>
              </w:rPr>
            </w:pPr>
            <w:r w:rsidRPr="00EA71EC">
              <w:rPr>
                <w:rFonts w:ascii="Browallia New" w:hAnsi="Browallia New" w:cs="Browallia New"/>
                <w:sz w:val="22"/>
                <w:szCs w:val="22"/>
                <w:cs/>
              </w:rPr>
              <w:t>ทุนเรียกชำระแล้ว</w:t>
            </w:r>
          </w:p>
        </w:tc>
      </w:tr>
      <w:tr w:rsidR="00C0510F" w:rsidRPr="00EA71EC" w14:paraId="0AA080F0" w14:textId="77777777" w:rsidTr="2D30E3DD">
        <w:trPr>
          <w:tblHeader/>
        </w:trPr>
        <w:tc>
          <w:tcPr>
            <w:tcW w:w="3159" w:type="dxa"/>
          </w:tcPr>
          <w:p w14:paraId="3B0F5646"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2904" w:type="dxa"/>
          </w:tcPr>
          <w:p w14:paraId="566D84A2" w14:textId="77777777" w:rsidR="00C0510F" w:rsidRPr="00EA71EC" w:rsidRDefault="00C0510F" w:rsidP="00BF5FC1">
            <w:pPr>
              <w:tabs>
                <w:tab w:val="clear" w:pos="2580"/>
              </w:tabs>
              <w:spacing w:line="240" w:lineRule="auto"/>
              <w:ind w:right="112"/>
              <w:jc w:val="center"/>
              <w:rPr>
                <w:rFonts w:ascii="Browallia New" w:hAnsi="Browallia New" w:cs="Browallia New"/>
                <w:sz w:val="22"/>
                <w:szCs w:val="22"/>
              </w:rPr>
            </w:pPr>
          </w:p>
        </w:tc>
        <w:tc>
          <w:tcPr>
            <w:tcW w:w="1065" w:type="dxa"/>
            <w:gridSpan w:val="2"/>
          </w:tcPr>
          <w:p w14:paraId="42862673" w14:textId="77777777" w:rsidR="00C0510F" w:rsidRPr="00EA71EC" w:rsidRDefault="00C0510F" w:rsidP="00FB696D">
            <w:pPr>
              <w:pBdr>
                <w:bottom w:val="single" w:sz="4" w:space="1" w:color="auto"/>
              </w:pBdr>
              <w:tabs>
                <w:tab w:val="clear" w:pos="907"/>
                <w:tab w:val="clear" w:pos="2580"/>
                <w:tab w:val="left" w:pos="637"/>
              </w:tabs>
              <w:spacing w:line="240" w:lineRule="auto"/>
              <w:ind w:left="70" w:right="135"/>
              <w:jc w:val="center"/>
              <w:rPr>
                <w:rFonts w:ascii="Browallia New" w:hAnsi="Browallia New" w:cs="Browallia New"/>
                <w:sz w:val="22"/>
                <w:szCs w:val="22"/>
              </w:rPr>
            </w:pPr>
            <w:r w:rsidRPr="00EA71EC">
              <w:rPr>
                <w:rFonts w:ascii="Browallia New" w:hAnsi="Browallia New" w:cs="Browallia New"/>
                <w:sz w:val="22"/>
                <w:szCs w:val="22"/>
                <w:cs/>
              </w:rPr>
              <w:t>(ร้อยละ)</w:t>
            </w:r>
          </w:p>
        </w:tc>
        <w:tc>
          <w:tcPr>
            <w:tcW w:w="1557" w:type="dxa"/>
            <w:gridSpan w:val="2"/>
          </w:tcPr>
          <w:p w14:paraId="2F7DDD53" w14:textId="77777777" w:rsidR="00C0510F" w:rsidRPr="00EA71EC" w:rsidRDefault="00C0510F" w:rsidP="00BF5FC1">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(หน่วย</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w:t>
            </w:r>
            <w:r w:rsidRPr="00EA71EC">
              <w:rPr>
                <w:rFonts w:ascii="Browallia New" w:hAnsi="Browallia New" w:cs="Browallia New"/>
                <w:sz w:val="22"/>
                <w:szCs w:val="22"/>
              </w:rPr>
              <w:t xml:space="preserve"> </w:t>
            </w:r>
            <w:r w:rsidRPr="00EA71EC">
              <w:rPr>
                <w:rFonts w:ascii="Browallia New" w:hAnsi="Browallia New" w:cs="Browallia New"/>
                <w:sz w:val="22"/>
                <w:szCs w:val="22"/>
                <w:cs/>
                <w:lang w:val="en-GB"/>
              </w:rPr>
              <w:t>พันบาท)</w:t>
            </w:r>
          </w:p>
        </w:tc>
      </w:tr>
      <w:tr w:rsidR="0075052B" w:rsidRPr="00EA71EC" w14:paraId="2643A78F" w14:textId="77777777" w:rsidTr="2D30E3DD">
        <w:trPr>
          <w:tblHeader/>
        </w:trPr>
        <w:tc>
          <w:tcPr>
            <w:tcW w:w="3159" w:type="dxa"/>
            <w:vAlign w:val="bottom"/>
          </w:tcPr>
          <w:p w14:paraId="4A7F2B1D" w14:textId="77777777" w:rsidR="0075052B" w:rsidRPr="00EA71EC" w:rsidRDefault="0075052B" w:rsidP="0075052B">
            <w:pPr>
              <w:pBdr>
                <w:bottom w:val="single" w:sz="4" w:space="1" w:color="auto"/>
              </w:pBdr>
              <w:tabs>
                <w:tab w:val="clear" w:pos="2580"/>
              </w:tabs>
              <w:spacing w:line="240" w:lineRule="auto"/>
              <w:ind w:right="112"/>
              <w:jc w:val="center"/>
              <w:rPr>
                <w:rFonts w:ascii="Browallia New" w:hAnsi="Browallia New" w:cs="Browallia New"/>
                <w:sz w:val="22"/>
                <w:szCs w:val="22"/>
                <w:cs/>
              </w:rPr>
            </w:pPr>
            <w:r w:rsidRPr="00EA71EC">
              <w:rPr>
                <w:rFonts w:ascii="Browallia New" w:hAnsi="Browallia New" w:cs="Browallia New"/>
                <w:sz w:val="22"/>
                <w:szCs w:val="22"/>
                <w:cs/>
              </w:rPr>
              <w:t>บริษัท</w:t>
            </w:r>
          </w:p>
        </w:tc>
        <w:tc>
          <w:tcPr>
            <w:tcW w:w="2904" w:type="dxa"/>
            <w:vAlign w:val="bottom"/>
          </w:tcPr>
          <w:p w14:paraId="0BA5CCA8" w14:textId="77777777" w:rsidR="0075052B" w:rsidRPr="00EA71EC" w:rsidRDefault="0075052B" w:rsidP="0075052B">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cs/>
              </w:rPr>
              <w:t>ลักษณะธุรกิจ</w:t>
            </w:r>
          </w:p>
        </w:tc>
        <w:tc>
          <w:tcPr>
            <w:tcW w:w="546" w:type="dxa"/>
            <w:vAlign w:val="bottom"/>
          </w:tcPr>
          <w:p w14:paraId="72A909B1" w14:textId="5CE235BE" w:rsidR="0075052B" w:rsidRPr="00EA71EC" w:rsidRDefault="0075052B" w:rsidP="0075052B">
            <w:pPr>
              <w:pBdr>
                <w:bottom w:val="single" w:sz="4" w:space="1" w:color="auto"/>
              </w:pBdr>
              <w:tabs>
                <w:tab w:val="clear" w:pos="227"/>
                <w:tab w:val="clear" w:pos="680"/>
                <w:tab w:val="clear" w:pos="907"/>
                <w:tab w:val="clear" w:pos="2580"/>
                <w:tab w:val="left" w:pos="216"/>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6</w:t>
            </w:r>
          </w:p>
        </w:tc>
        <w:tc>
          <w:tcPr>
            <w:tcW w:w="519" w:type="dxa"/>
            <w:vAlign w:val="bottom"/>
          </w:tcPr>
          <w:p w14:paraId="59E5C223" w14:textId="191E7FAA" w:rsidR="0075052B" w:rsidRPr="00EA71EC" w:rsidRDefault="0075052B" w:rsidP="0075052B">
            <w:pPr>
              <w:pBdr>
                <w:bottom w:val="single" w:sz="4" w:space="1" w:color="auto"/>
              </w:pBdr>
              <w:tabs>
                <w:tab w:val="clear" w:pos="2580"/>
              </w:tabs>
              <w:spacing w:line="240" w:lineRule="auto"/>
              <w:ind w:left="44"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5</w:t>
            </w:r>
          </w:p>
        </w:tc>
        <w:tc>
          <w:tcPr>
            <w:tcW w:w="762" w:type="dxa"/>
            <w:vAlign w:val="bottom"/>
          </w:tcPr>
          <w:p w14:paraId="5E5595D9" w14:textId="27529F53" w:rsidR="0075052B" w:rsidRPr="00EA71EC" w:rsidRDefault="0075052B" w:rsidP="0075052B">
            <w:pPr>
              <w:pBdr>
                <w:bottom w:val="single" w:sz="4" w:space="1" w:color="auto"/>
              </w:pBdr>
              <w:tabs>
                <w:tab w:val="clear" w:pos="907"/>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6</w:t>
            </w:r>
          </w:p>
        </w:tc>
        <w:tc>
          <w:tcPr>
            <w:tcW w:w="795" w:type="dxa"/>
            <w:vAlign w:val="bottom"/>
          </w:tcPr>
          <w:p w14:paraId="14629D92" w14:textId="32833494" w:rsidR="0075052B" w:rsidRPr="00EA71EC" w:rsidRDefault="0075052B" w:rsidP="0075052B">
            <w:pPr>
              <w:pBdr>
                <w:bottom w:val="single" w:sz="4" w:space="1" w:color="auto"/>
              </w:pBdr>
              <w:tabs>
                <w:tab w:val="clear" w:pos="2580"/>
              </w:tabs>
              <w:spacing w:line="240" w:lineRule="auto"/>
              <w:ind w:right="112"/>
              <w:jc w:val="center"/>
              <w:rPr>
                <w:rFonts w:ascii="Browallia New" w:hAnsi="Browallia New" w:cs="Browallia New"/>
                <w:sz w:val="22"/>
                <w:szCs w:val="22"/>
              </w:rPr>
            </w:pPr>
            <w:r w:rsidRPr="00EA71EC">
              <w:rPr>
                <w:rFonts w:ascii="Browallia New" w:hAnsi="Browallia New" w:cs="Browallia New"/>
                <w:sz w:val="22"/>
                <w:szCs w:val="22"/>
              </w:rPr>
              <w:t>256</w:t>
            </w:r>
            <w:r>
              <w:rPr>
                <w:rFonts w:ascii="Browallia New" w:hAnsi="Browallia New" w:cs="Browallia New"/>
                <w:sz w:val="22"/>
                <w:szCs w:val="22"/>
              </w:rPr>
              <w:t>5</w:t>
            </w:r>
          </w:p>
        </w:tc>
      </w:tr>
      <w:tr w:rsidR="0043612C" w:rsidRPr="00EA71EC" w14:paraId="0B4C5902" w14:textId="77777777" w:rsidTr="2D30E3DD">
        <w:tc>
          <w:tcPr>
            <w:tcW w:w="3159" w:type="dxa"/>
          </w:tcPr>
          <w:p w14:paraId="0C7FD14C" w14:textId="2FD0C24F" w:rsidR="0043612C" w:rsidRPr="00EA71EC" w:rsidRDefault="0043612C" w:rsidP="0043612C">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Pr="00EA71EC">
              <w:rPr>
                <w:rFonts w:ascii="Browallia New" w:hAnsi="Browallia New" w:cs="Browallia New"/>
                <w:b/>
                <w:bCs/>
                <w:sz w:val="22"/>
                <w:szCs w:val="22"/>
                <w:u w:val="single"/>
                <w:cs/>
              </w:rPr>
              <w:t>ทางตรง</w:t>
            </w:r>
          </w:p>
        </w:tc>
        <w:tc>
          <w:tcPr>
            <w:tcW w:w="2904" w:type="dxa"/>
          </w:tcPr>
          <w:p w14:paraId="1E8D1ADE" w14:textId="77777777" w:rsidR="0043612C" w:rsidRPr="00EA71EC" w:rsidRDefault="0043612C" w:rsidP="0043612C">
            <w:pPr>
              <w:tabs>
                <w:tab w:val="clear" w:pos="227"/>
                <w:tab w:val="clear" w:pos="454"/>
                <w:tab w:val="clear" w:pos="2580"/>
              </w:tabs>
              <w:spacing w:line="240" w:lineRule="auto"/>
              <w:ind w:left="283" w:right="141" w:hanging="252"/>
              <w:rPr>
                <w:rFonts w:ascii="Browallia New" w:hAnsi="Browallia New" w:cs="Browallia New"/>
                <w:sz w:val="22"/>
                <w:szCs w:val="22"/>
                <w:cs/>
              </w:rPr>
            </w:pPr>
          </w:p>
        </w:tc>
        <w:tc>
          <w:tcPr>
            <w:tcW w:w="546" w:type="dxa"/>
            <w:vAlign w:val="bottom"/>
          </w:tcPr>
          <w:p w14:paraId="264C6A5A" w14:textId="77777777" w:rsidR="0043612C" w:rsidRPr="00EA71EC"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519" w:type="dxa"/>
            <w:vAlign w:val="bottom"/>
          </w:tcPr>
          <w:p w14:paraId="5C98BEE8" w14:textId="77777777" w:rsidR="0043612C" w:rsidRPr="00EA71EC" w:rsidRDefault="0043612C" w:rsidP="0043612C">
            <w:pPr>
              <w:tabs>
                <w:tab w:val="clear" w:pos="227"/>
                <w:tab w:val="clear" w:pos="454"/>
                <w:tab w:val="clear" w:pos="680"/>
                <w:tab w:val="clear" w:pos="907"/>
              </w:tabs>
              <w:spacing w:line="240" w:lineRule="auto"/>
              <w:ind w:left="-367" w:right="84"/>
              <w:jc w:val="right"/>
              <w:rPr>
                <w:rFonts w:ascii="Browallia New" w:hAnsi="Browallia New" w:cs="Browallia New"/>
                <w:sz w:val="22"/>
                <w:szCs w:val="22"/>
              </w:rPr>
            </w:pPr>
          </w:p>
        </w:tc>
        <w:tc>
          <w:tcPr>
            <w:tcW w:w="762" w:type="dxa"/>
            <w:vAlign w:val="bottom"/>
          </w:tcPr>
          <w:p w14:paraId="6AE0BDAB" w14:textId="77777777" w:rsidR="0043612C" w:rsidRPr="00EA71EC"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4AD93ED5" w14:textId="77777777" w:rsidR="0043612C" w:rsidRPr="00EA71EC" w:rsidRDefault="0043612C" w:rsidP="0043612C">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1A12B9" w:rsidRPr="00EA71EC" w14:paraId="78E5691A" w14:textId="77777777" w:rsidTr="2D30E3DD">
        <w:tc>
          <w:tcPr>
            <w:tcW w:w="3159" w:type="dxa"/>
          </w:tcPr>
          <w:p w14:paraId="0AFF5D39"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p>
        </w:tc>
        <w:tc>
          <w:tcPr>
            <w:tcW w:w="2904" w:type="dxa"/>
          </w:tcPr>
          <w:p w14:paraId="01A80FBB"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w:t>
            </w:r>
            <w:r w:rsidRPr="00EA71EC">
              <w:rPr>
                <w:rFonts w:ascii="Browallia New" w:hAnsi="Browallia New" w:cs="Browallia New" w:hint="cs"/>
                <w:sz w:val="22"/>
                <w:szCs w:val="22"/>
                <w:cs/>
              </w:rPr>
              <w:t>สินเชื่อ</w:t>
            </w:r>
            <w:r w:rsidRPr="00EA71EC">
              <w:rPr>
                <w:rFonts w:ascii="Browallia New" w:hAnsi="Browallia New" w:cs="Browallia New"/>
                <w:sz w:val="22"/>
                <w:szCs w:val="22"/>
                <w:cs/>
              </w:rPr>
              <w:t>เช่าซื้อรถยนต์</w:t>
            </w:r>
            <w:r w:rsidRPr="00EA71EC">
              <w:rPr>
                <w:rFonts w:ascii="Browallia New" w:hAnsi="Browallia New" w:cs="Browallia New" w:hint="cs"/>
                <w:sz w:val="22"/>
                <w:szCs w:val="22"/>
                <w:cs/>
              </w:rPr>
              <w:t>ที่ใช้แล้วและบริหารสินทรัพย์</w:t>
            </w:r>
            <w:r w:rsidRPr="00EA71EC">
              <w:rPr>
                <w:rFonts w:ascii="Browallia New" w:hAnsi="Browallia New" w:cs="Browallia New"/>
                <w:sz w:val="22"/>
                <w:szCs w:val="22"/>
                <w:cs/>
              </w:rPr>
              <w:t>ด้อยคุณภาพ</w:t>
            </w:r>
          </w:p>
        </w:tc>
        <w:tc>
          <w:tcPr>
            <w:tcW w:w="546" w:type="dxa"/>
            <w:vAlign w:val="bottom"/>
          </w:tcPr>
          <w:p w14:paraId="27701901" w14:textId="67722AC8"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46</w:t>
            </w:r>
            <w:r w:rsidRPr="006457C8">
              <w:rPr>
                <w:rFonts w:ascii="Browallia New" w:hAnsi="Browallia New" w:cs="Browallia New"/>
                <w:sz w:val="22"/>
                <w:szCs w:val="22"/>
                <w:cs/>
              </w:rPr>
              <w:t>.</w:t>
            </w:r>
            <w:r w:rsidRPr="006457C8">
              <w:rPr>
                <w:rFonts w:ascii="Browallia New" w:hAnsi="Browallia New" w:cs="Browallia New"/>
                <w:sz w:val="22"/>
                <w:szCs w:val="22"/>
              </w:rPr>
              <w:t>98</w:t>
            </w:r>
          </w:p>
        </w:tc>
        <w:tc>
          <w:tcPr>
            <w:tcW w:w="519" w:type="dxa"/>
            <w:vAlign w:val="bottom"/>
          </w:tcPr>
          <w:p w14:paraId="127C0B51" w14:textId="68E8255C"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46</w:t>
            </w:r>
            <w:r w:rsidRPr="00EA71EC">
              <w:rPr>
                <w:rFonts w:ascii="Browallia New" w:hAnsi="Browallia New" w:cs="Browallia New"/>
                <w:sz w:val="22"/>
                <w:szCs w:val="22"/>
                <w:cs/>
              </w:rPr>
              <w:t>.</w:t>
            </w:r>
            <w:r w:rsidRPr="00EA71EC">
              <w:rPr>
                <w:rFonts w:ascii="Browallia New" w:hAnsi="Browallia New" w:cs="Browallia New"/>
                <w:sz w:val="22"/>
                <w:szCs w:val="22"/>
              </w:rPr>
              <w:t>98</w:t>
            </w:r>
          </w:p>
        </w:tc>
        <w:tc>
          <w:tcPr>
            <w:tcW w:w="762" w:type="dxa"/>
            <w:vAlign w:val="bottom"/>
          </w:tcPr>
          <w:p w14:paraId="3BCADA23" w14:textId="7C4418BA"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532,399</w:t>
            </w:r>
          </w:p>
        </w:tc>
        <w:tc>
          <w:tcPr>
            <w:tcW w:w="795" w:type="dxa"/>
            <w:vAlign w:val="bottom"/>
          </w:tcPr>
          <w:p w14:paraId="701F3948" w14:textId="7A0A79FE"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532,399</w:t>
            </w:r>
          </w:p>
        </w:tc>
      </w:tr>
      <w:tr w:rsidR="001A12B9" w:rsidRPr="00EA71EC" w14:paraId="2A712902" w14:textId="77777777" w:rsidTr="2D30E3DD">
        <w:tc>
          <w:tcPr>
            <w:tcW w:w="3159" w:type="dxa"/>
          </w:tcPr>
          <w:p w14:paraId="13FE04A8"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พร็อพเพอร์ตี้</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13055E67"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พัฒนาอสังหาริมทรัพย์</w:t>
            </w:r>
          </w:p>
        </w:tc>
        <w:tc>
          <w:tcPr>
            <w:tcW w:w="546" w:type="dxa"/>
            <w:vAlign w:val="bottom"/>
          </w:tcPr>
          <w:p w14:paraId="50033FD4" w14:textId="21E0370A"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27B47A83" w14:textId="2A3E1EF6"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51CCCCE7" w14:textId="47D9896F"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1,000,000</w:t>
            </w:r>
          </w:p>
        </w:tc>
        <w:tc>
          <w:tcPr>
            <w:tcW w:w="795" w:type="dxa"/>
            <w:vAlign w:val="bottom"/>
          </w:tcPr>
          <w:p w14:paraId="38DDA78A" w14:textId="7EF6FE5B"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1,000,000</w:t>
            </w:r>
          </w:p>
        </w:tc>
      </w:tr>
      <w:tr w:rsidR="001A12B9" w:rsidRPr="00EA71EC" w14:paraId="224F5C10" w14:textId="77777777" w:rsidTr="2D30E3DD">
        <w:tc>
          <w:tcPr>
            <w:tcW w:w="3159" w:type="dxa"/>
          </w:tcPr>
          <w:p w14:paraId="523EFD54"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ท็อป</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เอลลิเม็นทส</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58963EB"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12CB1780" w14:textId="31AC4231"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145136E9" w14:textId="380DB958"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AB43EF9" w14:textId="11564C18"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150,000</w:t>
            </w:r>
          </w:p>
        </w:tc>
        <w:tc>
          <w:tcPr>
            <w:tcW w:w="795" w:type="dxa"/>
            <w:vAlign w:val="bottom"/>
          </w:tcPr>
          <w:p w14:paraId="3FE07E05" w14:textId="6488D747"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150,000</w:t>
            </w:r>
          </w:p>
        </w:tc>
      </w:tr>
      <w:tr w:rsidR="001A12B9" w:rsidRPr="00EA71EC" w14:paraId="520771E1" w14:textId="77777777" w:rsidTr="2D30E3DD">
        <w:tc>
          <w:tcPr>
            <w:tcW w:w="3159" w:type="dxa"/>
          </w:tcPr>
          <w:p w14:paraId="598B87E9"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p>
        </w:tc>
        <w:tc>
          <w:tcPr>
            <w:tcW w:w="2904" w:type="dxa"/>
          </w:tcPr>
          <w:p w14:paraId="58E9D507" w14:textId="406D72A3"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ให้บริการเช่าสื่อโฆษณา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รับทําป้ายสื่อโฆษณาครบวงจร</w:t>
            </w:r>
            <w:r w:rsidRPr="00EA71EC">
              <w:rPr>
                <w:rFonts w:ascii="Browallia New" w:hAnsi="Browallia New" w:cs="Browallia New"/>
                <w:sz w:val="22"/>
                <w:szCs w:val="22"/>
              </w:rPr>
              <w:t xml:space="preserve"> </w:t>
            </w:r>
            <w:r w:rsidRPr="00EA71EC">
              <w:rPr>
                <w:rFonts w:ascii="Browallia New" w:hAnsi="Browallia New" w:cs="Browallia New"/>
                <w:sz w:val="22"/>
                <w:szCs w:val="22"/>
                <w:cs/>
              </w:rPr>
              <w:t>ขายสื่อโฆษณา</w:t>
            </w:r>
            <w:r w:rsidRPr="00EA71EC">
              <w:rPr>
                <w:rFonts w:ascii="Browallia New" w:hAnsi="Browallia New" w:cs="Browallia New"/>
                <w:sz w:val="22"/>
                <w:szCs w:val="22"/>
              </w:rPr>
              <w:t xml:space="preserve"> </w:t>
            </w:r>
          </w:p>
        </w:tc>
        <w:tc>
          <w:tcPr>
            <w:tcW w:w="546" w:type="dxa"/>
            <w:vAlign w:val="bottom"/>
          </w:tcPr>
          <w:p w14:paraId="1D9E5027" w14:textId="3874172F"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5D759D24" w14:textId="10A750EE"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41A5808" w14:textId="64FFB6FC"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175,000</w:t>
            </w:r>
          </w:p>
        </w:tc>
        <w:tc>
          <w:tcPr>
            <w:tcW w:w="795" w:type="dxa"/>
            <w:vAlign w:val="bottom"/>
          </w:tcPr>
          <w:p w14:paraId="01AFD83E" w14:textId="70B7A01F"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175,000</w:t>
            </w:r>
          </w:p>
        </w:tc>
      </w:tr>
      <w:tr w:rsidR="001A12B9" w:rsidRPr="00EA71EC" w14:paraId="08BF1F2A" w14:textId="77777777" w:rsidTr="2D30E3DD">
        <w:tc>
          <w:tcPr>
            <w:tcW w:w="3159" w:type="dxa"/>
          </w:tcPr>
          <w:p w14:paraId="02A896CB" w14:textId="39C047FA"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โฮเทล</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Pr>
                <w:rFonts w:ascii="Browallia New" w:hAnsi="Browallia New" w:cs="Browallia New"/>
                <w:sz w:val="22"/>
                <w:szCs w:val="22"/>
              </w:rPr>
              <w:t xml:space="preserve"> </w:t>
            </w:r>
            <w:r>
              <w:rPr>
                <w:rFonts w:ascii="Browallia New" w:hAnsi="Browallia New" w:cs="Browallia New" w:hint="cs"/>
                <w:sz w:val="22"/>
                <w:szCs w:val="22"/>
                <w:cs/>
              </w:rPr>
              <w:t xml:space="preserve">   (หมายเหตุ</w:t>
            </w:r>
            <w:r>
              <w:rPr>
                <w:rFonts w:ascii="Browallia New" w:hAnsi="Browallia New" w:cs="Browallia New"/>
                <w:sz w:val="22"/>
                <w:szCs w:val="22"/>
              </w:rPr>
              <w:t>14</w:t>
            </w:r>
            <w:r>
              <w:rPr>
                <w:rFonts w:ascii="Browallia New" w:hAnsi="Browallia New" w:cs="Browallia New" w:hint="cs"/>
                <w:sz w:val="22"/>
                <w:szCs w:val="22"/>
                <w:cs/>
              </w:rPr>
              <w:t>)</w:t>
            </w:r>
          </w:p>
        </w:tc>
        <w:tc>
          <w:tcPr>
            <w:tcW w:w="2904" w:type="dxa"/>
          </w:tcPr>
          <w:p w14:paraId="18AD89E5" w14:textId="77777777"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ธุรกิจสนามกอล์ฟ</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ให้เช่า</w:t>
            </w:r>
            <w:r w:rsidRPr="00EA71EC">
              <w:rPr>
                <w:rFonts w:ascii="Browallia New" w:hAnsi="Browallia New" w:cs="Browallia New"/>
                <w:sz w:val="22"/>
                <w:szCs w:val="22"/>
                <w:cs/>
              </w:rPr>
              <w:t>สนามกอล์ฟ</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พัฒนาอสังหาริมทรัพย์</w:t>
            </w:r>
          </w:p>
        </w:tc>
        <w:tc>
          <w:tcPr>
            <w:tcW w:w="546" w:type="dxa"/>
            <w:vAlign w:val="bottom"/>
          </w:tcPr>
          <w:p w14:paraId="548FC6BF" w14:textId="58AA478E"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2AC872D7" w14:textId="43A64287"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66EA79B2" w14:textId="63FB6814"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211,200</w:t>
            </w:r>
          </w:p>
        </w:tc>
        <w:tc>
          <w:tcPr>
            <w:tcW w:w="795" w:type="dxa"/>
            <w:vAlign w:val="bottom"/>
          </w:tcPr>
          <w:p w14:paraId="4C4B8877" w14:textId="4F86C397"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F270FA">
              <w:rPr>
                <w:rFonts w:ascii="Browallia New" w:hAnsi="Browallia New" w:cs="Browallia New"/>
                <w:sz w:val="22"/>
                <w:szCs w:val="22"/>
              </w:rPr>
              <w:t>211,200</w:t>
            </w:r>
          </w:p>
        </w:tc>
      </w:tr>
      <w:tr w:rsidR="001A12B9" w:rsidRPr="00EA71EC" w14:paraId="1F589394" w14:textId="77777777" w:rsidTr="2D30E3DD">
        <w:tc>
          <w:tcPr>
            <w:tcW w:w="3159" w:type="dxa"/>
          </w:tcPr>
          <w:p w14:paraId="271B513F"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เดอะ</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รีทรีท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หัวหิน</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E08A032" w14:textId="0F42C6BF"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0BF694DB" w14:textId="1787F87E"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0DB93E40" w14:textId="530E3D50"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1695C291" w14:textId="00070589"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850,000</w:t>
            </w:r>
          </w:p>
        </w:tc>
        <w:tc>
          <w:tcPr>
            <w:tcW w:w="795" w:type="dxa"/>
            <w:vAlign w:val="bottom"/>
          </w:tcPr>
          <w:p w14:paraId="0A55F9B0" w14:textId="000A5B4A"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850,000</w:t>
            </w:r>
          </w:p>
        </w:tc>
      </w:tr>
      <w:tr w:rsidR="001A12B9" w:rsidRPr="00EA71EC" w14:paraId="1D6BB9A5" w14:textId="77777777" w:rsidTr="2D30E3DD">
        <w:tc>
          <w:tcPr>
            <w:tcW w:w="3159" w:type="dxa"/>
          </w:tcPr>
          <w:p w14:paraId="242268EA"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(ลาว)</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เช่าสินเชื่อ</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71F8BCF" w14:textId="77777777"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บริการสินเชื่อเช่าซื้อ</w:t>
            </w:r>
          </w:p>
        </w:tc>
        <w:tc>
          <w:tcPr>
            <w:tcW w:w="546" w:type="dxa"/>
            <w:vAlign w:val="bottom"/>
          </w:tcPr>
          <w:p w14:paraId="704363E1" w14:textId="5654AE72"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60</w:t>
            </w:r>
            <w:r w:rsidRPr="006457C8">
              <w:rPr>
                <w:rFonts w:ascii="Browallia New" w:hAnsi="Browallia New" w:cs="Browallia New"/>
                <w:sz w:val="22"/>
                <w:szCs w:val="22"/>
                <w:cs/>
              </w:rPr>
              <w:t>.</w:t>
            </w:r>
            <w:r w:rsidRPr="006457C8">
              <w:rPr>
                <w:rFonts w:ascii="Browallia New" w:hAnsi="Browallia New" w:cs="Browallia New"/>
                <w:sz w:val="22"/>
                <w:szCs w:val="22"/>
              </w:rPr>
              <w:t>00</w:t>
            </w:r>
          </w:p>
        </w:tc>
        <w:tc>
          <w:tcPr>
            <w:tcW w:w="519" w:type="dxa"/>
            <w:vAlign w:val="bottom"/>
          </w:tcPr>
          <w:p w14:paraId="645BAD37" w14:textId="4F8AC933"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60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2C110833" w14:textId="51BD39FA"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53</w:t>
            </w:r>
            <w:r w:rsidRPr="006457C8">
              <w:rPr>
                <w:rFonts w:ascii="Browallia New" w:hAnsi="Browallia New" w:cs="Browallia New"/>
                <w:sz w:val="22"/>
                <w:szCs w:val="22"/>
                <w:cs/>
              </w:rPr>
              <w:t>,</w:t>
            </w:r>
            <w:r w:rsidRPr="006457C8">
              <w:rPr>
                <w:rFonts w:ascii="Browallia New" w:hAnsi="Browallia New" w:cs="Browallia New"/>
                <w:sz w:val="22"/>
                <w:szCs w:val="22"/>
              </w:rPr>
              <w:t>678</w:t>
            </w:r>
          </w:p>
        </w:tc>
        <w:tc>
          <w:tcPr>
            <w:tcW w:w="795" w:type="dxa"/>
            <w:vAlign w:val="bottom"/>
          </w:tcPr>
          <w:p w14:paraId="2474519D" w14:textId="285CDAC9"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lang w:val="en-GB"/>
              </w:rPr>
            </w:pPr>
            <w:r w:rsidRPr="00EA71EC">
              <w:rPr>
                <w:rFonts w:ascii="Browallia New" w:hAnsi="Browallia New" w:cs="Browallia New"/>
                <w:sz w:val="22"/>
                <w:szCs w:val="22"/>
              </w:rPr>
              <w:t>53</w:t>
            </w:r>
            <w:r w:rsidRPr="00EA71EC">
              <w:rPr>
                <w:rFonts w:ascii="Browallia New" w:hAnsi="Browallia New" w:cs="Browallia New"/>
                <w:sz w:val="22"/>
                <w:szCs w:val="22"/>
                <w:cs/>
              </w:rPr>
              <w:t>,</w:t>
            </w:r>
            <w:r w:rsidRPr="00EA71EC">
              <w:rPr>
                <w:rFonts w:ascii="Browallia New" w:hAnsi="Browallia New" w:cs="Browallia New"/>
                <w:sz w:val="22"/>
                <w:szCs w:val="22"/>
              </w:rPr>
              <w:t>678</w:t>
            </w:r>
          </w:p>
        </w:tc>
      </w:tr>
      <w:tr w:rsidR="001A12B9" w:rsidRPr="00EA71EC" w14:paraId="2DC7CF8B" w14:textId="77777777" w:rsidTr="2D30E3DD">
        <w:tc>
          <w:tcPr>
            <w:tcW w:w="3159" w:type="dxa"/>
          </w:tcPr>
          <w:p w14:paraId="48BDBEF7"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ดิเวลลอปเม้นท์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3253E345" w14:textId="13077B74"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hint="cs"/>
                <w:sz w:val="22"/>
                <w:szCs w:val="22"/>
                <w:cs/>
              </w:rPr>
              <w:t>ให้บริการห้องพัก</w:t>
            </w:r>
            <w:r>
              <w:rPr>
                <w:rFonts w:ascii="Browallia New" w:hAnsi="Browallia New" w:cs="Browallia New"/>
                <w:sz w:val="22"/>
                <w:szCs w:val="22"/>
              </w:rPr>
              <w:t xml:space="preserve"> </w:t>
            </w:r>
            <w:r>
              <w:rPr>
                <w:rFonts w:ascii="Browallia New" w:hAnsi="Browallia New" w:cs="Browallia New" w:hint="cs"/>
                <w:sz w:val="22"/>
                <w:szCs w:val="22"/>
                <w:cs/>
              </w:rPr>
              <w:t>และ</w:t>
            </w:r>
            <w:r w:rsidRPr="00EA71EC">
              <w:rPr>
                <w:rFonts w:ascii="Browallia New" w:hAnsi="Browallia New" w:cs="Browallia New"/>
                <w:sz w:val="22"/>
                <w:szCs w:val="22"/>
                <w:cs/>
              </w:rPr>
              <w:t>ธุรกิจโรงแรม</w:t>
            </w:r>
          </w:p>
        </w:tc>
        <w:tc>
          <w:tcPr>
            <w:tcW w:w="546" w:type="dxa"/>
            <w:vAlign w:val="bottom"/>
          </w:tcPr>
          <w:p w14:paraId="5742AA3A" w14:textId="09B53FDB"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80</w:t>
            </w:r>
            <w:r w:rsidRPr="006457C8">
              <w:rPr>
                <w:rFonts w:ascii="Browallia New" w:hAnsi="Browallia New" w:cs="Browallia New"/>
                <w:sz w:val="22"/>
                <w:szCs w:val="22"/>
                <w:cs/>
              </w:rPr>
              <w:t>.</w:t>
            </w:r>
            <w:r w:rsidRPr="006457C8">
              <w:rPr>
                <w:rFonts w:ascii="Browallia New" w:hAnsi="Browallia New" w:cs="Browallia New"/>
                <w:sz w:val="22"/>
                <w:szCs w:val="22"/>
              </w:rPr>
              <w:t>00</w:t>
            </w:r>
          </w:p>
        </w:tc>
        <w:tc>
          <w:tcPr>
            <w:tcW w:w="519" w:type="dxa"/>
            <w:vAlign w:val="bottom"/>
          </w:tcPr>
          <w:p w14:paraId="33895CF2" w14:textId="327FA1DD"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80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37BF7CA4" w14:textId="5CA06E4E"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210,000</w:t>
            </w:r>
          </w:p>
        </w:tc>
        <w:tc>
          <w:tcPr>
            <w:tcW w:w="795" w:type="dxa"/>
            <w:vAlign w:val="bottom"/>
          </w:tcPr>
          <w:p w14:paraId="481D796B" w14:textId="0D420DA4"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210,000</w:t>
            </w:r>
          </w:p>
        </w:tc>
      </w:tr>
      <w:tr w:rsidR="001A12B9" w:rsidRPr="00EA71EC" w14:paraId="523C4897" w14:textId="77777777" w:rsidTr="2D30E3DD">
        <w:tc>
          <w:tcPr>
            <w:tcW w:w="3159" w:type="dxa"/>
          </w:tcPr>
          <w:p w14:paraId="6571E0E2" w14:textId="77777777" w:rsidR="001A12B9" w:rsidRPr="00EA71EC" w:rsidRDefault="001A12B9"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แมกซ์</w:t>
            </w:r>
            <w:r w:rsidRPr="00EA71EC">
              <w:rPr>
                <w:rFonts w:ascii="Browallia New" w:hAnsi="Browallia New" w:cs="Browallia New"/>
                <w:sz w:val="22"/>
                <w:szCs w:val="22"/>
              </w:rPr>
              <w:t xml:space="preserve"> </w:t>
            </w:r>
            <w:r w:rsidRPr="00EA71EC">
              <w:rPr>
                <w:rFonts w:ascii="Browallia New" w:hAnsi="Browallia New" w:cs="Browallia New"/>
                <w:sz w:val="22"/>
                <w:szCs w:val="22"/>
                <w:cs/>
              </w:rPr>
              <w:t>โฮเทล</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5CCD32B0" w14:textId="77777777"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ธุรกิจโรงแรม</w:t>
            </w:r>
          </w:p>
        </w:tc>
        <w:tc>
          <w:tcPr>
            <w:tcW w:w="546" w:type="dxa"/>
            <w:vAlign w:val="bottom"/>
          </w:tcPr>
          <w:p w14:paraId="471E7C0E" w14:textId="095F7261"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7789F10F" w14:textId="5853C9A4"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01F1D3B3" w14:textId="57C52C11"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145</w:t>
            </w:r>
            <w:r w:rsidRPr="006457C8">
              <w:rPr>
                <w:rFonts w:ascii="Browallia New" w:hAnsi="Browallia New" w:cs="Browallia New"/>
                <w:sz w:val="22"/>
                <w:szCs w:val="22"/>
                <w:cs/>
              </w:rPr>
              <w:t>,</w:t>
            </w:r>
            <w:r w:rsidRPr="006457C8">
              <w:rPr>
                <w:rFonts w:ascii="Browallia New" w:hAnsi="Browallia New" w:cs="Browallia New"/>
                <w:sz w:val="22"/>
                <w:szCs w:val="22"/>
              </w:rPr>
              <w:t>000</w:t>
            </w:r>
          </w:p>
        </w:tc>
        <w:tc>
          <w:tcPr>
            <w:tcW w:w="795" w:type="dxa"/>
            <w:vAlign w:val="bottom"/>
          </w:tcPr>
          <w:p w14:paraId="35532842" w14:textId="3A120BAB"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145</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1A12B9" w:rsidRPr="00EA71EC" w14:paraId="0DB4AB7F" w14:textId="77777777" w:rsidTr="2D30E3DD">
        <w:tc>
          <w:tcPr>
            <w:tcW w:w="3159" w:type="dxa"/>
          </w:tcPr>
          <w:p w14:paraId="6DB9A6D0" w14:textId="77777777" w:rsidR="001A12B9" w:rsidRPr="00EA71EC" w:rsidRDefault="001A12B9" w:rsidP="001A12B9">
            <w:pPr>
              <w:tabs>
                <w:tab w:val="clear" w:pos="227"/>
                <w:tab w:val="clear" w:pos="454"/>
                <w:tab w:val="clear" w:pos="2580"/>
              </w:tabs>
              <w:spacing w:line="240" w:lineRule="auto"/>
              <w:ind w:left="283" w:right="-36"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เอเจนซี่</w:t>
            </w:r>
            <w:r w:rsidRPr="00EA71EC">
              <w:rPr>
                <w:rFonts w:ascii="Browallia New" w:hAnsi="Browallia New" w:cs="Browallia New"/>
                <w:sz w:val="22"/>
                <w:szCs w:val="22"/>
              </w:rPr>
              <w:t xml:space="preserve"> </w:t>
            </w:r>
            <w:r w:rsidRPr="00EA71EC">
              <w:rPr>
                <w:rFonts w:ascii="Browallia New" w:hAnsi="Browallia New" w:cs="Browallia New"/>
                <w:sz w:val="22"/>
                <w:szCs w:val="22"/>
                <w:cs/>
              </w:rPr>
              <w:t>แอนด์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ดิเวลลอปเม้นท์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tc>
        <w:tc>
          <w:tcPr>
            <w:tcW w:w="2904" w:type="dxa"/>
          </w:tcPr>
          <w:p w14:paraId="0641713A" w14:textId="77777777" w:rsidR="001A12B9" w:rsidRPr="00EA71EC"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ตัวแทนขายอสังหาริมทรัพย์</w:t>
            </w:r>
          </w:p>
        </w:tc>
        <w:tc>
          <w:tcPr>
            <w:tcW w:w="546" w:type="dxa"/>
            <w:vAlign w:val="bottom"/>
          </w:tcPr>
          <w:p w14:paraId="17A174B2" w14:textId="2DB3A119"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70</w:t>
            </w:r>
            <w:r w:rsidRPr="006457C8">
              <w:rPr>
                <w:rFonts w:ascii="Browallia New" w:hAnsi="Browallia New" w:cs="Browallia New"/>
                <w:sz w:val="22"/>
                <w:szCs w:val="22"/>
                <w:cs/>
              </w:rPr>
              <w:t>.</w:t>
            </w:r>
            <w:r w:rsidRPr="006457C8">
              <w:rPr>
                <w:rFonts w:ascii="Browallia New" w:hAnsi="Browallia New" w:cs="Browallia New"/>
                <w:sz w:val="22"/>
                <w:szCs w:val="22"/>
              </w:rPr>
              <w:t>00</w:t>
            </w:r>
          </w:p>
        </w:tc>
        <w:tc>
          <w:tcPr>
            <w:tcW w:w="519" w:type="dxa"/>
            <w:vAlign w:val="bottom"/>
          </w:tcPr>
          <w:p w14:paraId="2806941A" w14:textId="2E7D1B28"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EA71EC">
              <w:rPr>
                <w:rFonts w:ascii="Browallia New" w:hAnsi="Browallia New" w:cs="Browallia New"/>
                <w:sz w:val="22"/>
                <w:szCs w:val="22"/>
              </w:rPr>
              <w:t>70</w:t>
            </w:r>
            <w:r w:rsidRPr="00EA71EC">
              <w:rPr>
                <w:rFonts w:ascii="Browallia New" w:hAnsi="Browallia New" w:cs="Browallia New"/>
                <w:sz w:val="22"/>
                <w:szCs w:val="22"/>
                <w:cs/>
              </w:rPr>
              <w:t>.</w:t>
            </w:r>
            <w:r w:rsidRPr="00EA71EC">
              <w:rPr>
                <w:rFonts w:ascii="Browallia New" w:hAnsi="Browallia New" w:cs="Browallia New"/>
                <w:sz w:val="22"/>
                <w:szCs w:val="22"/>
              </w:rPr>
              <w:t>00</w:t>
            </w:r>
          </w:p>
        </w:tc>
        <w:tc>
          <w:tcPr>
            <w:tcW w:w="762" w:type="dxa"/>
            <w:vAlign w:val="bottom"/>
          </w:tcPr>
          <w:p w14:paraId="1F6C6F35" w14:textId="08CCFCDA" w:rsidR="001A12B9" w:rsidRPr="006457C8"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2</w:t>
            </w:r>
            <w:r w:rsidRPr="006457C8">
              <w:rPr>
                <w:rFonts w:ascii="Browallia New" w:hAnsi="Browallia New" w:cs="Browallia New"/>
                <w:sz w:val="22"/>
                <w:szCs w:val="22"/>
                <w:cs/>
              </w:rPr>
              <w:t>,</w:t>
            </w:r>
            <w:r w:rsidRPr="006457C8">
              <w:rPr>
                <w:rFonts w:ascii="Browallia New" w:hAnsi="Browallia New" w:cs="Browallia New"/>
                <w:sz w:val="22"/>
                <w:szCs w:val="22"/>
              </w:rPr>
              <w:t>000</w:t>
            </w:r>
          </w:p>
        </w:tc>
        <w:tc>
          <w:tcPr>
            <w:tcW w:w="795" w:type="dxa"/>
            <w:vAlign w:val="bottom"/>
          </w:tcPr>
          <w:p w14:paraId="1DF2FBDA" w14:textId="615676B6" w:rsidR="001A12B9" w:rsidRPr="00EA71EC" w:rsidRDefault="001A12B9"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lang w:val="en-GB"/>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0248C3" w:rsidRPr="00EA71EC" w14:paraId="45D6B7E9" w14:textId="77777777" w:rsidTr="2D30E3DD">
        <w:tc>
          <w:tcPr>
            <w:tcW w:w="3159" w:type="dxa"/>
          </w:tcPr>
          <w:p w14:paraId="36954BD6" w14:textId="77777777" w:rsidR="000248C3" w:rsidRPr="00EA71EC" w:rsidRDefault="000248C3" w:rsidP="000248C3">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 อิเล็กทริคแมน จำกัด</w:t>
            </w:r>
            <w:r w:rsidRPr="00EA71EC">
              <w:rPr>
                <w:rFonts w:ascii="Browallia New" w:hAnsi="Browallia New" w:cs="Browallia New"/>
                <w:sz w:val="22"/>
                <w:szCs w:val="22"/>
              </w:rPr>
              <w:t xml:space="preserve"> </w:t>
            </w:r>
          </w:p>
          <w:p w14:paraId="6723DDAF" w14:textId="3957072F" w:rsidR="000248C3" w:rsidRPr="00EA71EC" w:rsidRDefault="000248C3" w:rsidP="000248C3">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 xml:space="preserve">     (เดิมชื่อ บริษัท เอ็มดี อะดรีนาลีน (ประเทศไทย) จำกัด)</w:t>
            </w:r>
          </w:p>
        </w:tc>
        <w:tc>
          <w:tcPr>
            <w:tcW w:w="2904" w:type="dxa"/>
          </w:tcPr>
          <w:p w14:paraId="65FC6567" w14:textId="66D64685" w:rsidR="000248C3" w:rsidRPr="00EA71EC" w:rsidRDefault="000248C3" w:rsidP="000248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จำหน่ายสินค้าทางพาณิชย์อิเล็กทรอนิกส์</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เดิม</w:t>
            </w:r>
            <w:r w:rsidRPr="00EA71EC">
              <w:rPr>
                <w:rFonts w:ascii="Browallia New" w:hAnsi="Browallia New" w:cs="Browallia New"/>
                <w:sz w:val="22"/>
                <w:szCs w:val="22"/>
                <w:cs/>
              </w:rPr>
              <w:t>ให้บริการจัดทำโฆษณาประชาสัมพันธ์และจัดงานกิจกรรม</w:t>
            </w:r>
            <w:r w:rsidRPr="00EA71EC">
              <w:rPr>
                <w:rFonts w:ascii="Browallia New" w:hAnsi="Browallia New" w:cs="Browallia New"/>
                <w:sz w:val="22"/>
                <w:szCs w:val="22"/>
              </w:rPr>
              <w:t>)</w:t>
            </w:r>
          </w:p>
        </w:tc>
        <w:tc>
          <w:tcPr>
            <w:tcW w:w="546" w:type="dxa"/>
            <w:vAlign w:val="bottom"/>
          </w:tcPr>
          <w:p w14:paraId="1ECB10AA" w14:textId="5F37F5DA" w:rsidR="000248C3" w:rsidRPr="006457C8" w:rsidRDefault="000248C3"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6F4B00FA" w14:textId="522319A3" w:rsidR="000248C3" w:rsidRPr="00EA71EC" w:rsidRDefault="000248C3"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2B717201" w14:textId="7BE3A6A9" w:rsidR="000248C3" w:rsidRPr="006457C8" w:rsidRDefault="00C01C33" w:rsidP="000248C3">
            <w:pPr>
              <w:tabs>
                <w:tab w:val="clear" w:pos="227"/>
                <w:tab w:val="clear" w:pos="454"/>
                <w:tab w:val="clear" w:pos="680"/>
                <w:tab w:val="clear" w:pos="907"/>
              </w:tabs>
              <w:spacing w:line="240" w:lineRule="auto"/>
              <w:ind w:left="20" w:right="84"/>
              <w:jc w:val="right"/>
              <w:rPr>
                <w:rFonts w:ascii="Browallia New" w:hAnsi="Browallia New" w:cs="Browallia New"/>
                <w:b/>
                <w:bCs/>
                <w:sz w:val="22"/>
                <w:szCs w:val="22"/>
              </w:rPr>
            </w:pPr>
            <w:r w:rsidRPr="006457C8">
              <w:rPr>
                <w:rFonts w:ascii="Browallia New" w:hAnsi="Browallia New" w:cs="Browallia New"/>
                <w:sz w:val="22"/>
                <w:szCs w:val="22"/>
              </w:rPr>
              <w:t>10,000</w:t>
            </w:r>
          </w:p>
        </w:tc>
        <w:tc>
          <w:tcPr>
            <w:tcW w:w="795" w:type="dxa"/>
            <w:vAlign w:val="bottom"/>
          </w:tcPr>
          <w:p w14:paraId="3A2F5B84" w14:textId="4D150AEB" w:rsidR="000248C3" w:rsidRPr="00EA71EC" w:rsidRDefault="000248C3" w:rsidP="000248C3">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w:t>
            </w:r>
          </w:p>
        </w:tc>
      </w:tr>
      <w:tr w:rsidR="001A12B9" w:rsidRPr="00EA71EC" w14:paraId="1BB8E5F6" w14:textId="77777777" w:rsidTr="2D30E3DD">
        <w:tc>
          <w:tcPr>
            <w:tcW w:w="3159" w:type="dxa"/>
            <w:vAlign w:val="center"/>
          </w:tcPr>
          <w:p w14:paraId="595A4121" w14:textId="5D788188" w:rsidR="001A12B9" w:rsidRPr="00EA71EC" w:rsidRDefault="00BA5CDE" w:rsidP="001A12B9">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กรุงเทพจรัญ</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000C1405">
              <w:rPr>
                <w:rFonts w:ascii="Browallia New" w:hAnsi="Browallia New" w:cs="Browallia New" w:hint="cs"/>
                <w:sz w:val="22"/>
                <w:szCs w:val="22"/>
                <w:cs/>
              </w:rPr>
              <w:t xml:space="preserve"> </w:t>
            </w:r>
            <w:r w:rsidR="000C1405">
              <w:rPr>
                <w:rFonts w:ascii="Browallia New" w:hAnsi="Browallia New" w:cs="Browallia New"/>
                <w:sz w:val="22"/>
                <w:szCs w:val="22"/>
              </w:rPr>
              <w:t>(</w:t>
            </w:r>
            <w:r w:rsidR="000C1405">
              <w:rPr>
                <w:rFonts w:ascii="Browallia New" w:hAnsi="Browallia New" w:cs="Browallia New" w:hint="cs"/>
                <w:sz w:val="22"/>
                <w:szCs w:val="22"/>
                <w:cs/>
              </w:rPr>
              <w:t xml:space="preserve">สิ้นสุดวันที่ </w:t>
            </w:r>
            <w:r w:rsidR="000C1405">
              <w:rPr>
                <w:rFonts w:ascii="Browallia New" w:hAnsi="Browallia New" w:cs="Browallia New"/>
                <w:sz w:val="22"/>
                <w:szCs w:val="22"/>
              </w:rPr>
              <w:t xml:space="preserve">5 </w:t>
            </w:r>
            <w:r w:rsidR="000C1405">
              <w:rPr>
                <w:rFonts w:ascii="Browallia New" w:hAnsi="Browallia New" w:cs="Browallia New" w:hint="cs"/>
                <w:sz w:val="22"/>
                <w:szCs w:val="22"/>
                <w:cs/>
              </w:rPr>
              <w:t xml:space="preserve">ตุลาคม </w:t>
            </w:r>
            <w:r w:rsidR="000C1405">
              <w:rPr>
                <w:rFonts w:ascii="Browallia New" w:hAnsi="Browallia New" w:cs="Browallia New"/>
                <w:sz w:val="22"/>
                <w:szCs w:val="22"/>
              </w:rPr>
              <w:t>2566</w:t>
            </w:r>
            <w:r w:rsidR="000815E0">
              <w:rPr>
                <w:rFonts w:ascii="Browallia New" w:hAnsi="Browallia New" w:cs="Browallia New"/>
                <w:sz w:val="22"/>
                <w:szCs w:val="22"/>
              </w:rPr>
              <w:t xml:space="preserve"> - </w:t>
            </w:r>
            <w:r w:rsidR="000815E0">
              <w:rPr>
                <w:rFonts w:ascii="Browallia New" w:hAnsi="Browallia New" w:cs="Browallia New" w:hint="cs"/>
                <w:sz w:val="22"/>
                <w:szCs w:val="22"/>
                <w:cs/>
              </w:rPr>
              <w:t>วันที่ขาย</w:t>
            </w:r>
            <w:r w:rsidR="000815E0">
              <w:rPr>
                <w:rFonts w:ascii="Browallia New" w:hAnsi="Browallia New" w:cs="Browallia New"/>
                <w:sz w:val="22"/>
                <w:szCs w:val="22"/>
              </w:rPr>
              <w:t>)</w:t>
            </w:r>
          </w:p>
        </w:tc>
        <w:tc>
          <w:tcPr>
            <w:tcW w:w="2904" w:type="dxa"/>
          </w:tcPr>
          <w:p w14:paraId="768186DF" w14:textId="462D6F00" w:rsidR="001A12B9" w:rsidRPr="00EA71EC" w:rsidRDefault="000C1405"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บริหารจัดการทรัพย์สินที่ได้รับโอนสินทรัพย์ด้อยคุณภาพของสถาบันการเงิน</w:t>
            </w:r>
          </w:p>
        </w:tc>
        <w:tc>
          <w:tcPr>
            <w:tcW w:w="546" w:type="dxa"/>
            <w:vAlign w:val="bottom"/>
          </w:tcPr>
          <w:p w14:paraId="62200AD3" w14:textId="730E23DB" w:rsidR="001A12B9" w:rsidRPr="006457C8" w:rsidRDefault="000815E0"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w:t>
            </w:r>
          </w:p>
        </w:tc>
        <w:tc>
          <w:tcPr>
            <w:tcW w:w="519" w:type="dxa"/>
            <w:vAlign w:val="bottom"/>
          </w:tcPr>
          <w:p w14:paraId="024C3D90" w14:textId="4EF7BAF5" w:rsidR="001A12B9" w:rsidRPr="00EA71EC" w:rsidRDefault="006F0577"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99.99</w:t>
            </w:r>
          </w:p>
        </w:tc>
        <w:tc>
          <w:tcPr>
            <w:tcW w:w="762" w:type="dxa"/>
            <w:vAlign w:val="bottom"/>
          </w:tcPr>
          <w:p w14:paraId="41E268EC" w14:textId="1B7B31E5" w:rsidR="001A12B9" w:rsidRPr="006457C8" w:rsidRDefault="00134B93"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w:t>
            </w:r>
          </w:p>
        </w:tc>
        <w:tc>
          <w:tcPr>
            <w:tcW w:w="795" w:type="dxa"/>
            <w:vAlign w:val="bottom"/>
          </w:tcPr>
          <w:p w14:paraId="25DFF4A3" w14:textId="49AC9070" w:rsidR="001A12B9" w:rsidRPr="00EA71EC" w:rsidRDefault="00134B93" w:rsidP="001A12B9">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25,000</w:t>
            </w:r>
          </w:p>
        </w:tc>
      </w:tr>
      <w:tr w:rsidR="006E5196" w:rsidRPr="00EA71EC" w14:paraId="54DB5DFA" w14:textId="77777777">
        <w:tc>
          <w:tcPr>
            <w:tcW w:w="3159" w:type="dxa"/>
            <w:vAlign w:val="center"/>
          </w:tcPr>
          <w:p w14:paraId="1A9E78EC"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hint="cs"/>
                <w:sz w:val="22"/>
                <w:szCs w:val="22"/>
                <w:cs/>
              </w:rPr>
              <w:t>บริษัท</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ไมด้า</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ฮอสพิทาลิตี้</w:t>
            </w:r>
            <w:r w:rsidRPr="00EA71EC">
              <w:rPr>
                <w:rFonts w:ascii="Browallia New" w:hAnsi="Browallia New" w:cs="Browallia New" w:hint="cs"/>
                <w:sz w:val="22"/>
                <w:szCs w:val="22"/>
              </w:rPr>
              <w:t xml:space="preserve"> </w:t>
            </w:r>
            <w:r w:rsidRPr="00EA71EC">
              <w:rPr>
                <w:rFonts w:ascii="Browallia New" w:hAnsi="Browallia New" w:cs="Browallia New" w:hint="cs"/>
                <w:sz w:val="22"/>
                <w:szCs w:val="22"/>
                <w:cs/>
              </w:rPr>
              <w:t>กรุ๊ป</w:t>
            </w: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จำกัด</w:t>
            </w:r>
          </w:p>
          <w:p w14:paraId="7A4C504C" w14:textId="1B32413B" w:rsidR="006E5196" w:rsidRPr="00EA71EC"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p>
        </w:tc>
        <w:tc>
          <w:tcPr>
            <w:tcW w:w="2904" w:type="dxa"/>
          </w:tcPr>
          <w:p w14:paraId="5CB17516" w14:textId="4C91C3BC" w:rsidR="006E5196" w:rsidRPr="00EA71EC"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บริหารโรงแรม</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รีสอร์ท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อาคารพาณิชย์</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และ</w:t>
            </w:r>
            <w:r w:rsidRPr="00EA71EC">
              <w:rPr>
                <w:rFonts w:ascii="Browallia New" w:hAnsi="Browallia New" w:cs="Browallia New"/>
                <w:sz w:val="22"/>
                <w:szCs w:val="22"/>
                <w:cs/>
              </w:rPr>
              <w:t>คอนโดมิเนียม</w:t>
            </w:r>
          </w:p>
        </w:tc>
        <w:tc>
          <w:tcPr>
            <w:tcW w:w="546" w:type="dxa"/>
            <w:vAlign w:val="bottom"/>
          </w:tcPr>
          <w:p w14:paraId="1EE5A20A" w14:textId="0F0EE083"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99</w:t>
            </w:r>
            <w:r w:rsidRPr="006457C8">
              <w:rPr>
                <w:rFonts w:ascii="Browallia New" w:hAnsi="Browallia New" w:cs="Browallia New"/>
                <w:sz w:val="22"/>
                <w:szCs w:val="22"/>
                <w:cs/>
              </w:rPr>
              <w:t>.</w:t>
            </w:r>
            <w:r w:rsidRPr="006457C8">
              <w:rPr>
                <w:rFonts w:ascii="Browallia New" w:hAnsi="Browallia New" w:cs="Browallia New"/>
                <w:sz w:val="22"/>
                <w:szCs w:val="22"/>
              </w:rPr>
              <w:t>99</w:t>
            </w:r>
          </w:p>
        </w:tc>
        <w:tc>
          <w:tcPr>
            <w:tcW w:w="519" w:type="dxa"/>
            <w:vAlign w:val="bottom"/>
          </w:tcPr>
          <w:p w14:paraId="6A861353" w14:textId="48C7B391"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34A0521C" w14:textId="3040A16F"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2</w:t>
            </w:r>
            <w:r w:rsidRPr="006457C8">
              <w:rPr>
                <w:rFonts w:ascii="Browallia New" w:hAnsi="Browallia New" w:cs="Browallia New"/>
                <w:sz w:val="22"/>
                <w:szCs w:val="22"/>
                <w:cs/>
              </w:rPr>
              <w:t>,</w:t>
            </w:r>
            <w:r w:rsidRPr="006457C8">
              <w:rPr>
                <w:rFonts w:ascii="Browallia New" w:hAnsi="Browallia New" w:cs="Browallia New"/>
                <w:sz w:val="22"/>
                <w:szCs w:val="22"/>
              </w:rPr>
              <w:t>000</w:t>
            </w:r>
          </w:p>
        </w:tc>
        <w:tc>
          <w:tcPr>
            <w:tcW w:w="795" w:type="dxa"/>
            <w:vAlign w:val="bottom"/>
          </w:tcPr>
          <w:p w14:paraId="057AD8CA" w14:textId="3A7DFE69"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2</w:t>
            </w:r>
            <w:r w:rsidRPr="00EA71EC">
              <w:rPr>
                <w:rFonts w:ascii="Browallia New" w:hAnsi="Browallia New" w:cs="Browallia New"/>
                <w:sz w:val="22"/>
                <w:szCs w:val="22"/>
                <w:cs/>
              </w:rPr>
              <w:t>,</w:t>
            </w:r>
            <w:r w:rsidRPr="00EA71EC">
              <w:rPr>
                <w:rFonts w:ascii="Browallia New" w:hAnsi="Browallia New" w:cs="Browallia New"/>
                <w:sz w:val="22"/>
                <w:szCs w:val="22"/>
              </w:rPr>
              <w:t>000</w:t>
            </w:r>
          </w:p>
        </w:tc>
      </w:tr>
      <w:tr w:rsidR="006E5196" w:rsidRPr="00EA71EC" w14:paraId="7A211809" w14:textId="77777777" w:rsidTr="2D30E3DD">
        <w:tc>
          <w:tcPr>
            <w:tcW w:w="3159" w:type="dxa"/>
          </w:tcPr>
          <w:p w14:paraId="058B360D" w14:textId="0E95C8E1" w:rsidR="006E5196" w:rsidRPr="00E80A10"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r w:rsidRPr="00E80A10">
              <w:rPr>
                <w:rFonts w:ascii="Browallia New" w:hAnsi="Browallia New" w:cs="Browallia New"/>
                <w:sz w:val="22"/>
                <w:szCs w:val="22"/>
                <w:cs/>
              </w:rPr>
              <w:t>บริษัท</w:t>
            </w:r>
            <w:r w:rsidRPr="00E80A10">
              <w:rPr>
                <w:rFonts w:ascii="Browallia New" w:hAnsi="Browallia New" w:cs="Browallia New"/>
                <w:sz w:val="22"/>
                <w:szCs w:val="22"/>
              </w:rPr>
              <w:t xml:space="preserve"> </w:t>
            </w:r>
            <w:r w:rsidRPr="00E80A10">
              <w:rPr>
                <w:rFonts w:ascii="Browallia New" w:hAnsi="Browallia New" w:cs="Browallia New"/>
                <w:sz w:val="22"/>
                <w:szCs w:val="22"/>
                <w:cs/>
              </w:rPr>
              <w:t>เอ็มดี</w:t>
            </w:r>
            <w:r w:rsidRPr="00E80A10">
              <w:rPr>
                <w:rFonts w:ascii="Browallia New" w:hAnsi="Browallia New" w:cs="Browallia New"/>
                <w:sz w:val="22"/>
                <w:szCs w:val="22"/>
              </w:rPr>
              <w:t xml:space="preserve"> </w:t>
            </w:r>
            <w:r w:rsidRPr="00E80A10">
              <w:rPr>
                <w:rFonts w:ascii="Browallia New" w:hAnsi="Browallia New" w:cs="Browallia New"/>
                <w:sz w:val="22"/>
                <w:szCs w:val="22"/>
                <w:cs/>
              </w:rPr>
              <w:t>รีสอร์ท</w:t>
            </w:r>
            <w:r w:rsidRPr="00E80A10">
              <w:rPr>
                <w:rFonts w:ascii="Browallia New" w:hAnsi="Browallia New" w:cs="Browallia New"/>
                <w:sz w:val="22"/>
                <w:szCs w:val="22"/>
              </w:rPr>
              <w:t xml:space="preserve"> </w:t>
            </w:r>
            <w:r w:rsidRPr="00E80A10">
              <w:rPr>
                <w:rFonts w:ascii="Browallia New" w:hAnsi="Browallia New" w:cs="Browallia New"/>
                <w:sz w:val="22"/>
                <w:szCs w:val="22"/>
                <w:cs/>
              </w:rPr>
              <w:t>จำกัด</w:t>
            </w:r>
            <w:r w:rsidRPr="00E80A10">
              <w:rPr>
                <w:rFonts w:ascii="Browallia New" w:hAnsi="Browallia New" w:cs="Browallia New" w:hint="cs"/>
                <w:sz w:val="22"/>
                <w:szCs w:val="22"/>
              </w:rPr>
              <w:t xml:space="preserve">    </w:t>
            </w:r>
          </w:p>
        </w:tc>
        <w:tc>
          <w:tcPr>
            <w:tcW w:w="2904" w:type="dxa"/>
          </w:tcPr>
          <w:p w14:paraId="48A54133" w14:textId="23482533" w:rsidR="006E5196" w:rsidRPr="00E80A10"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80A10">
              <w:rPr>
                <w:rFonts w:ascii="Browallia New" w:hAnsi="Browallia New" w:cs="Browallia New"/>
                <w:sz w:val="22"/>
                <w:szCs w:val="22"/>
                <w:cs/>
              </w:rPr>
              <w:t>บริหารคอนโดมิเนียม</w:t>
            </w:r>
            <w:r w:rsidRPr="00E80A10">
              <w:rPr>
                <w:rFonts w:ascii="Browallia New" w:hAnsi="Browallia New" w:cs="Browallia New" w:hint="cs"/>
                <w:sz w:val="22"/>
                <w:szCs w:val="22"/>
                <w:cs/>
              </w:rPr>
              <w:t>เพื่อให้เช่า</w:t>
            </w:r>
          </w:p>
        </w:tc>
        <w:tc>
          <w:tcPr>
            <w:tcW w:w="546" w:type="dxa"/>
            <w:vAlign w:val="bottom"/>
          </w:tcPr>
          <w:p w14:paraId="06C32F60" w14:textId="21C7D79E"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99.99</w:t>
            </w:r>
          </w:p>
        </w:tc>
        <w:tc>
          <w:tcPr>
            <w:tcW w:w="519" w:type="dxa"/>
            <w:vAlign w:val="bottom"/>
          </w:tcPr>
          <w:p w14:paraId="08FD344B" w14:textId="0AA783D2"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99.99</w:t>
            </w:r>
          </w:p>
        </w:tc>
        <w:tc>
          <w:tcPr>
            <w:tcW w:w="762" w:type="dxa"/>
            <w:vAlign w:val="bottom"/>
          </w:tcPr>
          <w:p w14:paraId="74CBE07C" w14:textId="5778C456"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75,000</w:t>
            </w:r>
          </w:p>
        </w:tc>
        <w:tc>
          <w:tcPr>
            <w:tcW w:w="795" w:type="dxa"/>
            <w:vAlign w:val="bottom"/>
          </w:tcPr>
          <w:p w14:paraId="4C6FDA93" w14:textId="4F110829"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80A10">
              <w:rPr>
                <w:rFonts w:ascii="Browallia New" w:hAnsi="Browallia New" w:cs="Browallia New"/>
                <w:sz w:val="22"/>
                <w:szCs w:val="22"/>
              </w:rPr>
              <w:t>75,000</w:t>
            </w:r>
          </w:p>
        </w:tc>
      </w:tr>
      <w:tr w:rsidR="00EC0758" w:rsidRPr="00EA71EC" w14:paraId="49207260" w14:textId="77777777" w:rsidTr="2D30E3DD">
        <w:tc>
          <w:tcPr>
            <w:tcW w:w="3159" w:type="dxa"/>
          </w:tcPr>
          <w:p w14:paraId="752BB368" w14:textId="77777777" w:rsidR="00EC0758" w:rsidRPr="00E80A10" w:rsidRDefault="00EC0758" w:rsidP="006E5196">
            <w:pPr>
              <w:tabs>
                <w:tab w:val="clear" w:pos="227"/>
                <w:tab w:val="clear" w:pos="454"/>
                <w:tab w:val="clear" w:pos="2580"/>
              </w:tabs>
              <w:spacing w:line="240" w:lineRule="auto"/>
              <w:ind w:right="141"/>
              <w:rPr>
                <w:rFonts w:ascii="Browallia New" w:hAnsi="Browallia New" w:cs="Browallia New"/>
                <w:sz w:val="22"/>
                <w:szCs w:val="22"/>
                <w:cs/>
              </w:rPr>
            </w:pPr>
          </w:p>
        </w:tc>
        <w:tc>
          <w:tcPr>
            <w:tcW w:w="2904" w:type="dxa"/>
          </w:tcPr>
          <w:p w14:paraId="288E9964" w14:textId="77777777" w:rsidR="00EC0758" w:rsidRPr="00E80A10" w:rsidRDefault="00EC0758"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019F4781" w14:textId="77777777" w:rsidR="00EC0758" w:rsidRPr="006457C8" w:rsidRDefault="00EC0758"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519" w:type="dxa"/>
            <w:vAlign w:val="bottom"/>
          </w:tcPr>
          <w:p w14:paraId="5686DFDA" w14:textId="77777777" w:rsidR="00EC0758" w:rsidRPr="00E80A10" w:rsidRDefault="00EC0758"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62" w:type="dxa"/>
            <w:vAlign w:val="bottom"/>
          </w:tcPr>
          <w:p w14:paraId="0F468CAF" w14:textId="77777777" w:rsidR="00EC0758" w:rsidRPr="006457C8" w:rsidRDefault="00EC0758"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208FD664" w14:textId="77777777" w:rsidR="00EC0758" w:rsidRPr="00E80A10" w:rsidRDefault="00EC0758"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6E5196" w:rsidRPr="00EA71EC" w14:paraId="43C55BB7" w14:textId="77777777" w:rsidTr="2D30E3DD">
        <w:tc>
          <w:tcPr>
            <w:tcW w:w="3159" w:type="dxa"/>
          </w:tcPr>
          <w:p w14:paraId="46137256" w14:textId="5B72DC78" w:rsidR="006E5196" w:rsidRPr="00E80A10"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r w:rsidRPr="00070129">
              <w:rPr>
                <w:rFonts w:ascii="Browallia New" w:hAnsi="Browallia New" w:cs="Browallia New"/>
                <w:sz w:val="22"/>
                <w:szCs w:val="22"/>
                <w:cs/>
              </w:rPr>
              <w:t>บริษัท เคเค เอสเธติค จำกัด</w:t>
            </w:r>
          </w:p>
        </w:tc>
        <w:tc>
          <w:tcPr>
            <w:tcW w:w="2904" w:type="dxa"/>
          </w:tcPr>
          <w:p w14:paraId="7316153F" w14:textId="6080BDAF" w:rsidR="006E5196" w:rsidRPr="00E80A10"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C96922">
              <w:rPr>
                <w:rFonts w:ascii="Browallia New" w:hAnsi="Browallia New" w:cs="Browallia New"/>
                <w:sz w:val="22"/>
                <w:szCs w:val="22"/>
                <w:cs/>
              </w:rPr>
              <w:t>บริการด้านความงามอย่างครบวงจร</w:t>
            </w:r>
          </w:p>
        </w:tc>
        <w:tc>
          <w:tcPr>
            <w:tcW w:w="546" w:type="dxa"/>
            <w:vAlign w:val="bottom"/>
          </w:tcPr>
          <w:p w14:paraId="313A0115" w14:textId="45F9D776"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50.98</w:t>
            </w:r>
          </w:p>
        </w:tc>
        <w:tc>
          <w:tcPr>
            <w:tcW w:w="519" w:type="dxa"/>
            <w:vAlign w:val="bottom"/>
          </w:tcPr>
          <w:p w14:paraId="19484B63" w14:textId="1CCBB17F"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c>
          <w:tcPr>
            <w:tcW w:w="762" w:type="dxa"/>
            <w:vAlign w:val="bottom"/>
          </w:tcPr>
          <w:p w14:paraId="0580D6C1" w14:textId="4D6510A1"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10,000</w:t>
            </w:r>
          </w:p>
        </w:tc>
        <w:tc>
          <w:tcPr>
            <w:tcW w:w="795" w:type="dxa"/>
            <w:vAlign w:val="bottom"/>
          </w:tcPr>
          <w:p w14:paraId="3ABB7006" w14:textId="393BD2DF"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r>
      <w:tr w:rsidR="006E5196" w:rsidRPr="00EA71EC" w14:paraId="7B5D8DDB" w14:textId="77777777" w:rsidTr="2D30E3DD">
        <w:tc>
          <w:tcPr>
            <w:tcW w:w="3159" w:type="dxa"/>
          </w:tcPr>
          <w:p w14:paraId="309BDAA8" w14:textId="47157B72" w:rsidR="006E5196" w:rsidRPr="00E80A10"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r>
              <w:rPr>
                <w:rFonts w:ascii="Browallia New" w:hAnsi="Browallia New" w:cs="Browallia New" w:hint="cs"/>
                <w:sz w:val="22"/>
                <w:szCs w:val="22"/>
                <w:cs/>
              </w:rPr>
              <w:t>บริษัท อีสานไก่ย่าง จำกัด</w:t>
            </w:r>
          </w:p>
        </w:tc>
        <w:tc>
          <w:tcPr>
            <w:tcW w:w="2904" w:type="dxa"/>
          </w:tcPr>
          <w:p w14:paraId="66202C5B" w14:textId="1E2D945D" w:rsidR="006E5196" w:rsidRPr="00E80A10"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Pr>
                <w:rFonts w:ascii="Browallia New" w:hAnsi="Browallia New" w:cs="Browallia New" w:hint="cs"/>
                <w:sz w:val="22"/>
                <w:szCs w:val="22"/>
                <w:cs/>
              </w:rPr>
              <w:t>ธุรกิจร้านอาหาร</w:t>
            </w:r>
          </w:p>
        </w:tc>
        <w:tc>
          <w:tcPr>
            <w:tcW w:w="546" w:type="dxa"/>
            <w:vAlign w:val="bottom"/>
          </w:tcPr>
          <w:p w14:paraId="7B528A47" w14:textId="55A1865B"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89.99</w:t>
            </w:r>
          </w:p>
        </w:tc>
        <w:tc>
          <w:tcPr>
            <w:tcW w:w="519" w:type="dxa"/>
            <w:vAlign w:val="bottom"/>
          </w:tcPr>
          <w:p w14:paraId="288FC33A" w14:textId="30AC3158"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c>
          <w:tcPr>
            <w:tcW w:w="762" w:type="dxa"/>
            <w:vAlign w:val="bottom"/>
          </w:tcPr>
          <w:p w14:paraId="2E413E3F" w14:textId="58EDC01A"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2,500</w:t>
            </w:r>
          </w:p>
        </w:tc>
        <w:tc>
          <w:tcPr>
            <w:tcW w:w="795" w:type="dxa"/>
            <w:vAlign w:val="bottom"/>
          </w:tcPr>
          <w:p w14:paraId="17FDB6E1" w14:textId="33EF9C0F"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r>
      <w:tr w:rsidR="006E5196" w:rsidRPr="00EA71EC" w14:paraId="29F998C8" w14:textId="77777777" w:rsidTr="2D30E3DD">
        <w:tc>
          <w:tcPr>
            <w:tcW w:w="3159" w:type="dxa"/>
          </w:tcPr>
          <w:p w14:paraId="0509648E" w14:textId="0A42B389" w:rsidR="006E5196" w:rsidRPr="00E80A10" w:rsidRDefault="006E5196" w:rsidP="006E5196">
            <w:pPr>
              <w:tabs>
                <w:tab w:val="clear" w:pos="227"/>
                <w:tab w:val="clear" w:pos="454"/>
                <w:tab w:val="clear" w:pos="2580"/>
              </w:tabs>
              <w:spacing w:line="240" w:lineRule="auto"/>
              <w:ind w:right="141"/>
              <w:rPr>
                <w:rFonts w:ascii="Browallia New" w:hAnsi="Browallia New" w:cs="Browallia New"/>
                <w:sz w:val="22"/>
                <w:szCs w:val="22"/>
                <w:cs/>
              </w:rPr>
            </w:pPr>
            <w:r>
              <w:rPr>
                <w:rFonts w:ascii="Browallia New" w:hAnsi="Browallia New" w:cs="Browallia New" w:hint="cs"/>
                <w:sz w:val="22"/>
                <w:szCs w:val="22"/>
                <w:cs/>
              </w:rPr>
              <w:t>บริษัท เลิศรส จำกัด</w:t>
            </w:r>
          </w:p>
        </w:tc>
        <w:tc>
          <w:tcPr>
            <w:tcW w:w="2904" w:type="dxa"/>
          </w:tcPr>
          <w:p w14:paraId="54635DBF" w14:textId="3BEE3835" w:rsidR="006E5196" w:rsidRPr="00E80A10"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185067">
              <w:rPr>
                <w:rFonts w:ascii="Browallia New" w:hAnsi="Browallia New" w:cs="Browallia New" w:hint="cs"/>
                <w:sz w:val="22"/>
                <w:szCs w:val="22"/>
                <w:cs/>
              </w:rPr>
              <w:t>ผลิต</w:t>
            </w:r>
            <w:r w:rsidRPr="0056359E">
              <w:rPr>
                <w:rFonts w:ascii="Browallia New" w:hAnsi="Browallia New" w:cs="Browallia New" w:hint="cs"/>
                <w:sz w:val="22"/>
                <w:szCs w:val="22"/>
                <w:cs/>
              </w:rPr>
              <w:t>และจำหน่ายน้ำจิ้ม</w:t>
            </w:r>
          </w:p>
        </w:tc>
        <w:tc>
          <w:tcPr>
            <w:tcW w:w="546" w:type="dxa"/>
            <w:vAlign w:val="bottom"/>
          </w:tcPr>
          <w:p w14:paraId="03105124" w14:textId="3CEF0DE4" w:rsidR="006E5196" w:rsidRPr="006457C8" w:rsidRDefault="006E5196" w:rsidP="006E5196">
            <w:pPr>
              <w:tabs>
                <w:tab w:val="clear" w:pos="227"/>
                <w:tab w:val="clear" w:pos="454"/>
                <w:tab w:val="clear" w:pos="680"/>
                <w:tab w:val="clear" w:pos="907"/>
              </w:tabs>
              <w:spacing w:line="240" w:lineRule="auto"/>
              <w:ind w:right="84"/>
              <w:jc w:val="right"/>
              <w:rPr>
                <w:rFonts w:ascii="Browallia New" w:hAnsi="Browallia New" w:cs="Browallia New"/>
                <w:sz w:val="22"/>
                <w:szCs w:val="22"/>
              </w:rPr>
            </w:pPr>
            <w:r w:rsidRPr="006457C8">
              <w:rPr>
                <w:rFonts w:ascii="Browallia New" w:hAnsi="Browallia New" w:cs="Browallia New"/>
                <w:sz w:val="22"/>
                <w:szCs w:val="22"/>
              </w:rPr>
              <w:t>89.99</w:t>
            </w:r>
          </w:p>
        </w:tc>
        <w:tc>
          <w:tcPr>
            <w:tcW w:w="519" w:type="dxa"/>
            <w:vAlign w:val="bottom"/>
          </w:tcPr>
          <w:p w14:paraId="24058302" w14:textId="39F4A5FE"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c>
          <w:tcPr>
            <w:tcW w:w="762" w:type="dxa"/>
            <w:vAlign w:val="bottom"/>
          </w:tcPr>
          <w:p w14:paraId="027FAEA9" w14:textId="7990C3A8" w:rsidR="006E5196" w:rsidRPr="006457C8"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11,000</w:t>
            </w:r>
          </w:p>
        </w:tc>
        <w:tc>
          <w:tcPr>
            <w:tcW w:w="795" w:type="dxa"/>
            <w:vAlign w:val="bottom"/>
          </w:tcPr>
          <w:p w14:paraId="775C4615" w14:textId="41AF01B0" w:rsidR="006E5196" w:rsidRPr="00E80A10"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r>
      <w:tr w:rsidR="006E5196" w:rsidRPr="00EA71EC" w14:paraId="58434267" w14:textId="77777777" w:rsidTr="2D30E3DD">
        <w:tc>
          <w:tcPr>
            <w:tcW w:w="3159" w:type="dxa"/>
          </w:tcPr>
          <w:p w14:paraId="7EB11A2E" w14:textId="71E087F0"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b/>
                <w:bCs/>
                <w:sz w:val="22"/>
                <w:szCs w:val="22"/>
                <w:u w:val="single"/>
                <w:cs/>
              </w:rPr>
            </w:pPr>
            <w:r>
              <w:rPr>
                <w:rFonts w:ascii="Browallia New" w:hAnsi="Browallia New" w:cs="Browallia New" w:hint="cs"/>
                <w:sz w:val="22"/>
                <w:szCs w:val="22"/>
                <w:cs/>
              </w:rPr>
              <w:t>บริษัท จีที พลัส จำกัด</w:t>
            </w:r>
          </w:p>
        </w:tc>
        <w:tc>
          <w:tcPr>
            <w:tcW w:w="2904" w:type="dxa"/>
          </w:tcPr>
          <w:p w14:paraId="6B465929" w14:textId="4DCBFB92" w:rsidR="006E5196" w:rsidRPr="00EA71EC"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0D32F6">
              <w:rPr>
                <w:rFonts w:ascii="Browallia New" w:hAnsi="Browallia New" w:cs="Browallia New" w:hint="cs"/>
                <w:sz w:val="22"/>
                <w:szCs w:val="22"/>
                <w:cs/>
              </w:rPr>
              <w:t>จำหน่ายสินค้าเพื่อสุขภาพความงามและอาหารเสริม</w:t>
            </w:r>
          </w:p>
        </w:tc>
        <w:tc>
          <w:tcPr>
            <w:tcW w:w="546" w:type="dxa"/>
            <w:vAlign w:val="bottom"/>
          </w:tcPr>
          <w:p w14:paraId="04D75CE1" w14:textId="257EF3C5"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6457C8">
              <w:rPr>
                <w:rFonts w:ascii="Browallia New" w:hAnsi="Browallia New" w:cs="Browallia New"/>
                <w:sz w:val="22"/>
                <w:szCs w:val="22"/>
              </w:rPr>
              <w:t>79.99</w:t>
            </w:r>
          </w:p>
        </w:tc>
        <w:tc>
          <w:tcPr>
            <w:tcW w:w="519" w:type="dxa"/>
            <w:vAlign w:val="bottom"/>
          </w:tcPr>
          <w:p w14:paraId="5512D544" w14:textId="125A9D58"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Pr>
                <w:rFonts w:ascii="Browallia New" w:hAnsi="Browallia New" w:cs="Browallia New"/>
                <w:sz w:val="22"/>
                <w:szCs w:val="22"/>
              </w:rPr>
              <w:t>-</w:t>
            </w:r>
          </w:p>
        </w:tc>
        <w:tc>
          <w:tcPr>
            <w:tcW w:w="762" w:type="dxa"/>
            <w:vAlign w:val="bottom"/>
          </w:tcPr>
          <w:p w14:paraId="4E8C6E04" w14:textId="3952E51A"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6457C8">
              <w:rPr>
                <w:rFonts w:ascii="Browallia New" w:hAnsi="Browallia New" w:cs="Browallia New"/>
                <w:sz w:val="22"/>
                <w:szCs w:val="22"/>
              </w:rPr>
              <w:t>12,500</w:t>
            </w:r>
          </w:p>
        </w:tc>
        <w:tc>
          <w:tcPr>
            <w:tcW w:w="795" w:type="dxa"/>
            <w:vAlign w:val="bottom"/>
          </w:tcPr>
          <w:p w14:paraId="7C6560E6" w14:textId="3C2BEFC3"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Pr>
                <w:rFonts w:ascii="Browallia New" w:hAnsi="Browallia New" w:cs="Browallia New"/>
                <w:sz w:val="22"/>
                <w:szCs w:val="22"/>
              </w:rPr>
              <w:t>-</w:t>
            </w:r>
          </w:p>
        </w:tc>
      </w:tr>
      <w:tr w:rsidR="006E5196" w:rsidRPr="00EA71EC" w14:paraId="38441B6A" w14:textId="77777777" w:rsidTr="2D30E3DD">
        <w:tc>
          <w:tcPr>
            <w:tcW w:w="3159" w:type="dxa"/>
          </w:tcPr>
          <w:p w14:paraId="27574428" w14:textId="3BC70758" w:rsidR="006E5196" w:rsidRPr="00EA71EC" w:rsidRDefault="006E5196" w:rsidP="00A8040B">
            <w:pPr>
              <w:tabs>
                <w:tab w:val="clear" w:pos="227"/>
                <w:tab w:val="clear" w:pos="454"/>
                <w:tab w:val="clear" w:pos="2580"/>
              </w:tabs>
              <w:spacing w:line="240" w:lineRule="auto"/>
              <w:ind w:right="141"/>
              <w:rPr>
                <w:rFonts w:ascii="Browallia New" w:hAnsi="Browallia New" w:cs="Browallia New"/>
                <w:b/>
                <w:bCs/>
                <w:sz w:val="22"/>
                <w:szCs w:val="22"/>
                <w:u w:val="single"/>
                <w:cs/>
              </w:rPr>
            </w:pPr>
            <w:r>
              <w:rPr>
                <w:rFonts w:ascii="Browallia New" w:hAnsi="Browallia New" w:cs="Browallia New" w:hint="cs"/>
                <w:b/>
                <w:bCs/>
                <w:sz w:val="22"/>
                <w:szCs w:val="22"/>
                <w:u w:val="single"/>
                <w:cs/>
              </w:rPr>
              <w:t>บริษัทย่อย</w:t>
            </w:r>
            <w:r w:rsidRPr="00EA71EC">
              <w:rPr>
                <w:rFonts w:ascii="Browallia New" w:hAnsi="Browallia New" w:cs="Browallia New"/>
                <w:b/>
                <w:bCs/>
                <w:sz w:val="22"/>
                <w:szCs w:val="22"/>
                <w:u w:val="single"/>
                <w:cs/>
              </w:rPr>
              <w:t>ทางอ้อม</w:t>
            </w:r>
          </w:p>
        </w:tc>
        <w:tc>
          <w:tcPr>
            <w:tcW w:w="2904" w:type="dxa"/>
          </w:tcPr>
          <w:p w14:paraId="59DE8B18" w14:textId="77777777" w:rsidR="006E5196" w:rsidRPr="00EA71EC"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p>
        </w:tc>
        <w:tc>
          <w:tcPr>
            <w:tcW w:w="546" w:type="dxa"/>
            <w:vAlign w:val="bottom"/>
          </w:tcPr>
          <w:p w14:paraId="498B0C62" w14:textId="77777777"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519" w:type="dxa"/>
            <w:vAlign w:val="bottom"/>
          </w:tcPr>
          <w:p w14:paraId="7666DE52" w14:textId="77777777"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p>
        </w:tc>
        <w:tc>
          <w:tcPr>
            <w:tcW w:w="762" w:type="dxa"/>
            <w:vAlign w:val="bottom"/>
          </w:tcPr>
          <w:p w14:paraId="636BDE02" w14:textId="77777777"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c>
          <w:tcPr>
            <w:tcW w:w="795" w:type="dxa"/>
            <w:vAlign w:val="bottom"/>
          </w:tcPr>
          <w:p w14:paraId="3C30D40F" w14:textId="77777777"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p>
        </w:tc>
      </w:tr>
      <w:tr w:rsidR="006E5196" w:rsidRPr="00EA71EC" w14:paraId="681BB29C" w14:textId="77777777" w:rsidTr="2D30E3DD">
        <w:tc>
          <w:tcPr>
            <w:tcW w:w="3159" w:type="dxa"/>
          </w:tcPr>
          <w:p w14:paraId="1F1960DA"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รักษาความปลอดภัย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2BA53C6D"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cs/>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พร็อพเพอร์ตี้</w:t>
            </w:r>
            <w:r w:rsidRPr="00EA71EC">
              <w:rPr>
                <w:rFonts w:ascii="Browallia New" w:hAnsi="Browallia New" w:cs="Browallia New"/>
                <w:sz w:val="22"/>
                <w:szCs w:val="22"/>
              </w:rPr>
              <w:t xml:space="preserve"> </w:t>
            </w:r>
            <w:r w:rsidRPr="00EA71EC">
              <w:rPr>
                <w:rFonts w:ascii="Browallia New" w:hAnsi="Browallia New" w:cs="Browallia New" w:hint="cs"/>
                <w:sz w:val="22"/>
                <w:szCs w:val="22"/>
                <w:cs/>
              </w:rPr>
              <w:t>จำกัด</w:t>
            </w:r>
            <w:r w:rsidRPr="00EA71EC">
              <w:rPr>
                <w:rFonts w:ascii="Browallia New" w:hAnsi="Browallia New" w:cs="Browallia New"/>
                <w:sz w:val="22"/>
                <w:szCs w:val="22"/>
                <w:cs/>
              </w:rPr>
              <w:t>)</w:t>
            </w:r>
          </w:p>
        </w:tc>
        <w:tc>
          <w:tcPr>
            <w:tcW w:w="2904" w:type="dxa"/>
          </w:tcPr>
          <w:p w14:paraId="7D0BE208" w14:textId="77777777" w:rsidR="006E5196" w:rsidRPr="00EA71EC" w:rsidRDefault="006E5196" w:rsidP="006E51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3" w:right="141" w:hanging="252"/>
              <w:rPr>
                <w:rFonts w:ascii="Browallia New" w:hAnsi="Browallia New" w:cs="Browallia New"/>
                <w:sz w:val="22"/>
                <w:szCs w:val="22"/>
                <w:cs/>
              </w:rPr>
            </w:pPr>
            <w:r w:rsidRPr="00EA71EC">
              <w:rPr>
                <w:rFonts w:ascii="Browallia New" w:hAnsi="Browallia New" w:cs="Browallia New"/>
                <w:sz w:val="22"/>
                <w:szCs w:val="22"/>
                <w:cs/>
              </w:rPr>
              <w:t>ให้บริการรักษาความปลอดภัย</w:t>
            </w:r>
          </w:p>
        </w:tc>
        <w:tc>
          <w:tcPr>
            <w:tcW w:w="546" w:type="dxa"/>
            <w:vAlign w:val="bottom"/>
          </w:tcPr>
          <w:p w14:paraId="4BEB5533" w14:textId="135531CD" w:rsidR="006E5196" w:rsidRPr="000E30DD"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cs/>
              </w:rPr>
            </w:pPr>
            <w:r w:rsidRPr="000E30DD">
              <w:rPr>
                <w:rFonts w:ascii="Browallia New" w:hAnsi="Browallia New" w:cs="Browallia New"/>
                <w:sz w:val="22"/>
                <w:szCs w:val="22"/>
              </w:rPr>
              <w:t>99</w:t>
            </w:r>
            <w:r w:rsidRPr="000E30DD">
              <w:rPr>
                <w:rFonts w:ascii="Browallia New" w:hAnsi="Browallia New" w:cs="Browallia New"/>
                <w:sz w:val="22"/>
                <w:szCs w:val="22"/>
                <w:cs/>
              </w:rPr>
              <w:t>.</w:t>
            </w:r>
            <w:r w:rsidRPr="000E30DD">
              <w:rPr>
                <w:rFonts w:ascii="Browallia New" w:hAnsi="Browallia New" w:cs="Browallia New"/>
                <w:sz w:val="22"/>
                <w:szCs w:val="22"/>
              </w:rPr>
              <w:t>99</w:t>
            </w:r>
          </w:p>
        </w:tc>
        <w:tc>
          <w:tcPr>
            <w:tcW w:w="519" w:type="dxa"/>
            <w:vAlign w:val="bottom"/>
          </w:tcPr>
          <w:p w14:paraId="1E306EF4" w14:textId="543DF38F" w:rsidR="006E5196" w:rsidRPr="00F270FA"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99</w:t>
            </w:r>
            <w:r w:rsidRPr="00EA71EC">
              <w:rPr>
                <w:rFonts w:ascii="Browallia New" w:hAnsi="Browallia New" w:cs="Browallia New"/>
                <w:sz w:val="22"/>
                <w:szCs w:val="22"/>
                <w:cs/>
              </w:rPr>
              <w:t>.</w:t>
            </w:r>
            <w:r w:rsidRPr="00EA71EC">
              <w:rPr>
                <w:rFonts w:ascii="Browallia New" w:hAnsi="Browallia New" w:cs="Browallia New"/>
                <w:sz w:val="22"/>
                <w:szCs w:val="22"/>
              </w:rPr>
              <w:t>99</w:t>
            </w:r>
          </w:p>
        </w:tc>
        <w:tc>
          <w:tcPr>
            <w:tcW w:w="762" w:type="dxa"/>
            <w:vAlign w:val="bottom"/>
          </w:tcPr>
          <w:p w14:paraId="431D4FEC" w14:textId="1013F471" w:rsidR="006E5196" w:rsidRPr="000E30DD" w:rsidRDefault="006E5196" w:rsidP="006E5196">
            <w:pPr>
              <w:tabs>
                <w:tab w:val="clear" w:pos="227"/>
                <w:tab w:val="clear" w:pos="454"/>
                <w:tab w:val="clear" w:pos="680"/>
                <w:tab w:val="clear" w:pos="907"/>
              </w:tabs>
              <w:spacing w:line="240" w:lineRule="auto"/>
              <w:ind w:left="20" w:right="84" w:hanging="242"/>
              <w:jc w:val="right"/>
              <w:rPr>
                <w:rFonts w:ascii="Browallia New" w:hAnsi="Browallia New" w:cs="Browallia New"/>
                <w:sz w:val="22"/>
                <w:szCs w:val="22"/>
              </w:rPr>
            </w:pPr>
            <w:r w:rsidRPr="000E30DD">
              <w:rPr>
                <w:rFonts w:ascii="Browallia New" w:hAnsi="Browallia New" w:cs="Browallia New"/>
                <w:sz w:val="22"/>
                <w:szCs w:val="22"/>
              </w:rPr>
              <w:t xml:space="preserve">       1,000  </w:t>
            </w:r>
          </w:p>
        </w:tc>
        <w:tc>
          <w:tcPr>
            <w:tcW w:w="795" w:type="dxa"/>
            <w:vAlign w:val="bottom"/>
          </w:tcPr>
          <w:p w14:paraId="568FDCEF" w14:textId="4CC0188A" w:rsidR="006E5196" w:rsidRPr="00EA71EC"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 xml:space="preserve">       1,000  </w:t>
            </w:r>
          </w:p>
        </w:tc>
      </w:tr>
      <w:tr w:rsidR="006E5196" w:rsidRPr="001B4041" w14:paraId="133F31D2" w14:textId="77777777" w:rsidTr="2D30E3DD">
        <w:tc>
          <w:tcPr>
            <w:tcW w:w="3159" w:type="dxa"/>
          </w:tcPr>
          <w:p w14:paraId="099FF932"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บริหารสินทรัพย์</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p>
          <w:p w14:paraId="5927A391"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lang w:val="en-GB"/>
              </w:rPr>
            </w:pPr>
            <w:r w:rsidRPr="00EA71EC">
              <w:rPr>
                <w:rFonts w:ascii="Browallia New" w:hAnsi="Browallia New" w:cs="Browallia New" w:hint="cs"/>
                <w:sz w:val="22"/>
                <w:szCs w:val="22"/>
              </w:rPr>
              <w:t xml:space="preserve">    </w:t>
            </w:r>
            <w:r w:rsidRPr="00EA71EC">
              <w:rPr>
                <w:rFonts w:ascii="Browallia New" w:hAnsi="Browallia New" w:cs="Browallia New"/>
                <w:sz w:val="22"/>
                <w:szCs w:val="22"/>
                <w:cs/>
              </w:rPr>
              <w:t>(</w:t>
            </w:r>
            <w:r w:rsidRPr="00EA71EC">
              <w:rPr>
                <w:rFonts w:ascii="Browallia New" w:hAnsi="Browallia New" w:cs="Browallia New" w:hint="cs"/>
                <w:sz w:val="22"/>
                <w:szCs w:val="22"/>
                <w:cs/>
              </w:rPr>
              <w:t>ถือโดย</w:t>
            </w:r>
            <w:r w:rsidRPr="00EA71EC">
              <w:rPr>
                <w:rFonts w:ascii="Browallia New" w:hAnsi="Browallia New" w:cs="Browallia New"/>
                <w:sz w:val="22"/>
                <w:szCs w:val="22"/>
                <w:cs/>
              </w:rPr>
              <w:t>บริษัท</w:t>
            </w:r>
            <w:r w:rsidRPr="00EA71EC">
              <w:rPr>
                <w:rFonts w:ascii="Browallia New" w:hAnsi="Browallia New" w:cs="Browallia New"/>
                <w:sz w:val="22"/>
                <w:szCs w:val="22"/>
              </w:rPr>
              <w:t xml:space="preserve"> </w:t>
            </w:r>
            <w:r w:rsidRPr="00EA71EC">
              <w:rPr>
                <w:rFonts w:ascii="Browallia New" w:hAnsi="Browallia New" w:cs="Browallia New"/>
                <w:sz w:val="22"/>
                <w:szCs w:val="22"/>
                <w:cs/>
              </w:rPr>
              <w:t>ไมด้า</w:t>
            </w:r>
            <w:r w:rsidRPr="00EA71EC">
              <w:rPr>
                <w:rFonts w:ascii="Browallia New" w:hAnsi="Browallia New" w:cs="Browallia New"/>
                <w:sz w:val="22"/>
                <w:szCs w:val="22"/>
              </w:rPr>
              <w:t xml:space="preserve"> </w:t>
            </w:r>
            <w:r w:rsidRPr="00EA71EC">
              <w:rPr>
                <w:rFonts w:ascii="Browallia New" w:hAnsi="Browallia New" w:cs="Browallia New"/>
                <w:sz w:val="22"/>
                <w:szCs w:val="22"/>
                <w:cs/>
              </w:rPr>
              <w:t>ลิสซิ่ง</w:t>
            </w:r>
            <w:r w:rsidRPr="00EA71EC">
              <w:rPr>
                <w:rFonts w:ascii="Browallia New" w:hAnsi="Browallia New" w:cs="Browallia New"/>
                <w:sz w:val="22"/>
                <w:szCs w:val="22"/>
              </w:rPr>
              <w:t xml:space="preserve"> </w:t>
            </w:r>
            <w:r w:rsidRPr="00EA71EC">
              <w:rPr>
                <w:rFonts w:ascii="Browallia New" w:hAnsi="Browallia New" w:cs="Browallia New"/>
                <w:sz w:val="22"/>
                <w:szCs w:val="22"/>
                <w:cs/>
              </w:rPr>
              <w:t>จำกัด</w:t>
            </w:r>
            <w:r w:rsidRPr="00EA71EC">
              <w:rPr>
                <w:rFonts w:ascii="Browallia New" w:hAnsi="Browallia New" w:cs="Browallia New"/>
                <w:sz w:val="22"/>
                <w:szCs w:val="22"/>
              </w:rPr>
              <w:t xml:space="preserve"> </w:t>
            </w:r>
            <w:r w:rsidRPr="00EA71EC">
              <w:rPr>
                <w:rFonts w:ascii="Browallia New" w:hAnsi="Browallia New" w:cs="Browallia New"/>
                <w:sz w:val="22"/>
                <w:szCs w:val="22"/>
                <w:cs/>
              </w:rPr>
              <w:t>(มหาชน)</w:t>
            </w:r>
            <w:r w:rsidRPr="00EA71EC">
              <w:rPr>
                <w:rFonts w:ascii="Browallia New" w:hAnsi="Browallia New" w:cs="Browallia New" w:hint="cs"/>
                <w:sz w:val="22"/>
                <w:szCs w:val="22"/>
                <w:cs/>
              </w:rPr>
              <w:t>)</w:t>
            </w:r>
          </w:p>
        </w:tc>
        <w:tc>
          <w:tcPr>
            <w:tcW w:w="2904" w:type="dxa"/>
          </w:tcPr>
          <w:p w14:paraId="60BAD88D" w14:textId="77777777" w:rsidR="006E5196" w:rsidRPr="00EA71EC"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EA71EC">
              <w:rPr>
                <w:rFonts w:ascii="Browallia New" w:hAnsi="Browallia New" w:cs="Browallia New"/>
                <w:sz w:val="22"/>
                <w:szCs w:val="22"/>
                <w:cs/>
              </w:rPr>
              <w:t>บริหารจัด</w:t>
            </w:r>
            <w:r w:rsidRPr="00EA71EC">
              <w:rPr>
                <w:rFonts w:ascii="Browallia New" w:hAnsi="Browallia New" w:cs="Browallia New" w:hint="cs"/>
                <w:sz w:val="22"/>
                <w:szCs w:val="22"/>
                <w:cs/>
              </w:rPr>
              <w:t>การสินทรัพย์</w:t>
            </w:r>
            <w:r w:rsidRPr="00EA71EC">
              <w:rPr>
                <w:rFonts w:ascii="Browallia New" w:hAnsi="Browallia New" w:cs="Browallia New"/>
                <w:sz w:val="22"/>
                <w:szCs w:val="22"/>
                <w:cs/>
              </w:rPr>
              <w:t>ด้อยคุณภาพ</w:t>
            </w:r>
          </w:p>
        </w:tc>
        <w:tc>
          <w:tcPr>
            <w:tcW w:w="546" w:type="dxa"/>
            <w:vAlign w:val="bottom"/>
          </w:tcPr>
          <w:p w14:paraId="7B12821E" w14:textId="466436C7" w:rsidR="006E5196" w:rsidRPr="000E30DD"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E30DD">
              <w:rPr>
                <w:rFonts w:ascii="Browallia New" w:hAnsi="Browallia New" w:cs="Browallia New"/>
                <w:sz w:val="22"/>
                <w:szCs w:val="22"/>
              </w:rPr>
              <w:t>46</w:t>
            </w:r>
            <w:r w:rsidRPr="000E30DD">
              <w:rPr>
                <w:rFonts w:ascii="Browallia New" w:hAnsi="Browallia New" w:cs="Browallia New"/>
                <w:sz w:val="22"/>
                <w:szCs w:val="22"/>
                <w:cs/>
              </w:rPr>
              <w:t>.</w:t>
            </w:r>
            <w:r w:rsidRPr="000E30DD">
              <w:rPr>
                <w:rFonts w:ascii="Browallia New" w:hAnsi="Browallia New" w:cs="Browallia New"/>
                <w:sz w:val="22"/>
                <w:szCs w:val="22"/>
              </w:rPr>
              <w:t>98</w:t>
            </w:r>
          </w:p>
        </w:tc>
        <w:tc>
          <w:tcPr>
            <w:tcW w:w="519" w:type="dxa"/>
            <w:vAlign w:val="bottom"/>
          </w:tcPr>
          <w:p w14:paraId="1016C47E" w14:textId="67B59BD3" w:rsidR="006E5196" w:rsidRPr="00F270FA"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46</w:t>
            </w:r>
            <w:r w:rsidRPr="00F270FA">
              <w:rPr>
                <w:rFonts w:ascii="Browallia New" w:hAnsi="Browallia New" w:cs="Browallia New"/>
                <w:sz w:val="22"/>
                <w:szCs w:val="22"/>
                <w:cs/>
              </w:rPr>
              <w:t>.</w:t>
            </w:r>
            <w:r w:rsidRPr="00F270FA">
              <w:rPr>
                <w:rFonts w:ascii="Browallia New" w:hAnsi="Browallia New" w:cs="Browallia New"/>
                <w:sz w:val="22"/>
                <w:szCs w:val="22"/>
              </w:rPr>
              <w:t>98</w:t>
            </w:r>
          </w:p>
        </w:tc>
        <w:tc>
          <w:tcPr>
            <w:tcW w:w="762" w:type="dxa"/>
            <w:vAlign w:val="bottom"/>
          </w:tcPr>
          <w:p w14:paraId="547CD889" w14:textId="68955403" w:rsidR="006E5196" w:rsidRPr="000E30DD" w:rsidRDefault="006E5196" w:rsidP="006E5196">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0E30DD">
              <w:rPr>
                <w:rFonts w:ascii="Browallia New" w:hAnsi="Browallia New" w:cs="Browallia New"/>
                <w:sz w:val="22"/>
                <w:szCs w:val="22"/>
              </w:rPr>
              <w:t>100,000</w:t>
            </w:r>
          </w:p>
        </w:tc>
        <w:tc>
          <w:tcPr>
            <w:tcW w:w="795" w:type="dxa"/>
            <w:vAlign w:val="bottom"/>
          </w:tcPr>
          <w:p w14:paraId="548BD38A" w14:textId="007A3317" w:rsidR="006E5196" w:rsidRPr="001B4041"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EA71EC">
              <w:rPr>
                <w:rFonts w:ascii="Browallia New" w:hAnsi="Browallia New" w:cs="Browallia New"/>
                <w:sz w:val="22"/>
                <w:szCs w:val="22"/>
              </w:rPr>
              <w:t>100,000</w:t>
            </w:r>
          </w:p>
        </w:tc>
      </w:tr>
      <w:tr w:rsidR="006E5196" w:rsidRPr="001B4041" w14:paraId="1C755CB2" w14:textId="77777777" w:rsidTr="2D30E3DD">
        <w:tc>
          <w:tcPr>
            <w:tcW w:w="3159" w:type="dxa"/>
          </w:tcPr>
          <w:p w14:paraId="5BBBD029" w14:textId="77777777" w:rsidR="006E5196" w:rsidRPr="00FF4797"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FF4797">
              <w:rPr>
                <w:rFonts w:ascii="Browallia New" w:hAnsi="Browallia New" w:cs="Browallia New"/>
                <w:sz w:val="22"/>
                <w:szCs w:val="22"/>
                <w:cs/>
              </w:rPr>
              <w:t>บริษัท ไมด้า มันนี่ จำกัด</w:t>
            </w:r>
          </w:p>
          <w:p w14:paraId="39B1579E" w14:textId="4F2DA390" w:rsidR="006E5196" w:rsidRPr="00554A7A"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highlight w:val="yellow"/>
                <w:cs/>
              </w:rPr>
            </w:pPr>
            <w:r w:rsidRPr="00FF4797">
              <w:rPr>
                <w:rFonts w:ascii="Browallia New" w:hAnsi="Browallia New" w:cs="Browallia New" w:hint="cs"/>
                <w:sz w:val="22"/>
                <w:szCs w:val="22"/>
              </w:rPr>
              <w:t xml:space="preserve">    </w:t>
            </w:r>
            <w:r w:rsidRPr="00FF4797">
              <w:rPr>
                <w:rFonts w:ascii="Browallia New" w:hAnsi="Browallia New" w:cs="Browallia New"/>
                <w:sz w:val="22"/>
                <w:szCs w:val="22"/>
                <w:cs/>
              </w:rPr>
              <w:t>(</w:t>
            </w:r>
            <w:r w:rsidRPr="00FF4797">
              <w:rPr>
                <w:rFonts w:ascii="Browallia New" w:hAnsi="Browallia New" w:cs="Browallia New" w:hint="cs"/>
                <w:sz w:val="22"/>
                <w:szCs w:val="22"/>
                <w:cs/>
              </w:rPr>
              <w:t>ถือโดย</w:t>
            </w:r>
            <w:r w:rsidRPr="00FF4797">
              <w:rPr>
                <w:rFonts w:ascii="Browallia New" w:hAnsi="Browallia New" w:cs="Browallia New"/>
                <w:sz w:val="22"/>
                <w:szCs w:val="22"/>
                <w:cs/>
              </w:rPr>
              <w:t>บริษัท</w:t>
            </w:r>
            <w:r w:rsidRPr="00FF4797">
              <w:rPr>
                <w:rFonts w:ascii="Browallia New" w:hAnsi="Browallia New" w:cs="Browallia New"/>
                <w:sz w:val="22"/>
                <w:szCs w:val="22"/>
              </w:rPr>
              <w:t xml:space="preserve"> </w:t>
            </w:r>
            <w:r w:rsidRPr="00FF4797">
              <w:rPr>
                <w:rFonts w:ascii="Browallia New" w:hAnsi="Browallia New" w:cs="Browallia New"/>
                <w:sz w:val="22"/>
                <w:szCs w:val="22"/>
                <w:cs/>
              </w:rPr>
              <w:t>ไมด้า</w:t>
            </w:r>
            <w:r w:rsidRPr="00FF4797">
              <w:rPr>
                <w:rFonts w:ascii="Browallia New" w:hAnsi="Browallia New" w:cs="Browallia New"/>
                <w:sz w:val="22"/>
                <w:szCs w:val="22"/>
              </w:rPr>
              <w:t xml:space="preserve"> </w:t>
            </w:r>
            <w:r w:rsidRPr="00FF4797">
              <w:rPr>
                <w:rFonts w:ascii="Browallia New" w:hAnsi="Browallia New" w:cs="Browallia New"/>
                <w:sz w:val="22"/>
                <w:szCs w:val="22"/>
                <w:cs/>
              </w:rPr>
              <w:t>ลิสซิ่ง</w:t>
            </w:r>
            <w:r w:rsidRPr="00FF4797">
              <w:rPr>
                <w:rFonts w:ascii="Browallia New" w:hAnsi="Browallia New" w:cs="Browallia New"/>
                <w:sz w:val="22"/>
                <w:szCs w:val="22"/>
              </w:rPr>
              <w:t xml:space="preserve"> </w:t>
            </w:r>
            <w:r w:rsidRPr="00FF4797">
              <w:rPr>
                <w:rFonts w:ascii="Browallia New" w:hAnsi="Browallia New" w:cs="Browallia New"/>
                <w:sz w:val="22"/>
                <w:szCs w:val="22"/>
                <w:cs/>
              </w:rPr>
              <w:t>จำกัด</w:t>
            </w:r>
            <w:r w:rsidRPr="00FF4797">
              <w:rPr>
                <w:rFonts w:ascii="Browallia New" w:hAnsi="Browallia New" w:cs="Browallia New"/>
                <w:sz w:val="22"/>
                <w:szCs w:val="22"/>
              </w:rPr>
              <w:t xml:space="preserve"> </w:t>
            </w:r>
            <w:r w:rsidRPr="00FF4797">
              <w:rPr>
                <w:rFonts w:ascii="Browallia New" w:hAnsi="Browallia New" w:cs="Browallia New"/>
                <w:sz w:val="22"/>
                <w:szCs w:val="22"/>
                <w:cs/>
              </w:rPr>
              <w:t>(มหาชน)</w:t>
            </w:r>
            <w:r w:rsidRPr="00FF4797">
              <w:rPr>
                <w:rFonts w:ascii="Browallia New" w:hAnsi="Browallia New" w:cs="Browallia New" w:hint="cs"/>
                <w:sz w:val="22"/>
                <w:szCs w:val="22"/>
                <w:cs/>
              </w:rPr>
              <w:t>)</w:t>
            </w:r>
          </w:p>
        </w:tc>
        <w:tc>
          <w:tcPr>
            <w:tcW w:w="2904" w:type="dxa"/>
          </w:tcPr>
          <w:p w14:paraId="14839EA6" w14:textId="77777777" w:rsidR="006E5196" w:rsidRPr="00F270FA"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rPr>
            </w:pPr>
            <w:r w:rsidRPr="00F270FA">
              <w:rPr>
                <w:rFonts w:ascii="Browallia New" w:hAnsi="Browallia New" w:cs="Browallia New"/>
                <w:sz w:val="22"/>
                <w:szCs w:val="22"/>
                <w:cs/>
              </w:rPr>
              <w:t>ประกอบกิจการโรงรับจำนำ</w:t>
            </w:r>
          </w:p>
          <w:p w14:paraId="637B1473" w14:textId="60172A29" w:rsidR="006E5196" w:rsidRPr="00F270FA" w:rsidRDefault="006E5196" w:rsidP="006E5196">
            <w:pPr>
              <w:tabs>
                <w:tab w:val="clear" w:pos="227"/>
                <w:tab w:val="clear" w:pos="454"/>
                <w:tab w:val="clear" w:pos="2580"/>
              </w:tabs>
              <w:spacing w:line="240" w:lineRule="auto"/>
              <w:ind w:left="283" w:right="141" w:hanging="252"/>
              <w:rPr>
                <w:rFonts w:ascii="Browallia New" w:hAnsi="Browallia New" w:cs="Browallia New"/>
                <w:sz w:val="22"/>
                <w:szCs w:val="22"/>
                <w:cs/>
              </w:rPr>
            </w:pPr>
            <w:r w:rsidRPr="00F270FA">
              <w:rPr>
                <w:rFonts w:ascii="Browallia New" w:hAnsi="Browallia New" w:cs="Browallia New"/>
                <w:sz w:val="22"/>
                <w:szCs w:val="22"/>
              </w:rPr>
              <w:t xml:space="preserve">      </w:t>
            </w:r>
          </w:p>
        </w:tc>
        <w:tc>
          <w:tcPr>
            <w:tcW w:w="546" w:type="dxa"/>
            <w:vAlign w:val="bottom"/>
          </w:tcPr>
          <w:p w14:paraId="03CC67A2" w14:textId="0D9637B4" w:rsidR="006E5196" w:rsidRPr="000E30DD"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0E30DD">
              <w:rPr>
                <w:rFonts w:ascii="Browallia New" w:hAnsi="Browallia New" w:cs="Browallia New"/>
                <w:sz w:val="22"/>
                <w:szCs w:val="22"/>
              </w:rPr>
              <w:t>46</w:t>
            </w:r>
            <w:r w:rsidRPr="000E30DD">
              <w:rPr>
                <w:rFonts w:ascii="Browallia New" w:hAnsi="Browallia New" w:cs="Browallia New"/>
                <w:sz w:val="22"/>
                <w:szCs w:val="22"/>
                <w:cs/>
              </w:rPr>
              <w:t>.</w:t>
            </w:r>
            <w:r w:rsidRPr="000E30DD">
              <w:rPr>
                <w:rFonts w:ascii="Browallia New" w:hAnsi="Browallia New" w:cs="Browallia New"/>
                <w:sz w:val="22"/>
                <w:szCs w:val="22"/>
              </w:rPr>
              <w:t>98</w:t>
            </w:r>
          </w:p>
        </w:tc>
        <w:tc>
          <w:tcPr>
            <w:tcW w:w="519" w:type="dxa"/>
            <w:vAlign w:val="bottom"/>
          </w:tcPr>
          <w:p w14:paraId="53B05BE3" w14:textId="3D27D68D" w:rsidR="006E5196" w:rsidRPr="00F270FA"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46</w:t>
            </w:r>
            <w:r w:rsidRPr="00F270FA">
              <w:rPr>
                <w:rFonts w:ascii="Browallia New" w:hAnsi="Browallia New" w:cs="Browallia New"/>
                <w:sz w:val="22"/>
                <w:szCs w:val="22"/>
                <w:cs/>
              </w:rPr>
              <w:t>.</w:t>
            </w:r>
            <w:r w:rsidRPr="00F270FA">
              <w:rPr>
                <w:rFonts w:ascii="Browallia New" w:hAnsi="Browallia New" w:cs="Browallia New"/>
                <w:sz w:val="22"/>
                <w:szCs w:val="22"/>
              </w:rPr>
              <w:t>98</w:t>
            </w:r>
          </w:p>
        </w:tc>
        <w:tc>
          <w:tcPr>
            <w:tcW w:w="762" w:type="dxa"/>
            <w:vAlign w:val="bottom"/>
          </w:tcPr>
          <w:p w14:paraId="2FC1E97C" w14:textId="43C4E370" w:rsidR="006E5196" w:rsidRPr="000E30DD" w:rsidRDefault="006E5196" w:rsidP="006E5196">
            <w:pPr>
              <w:tabs>
                <w:tab w:val="clear" w:pos="227"/>
                <w:tab w:val="clear" w:pos="454"/>
                <w:tab w:val="clear" w:pos="680"/>
                <w:tab w:val="clear" w:pos="907"/>
              </w:tabs>
              <w:spacing w:line="240" w:lineRule="auto"/>
              <w:ind w:left="20" w:right="54" w:hanging="242"/>
              <w:jc w:val="right"/>
              <w:rPr>
                <w:rFonts w:ascii="Browallia New" w:hAnsi="Browallia New" w:cs="Browallia New"/>
                <w:sz w:val="22"/>
                <w:szCs w:val="22"/>
              </w:rPr>
            </w:pPr>
            <w:r w:rsidRPr="000E30DD">
              <w:rPr>
                <w:rFonts w:ascii="Browallia New" w:hAnsi="Browallia New" w:cs="Browallia New"/>
                <w:sz w:val="22"/>
                <w:szCs w:val="22"/>
              </w:rPr>
              <w:t>5,000</w:t>
            </w:r>
          </w:p>
        </w:tc>
        <w:tc>
          <w:tcPr>
            <w:tcW w:w="795" w:type="dxa"/>
            <w:vAlign w:val="bottom"/>
          </w:tcPr>
          <w:p w14:paraId="3D27019B" w14:textId="6B069B5F" w:rsidR="006E5196" w:rsidRPr="00F270FA" w:rsidRDefault="006E5196" w:rsidP="006E5196">
            <w:pPr>
              <w:tabs>
                <w:tab w:val="clear" w:pos="227"/>
                <w:tab w:val="clear" w:pos="454"/>
                <w:tab w:val="clear" w:pos="680"/>
                <w:tab w:val="clear" w:pos="907"/>
              </w:tabs>
              <w:spacing w:line="240" w:lineRule="auto"/>
              <w:ind w:left="20" w:right="84"/>
              <w:jc w:val="right"/>
              <w:rPr>
                <w:rFonts w:ascii="Browallia New" w:hAnsi="Browallia New" w:cs="Browallia New"/>
                <w:sz w:val="22"/>
                <w:szCs w:val="22"/>
              </w:rPr>
            </w:pPr>
            <w:r w:rsidRPr="00F270FA">
              <w:rPr>
                <w:rFonts w:ascii="Browallia New" w:hAnsi="Browallia New" w:cs="Browallia New"/>
                <w:sz w:val="22"/>
                <w:szCs w:val="22"/>
              </w:rPr>
              <w:t>5,000</w:t>
            </w:r>
          </w:p>
        </w:tc>
      </w:tr>
    </w:tbl>
    <w:p w14:paraId="76262E06" w14:textId="77777777" w:rsidR="00CE7267" w:rsidRDefault="00CE7267"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p>
    <w:p w14:paraId="07F96328" w14:textId="463D08C9" w:rsidR="00D13D20" w:rsidRPr="002B0971" w:rsidRDefault="00D13D20" w:rsidP="00DD3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2B0971">
        <w:rPr>
          <w:rFonts w:ascii="Browallia New" w:hAnsi="Browallia New" w:cs="Browallia New"/>
          <w:sz w:val="28"/>
          <w:szCs w:val="28"/>
          <w:cs/>
        </w:rPr>
        <w:t>งบการเงินรวมนี้ได้จัดทำขึ้นโดยใช้นโยบายบัญชีเช่นเดียวกันสำหรับรายการบัญชีที่เหมือนกันหรือเหตุการณ์ทางบัญชีที่คล้ายคลึงกันสำหรับการจัดทำงบการเงินของบริษัท</w:t>
      </w:r>
    </w:p>
    <w:p w14:paraId="65BC6847" w14:textId="77777777" w:rsidR="00D13D20" w:rsidRDefault="00D13D20" w:rsidP="00D9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240" w:lineRule="auto"/>
        <w:ind w:left="786"/>
        <w:jc w:val="thaiDistribute"/>
        <w:rPr>
          <w:rFonts w:ascii="Browallia New" w:hAnsi="Browallia New" w:cs="Browallia New"/>
          <w:sz w:val="28"/>
          <w:szCs w:val="28"/>
        </w:rPr>
      </w:pPr>
    </w:p>
    <w:p w14:paraId="787B93B4" w14:textId="1B045CFD" w:rsidR="00D13D20" w:rsidRDefault="00D13D20" w:rsidP="00D13D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z w:val="28"/>
          <w:szCs w:val="28"/>
        </w:rPr>
      </w:pPr>
      <w:r w:rsidRPr="001337C8">
        <w:rPr>
          <w:rFonts w:ascii="Browallia New" w:hAnsi="Browallia New" w:cs="Browallia New"/>
          <w:sz w:val="28"/>
          <w:szCs w:val="28"/>
          <w:cs/>
        </w:rPr>
        <w:t>บริษัทย่อยดังกล่าวข้างต้นดำเนินกิจการในประเทศไทย</w:t>
      </w:r>
      <w:r w:rsidRPr="00F46B29">
        <w:rPr>
          <w:rFonts w:ascii="Browallia New" w:hAnsi="Browallia New" w:cs="Browallia New"/>
          <w:sz w:val="28"/>
          <w:szCs w:val="28"/>
        </w:rPr>
        <w:t xml:space="preserve"> </w:t>
      </w:r>
      <w:r w:rsidRPr="001337C8">
        <w:rPr>
          <w:rFonts w:ascii="Browallia New" w:hAnsi="Browallia New" w:cs="Browallia New"/>
          <w:sz w:val="28"/>
          <w:szCs w:val="28"/>
          <w:cs/>
        </w:rPr>
        <w:t>ยกเว้นบริษัท</w:t>
      </w:r>
      <w:r w:rsidRPr="00F46B29">
        <w:rPr>
          <w:rFonts w:ascii="Browallia New" w:hAnsi="Browallia New" w:cs="Browallia New"/>
          <w:sz w:val="28"/>
          <w:szCs w:val="28"/>
        </w:rPr>
        <w:t xml:space="preserve"> </w:t>
      </w:r>
      <w:r w:rsidRPr="001337C8">
        <w:rPr>
          <w:rFonts w:ascii="Browallia New" w:hAnsi="Browallia New" w:cs="Browallia New"/>
          <w:sz w:val="28"/>
          <w:szCs w:val="28"/>
          <w:cs/>
        </w:rPr>
        <w:t>ไมด้า</w:t>
      </w:r>
      <w:r w:rsidRPr="00F46B29">
        <w:rPr>
          <w:rFonts w:ascii="Browallia New" w:hAnsi="Browallia New" w:cs="Browallia New"/>
          <w:sz w:val="28"/>
          <w:szCs w:val="28"/>
        </w:rPr>
        <w:t xml:space="preserve"> </w:t>
      </w:r>
      <w:r w:rsidRPr="001337C8">
        <w:rPr>
          <w:rFonts w:ascii="Browallia New" w:hAnsi="Browallia New" w:cs="Browallia New"/>
          <w:sz w:val="28"/>
          <w:szCs w:val="28"/>
          <w:cs/>
        </w:rPr>
        <w:t>(ลาว)</w:t>
      </w:r>
      <w:r w:rsidRPr="00F46B29">
        <w:rPr>
          <w:rFonts w:ascii="Browallia New" w:hAnsi="Browallia New" w:cs="Browallia New"/>
          <w:sz w:val="28"/>
          <w:szCs w:val="28"/>
        </w:rPr>
        <w:t xml:space="preserve"> </w:t>
      </w:r>
      <w:r w:rsidRPr="001337C8">
        <w:rPr>
          <w:rFonts w:ascii="Browallia New" w:hAnsi="Browallia New" w:cs="Browallia New"/>
          <w:sz w:val="28"/>
          <w:szCs w:val="28"/>
          <w:cs/>
        </w:rPr>
        <w:t>เช่าสินเชื่อ</w:t>
      </w:r>
      <w:r w:rsidRPr="00F46B29">
        <w:rPr>
          <w:rFonts w:ascii="Browallia New" w:hAnsi="Browallia New" w:cs="Browallia New"/>
          <w:sz w:val="28"/>
          <w:szCs w:val="28"/>
        </w:rPr>
        <w:t xml:space="preserve"> </w:t>
      </w:r>
      <w:r w:rsidRPr="001337C8">
        <w:rPr>
          <w:rFonts w:ascii="Browallia New" w:hAnsi="Browallia New" w:cs="Browallia New"/>
          <w:sz w:val="28"/>
          <w:szCs w:val="28"/>
          <w:cs/>
        </w:rPr>
        <w:t>จำกัด</w:t>
      </w:r>
      <w:r w:rsidRPr="00F46B29">
        <w:rPr>
          <w:rFonts w:ascii="Browallia New" w:hAnsi="Browallia New" w:cs="Browallia New"/>
          <w:sz w:val="28"/>
          <w:szCs w:val="28"/>
        </w:rPr>
        <w:t xml:space="preserve"> </w:t>
      </w:r>
      <w:r w:rsidRPr="001337C8">
        <w:rPr>
          <w:rFonts w:ascii="Browallia New" w:hAnsi="Browallia New" w:cs="Browallia New"/>
          <w:sz w:val="28"/>
          <w:szCs w:val="28"/>
          <w:cs/>
        </w:rPr>
        <w:t>ดำเนินกิจการในประเทศสาธารณรัฐประชาธิปไตยประชาชนลาว</w:t>
      </w:r>
    </w:p>
    <w:p w14:paraId="5379C994" w14:textId="77777777" w:rsidR="009F466C" w:rsidRDefault="009F466C" w:rsidP="000C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424E7572" w14:textId="3C67E38D" w:rsidR="006B6FA2" w:rsidRPr="00672AC0" w:rsidRDefault="006B6FA2" w:rsidP="2D30E3DD">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ascii="Browallia New" w:hAnsi="Browallia New" w:cs="Browallia New"/>
          <w:spacing w:val="-4"/>
          <w:sz w:val="28"/>
          <w:szCs w:val="28"/>
        </w:rPr>
      </w:pPr>
      <w:r w:rsidRPr="00672AC0">
        <w:rPr>
          <w:rFonts w:ascii="Browallia New" w:hAnsi="Browallia New" w:cs="Browallia New"/>
          <w:spacing w:val="-4"/>
          <w:sz w:val="28"/>
          <w:szCs w:val="28"/>
          <w:cs/>
        </w:rPr>
        <w:t>มาตรฐานการรายงานทางการเงินที่มีการเปลี่ยนแปลง</w:t>
      </w:r>
    </w:p>
    <w:p w14:paraId="69A5004A" w14:textId="77777777" w:rsidR="000F5229" w:rsidRPr="00B72183" w:rsidRDefault="000F5229" w:rsidP="000F522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6"/>
        <w:contextualSpacing/>
        <w:jc w:val="thaiDistribute"/>
        <w:rPr>
          <w:rFonts w:ascii="Browallia New" w:hAnsi="Browallia New" w:cs="Browallia New"/>
          <w:spacing w:val="-4"/>
          <w:sz w:val="28"/>
          <w:szCs w:val="28"/>
          <w:highlight w:val="yellow"/>
        </w:rPr>
      </w:pPr>
    </w:p>
    <w:p w14:paraId="0C7D3D81" w14:textId="0E4098CB" w:rsidR="00AA610D" w:rsidRDefault="00AA610D" w:rsidP="00C47172">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418" w:hanging="617"/>
        <w:contextualSpacing/>
        <w:jc w:val="thaiDistribute"/>
        <w:rPr>
          <w:rFonts w:ascii="Browallia New" w:hAnsi="Browallia New" w:cs="Browallia New"/>
          <w:spacing w:val="-4"/>
          <w:sz w:val="28"/>
          <w:szCs w:val="28"/>
        </w:rPr>
      </w:pPr>
      <w:r w:rsidRPr="00AA610D">
        <w:rPr>
          <w:rFonts w:ascii="Browallia New" w:hAnsi="Browallia New" w:cs="Browallia New"/>
          <w:spacing w:val="-4"/>
          <w:sz w:val="28"/>
          <w:szCs w:val="28"/>
          <w:cs/>
        </w:rPr>
        <w:t>มาตรฐานการรายงานทางการเงินฉบับที่มีการเปลี่ยนแปลงและมีผลบังคับใช้สำหรับรอบระยะเวลาบัญชีที่เริ่มในหรือหลังวันที่ 1 มกราคม 2566 มีดังนี้</w:t>
      </w:r>
    </w:p>
    <w:p w14:paraId="2EA33EE1" w14:textId="77777777" w:rsidR="000F5229" w:rsidRPr="00AA610D" w:rsidRDefault="000F5229" w:rsidP="000F522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212"/>
        <w:contextualSpacing/>
        <w:jc w:val="thaiDistribute"/>
        <w:rPr>
          <w:rFonts w:ascii="Browallia New" w:hAnsi="Browallia New" w:cs="Browallia New"/>
          <w:sz w:val="28"/>
          <w:szCs w:val="28"/>
          <w:highlight w:val="yellow"/>
        </w:rPr>
      </w:pPr>
    </w:p>
    <w:p w14:paraId="134965D7" w14:textId="77777777" w:rsidR="00CC4DA7" w:rsidRDefault="000915F0" w:rsidP="00CC4DA7">
      <w:pPr>
        <w:pStyle w:val="ListParagraph"/>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hanging="283"/>
        <w:contextualSpacing/>
        <w:jc w:val="thaiDistribute"/>
        <w:rPr>
          <w:rFonts w:ascii="Browallia New" w:hAnsi="Browallia New" w:cs="Browallia New"/>
          <w:sz w:val="28"/>
          <w:szCs w:val="28"/>
        </w:rPr>
      </w:pPr>
      <w:r w:rsidRPr="004B1C49">
        <w:rPr>
          <w:rFonts w:cs="Browallia New"/>
          <w:sz w:val="28"/>
          <w:szCs w:val="28"/>
          <w:cs/>
        </w:rPr>
        <w:t xml:space="preserve">การปรับปรุงมาตรฐานการบัญชีฉบับที่ </w:t>
      </w:r>
      <w:r w:rsidRPr="004B1C49">
        <w:rPr>
          <w:rFonts w:ascii="Browallia New" w:hAnsi="Browallia New" w:cs="Browallia New"/>
          <w:sz w:val="28"/>
          <w:szCs w:val="28"/>
        </w:rPr>
        <w:t>16</w:t>
      </w:r>
      <w:r w:rsidRPr="004B1C49">
        <w:rPr>
          <w:rFonts w:cs="Browallia New"/>
          <w:sz w:val="28"/>
          <w:szCs w:val="28"/>
        </w:rPr>
        <w:t xml:space="preserve"> </w:t>
      </w:r>
      <w:r w:rsidRPr="004B1C49">
        <w:rPr>
          <w:rFonts w:cs="Browallia New"/>
          <w:sz w:val="28"/>
          <w:szCs w:val="28"/>
          <w:cs/>
        </w:rPr>
        <w:t>เรื่อง</w:t>
      </w:r>
      <w:r w:rsidRPr="004B1C49">
        <w:rPr>
          <w:rFonts w:cs="Browallia New"/>
          <w:sz w:val="28"/>
          <w:szCs w:val="28"/>
        </w:rPr>
        <w:t xml:space="preserve"> </w:t>
      </w:r>
      <w:r w:rsidRPr="004B1C49">
        <w:rPr>
          <w:rFonts w:cs="Browallia New"/>
          <w:sz w:val="28"/>
          <w:szCs w:val="28"/>
          <w:cs/>
        </w:rPr>
        <w:t>ที่ดิน อาคารและอุปกรณ์</w:t>
      </w:r>
      <w:r w:rsidRPr="004B1C49">
        <w:rPr>
          <w:rFonts w:cs="Browallia New"/>
          <w:sz w:val="28"/>
          <w:szCs w:val="28"/>
        </w:rPr>
        <w:t xml:space="preserve"> </w:t>
      </w:r>
      <w:r w:rsidRPr="00AA610D">
        <w:rPr>
          <w:rFonts w:ascii="Browallia New" w:hAnsi="Browallia New" w:cs="Browallia New"/>
          <w:sz w:val="28"/>
          <w:szCs w:val="28"/>
          <w:cs/>
        </w:rPr>
        <w:t xml:space="preserve">ได้อธิบายให้ชัดเจนโดยห้ามกิจการนำ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55178B55" w14:textId="77777777" w:rsidR="00CC4DA7" w:rsidRPr="00CC4DA7" w:rsidRDefault="00CC4DA7" w:rsidP="00CC4DA7">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contextualSpacing/>
        <w:jc w:val="thaiDistribute"/>
        <w:rPr>
          <w:rFonts w:ascii="Browallia New" w:hAnsi="Browallia New" w:cs="Browallia New"/>
          <w:sz w:val="28"/>
          <w:szCs w:val="28"/>
        </w:rPr>
      </w:pPr>
    </w:p>
    <w:p w14:paraId="652FA1BC" w14:textId="571E120C" w:rsidR="00CC4DA7" w:rsidRPr="000A37E2" w:rsidRDefault="000915F0" w:rsidP="000A37E2">
      <w:pPr>
        <w:pStyle w:val="ListParagraph"/>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hanging="283"/>
        <w:contextualSpacing/>
        <w:jc w:val="thaiDistribute"/>
        <w:rPr>
          <w:rFonts w:ascii="Browallia New" w:hAnsi="Browallia New" w:cs="Browallia New"/>
          <w:sz w:val="28"/>
          <w:szCs w:val="28"/>
          <w:cs/>
        </w:rPr>
      </w:pPr>
      <w:r w:rsidRPr="004B1C49">
        <w:rPr>
          <w:rFonts w:cs="Browallia New"/>
          <w:sz w:val="28"/>
          <w:szCs w:val="28"/>
          <w:cs/>
        </w:rPr>
        <w:t xml:space="preserve">การปรับปรุงมาตรฐานการบัญชีฉบับที่ </w:t>
      </w:r>
      <w:r w:rsidRPr="004B1C49">
        <w:rPr>
          <w:rFonts w:ascii="BrowalliaUPC" w:hAnsi="BrowalliaUPC" w:cs="BrowalliaUPC"/>
          <w:sz w:val="28"/>
          <w:szCs w:val="28"/>
        </w:rPr>
        <w:t>37</w:t>
      </w:r>
      <w:r w:rsidRPr="004B1C49">
        <w:rPr>
          <w:rFonts w:cs="Browallia New"/>
          <w:sz w:val="28"/>
          <w:szCs w:val="28"/>
        </w:rPr>
        <w:t xml:space="preserve"> </w:t>
      </w:r>
      <w:r w:rsidRPr="004B1C49">
        <w:rPr>
          <w:rFonts w:cs="Browallia New"/>
          <w:sz w:val="28"/>
          <w:szCs w:val="28"/>
          <w:cs/>
        </w:rPr>
        <w:t xml:space="preserve">เรื่อง ประมาณการหนี้สิน หนี้สินที่อาจเกิดขึ้น และสินทรัพย์ที่อาจเกิดขึ้น </w:t>
      </w:r>
      <w:r w:rsidRPr="00CC4DA7">
        <w:rPr>
          <w:rFonts w:cs="Browallia New"/>
          <w:sz w:val="28"/>
          <w:szCs w:val="28"/>
          <w:cs/>
        </w:rPr>
        <w:t>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w:t>
      </w:r>
      <w:r w:rsidRPr="00CC4DA7">
        <w:rPr>
          <w:rFonts w:cs="Browallia New"/>
          <w:sz w:val="28"/>
          <w:szCs w:val="28"/>
        </w:rPr>
        <w:t xml:space="preserve">  </w:t>
      </w:r>
      <w:r w:rsidRPr="00CC4DA7">
        <w:rPr>
          <w:rFonts w:cs="Browallia New"/>
          <w:sz w:val="28"/>
          <w:szCs w:val="28"/>
          <w:cs/>
        </w:rPr>
        <w:t>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w:t>
      </w:r>
    </w:p>
    <w:p w14:paraId="0F998D57" w14:textId="77777777" w:rsidR="000A37E2" w:rsidRPr="000A37E2" w:rsidRDefault="000A37E2" w:rsidP="000A37E2">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contextualSpacing/>
        <w:jc w:val="thaiDistribute"/>
        <w:rPr>
          <w:rFonts w:ascii="Browallia New" w:hAnsi="Browallia New" w:cs="Browallia New"/>
          <w:sz w:val="28"/>
          <w:szCs w:val="28"/>
          <w:cs/>
        </w:rPr>
      </w:pPr>
    </w:p>
    <w:p w14:paraId="15404519" w14:textId="77777777" w:rsidR="00CC4DA7" w:rsidRPr="00CC4DA7" w:rsidRDefault="000915F0" w:rsidP="00CC4DA7">
      <w:pPr>
        <w:pStyle w:val="ListParagraph"/>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hanging="283"/>
        <w:contextualSpacing/>
        <w:jc w:val="thaiDistribute"/>
        <w:rPr>
          <w:rFonts w:ascii="Browallia New" w:hAnsi="Browallia New" w:cs="Browallia New"/>
          <w:sz w:val="28"/>
          <w:szCs w:val="28"/>
        </w:rPr>
      </w:pPr>
      <w:r w:rsidRPr="004B1C49">
        <w:rPr>
          <w:rFonts w:ascii="BrowalliaUPC" w:hAnsi="BrowalliaUPC" w:cs="BrowalliaUPC"/>
          <w:sz w:val="28"/>
          <w:szCs w:val="28"/>
          <w:cs/>
        </w:rPr>
        <w:t xml:space="preserve">การปรับปรุงมาตรฐานการบัญชีฉบับที่ </w:t>
      </w:r>
      <w:r w:rsidRPr="004B1C49">
        <w:rPr>
          <w:rFonts w:ascii="BrowalliaUPC" w:hAnsi="BrowalliaUPC" w:cs="BrowalliaUPC"/>
          <w:sz w:val="28"/>
          <w:szCs w:val="28"/>
        </w:rPr>
        <w:t xml:space="preserve">41 </w:t>
      </w:r>
      <w:r w:rsidRPr="004B1C49">
        <w:rPr>
          <w:rFonts w:ascii="BrowalliaUPC" w:hAnsi="BrowalliaUPC" w:cs="BrowalliaUPC"/>
          <w:sz w:val="28"/>
          <w:szCs w:val="28"/>
          <w:cs/>
        </w:rPr>
        <w:t>เรื่อง</w:t>
      </w:r>
      <w:r w:rsidRPr="004B1C49">
        <w:rPr>
          <w:rFonts w:ascii="BrowalliaUPC" w:hAnsi="BrowalliaUPC" w:cs="BrowalliaUPC"/>
          <w:sz w:val="28"/>
          <w:szCs w:val="28"/>
        </w:rPr>
        <w:t xml:space="preserve"> </w:t>
      </w:r>
      <w:hyperlink r:id="rId11" w:history="1">
        <w:r w:rsidRPr="004B1C49">
          <w:rPr>
            <w:rFonts w:ascii="BrowalliaUPC" w:hAnsi="BrowalliaUPC" w:cs="BrowalliaUPC"/>
            <w:sz w:val="28"/>
            <w:szCs w:val="28"/>
            <w:cs/>
          </w:rPr>
          <w:t>เกษตรกรรม</w:t>
        </w:r>
      </w:hyperlink>
      <w:r w:rsidRPr="00CC4DA7">
        <w:rPr>
          <w:rFonts w:ascii="BrowalliaUPC" w:hAnsi="BrowalliaUPC" w:cs="BrowalliaUPC"/>
          <w:sz w:val="28"/>
          <w:szCs w:val="28"/>
          <w:cs/>
        </w:rPr>
        <w:t xml:space="preserve"> ได้ยกเลิกข้อกำหนดเกี่ยวกับกระแสเงินสดจากการจ่ายชำระภาษีที่ไม่ให้นำมารวมในการวัดมูลค่ายุติธรรมของสินทรัพย์ชีวภาพ</w:t>
      </w:r>
    </w:p>
    <w:p w14:paraId="7F1E2EBB" w14:textId="77777777" w:rsidR="00CC4DA7" w:rsidRPr="00CC4DA7" w:rsidRDefault="00CC4DA7" w:rsidP="00CC4DA7">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35" w:lineRule="atLeast"/>
        <w:ind w:left="1701"/>
        <w:contextualSpacing/>
        <w:jc w:val="thaiDistribute"/>
        <w:rPr>
          <w:rFonts w:ascii="Browallia New" w:hAnsi="Browallia New" w:cs="Browallia New"/>
          <w:sz w:val="28"/>
          <w:szCs w:val="28"/>
        </w:rPr>
      </w:pPr>
    </w:p>
    <w:p w14:paraId="484B3475" w14:textId="77777777" w:rsidR="00CC4DA7" w:rsidRPr="00CC4DA7" w:rsidRDefault="000915F0" w:rsidP="006B74D9">
      <w:pPr>
        <w:pStyle w:val="ListParagraph"/>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hanging="283"/>
        <w:contextualSpacing/>
        <w:jc w:val="thaiDistribute"/>
        <w:rPr>
          <w:rFonts w:ascii="Browallia New" w:hAnsi="Browallia New" w:cs="Browallia New"/>
          <w:sz w:val="28"/>
          <w:szCs w:val="28"/>
        </w:rPr>
      </w:pPr>
      <w:r w:rsidRPr="004B1C49">
        <w:rPr>
          <w:rFonts w:ascii="BrowalliaUPC" w:hAnsi="BrowalliaUPC" w:cs="BrowalliaUPC"/>
          <w:sz w:val="28"/>
          <w:szCs w:val="28"/>
          <w:cs/>
        </w:rPr>
        <w:t xml:space="preserve">การปรับปรุงมาตรฐานการรายงานทางการเงินฉบับที่ </w:t>
      </w:r>
      <w:r w:rsidRPr="004B1C49">
        <w:rPr>
          <w:rFonts w:ascii="BrowalliaUPC" w:hAnsi="BrowalliaUPC" w:cs="BrowalliaUPC"/>
          <w:sz w:val="28"/>
          <w:szCs w:val="28"/>
        </w:rPr>
        <w:t xml:space="preserve">3 </w:t>
      </w:r>
      <w:r w:rsidRPr="004B1C49">
        <w:rPr>
          <w:rFonts w:ascii="BrowalliaUPC" w:hAnsi="BrowalliaUPC" w:cs="BrowalliaUPC"/>
          <w:sz w:val="28"/>
          <w:szCs w:val="28"/>
          <w:cs/>
        </w:rPr>
        <w:t>เรื่องการรวมธุรกิจ</w:t>
      </w:r>
      <w:r w:rsidRPr="00CC4DA7">
        <w:rPr>
          <w:rFonts w:ascii="BrowalliaUPC" w:hAnsi="BrowalliaUPC" w:cs="BrowalliaUPC"/>
          <w:sz w:val="28"/>
          <w:szCs w:val="28"/>
          <w:cs/>
        </w:rPr>
        <w:t xml:space="preserve"> 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08284140" w14:textId="77777777" w:rsidR="00CC4DA7" w:rsidRPr="004B1C49" w:rsidRDefault="00CC4DA7" w:rsidP="006B74D9">
      <w:pPr>
        <w:pStyle w:val="ListParagraph"/>
        <w:spacing w:line="240" w:lineRule="auto"/>
        <w:rPr>
          <w:rFonts w:ascii="BrowalliaUPC" w:hAnsi="BrowalliaUPC" w:cs="BrowalliaUPC"/>
          <w:sz w:val="28"/>
          <w:szCs w:val="28"/>
          <w:cs/>
        </w:rPr>
      </w:pPr>
    </w:p>
    <w:p w14:paraId="13E5C8D7" w14:textId="217CB57D" w:rsidR="000915F0" w:rsidRPr="00672AC0" w:rsidRDefault="000915F0" w:rsidP="006B74D9">
      <w:pPr>
        <w:pStyle w:val="ListParagraph"/>
        <w:numPr>
          <w:ilvl w:val="0"/>
          <w:numId w:val="34"/>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hanging="283"/>
        <w:contextualSpacing/>
        <w:jc w:val="thaiDistribute"/>
        <w:rPr>
          <w:rFonts w:ascii="Browallia New" w:hAnsi="Browallia New" w:cs="Browallia New"/>
          <w:sz w:val="28"/>
          <w:szCs w:val="28"/>
        </w:rPr>
      </w:pPr>
      <w:r w:rsidRPr="004B1C49">
        <w:rPr>
          <w:rFonts w:ascii="BrowalliaUPC" w:hAnsi="BrowalliaUPC" w:cs="BrowalliaUPC"/>
          <w:sz w:val="28"/>
          <w:szCs w:val="28"/>
          <w:cs/>
        </w:rPr>
        <w:t xml:space="preserve">การปรับปรุงมาตรฐานการรายงานทางการเงินฉบับที่ </w:t>
      </w:r>
      <w:r w:rsidRPr="004B1C49">
        <w:rPr>
          <w:rFonts w:ascii="BrowalliaUPC" w:hAnsi="BrowalliaUPC" w:cs="BrowalliaUPC"/>
          <w:sz w:val="28"/>
          <w:szCs w:val="28"/>
        </w:rPr>
        <w:t xml:space="preserve">9 </w:t>
      </w:r>
      <w:r w:rsidRPr="004B1C49">
        <w:rPr>
          <w:rFonts w:ascii="BrowalliaUPC" w:hAnsi="BrowalliaUPC" w:cs="BrowalliaUPC"/>
          <w:sz w:val="28"/>
          <w:szCs w:val="28"/>
          <w:cs/>
        </w:rPr>
        <w:t>เรื่อง</w:t>
      </w:r>
      <w:r w:rsidRPr="004B1C49">
        <w:rPr>
          <w:rFonts w:ascii="BrowalliaUPC" w:hAnsi="BrowalliaUPC" w:cs="BrowalliaUPC"/>
          <w:sz w:val="28"/>
          <w:szCs w:val="28"/>
        </w:rPr>
        <w:t xml:space="preserve"> </w:t>
      </w:r>
      <w:r w:rsidRPr="004B1C49">
        <w:rPr>
          <w:rFonts w:ascii="BrowalliaUPC" w:hAnsi="BrowalliaUPC" w:cs="BrowalliaUPC"/>
          <w:sz w:val="28"/>
          <w:szCs w:val="28"/>
          <w:cs/>
        </w:rPr>
        <w:t>เครื่องมือทางการเงิน</w:t>
      </w:r>
      <w:r w:rsidRPr="00CC4DA7">
        <w:rPr>
          <w:rFonts w:ascii="BrowalliaUPC" w:hAnsi="BrowalliaUPC" w:cs="BrowalliaUPC"/>
          <w:sz w:val="28"/>
          <w:szCs w:val="28"/>
          <w:cs/>
        </w:rPr>
        <w:t xml:space="preserve"> ได้อธิบายให้</w:t>
      </w:r>
      <w:r w:rsidRPr="00672AC0">
        <w:rPr>
          <w:rFonts w:ascii="BrowalliaUPC" w:hAnsi="BrowalliaUPC" w:cs="BrowalliaUPC"/>
          <w:sz w:val="28"/>
          <w:szCs w:val="28"/>
          <w:cs/>
        </w:rPr>
        <w:t xml:space="preserve">ชัดเจนเกี่ยวกับการพิจารณาการตัดรายการหนี้สินทางการเงินด้วยวิธีทดสอบร้อยละ </w:t>
      </w:r>
      <w:r w:rsidRPr="00672AC0">
        <w:rPr>
          <w:rFonts w:ascii="BrowalliaUPC" w:hAnsi="BrowalliaUPC" w:cs="BrowalliaUPC"/>
          <w:sz w:val="28"/>
          <w:szCs w:val="28"/>
        </w:rPr>
        <w:t xml:space="preserve">10 </w:t>
      </w:r>
      <w:r w:rsidRPr="00672AC0">
        <w:rPr>
          <w:rFonts w:ascii="BrowalliaUPC" w:hAnsi="BrowalliaUPC" w:cs="BrowalliaUPC"/>
          <w:sz w:val="28"/>
          <w:szCs w:val="28"/>
          <w:cs/>
        </w:rPr>
        <w:t>โดยให้รวมเฉพาะค่าธรรมเนียมที่เกิดระหว่างผู้กู้ยืมและผู้ให้กู้ยืม</w:t>
      </w:r>
    </w:p>
    <w:p w14:paraId="7156A988" w14:textId="2DB36C52" w:rsidR="000915F0" w:rsidRPr="00672AC0" w:rsidRDefault="004B1C49" w:rsidP="006B74D9">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87"/>
        </w:tabs>
        <w:spacing w:line="240" w:lineRule="auto"/>
        <w:ind w:left="567"/>
        <w:jc w:val="both"/>
        <w:rPr>
          <w:rFonts w:ascii="Browallia New" w:hAnsi="Browallia New" w:cs="Browallia New"/>
          <w:sz w:val="28"/>
          <w:szCs w:val="28"/>
        </w:rPr>
      </w:pPr>
      <w:bookmarkStart w:id="0" w:name="_ภาคผนวก_3_–การปฏิรูปอัตราดอกเบี้ยอ้"/>
      <w:bookmarkEnd w:id="0"/>
      <w:r>
        <w:rPr>
          <w:rFonts w:ascii="Browallia New" w:hAnsi="Browallia New" w:cs="Browallia New"/>
          <w:sz w:val="28"/>
          <w:szCs w:val="28"/>
        </w:rPr>
        <w:tab/>
      </w:r>
    </w:p>
    <w:p w14:paraId="30884ADF" w14:textId="0DD55655" w:rsidR="004B1C49" w:rsidRPr="004B1C49" w:rsidRDefault="004B1C49" w:rsidP="006B74D9">
      <w:pPr>
        <w:pStyle w:val="ListParagraph"/>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01"/>
        <w:contextualSpacing/>
        <w:jc w:val="thaiDistribute"/>
        <w:rPr>
          <w:rFonts w:ascii="BrowalliaUPC" w:hAnsi="BrowalliaUPC" w:cs="BrowalliaUPC"/>
          <w:b/>
          <w:szCs w:val="28"/>
        </w:rPr>
      </w:pPr>
      <w:bookmarkStart w:id="1" w:name="_Toc145430212"/>
      <w:r w:rsidRPr="004B1C49">
        <w:rPr>
          <w:rFonts w:ascii="BrowalliaUPC" w:hAnsi="BrowalliaUPC" w:cs="BrowalliaUPC"/>
          <w:b/>
          <w:szCs w:val="28"/>
          <w:cs/>
        </w:rPr>
        <w:t>มาตรฐานการรายงานทางการเงินฉบับปรับปรุง ซึ่งมีผลบังคับใช้วันที่</w:t>
      </w:r>
      <w:r>
        <w:rPr>
          <w:rFonts w:ascii="BrowalliaUPC" w:hAnsi="BrowalliaUPC" w:cs="BrowalliaUPC" w:hint="cs"/>
          <w:b/>
          <w:szCs w:val="28"/>
          <w:cs/>
        </w:rPr>
        <w:t xml:space="preserve"> </w:t>
      </w:r>
      <w:r w:rsidRPr="00672AC0">
        <w:rPr>
          <w:rFonts w:ascii="Browallia New" w:hAnsi="Browallia New" w:cs="Browallia New"/>
          <w:spacing w:val="-4"/>
          <w:sz w:val="28"/>
          <w:szCs w:val="28"/>
          <w:cs/>
        </w:rPr>
        <w:t xml:space="preserve">1 มกราคม </w:t>
      </w:r>
      <w:r w:rsidRPr="00672AC0">
        <w:rPr>
          <w:rFonts w:ascii="Browallia New" w:hAnsi="Browallia New" w:cs="Browallia New"/>
          <w:spacing w:val="-4"/>
          <w:sz w:val="28"/>
          <w:szCs w:val="28"/>
        </w:rPr>
        <w:t>256</w:t>
      </w:r>
      <w:r>
        <w:rPr>
          <w:rFonts w:ascii="Browallia New" w:hAnsi="Browallia New" w:cs="Browallia New"/>
          <w:spacing w:val="-4"/>
          <w:sz w:val="28"/>
          <w:szCs w:val="28"/>
        </w:rPr>
        <w:t>6</w:t>
      </w:r>
      <w:r w:rsidRPr="00672AC0">
        <w:rPr>
          <w:rFonts w:ascii="Browallia New" w:hAnsi="Browallia New" w:cs="Browallia New"/>
          <w:spacing w:val="-4"/>
          <w:sz w:val="28"/>
          <w:szCs w:val="28"/>
          <w:cs/>
        </w:rPr>
        <w:t xml:space="preserve"> </w:t>
      </w:r>
      <w:r w:rsidRPr="004B1C49">
        <w:rPr>
          <w:rFonts w:ascii="BrowalliaUPC" w:hAnsi="BrowalliaUPC" w:cs="BrowalliaUPC"/>
          <w:b/>
          <w:szCs w:val="28"/>
          <w:cs/>
        </w:rPr>
        <w:t>ไม่มีผลกระทบที่มีนัยสำคัญต่อกลุ่มบริษัท</w:t>
      </w:r>
    </w:p>
    <w:p w14:paraId="0DBC6C05" w14:textId="77777777" w:rsidR="000F5229" w:rsidRPr="00672AC0" w:rsidRDefault="000F5229" w:rsidP="006B74D9">
      <w:pPr>
        <w:pStyle w:val="ListParagraph"/>
        <w:tabs>
          <w:tab w:val="left" w:pos="360"/>
        </w:tabs>
        <w:spacing w:line="240" w:lineRule="auto"/>
        <w:ind w:left="0"/>
        <w:jc w:val="thaiDistribute"/>
        <w:rPr>
          <w:rFonts w:ascii="Browallia New" w:hAnsi="Browallia New" w:cs="Browallia New"/>
          <w:sz w:val="28"/>
          <w:szCs w:val="28"/>
        </w:rPr>
      </w:pPr>
    </w:p>
    <w:bookmarkEnd w:id="1"/>
    <w:p w14:paraId="3FD6D183" w14:textId="442CC5BE" w:rsidR="00305A1A" w:rsidRPr="00672AC0" w:rsidRDefault="00305A1A" w:rsidP="006B74D9">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566"/>
        <w:contextualSpacing/>
        <w:jc w:val="thaiDistribute"/>
        <w:rPr>
          <w:rFonts w:ascii="Browallia New" w:hAnsi="Browallia New" w:cs="Browallia New"/>
          <w:spacing w:val="-4"/>
          <w:sz w:val="28"/>
          <w:szCs w:val="28"/>
        </w:rPr>
      </w:pPr>
      <w:r w:rsidRPr="00672AC0">
        <w:rPr>
          <w:rFonts w:ascii="Browallia New" w:hAnsi="Browallia New" w:cs="Browallia New"/>
          <w:spacing w:val="-4"/>
          <w:sz w:val="28"/>
          <w:szCs w:val="28"/>
          <w:cs/>
        </w:rPr>
        <w:t xml:space="preserve">มาตรฐานการรายงานทางการเงินฉบับปรับปรุงที่มีผลบังคับใช้สำหรับรอบระยะเวลาบัญชีที่เริ่มในหรือหลังวันที่ 1 มกราคม </w:t>
      </w:r>
      <w:r w:rsidRPr="00672AC0">
        <w:rPr>
          <w:rFonts w:ascii="Browallia New" w:hAnsi="Browallia New" w:cs="Browallia New"/>
          <w:spacing w:val="-4"/>
          <w:sz w:val="28"/>
          <w:szCs w:val="28"/>
        </w:rPr>
        <w:t>2567</w:t>
      </w:r>
      <w:r w:rsidRPr="00672AC0">
        <w:rPr>
          <w:rFonts w:ascii="Browallia New" w:hAnsi="Browallia New" w:cs="Browallia New"/>
          <w:spacing w:val="-4"/>
          <w:sz w:val="28"/>
          <w:szCs w:val="28"/>
          <w:cs/>
        </w:rPr>
        <w:t xml:space="preserve"> ที่เกี่ยวข้อง</w:t>
      </w:r>
      <w:r w:rsidRPr="00672AC0">
        <w:rPr>
          <w:rFonts w:ascii="Browallia New" w:hAnsi="Browallia New" w:cs="Browallia New" w:hint="cs"/>
          <w:spacing w:val="-4"/>
          <w:sz w:val="28"/>
          <w:szCs w:val="28"/>
          <w:cs/>
        </w:rPr>
        <w:t>กับ</w:t>
      </w:r>
      <w:r w:rsidRPr="00672AC0">
        <w:rPr>
          <w:rFonts w:ascii="Browallia New" w:hAnsi="Browallia New" w:cs="Browallia New"/>
          <w:spacing w:val="-4"/>
          <w:sz w:val="28"/>
          <w:szCs w:val="28"/>
          <w:cs/>
        </w:rPr>
        <w:t>กลุ่มบริษัท โดยกลุ่มบริษัทไม่ได้นำมาถือปฏิบัติก่อนวันบังคับใช้</w:t>
      </w:r>
    </w:p>
    <w:p w14:paraId="29AA3934" w14:textId="77777777" w:rsidR="000915F0" w:rsidRPr="00672AC0" w:rsidRDefault="000915F0" w:rsidP="2D30E3DD">
      <w:pPr>
        <w:pStyle w:val="ListParagraph"/>
        <w:autoSpaceDE w:val="0"/>
        <w:autoSpaceDN w:val="0"/>
        <w:adjustRightInd w:val="0"/>
        <w:ind w:left="540"/>
        <w:jc w:val="thaiDistribute"/>
        <w:rPr>
          <w:rFonts w:ascii="Browallia New" w:hAnsi="Browallia New" w:cs="Browallia New"/>
          <w:sz w:val="28"/>
          <w:szCs w:val="28"/>
        </w:rPr>
      </w:pPr>
    </w:p>
    <w:p w14:paraId="48EA98CF" w14:textId="77777777" w:rsidR="00305A1A" w:rsidRPr="00672AC0" w:rsidRDefault="000915F0" w:rsidP="006B74D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r w:rsidRPr="008C275D">
        <w:rPr>
          <w:rFonts w:cs="Browallia New"/>
          <w:sz w:val="28"/>
          <w:szCs w:val="28"/>
          <w:cs/>
        </w:rPr>
        <w:t xml:space="preserve">การปรับปรุงมาตรฐานการบัญชีฉบับที่ </w:t>
      </w:r>
      <w:r w:rsidRPr="008C275D">
        <w:rPr>
          <w:rFonts w:ascii="Browallia New" w:hAnsi="Browallia New" w:cs="Browallia New"/>
          <w:sz w:val="28"/>
          <w:szCs w:val="28"/>
        </w:rPr>
        <w:t>1</w:t>
      </w:r>
      <w:r w:rsidRPr="008C275D">
        <w:rPr>
          <w:rFonts w:cs="Browallia New"/>
          <w:sz w:val="28"/>
          <w:szCs w:val="28"/>
        </w:rPr>
        <w:t xml:space="preserve"> </w:t>
      </w:r>
      <w:r w:rsidRPr="008C275D">
        <w:rPr>
          <w:rFonts w:cs="Browallia New"/>
          <w:sz w:val="28"/>
          <w:szCs w:val="28"/>
          <w:cs/>
        </w:rPr>
        <w:t xml:space="preserve">เรื่อง การนำเสนองบการเงิน </w:t>
      </w:r>
      <w:r w:rsidRPr="00672AC0">
        <w:rPr>
          <w:rFonts w:ascii="Browallia New" w:hAnsi="Browallia New" w:cs="Browallia New"/>
          <w:sz w:val="28"/>
          <w:szCs w:val="28"/>
          <w:cs/>
        </w:rPr>
        <w:t xml:space="preserve">ได้แก้ไขข้อกำหนดของการเปิดเผยจาก </w:t>
      </w:r>
      <w:r w:rsidRPr="00672AC0">
        <w:rPr>
          <w:rFonts w:ascii="Browallia New" w:hAnsi="Browallia New" w:cs="Browallia New"/>
          <w:sz w:val="28"/>
          <w:szCs w:val="28"/>
        </w:rPr>
        <w:t>“</w:t>
      </w:r>
      <w:r w:rsidRPr="00672AC0">
        <w:rPr>
          <w:rFonts w:ascii="Browallia New" w:hAnsi="Browallia New" w:cs="Browallia New"/>
          <w:sz w:val="28"/>
          <w:szCs w:val="28"/>
          <w:cs/>
        </w:rPr>
        <w:t>การเปิดเผยนโยบายการบัญชีที่มีนัยสำคัญ</w:t>
      </w:r>
      <w:r w:rsidRPr="00672AC0">
        <w:rPr>
          <w:rFonts w:ascii="Browallia New" w:hAnsi="Browallia New" w:cs="Browallia New"/>
          <w:sz w:val="28"/>
          <w:szCs w:val="28"/>
        </w:rPr>
        <w:t>”</w:t>
      </w:r>
      <w:r w:rsidRPr="00672AC0">
        <w:rPr>
          <w:rFonts w:ascii="Browallia New" w:hAnsi="Browallia New" w:cs="Browallia New"/>
          <w:sz w:val="28"/>
          <w:szCs w:val="28"/>
          <w:cs/>
        </w:rPr>
        <w:t xml:space="preserve"> เป็น</w:t>
      </w:r>
      <w:r w:rsidRPr="00672AC0">
        <w:rPr>
          <w:rFonts w:ascii="Browallia New" w:hAnsi="Browallia New" w:cs="Browallia New"/>
          <w:sz w:val="28"/>
          <w:szCs w:val="28"/>
        </w:rPr>
        <w:t>“</w:t>
      </w:r>
      <w:r w:rsidRPr="00672AC0">
        <w:rPr>
          <w:rFonts w:ascii="Browallia New" w:hAnsi="Browallia New" w:cs="Browallia New"/>
          <w:sz w:val="28"/>
          <w:szCs w:val="28"/>
          <w:cs/>
        </w:rPr>
        <w:t>การเปิดเผยข้อมูลนโยบายการบัญชีที่มีสาระสำคัญ</w:t>
      </w:r>
      <w:r w:rsidRPr="00672AC0">
        <w:rPr>
          <w:rFonts w:ascii="Browallia New" w:hAnsi="Browallia New" w:cs="Browallia New"/>
          <w:sz w:val="28"/>
          <w:szCs w:val="28"/>
        </w:rPr>
        <w:t>”</w:t>
      </w:r>
      <w:r w:rsidRPr="00672AC0">
        <w:rPr>
          <w:rFonts w:ascii="Browallia New" w:hAnsi="Browallia New" w:cs="Browallia New"/>
          <w:sz w:val="28"/>
          <w:szCs w:val="28"/>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หากกลุ่มบริษัทเปิดเผยข้อมูลดังกล่าวจะต้องไม่บดบังข้อมูลนโยบายการบัญชีที่มีสาระสำคัญ</w:t>
      </w:r>
    </w:p>
    <w:p w14:paraId="56CF7452" w14:textId="77777777" w:rsidR="00305A1A" w:rsidRPr="00672AC0" w:rsidRDefault="00305A1A" w:rsidP="006B7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p>
    <w:p w14:paraId="221E5DC8" w14:textId="77777777" w:rsidR="00305A1A" w:rsidRPr="00672AC0" w:rsidRDefault="000915F0" w:rsidP="006B74D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r w:rsidRPr="008C275D">
        <w:rPr>
          <w:rFonts w:cs="Browallia New"/>
          <w:sz w:val="28"/>
          <w:szCs w:val="28"/>
          <w:cs/>
        </w:rPr>
        <w:t>การปรับปรุงมาตรฐานการบัญชีฉบับ</w:t>
      </w:r>
      <w:r w:rsidRPr="008C275D">
        <w:rPr>
          <w:rFonts w:ascii="Browallia New" w:hAnsi="Browallia New" w:cs="Browallia New"/>
          <w:sz w:val="28"/>
          <w:szCs w:val="28"/>
          <w:cs/>
        </w:rPr>
        <w:t xml:space="preserve">ที่ </w:t>
      </w:r>
      <w:r w:rsidRPr="008C275D">
        <w:rPr>
          <w:rFonts w:ascii="Browallia New" w:hAnsi="Browallia New" w:cs="Browallia New"/>
          <w:sz w:val="28"/>
          <w:szCs w:val="28"/>
        </w:rPr>
        <w:t>8</w:t>
      </w:r>
      <w:r w:rsidRPr="008C275D">
        <w:rPr>
          <w:rFonts w:cs="Browallia New"/>
          <w:sz w:val="28"/>
          <w:szCs w:val="28"/>
        </w:rPr>
        <w:t xml:space="preserve"> </w:t>
      </w:r>
      <w:r w:rsidRPr="008C275D">
        <w:rPr>
          <w:rFonts w:cs="Browallia New"/>
          <w:sz w:val="28"/>
          <w:szCs w:val="28"/>
          <w:cs/>
        </w:rPr>
        <w:t>เรื่อง นโยบายการบัญชี การเปลี่ยนแปลงประมาณการทางบัญชีและข้อผิดพลาด</w:t>
      </w:r>
      <w:r w:rsidRPr="00672AC0">
        <w:rPr>
          <w:rFonts w:ascii="Browallia New" w:hAnsi="Browallia New" w:cs="Browallia New"/>
          <w:sz w:val="28"/>
          <w:szCs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020076C9" w14:textId="77777777" w:rsidR="00305A1A" w:rsidRPr="008C275D" w:rsidRDefault="00305A1A" w:rsidP="006B74D9">
      <w:pPr>
        <w:pStyle w:val="ListParagraph"/>
        <w:ind w:left="1719" w:hanging="283"/>
        <w:rPr>
          <w:rFonts w:cs="Browallia New"/>
          <w:sz w:val="28"/>
          <w:szCs w:val="28"/>
          <w:cs/>
        </w:rPr>
      </w:pPr>
    </w:p>
    <w:p w14:paraId="148A9439" w14:textId="08F78DC0" w:rsidR="00305A1A" w:rsidRPr="00672AC0" w:rsidRDefault="000915F0" w:rsidP="006B74D9">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19" w:hanging="283"/>
        <w:contextualSpacing/>
        <w:jc w:val="thaiDistribute"/>
        <w:rPr>
          <w:rFonts w:ascii="Browallia New" w:hAnsi="Browallia New" w:cs="Browallia New"/>
          <w:sz w:val="28"/>
          <w:szCs w:val="28"/>
        </w:rPr>
      </w:pPr>
      <w:r w:rsidRPr="008C275D">
        <w:rPr>
          <w:rFonts w:cs="Browallia New"/>
          <w:sz w:val="28"/>
          <w:szCs w:val="28"/>
          <w:cs/>
        </w:rPr>
        <w:t xml:space="preserve">การปรับปรุงมาตรฐานการบัญชีฉบับที่ </w:t>
      </w:r>
      <w:r w:rsidRPr="008C275D">
        <w:rPr>
          <w:rFonts w:ascii="Browallia New" w:hAnsi="Browallia New" w:cs="Browallia New"/>
          <w:sz w:val="28"/>
          <w:szCs w:val="28"/>
        </w:rPr>
        <w:t>12</w:t>
      </w:r>
      <w:r w:rsidRPr="008C275D">
        <w:rPr>
          <w:rFonts w:cs="Browallia New"/>
          <w:sz w:val="28"/>
          <w:szCs w:val="28"/>
        </w:rPr>
        <w:t xml:space="preserve"> </w:t>
      </w:r>
      <w:r w:rsidRPr="008C275D">
        <w:rPr>
          <w:rFonts w:cs="Browallia New"/>
          <w:sz w:val="28"/>
          <w:szCs w:val="28"/>
          <w:cs/>
        </w:rPr>
        <w:t>เรื่อง ภาษีเงินได้</w:t>
      </w:r>
      <w:r w:rsidRPr="00672AC0">
        <w:rPr>
          <w:rFonts w:ascii="Browallia New" w:hAnsi="Browallia New" w:cs="Browallia New"/>
          <w:sz w:val="28"/>
          <w:szCs w:val="28"/>
          <w:cs/>
        </w:rPr>
        <w:t xml:space="preserve"> ได้กำหนดให้บริษัทรับรู้ภาษีเงินได้</w:t>
      </w:r>
      <w:r w:rsidR="006B74D9">
        <w:rPr>
          <w:rFonts w:ascii="Browallia New" w:hAnsi="Browallia New" w:cs="Browallia New"/>
          <w:sz w:val="28"/>
          <w:szCs w:val="28"/>
          <w:cs/>
        </w:rPr>
        <w:br/>
      </w:r>
      <w:r w:rsidRPr="00672AC0">
        <w:rPr>
          <w:rFonts w:ascii="Browallia New" w:hAnsi="Browallia New" w:cs="Browallia New"/>
          <w:sz w:val="28"/>
          <w:szCs w:val="28"/>
          <w:cs/>
        </w:rP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2365051B" w14:textId="77777777" w:rsidR="00305A1A" w:rsidRPr="00672AC0" w:rsidRDefault="00305A1A" w:rsidP="00305A1A">
      <w:pPr>
        <w:pStyle w:val="ListParagraph"/>
        <w:rPr>
          <w:rFonts w:ascii="Browallia New" w:hAnsi="Browallia New" w:cs="Browallia New"/>
          <w:sz w:val="28"/>
          <w:szCs w:val="28"/>
          <w:cs/>
        </w:rPr>
      </w:pPr>
    </w:p>
    <w:p w14:paraId="70FA7C93" w14:textId="77777777" w:rsidR="002D1654" w:rsidRDefault="002D1654" w:rsidP="00305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contextualSpacing/>
        <w:jc w:val="thaiDistribute"/>
        <w:rPr>
          <w:rFonts w:ascii="Browallia New" w:hAnsi="Browallia New" w:cs="Browallia New"/>
          <w:sz w:val="28"/>
          <w:szCs w:val="28"/>
        </w:rPr>
      </w:pPr>
    </w:p>
    <w:p w14:paraId="11555E97" w14:textId="77777777" w:rsidR="006B74D9" w:rsidRDefault="006B74D9" w:rsidP="00305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contextualSpacing/>
        <w:jc w:val="thaiDistribute"/>
        <w:rPr>
          <w:rFonts w:ascii="Browallia New" w:hAnsi="Browallia New" w:cs="Browallia New"/>
          <w:sz w:val="28"/>
          <w:szCs w:val="28"/>
        </w:rPr>
      </w:pPr>
    </w:p>
    <w:p w14:paraId="7CCABE68" w14:textId="77777777" w:rsidR="006B74D9" w:rsidRDefault="006B74D9" w:rsidP="00305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contextualSpacing/>
        <w:jc w:val="thaiDistribute"/>
        <w:rPr>
          <w:rFonts w:ascii="Browallia New" w:hAnsi="Browallia New" w:cs="Browallia New"/>
          <w:sz w:val="28"/>
          <w:szCs w:val="28"/>
        </w:rPr>
      </w:pPr>
    </w:p>
    <w:p w14:paraId="607232D8" w14:textId="77777777" w:rsidR="008C275D" w:rsidRPr="008C275D" w:rsidRDefault="008C275D" w:rsidP="00305A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843"/>
        <w:contextualSpacing/>
        <w:jc w:val="thaiDistribute"/>
        <w:rPr>
          <w:rFonts w:ascii="Browallia New" w:hAnsi="Browallia New" w:cs="Browallia New"/>
          <w:sz w:val="28"/>
          <w:szCs w:val="28"/>
        </w:rPr>
      </w:pPr>
    </w:p>
    <w:p w14:paraId="5BE2D931" w14:textId="65B965FD" w:rsidR="000915F0" w:rsidRPr="00672AC0" w:rsidRDefault="000915F0" w:rsidP="006B7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28"/>
        <w:contextualSpacing/>
        <w:jc w:val="thaiDistribute"/>
        <w:rPr>
          <w:rFonts w:ascii="Browallia New" w:hAnsi="Browallia New" w:cs="Browallia New"/>
          <w:sz w:val="28"/>
          <w:szCs w:val="28"/>
        </w:rPr>
      </w:pPr>
      <w:r w:rsidRPr="00672AC0">
        <w:rPr>
          <w:rFonts w:ascii="Browallia New" w:hAnsi="Browallia New" w:cs="Browallia New"/>
          <w:sz w:val="28"/>
          <w:szCs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672AC0">
        <w:rPr>
          <w:rFonts w:ascii="Browallia New" w:hAnsi="Browallia New" w:cs="Browallia New"/>
          <w:sz w:val="28"/>
          <w:szCs w:val="28"/>
        </w:rPr>
        <w:t>)</w:t>
      </w:r>
      <w:r w:rsidRPr="00672AC0">
        <w:rPr>
          <w:rFonts w:ascii="Browallia New" w:hAnsi="Browallia New" w:cs="Browallia New"/>
          <w:sz w:val="28"/>
          <w:szCs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BE07BCF" w14:textId="77777777" w:rsidR="006B74D9" w:rsidRPr="00FC6B36" w:rsidRDefault="006B74D9" w:rsidP="006B74D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1728"/>
        <w:contextualSpacing/>
        <w:jc w:val="thaiDistribute"/>
        <w:rPr>
          <w:rFonts w:ascii="Browallia New" w:hAnsi="Browallia New" w:cs="Browallia New"/>
          <w:sz w:val="16"/>
          <w:szCs w:val="16"/>
        </w:rPr>
      </w:pPr>
    </w:p>
    <w:p w14:paraId="28B310E8" w14:textId="77777777" w:rsidR="000915F0" w:rsidRPr="00672AC0" w:rsidRDefault="000915F0" w:rsidP="00305A1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2268"/>
        <w:contextualSpacing/>
        <w:jc w:val="thaiDistribute"/>
        <w:rPr>
          <w:rFonts w:ascii="Browallia New" w:hAnsi="Browallia New" w:cs="Browallia New"/>
          <w:sz w:val="28"/>
          <w:szCs w:val="28"/>
        </w:rPr>
      </w:pPr>
      <w:r w:rsidRPr="00672AC0">
        <w:rPr>
          <w:rFonts w:ascii="Browallia New" w:hAnsi="Browallia New" w:cs="Browallia New"/>
          <w:sz w:val="28"/>
          <w:szCs w:val="28"/>
          <w:cs/>
        </w:rPr>
        <w:t xml:space="preserve">สินทรัพย์สิทธิการใช้ และหนี้สินตามสัญญาเช่า และ </w:t>
      </w:r>
    </w:p>
    <w:p w14:paraId="653D05C1" w14:textId="77777777" w:rsidR="00305A1A" w:rsidRPr="00672AC0" w:rsidRDefault="000915F0" w:rsidP="00305A1A">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2268"/>
        <w:contextualSpacing/>
        <w:jc w:val="thaiDistribute"/>
        <w:rPr>
          <w:rFonts w:ascii="Browallia New" w:hAnsi="Browallia New" w:cs="Browallia New"/>
          <w:sz w:val="28"/>
          <w:szCs w:val="28"/>
        </w:rPr>
      </w:pPr>
      <w:r w:rsidRPr="00672AC0">
        <w:rPr>
          <w:rFonts w:ascii="Browallia New" w:hAnsi="Browallia New" w:cs="Browallia New"/>
          <w:sz w:val="28"/>
          <w:szCs w:val="28"/>
          <w:cs/>
        </w:rPr>
        <w:t xml:space="preserve">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 </w:t>
      </w:r>
    </w:p>
    <w:p w14:paraId="485A8715" w14:textId="77777777" w:rsidR="00305A1A" w:rsidRPr="00FC6B36" w:rsidRDefault="00305A1A"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908"/>
        <w:contextualSpacing/>
        <w:jc w:val="thaiDistribute"/>
        <w:rPr>
          <w:rFonts w:ascii="Browallia New" w:hAnsi="Browallia New" w:cs="Browallia New"/>
          <w:sz w:val="24"/>
          <w:szCs w:val="24"/>
        </w:rPr>
      </w:pPr>
    </w:p>
    <w:p w14:paraId="431C63CA" w14:textId="77777777" w:rsidR="00305A1A" w:rsidRPr="00672AC0" w:rsidRDefault="000915F0" w:rsidP="006B74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728"/>
        <w:contextualSpacing/>
        <w:jc w:val="thaiDistribute"/>
        <w:rPr>
          <w:rFonts w:ascii="Browallia New" w:hAnsi="Browallia New" w:cs="Browallia New"/>
          <w:sz w:val="28"/>
          <w:szCs w:val="28"/>
        </w:rPr>
      </w:pPr>
      <w:r w:rsidRPr="00672AC0">
        <w:rPr>
          <w:rFonts w:ascii="Browallia New" w:hAnsi="Browallia New" w:cs="Browallia New"/>
          <w:sz w:val="28"/>
          <w:szCs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651BEA78" w14:textId="77777777" w:rsidR="00305A1A" w:rsidRPr="00FC6B36" w:rsidRDefault="00305A1A"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908"/>
        <w:contextualSpacing/>
        <w:jc w:val="thaiDistribute"/>
        <w:rPr>
          <w:rFonts w:ascii="Browallia New" w:hAnsi="Browallia New" w:cs="Browallia New"/>
          <w:sz w:val="24"/>
          <w:szCs w:val="24"/>
        </w:rPr>
      </w:pPr>
    </w:p>
    <w:p w14:paraId="7F16FB05" w14:textId="0A7A33C5" w:rsidR="007E3818" w:rsidRPr="00672AC0" w:rsidRDefault="000915F0"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8"/>
          <w:szCs w:val="28"/>
        </w:rPr>
      </w:pPr>
      <w:r w:rsidRPr="00672AC0">
        <w:rPr>
          <w:rFonts w:ascii="Browallia New" w:hAnsi="Browallia New" w:cs="Browallia New"/>
          <w:sz w:val="28"/>
          <w:szCs w:val="28"/>
          <w:cs/>
        </w:rPr>
        <w:t>ทั้งนี้ 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50E05B81" w14:textId="77777777" w:rsidR="00A41FB4" w:rsidRDefault="00A41FB4"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8"/>
          <w:szCs w:val="28"/>
        </w:rPr>
      </w:pPr>
    </w:p>
    <w:p w14:paraId="42146856" w14:textId="77777777" w:rsidR="007C5167" w:rsidRPr="007C5167" w:rsidRDefault="007C5167" w:rsidP="006B74D9">
      <w:pPr>
        <w:pStyle w:val="ListParagraph"/>
        <w:numPr>
          <w:ilvl w:val="2"/>
          <w:numId w:val="18"/>
        </w:num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8" w:hanging="566"/>
        <w:contextualSpacing/>
        <w:jc w:val="thaiDistribute"/>
        <w:rPr>
          <w:rFonts w:ascii="Browallia New" w:hAnsi="Browallia New" w:cs="Browallia New"/>
          <w:spacing w:val="-4"/>
          <w:sz w:val="28"/>
          <w:szCs w:val="28"/>
        </w:rPr>
      </w:pPr>
      <w:r w:rsidRPr="007C5167">
        <w:rPr>
          <w:rFonts w:ascii="Browallia New" w:hAnsi="Browallia New" w:cs="Browallia New"/>
          <w:spacing w:val="-4"/>
          <w:sz w:val="28"/>
          <w:szCs w:val="28"/>
          <w:cs/>
        </w:rPr>
        <w:t>มาตรฐานการรายงานทางการเงินซึ่งได้ประกาศในราชกิจจานุเบกษาแล้ว แต่ยังไม่มีผลบังคับใช้</w:t>
      </w:r>
    </w:p>
    <w:p w14:paraId="23F38BD4" w14:textId="77777777" w:rsidR="007C5167" w:rsidRDefault="007C5167" w:rsidP="006B74D9">
      <w:pPr>
        <w:spacing w:line="240" w:lineRule="auto"/>
        <w:ind w:left="810"/>
        <w:jc w:val="thaiDistribute"/>
        <w:rPr>
          <w:rFonts w:ascii="Browallia New" w:eastAsia="Arial Unicode MS" w:hAnsi="Browallia New" w:cs="Browallia New"/>
          <w:sz w:val="28"/>
          <w:szCs w:val="28"/>
        </w:rPr>
      </w:pPr>
    </w:p>
    <w:p w14:paraId="5147FCA9" w14:textId="223CA617" w:rsidR="007C5167" w:rsidRPr="007C5167" w:rsidRDefault="007C5167" w:rsidP="007C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8"/>
          <w:szCs w:val="28"/>
        </w:rPr>
      </w:pPr>
      <w:r w:rsidRPr="007C5167">
        <w:rPr>
          <w:rFonts w:ascii="Browallia New" w:hAnsi="Browallia New" w:cs="Browallia New"/>
          <w:sz w:val="28"/>
          <w:szCs w:val="28"/>
          <w:cs/>
        </w:rPr>
        <w:t xml:space="preserve">เมื่อวันที่ </w:t>
      </w:r>
      <w:r w:rsidRPr="007C5167">
        <w:rPr>
          <w:rFonts w:ascii="Browallia New" w:hAnsi="Browallia New" w:cs="Browallia New"/>
          <w:sz w:val="28"/>
          <w:szCs w:val="28"/>
        </w:rPr>
        <w:t>19</w:t>
      </w:r>
      <w:r w:rsidRPr="007C5167">
        <w:rPr>
          <w:rFonts w:ascii="Browallia New" w:hAnsi="Browallia New" w:cs="Browallia New" w:hint="cs"/>
          <w:sz w:val="28"/>
          <w:szCs w:val="28"/>
          <w:cs/>
        </w:rPr>
        <w:t xml:space="preserve"> สิงหาคม </w:t>
      </w:r>
      <w:r w:rsidRPr="007C5167">
        <w:rPr>
          <w:rFonts w:ascii="Browallia New" w:hAnsi="Browallia New" w:cs="Browallia New"/>
          <w:sz w:val="28"/>
          <w:szCs w:val="28"/>
        </w:rPr>
        <w:t>2565</w:t>
      </w:r>
      <w:r w:rsidRPr="007C5167">
        <w:rPr>
          <w:rFonts w:ascii="Browallia New" w:hAnsi="Browallia New" w:cs="Browallia New" w:hint="cs"/>
          <w:sz w:val="28"/>
          <w:szCs w:val="28"/>
          <w:cs/>
        </w:rPr>
        <w:t xml:space="preserve"> มาตรฐานการรายงานทางการเงินฉบับที่ </w:t>
      </w:r>
      <w:r w:rsidRPr="007C5167">
        <w:rPr>
          <w:rFonts w:ascii="Browallia New" w:hAnsi="Browallia New" w:cs="Browallia New"/>
          <w:sz w:val="28"/>
          <w:szCs w:val="28"/>
        </w:rPr>
        <w:t>17</w:t>
      </w:r>
      <w:r w:rsidRPr="007C5167">
        <w:rPr>
          <w:rFonts w:ascii="Browallia New" w:hAnsi="Browallia New" w:cs="Browallia New" w:hint="cs"/>
          <w:sz w:val="28"/>
          <w:szCs w:val="28"/>
          <w:cs/>
        </w:rPr>
        <w:t xml:space="preserve"> เรื่อง สัญญาประกันภัยได้ประกาศในราชกิจจานุเบกษาแล้ว และจะมีผลบังคับใช้สำหรับงบการเงินที่มีรอบระยะเวลาบัญชีที่เริ่มในหรือหลังวันที่ </w:t>
      </w:r>
      <w:r w:rsidRPr="007C5167">
        <w:rPr>
          <w:rFonts w:ascii="Browallia New" w:hAnsi="Browallia New" w:cs="Browallia New"/>
          <w:sz w:val="28"/>
          <w:szCs w:val="28"/>
        </w:rPr>
        <w:t>1</w:t>
      </w:r>
      <w:r w:rsidRPr="007C5167">
        <w:rPr>
          <w:rFonts w:ascii="Browallia New" w:hAnsi="Browallia New" w:cs="Browallia New" w:hint="cs"/>
          <w:sz w:val="28"/>
          <w:szCs w:val="28"/>
          <w:cs/>
        </w:rPr>
        <w:t xml:space="preserve"> มกราคม </w:t>
      </w:r>
      <w:r w:rsidRPr="007C5167">
        <w:rPr>
          <w:rFonts w:ascii="Browallia New" w:hAnsi="Browallia New" w:cs="Browallia New"/>
          <w:sz w:val="28"/>
          <w:szCs w:val="28"/>
        </w:rPr>
        <w:t>2568</w:t>
      </w:r>
      <w:r w:rsidRPr="007C5167">
        <w:rPr>
          <w:rFonts w:ascii="Browallia New" w:hAnsi="Browallia New" w:cs="Browallia New" w:hint="cs"/>
          <w:sz w:val="28"/>
          <w:szCs w:val="28"/>
          <w:cs/>
        </w:rPr>
        <w:t xml:space="preserve"> เป็นต้นไป</w:t>
      </w:r>
    </w:p>
    <w:p w14:paraId="51B4C585" w14:textId="77777777" w:rsidR="007C5167" w:rsidRDefault="007C5167" w:rsidP="007C5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8"/>
          <w:szCs w:val="28"/>
        </w:rPr>
      </w:pPr>
    </w:p>
    <w:p w14:paraId="45451117" w14:textId="2EA15D16" w:rsidR="00A41FB4" w:rsidRPr="00672AC0" w:rsidRDefault="007C5167" w:rsidP="00305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autoSpaceDE w:val="0"/>
        <w:autoSpaceDN w:val="0"/>
        <w:adjustRightInd w:val="0"/>
        <w:spacing w:line="240" w:lineRule="auto"/>
        <w:ind w:left="1418"/>
        <w:contextualSpacing/>
        <w:jc w:val="thaiDistribute"/>
        <w:rPr>
          <w:rFonts w:ascii="Browallia New" w:hAnsi="Browallia New" w:cs="Browallia New"/>
          <w:sz w:val="28"/>
          <w:szCs w:val="28"/>
        </w:rPr>
      </w:pPr>
      <w:r w:rsidRPr="00C626F7">
        <w:rPr>
          <w:rFonts w:ascii="Browallia New" w:hAnsi="Browallia New" w:cs="Browallia New"/>
          <w:sz w:val="28"/>
          <w:szCs w:val="28"/>
          <w:cs/>
        </w:rPr>
        <w:t xml:space="preserve">ทั้งนี้กลุ่มบริษัทยังไม่ได้นำมาตรฐานการรายงานทางการเงินดังกล่าวมาถือปฏิบัติก่อนวันที่มีผลบังคับใช้ </w:t>
      </w:r>
      <w:r w:rsidRPr="007C5167">
        <w:rPr>
          <w:rFonts w:ascii="Browallia New" w:hAnsi="Browallia New" w:cs="Browallia New"/>
          <w:sz w:val="28"/>
          <w:szCs w:val="28"/>
          <w:cs/>
        </w:rPr>
        <w:t>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7DDB10A9" w14:textId="77777777" w:rsidR="007E3818" w:rsidRDefault="007E3818" w:rsidP="006B74D9">
      <w:pPr>
        <w:pStyle w:val="ListParagraph"/>
        <w:spacing w:line="240" w:lineRule="auto"/>
        <w:ind w:left="1080"/>
        <w:jc w:val="thaiDistribute"/>
        <w:rPr>
          <w:rFonts w:ascii="Browallia New" w:hAnsi="Browallia New" w:cs="Browallia New"/>
          <w:sz w:val="28"/>
          <w:szCs w:val="28"/>
          <w:lang w:val="th-TH" w:eastAsia="th-TH"/>
        </w:rPr>
      </w:pPr>
    </w:p>
    <w:p w14:paraId="5F197391" w14:textId="59EF73DC" w:rsidR="00AB345D" w:rsidRPr="00F403FA" w:rsidRDefault="00AB345D" w:rsidP="003018F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F403FA">
        <w:rPr>
          <w:rFonts w:ascii="Browallia New" w:hAnsi="Browallia New" w:cs="Browallia New"/>
          <w:b/>
          <w:bCs/>
          <w:sz w:val="28"/>
          <w:szCs w:val="28"/>
          <w:cs/>
          <w:lang w:val="en-GB"/>
        </w:rPr>
        <w:t>นโยบายการบัญชีที่สำคัญ</w:t>
      </w:r>
    </w:p>
    <w:p w14:paraId="6E73616E" w14:textId="77777777" w:rsidR="004C2FA1"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B6DBE68" w14:textId="23E77E96" w:rsidR="0047167C" w:rsidRPr="003018FC" w:rsidRDefault="004C2FA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นโยบายการบัญชีที่นำเสนอดังต่อไปนี้ได้ถือปฏิบัติโดยสม่ำเสมอสำหรับงบการเงินทุกรอบระยะเวลาที่</w:t>
      </w:r>
      <w:r w:rsidR="0047167C" w:rsidRPr="00731CF5">
        <w:rPr>
          <w:rFonts w:ascii="Browallia New" w:hAnsi="Browallia New" w:cs="Browallia New"/>
          <w:i/>
          <w:sz w:val="28"/>
          <w:szCs w:val="28"/>
          <w:cs/>
        </w:rPr>
        <w:t>รายงาน</w:t>
      </w:r>
    </w:p>
    <w:p w14:paraId="1C2E88F4" w14:textId="77777777" w:rsidR="002F467A" w:rsidRPr="003018FC" w:rsidRDefault="002F467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34E1EF9" w14:textId="0939F7F7" w:rsidR="00041DDF" w:rsidRPr="003018FC" w:rsidRDefault="009D5DDA"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018FC">
        <w:rPr>
          <w:rFonts w:ascii="Browallia New" w:hAnsi="Browallia New" w:cs="Browallia New"/>
          <w:i/>
          <w:sz w:val="28"/>
          <w:szCs w:val="28"/>
          <w:u w:val="single"/>
          <w:cs/>
        </w:rPr>
        <w:t>การรับรู้</w:t>
      </w:r>
      <w:r w:rsidR="003C32CA" w:rsidRPr="003018FC">
        <w:rPr>
          <w:rFonts w:ascii="Browallia New" w:hAnsi="Browallia New" w:cs="Browallia New"/>
          <w:i/>
          <w:sz w:val="28"/>
          <w:szCs w:val="28"/>
          <w:u w:val="single"/>
          <w:cs/>
        </w:rPr>
        <w:t>รายได้</w:t>
      </w:r>
    </w:p>
    <w:p w14:paraId="646EFBE7" w14:textId="133224F7" w:rsidR="00E0612C" w:rsidRPr="00731CF5" w:rsidRDefault="00E0612C"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31CF5">
        <w:rPr>
          <w:rFonts w:ascii="Browallia New" w:hAnsi="Browallia New" w:cs="Browallia New"/>
          <w:i/>
          <w:sz w:val="28"/>
          <w:szCs w:val="28"/>
          <w:cs/>
        </w:rPr>
        <w:t>รายได้รับรู้เมื่อลูกค้ามีอำนาจควบคุมในสินค้าหรือบริการด้วยจำนวนเงินที่สะท้อนถึงสิ่งตอบแทนที่</w:t>
      </w:r>
      <w:r w:rsidR="00CC1761" w:rsidRPr="00731CF5">
        <w:rPr>
          <w:rFonts w:ascii="Browallia New" w:hAnsi="Browallia New" w:cs="Browallia New"/>
          <w:i/>
          <w:sz w:val="28"/>
          <w:szCs w:val="28"/>
          <w:cs/>
        </w:rPr>
        <w:t>กลุ่ม</w:t>
      </w:r>
      <w:r w:rsidRPr="00731CF5">
        <w:rPr>
          <w:rFonts w:ascii="Browallia New" w:hAnsi="Browallia New" w:cs="Browallia New"/>
          <w:i/>
          <w:sz w:val="28"/>
          <w:szCs w:val="28"/>
          <w:cs/>
        </w:rPr>
        <w:t>บริษัท</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คาดว่าจะมีสิทธิได้รับ</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ซึ่งไม่รวมจำนวนเงินที่เก็บแทนบุคคลที่สาม</w:t>
      </w:r>
      <w:r w:rsidRPr="00731CF5">
        <w:rPr>
          <w:rFonts w:ascii="Browallia New" w:hAnsi="Browallia New" w:cs="Browallia New"/>
          <w:i/>
          <w:sz w:val="28"/>
          <w:szCs w:val="28"/>
        </w:rPr>
        <w:t xml:space="preserve"> </w:t>
      </w:r>
      <w:r w:rsidRPr="00731CF5">
        <w:rPr>
          <w:rFonts w:ascii="Browallia New" w:hAnsi="Browallia New" w:cs="Browallia New"/>
          <w:i/>
          <w:sz w:val="28"/>
          <w:szCs w:val="28"/>
          <w:cs/>
        </w:rPr>
        <w:t>ภาษีมูลค่าเพิ่ม</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โดยแสดงสุทธิจากส่วนลดการค้า</w:t>
      </w:r>
      <w:r w:rsidR="00F46B29" w:rsidRPr="00F46B29">
        <w:rPr>
          <w:rFonts w:ascii="Browallia New" w:hAnsi="Browallia New" w:cs="Browallia New"/>
          <w:i/>
          <w:sz w:val="28"/>
          <w:szCs w:val="28"/>
        </w:rPr>
        <w:t xml:space="preserve"> </w:t>
      </w:r>
      <w:r w:rsidRPr="00731CF5">
        <w:rPr>
          <w:rFonts w:ascii="Browallia New" w:hAnsi="Browallia New" w:cs="Browallia New"/>
          <w:i/>
          <w:sz w:val="28"/>
          <w:szCs w:val="28"/>
          <w:cs/>
        </w:rPr>
        <w:t>และส่วนลดตามปริมาณ</w:t>
      </w:r>
      <w:r w:rsidR="00F46B29" w:rsidRPr="00F46B29">
        <w:rPr>
          <w:rFonts w:ascii="Browallia New" w:hAnsi="Browallia New" w:cs="Browallia New"/>
          <w:i/>
          <w:sz w:val="28"/>
          <w:szCs w:val="28"/>
        </w:rPr>
        <w:t xml:space="preserve"> </w:t>
      </w:r>
    </w:p>
    <w:p w14:paraId="67EF9404" w14:textId="77777777" w:rsidR="00AB345D" w:rsidRPr="00731CF5"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2166B4C" w14:textId="08F6CBA8" w:rsidR="00647E5E" w:rsidRPr="00E01055" w:rsidRDefault="00647E5E"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E01055">
        <w:rPr>
          <w:rFonts w:ascii="Browallia New" w:hAnsi="Browallia New" w:cs="Browallia New"/>
          <w:iCs/>
          <w:sz w:val="28"/>
          <w:szCs w:val="28"/>
          <w:cs/>
        </w:rPr>
        <w:t>รายได้จากการขายสินค้า</w:t>
      </w:r>
      <w:r w:rsidR="00E01055" w:rsidRPr="00E01055">
        <w:rPr>
          <w:rFonts w:ascii="Browallia New" w:hAnsi="Browallia New" w:cs="Browallia New" w:hint="cs"/>
          <w:iCs/>
          <w:sz w:val="28"/>
          <w:szCs w:val="28"/>
          <w:cs/>
        </w:rPr>
        <w:t>และบริการ</w:t>
      </w:r>
    </w:p>
    <w:p w14:paraId="45701DCD" w14:textId="10218C77" w:rsidR="00A306A9" w:rsidRPr="00E01055"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ในกรณีที่สัญญาที่ให้สิทธิลูกค้าในการคืนสินค้า</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ดังนั้น</w:t>
      </w:r>
      <w:r w:rsidR="00F46B29" w:rsidRPr="00E01055">
        <w:rPr>
          <w:rFonts w:ascii="Browallia New" w:hAnsi="Browallia New" w:cs="Browallia New"/>
          <w:i/>
          <w:sz w:val="28"/>
          <w:szCs w:val="28"/>
        </w:rPr>
        <w:t xml:space="preserve"> </w:t>
      </w:r>
      <w:r w:rsidRPr="00E01055">
        <w:rPr>
          <w:rFonts w:ascii="Browallia New" w:hAnsi="Browallia New" w:cs="Browallia New"/>
          <w:i/>
          <w:sz w:val="28"/>
          <w:szCs w:val="28"/>
          <w:cs/>
        </w:rPr>
        <w:t>รายได้ที่รับรู้จะปรับปรุงด้วยประมาณการรับคืนสินค้าซึ่งประมาณการจากข้อมูลในอดีต</w:t>
      </w:r>
      <w:r w:rsidR="00F46B29" w:rsidRPr="00E01055">
        <w:rPr>
          <w:rFonts w:ascii="Browallia New" w:hAnsi="Browallia New" w:cs="Browallia New"/>
          <w:i/>
          <w:sz w:val="28"/>
          <w:szCs w:val="28"/>
        </w:rPr>
        <w:t xml:space="preserve"> </w:t>
      </w:r>
    </w:p>
    <w:p w14:paraId="3CB5EF5A" w14:textId="22BFD4EC" w:rsidR="00B9032F" w:rsidRPr="003018FC" w:rsidRDefault="00A306A9"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E01055">
        <w:rPr>
          <w:rFonts w:ascii="Browallia New" w:hAnsi="Browallia New" w:cs="Browallia New"/>
          <w:i/>
          <w:sz w:val="28"/>
          <w:szCs w:val="28"/>
          <w:cs/>
        </w:rPr>
        <w:t>รายได้จากการให้บริการรับรู้ตลอดช่วงเวลาหนึ่ง</w:t>
      </w:r>
      <w:r w:rsidR="00DE625E" w:rsidRPr="00E01055">
        <w:rPr>
          <w:rFonts w:ascii="Browallia New" w:hAnsi="Browallia New" w:cs="Browallia New"/>
          <w:i/>
          <w:sz w:val="28"/>
          <w:szCs w:val="28"/>
        </w:rPr>
        <w:t xml:space="preserve"> </w:t>
      </w:r>
      <w:r w:rsidRPr="00E01055">
        <w:rPr>
          <w:rFonts w:ascii="Browallia New" w:hAnsi="Browallia New" w:cs="Browallia New"/>
          <w:i/>
          <w:sz w:val="28"/>
          <w:szCs w:val="28"/>
          <w:cs/>
        </w:rPr>
        <w:t>ต้นทุนที่เกี่ยวข้องรับรู้ในกำไรหรือขาดทุนเมื่อเกิดขึ้น</w:t>
      </w:r>
      <w:r w:rsidR="00A37FC8"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สำหรับสัญญาที่มีการรวมการขายสินค้าและบริการเข้าด้วยกัน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กลุ่มบริษัทบันทึกสินค้าและบริการแยกจากกัน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หากสินค้าและบริการดังกล่าวแตกต่างกัน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มีการให้บริการหลายๆ</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ประเภทในรอบระยะเวลารายงานที่แตกต่างกัน</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สิ่งตอบแทนที่ได้รับจะถูกปันส่วนให้กับสินค้าและบริการตามสัดส่วนของราคาขายที่เป็นเอกเทศของสินค้าและบริการนั้นๆ</w:t>
      </w:r>
      <w:r w:rsidR="00B9032F"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ซึ่งได้ระบุไว้ในรายงานการกำหนดราคาสินค้า</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หรือบริการที่</w:t>
      </w:r>
      <w:r w:rsidR="00F46B29" w:rsidRPr="00E01055">
        <w:rPr>
          <w:rFonts w:ascii="Browallia New" w:hAnsi="Browallia New" w:cs="Browallia New"/>
          <w:i/>
          <w:sz w:val="28"/>
          <w:szCs w:val="28"/>
        </w:rPr>
        <w:t xml:space="preserve"> </w:t>
      </w:r>
      <w:r w:rsidR="00B9032F" w:rsidRPr="00E01055">
        <w:rPr>
          <w:rFonts w:ascii="Browallia New" w:hAnsi="Browallia New" w:cs="Browallia New"/>
          <w:i/>
          <w:sz w:val="28"/>
          <w:szCs w:val="28"/>
          <w:cs/>
        </w:rPr>
        <w:t>กลุ่มบริษัทขายสินค้าและบริการเป็นเอกเทศแยกต่างหาก</w:t>
      </w:r>
      <w:r w:rsidR="00F46B29" w:rsidRPr="003018FC">
        <w:rPr>
          <w:rFonts w:ascii="Browallia New" w:hAnsi="Browallia New" w:cs="Browallia New"/>
          <w:i/>
          <w:sz w:val="28"/>
          <w:szCs w:val="28"/>
        </w:rPr>
        <w:t xml:space="preserve"> </w:t>
      </w:r>
    </w:p>
    <w:p w14:paraId="594192C5" w14:textId="77777777" w:rsidR="00844381" w:rsidRPr="003018FC" w:rsidRDefault="00844381"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563D3E0B" w14:textId="77777777" w:rsidR="00AB345D" w:rsidRPr="003018FC" w:rsidRDefault="00AB345D"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3018FC">
        <w:rPr>
          <w:rFonts w:ascii="Browallia New" w:hAnsi="Browallia New" w:cs="Browallia New"/>
          <w:iCs/>
          <w:sz w:val="28"/>
          <w:szCs w:val="28"/>
          <w:cs/>
        </w:rPr>
        <w:t>รายได้ดอกผลจากสัญญาเช่าซื้อ</w:t>
      </w:r>
    </w:p>
    <w:p w14:paraId="06820983" w14:textId="3954A7E4" w:rsidR="002A681A" w:rsidRPr="003018FC" w:rsidRDefault="00CB7503" w:rsidP="00301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w:t>
      </w:r>
      <w:r w:rsidR="00D2767B" w:rsidRPr="003018FC">
        <w:rPr>
          <w:rFonts w:ascii="Browallia New" w:hAnsi="Browallia New" w:cs="Browallia New"/>
          <w:i/>
          <w:sz w:val="28"/>
          <w:szCs w:val="28"/>
          <w:cs/>
        </w:rPr>
        <w:t>บันทึกรายได้ดอกผลจากการให้บริการทางการเงินกิจการ</w:t>
      </w:r>
      <w:r w:rsidR="009D5DDA" w:rsidRPr="003018FC">
        <w:rPr>
          <w:rFonts w:ascii="Browallia New" w:hAnsi="Browallia New" w:cs="Browallia New"/>
          <w:i/>
          <w:sz w:val="28"/>
          <w:szCs w:val="28"/>
          <w:cs/>
        </w:rPr>
        <w:t>เช่าซื้อเป็นดอกผลที่ยังไม่ถือเป็นรายได้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ณ</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วันที่เกิดรายการ</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และรับรู้รายได้ตามจำนวนงวดการผ่อนชำระโดยวิธีอัตราดอกเบี้ยที่แท้จริง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การบันทึกรายได้จากการผ่อนชำระแต่ละงวดใช้ตามเกณฑ์คงค้าง</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(บันทึกในวันที่ครบกำหนดชำระค่างวดโดยไม่คำนึงว่าจะเก็บเงินได้หรือไม่)</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13675F" w:rsidRPr="003018FC">
        <w:rPr>
          <w:rFonts w:ascii="Browallia New" w:hAnsi="Browallia New" w:cs="Browallia New" w:hint="cs"/>
          <w:i/>
          <w:sz w:val="28"/>
          <w:szCs w:val="28"/>
          <w:cs/>
        </w:rPr>
        <w:t>กลุ่ม</w:t>
      </w:r>
      <w:r w:rsidR="009D5DDA" w:rsidRPr="003018FC">
        <w:rPr>
          <w:rFonts w:ascii="Browallia New" w:hAnsi="Browallia New" w:cs="Browallia New"/>
          <w:i/>
          <w:sz w:val="28"/>
          <w:szCs w:val="28"/>
          <w:cs/>
        </w:rPr>
        <w:t>บริษัทหยุดรับรู้รายได้เมื่อลูกหนี้</w:t>
      </w:r>
      <w:r w:rsidR="00D2767B" w:rsidRPr="003018FC">
        <w:rPr>
          <w:rFonts w:ascii="Browallia New" w:hAnsi="Browallia New" w:cs="Browallia New"/>
          <w:i/>
          <w:sz w:val="28"/>
          <w:szCs w:val="28"/>
          <w:cs/>
        </w:rPr>
        <w:t>ผิดนัด</w:t>
      </w:r>
      <w:r w:rsidR="00963D0C" w:rsidRPr="003018FC">
        <w:rPr>
          <w:rFonts w:ascii="Browallia New" w:hAnsi="Browallia New" w:cs="Browallia New"/>
          <w:i/>
          <w:sz w:val="28"/>
          <w:szCs w:val="28"/>
          <w:cs/>
        </w:rPr>
        <w:t>ชำระค่างวดติดต่อกันเกินกว่า</w:t>
      </w:r>
      <w:r w:rsidR="00F46B29" w:rsidRPr="00F46B29">
        <w:rPr>
          <w:rFonts w:ascii="Browallia New" w:hAnsi="Browallia New" w:cs="Browallia New"/>
          <w:sz w:val="28"/>
          <w:szCs w:val="28"/>
        </w:rPr>
        <w:t xml:space="preserve"> </w:t>
      </w:r>
      <w:r w:rsidR="00963D0C" w:rsidRPr="00CB40BF">
        <w:rPr>
          <w:rFonts w:ascii="Browallia New" w:hAnsi="Browallia New" w:cs="Browallia New"/>
          <w:iCs/>
          <w:sz w:val="28"/>
          <w:szCs w:val="28"/>
        </w:rPr>
        <w:t>4</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งวดขึ้นไป</w:t>
      </w:r>
      <w:r w:rsidR="00F46B29" w:rsidRPr="00F46B29">
        <w:rPr>
          <w:rFonts w:ascii="Browallia New" w:hAnsi="Browallia New" w:cs="Browallia New" w:hint="cs"/>
          <w:sz w:val="28"/>
          <w:szCs w:val="28"/>
        </w:rPr>
        <w:t xml:space="preserve"> </w:t>
      </w:r>
      <w:r w:rsidR="009D5DDA" w:rsidRPr="003018FC">
        <w:rPr>
          <w:rFonts w:ascii="Browallia New" w:hAnsi="Browallia New" w:cs="Browallia New"/>
          <w:i/>
          <w:sz w:val="28"/>
          <w:szCs w:val="28"/>
          <w:cs/>
        </w:rPr>
        <w:t>นับแต่วันครบกำหนดชำระตามสัญญา</w:t>
      </w:r>
      <w:r w:rsidR="00F46B29" w:rsidRPr="00F46B29">
        <w:rPr>
          <w:rFonts w:ascii="Browallia New" w:hAnsi="Browallia New" w:cs="Browallia New"/>
          <w:sz w:val="28"/>
          <w:szCs w:val="28"/>
        </w:rPr>
        <w:t xml:space="preserve"> </w:t>
      </w:r>
      <w:r w:rsidR="00D2767B" w:rsidRPr="003018FC">
        <w:rPr>
          <w:rFonts w:ascii="Browallia New" w:hAnsi="Browallia New" w:cs="Browallia New"/>
          <w:i/>
          <w:sz w:val="28"/>
          <w:szCs w:val="28"/>
          <w:cs/>
        </w:rPr>
        <w:t>แต่ถ้า</w:t>
      </w:r>
      <w:r w:rsidR="009D5DDA" w:rsidRPr="003018FC">
        <w:rPr>
          <w:rFonts w:ascii="Browallia New" w:hAnsi="Browallia New" w:cs="Browallia New"/>
          <w:i/>
          <w:sz w:val="28"/>
          <w:szCs w:val="28"/>
          <w:cs/>
        </w:rPr>
        <w:t>มีข้อบ่งชี้ว่าลูกหนี้อาจจะไม่สามารถจ่ายชำระหนี้ได้</w:t>
      </w:r>
      <w:r w:rsidR="00F46B29" w:rsidRPr="00F46B29">
        <w:rPr>
          <w:rFonts w:ascii="Browallia New" w:hAnsi="Browallia New" w:cs="Browallia New"/>
          <w:sz w:val="28"/>
          <w:szCs w:val="28"/>
        </w:rPr>
        <w:t xml:space="preserve"> </w:t>
      </w:r>
      <w:r w:rsidR="009D5DDA" w:rsidRPr="003018FC">
        <w:rPr>
          <w:rFonts w:ascii="Browallia New" w:hAnsi="Browallia New" w:cs="Browallia New"/>
          <w:i/>
          <w:sz w:val="28"/>
          <w:szCs w:val="28"/>
          <w:cs/>
        </w:rPr>
        <w:t>บริษัทจะหยุดการรับรู้รายได้ทันที</w:t>
      </w:r>
    </w:p>
    <w:p w14:paraId="616D48C7" w14:textId="77777777" w:rsidR="008657B0" w:rsidRDefault="008657B0"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D3CBAFE" w14:textId="388DE97D" w:rsidR="00AA4039" w:rsidRDefault="00AA4039"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AA4039">
        <w:rPr>
          <w:rFonts w:ascii="Browallia New" w:hAnsi="Browallia New" w:cs="Browallia New"/>
          <w:iCs/>
          <w:sz w:val="28"/>
          <w:szCs w:val="28"/>
          <w:cs/>
        </w:rPr>
        <w:t>รายได้จาก</w:t>
      </w:r>
      <w:r w:rsidR="00A95A8E">
        <w:rPr>
          <w:rFonts w:ascii="Browallia New" w:hAnsi="Browallia New" w:cs="Browallia New" w:hint="cs"/>
          <w:iCs/>
          <w:sz w:val="28"/>
          <w:szCs w:val="28"/>
          <w:cs/>
        </w:rPr>
        <w:t>การ</w:t>
      </w:r>
      <w:r w:rsidRPr="00AA4039">
        <w:rPr>
          <w:rFonts w:ascii="Browallia New" w:hAnsi="Browallia New" w:cs="Browallia New"/>
          <w:iCs/>
          <w:sz w:val="28"/>
          <w:szCs w:val="28"/>
          <w:cs/>
        </w:rPr>
        <w:t>ขายอสังหาริมทรัพย์</w:t>
      </w:r>
    </w:p>
    <w:p w14:paraId="63468A7E" w14:textId="740A9A55" w:rsidR="007D0269" w:rsidRDefault="0082537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025AC">
        <w:rPr>
          <w:rFonts w:ascii="Browallia New" w:hAnsi="Browallia New" w:cs="Browallia New"/>
          <w:i/>
          <w:sz w:val="28"/>
          <w:szCs w:val="28"/>
          <w:cs/>
        </w:rPr>
        <w:t>กลุ่มบริษัท</w:t>
      </w:r>
      <w:r w:rsidR="00AB345D" w:rsidRPr="00C025AC">
        <w:rPr>
          <w:rFonts w:ascii="Browallia New" w:hAnsi="Browallia New" w:cs="Browallia New"/>
          <w:i/>
          <w:sz w:val="28"/>
          <w:szCs w:val="28"/>
          <w:cs/>
        </w:rPr>
        <w:t>รับรู้รายได้จากการขายที่ดิน</w:t>
      </w:r>
      <w:r w:rsidR="00F46B29" w:rsidRPr="00F46B29">
        <w:rPr>
          <w:rFonts w:ascii="Browallia New" w:hAnsi="Browallia New" w:cs="Browallia New"/>
          <w:sz w:val="28"/>
          <w:szCs w:val="28"/>
        </w:rPr>
        <w:t xml:space="preserve"> </w:t>
      </w:r>
      <w:r w:rsidR="00AB345D" w:rsidRPr="00C025AC">
        <w:rPr>
          <w:rFonts w:ascii="Browallia New" w:hAnsi="Browallia New" w:cs="Browallia New"/>
          <w:i/>
          <w:sz w:val="28"/>
          <w:szCs w:val="28"/>
          <w:cs/>
        </w:rPr>
        <w:t>บ้านพร้อมที่ดินและรายได้จากการขายหน่วยในอาคารชุดพักอาศัยเมื่องานก่อสร้างเสร็จตามสัญญาและได้มีการโอนกรรมสิทธิ์ให้ผู้ซื้อหลังจากได้รับชำระจากผู้ซื้อครบถ้วนแล้ว</w:t>
      </w:r>
    </w:p>
    <w:p w14:paraId="2467216B" w14:textId="77777777" w:rsidR="004B6661" w:rsidRPr="00C025AC" w:rsidRDefault="004B6661"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F05B208" w14:textId="6D6ED7AA" w:rsidR="00A11A94" w:rsidRDefault="00A11A9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7812CB">
        <w:rPr>
          <w:rFonts w:ascii="Browallia New" w:hAnsi="Browallia New" w:cs="Browallia New"/>
          <w:iCs/>
          <w:sz w:val="28"/>
          <w:szCs w:val="28"/>
          <w:cs/>
        </w:rPr>
        <w:t>รายได้จากการให้เช่า</w:t>
      </w:r>
    </w:p>
    <w:p w14:paraId="61FFF9CA" w14:textId="0008A2EE" w:rsidR="00A11A94" w:rsidRP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812CB">
        <w:rPr>
          <w:rFonts w:ascii="Browallia New" w:hAnsi="Browallia New" w:cs="Browallia New"/>
          <w:i/>
          <w:sz w:val="28"/>
          <w:szCs w:val="28"/>
          <w:cs/>
        </w:rPr>
        <w:t>บริษัทรับรู้รายได้ค่าเช่าด้วยวิธีเส้นตรงตลอดช่วงเวลาการให้เช่า</w:t>
      </w:r>
    </w:p>
    <w:p w14:paraId="6EA9BB95" w14:textId="77777777" w:rsidR="007812CB" w:rsidRDefault="007812CB"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55EAFC1A" w14:textId="388BB087"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รายได้จากกิจการโรงแรม</w:t>
      </w:r>
    </w:p>
    <w:p w14:paraId="32D66177" w14:textId="2EE18304" w:rsidR="00AB345D" w:rsidRPr="00C025AC" w:rsidRDefault="00AB345D"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C025AC">
        <w:rPr>
          <w:rFonts w:ascii="Browallia New" w:hAnsi="Browallia New" w:cs="Browallia New"/>
          <w:i/>
          <w:sz w:val="28"/>
          <w:szCs w:val="28"/>
          <w:cs/>
        </w:rPr>
        <w:t>รายได้จากกิจการโรงแรมส่วนใหญ่ประกอบด้วยรายได้ค่าห้องพัก</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ค่าขายอาหารและเครื่องดื่ม</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และบริการที่เกี่ยวข้องอื่นซึ่งจะบันทึกเป็นรายได้ตามราคาในใบกำกับภาษี</w:t>
      </w:r>
      <w:r w:rsidR="00F46B29" w:rsidRPr="00F46B29">
        <w:rPr>
          <w:rFonts w:ascii="Browallia New" w:hAnsi="Browallia New" w:cs="Browallia New"/>
          <w:sz w:val="28"/>
          <w:szCs w:val="28"/>
        </w:rPr>
        <w:t xml:space="preserve"> </w:t>
      </w:r>
      <w:r w:rsidR="0016410A" w:rsidRPr="00C025AC">
        <w:rPr>
          <w:rFonts w:ascii="Browallia New" w:hAnsi="Browallia New" w:cs="Browallia New" w:hint="cs"/>
          <w:i/>
          <w:sz w:val="28"/>
          <w:szCs w:val="28"/>
          <w:cs/>
        </w:rPr>
        <w:t>(</w:t>
      </w:r>
      <w:r w:rsidRPr="00C025AC">
        <w:rPr>
          <w:rFonts w:ascii="Browallia New" w:hAnsi="Browallia New" w:cs="Browallia New"/>
          <w:i/>
          <w:sz w:val="28"/>
          <w:szCs w:val="28"/>
          <w:cs/>
        </w:rPr>
        <w:t>โดยไม่รวมภาษีมูลค่าเพิ่ม</w:t>
      </w:r>
      <w:r w:rsidR="0016410A" w:rsidRPr="00C025AC">
        <w:rPr>
          <w:rFonts w:ascii="Browallia New" w:hAnsi="Browallia New" w:cs="Browallia New" w:hint="cs"/>
          <w:i/>
          <w:sz w:val="28"/>
          <w:szCs w:val="28"/>
          <w:cs/>
        </w:rPr>
        <w:t>)</w:t>
      </w:r>
      <w:r w:rsidR="00F46B29" w:rsidRPr="00F46B29">
        <w:rPr>
          <w:rFonts w:ascii="Browallia New" w:hAnsi="Browallia New" w:cs="Browallia New"/>
          <w:sz w:val="28"/>
          <w:szCs w:val="28"/>
        </w:rPr>
        <w:t xml:space="preserve"> </w:t>
      </w:r>
      <w:r w:rsidRPr="00C025AC">
        <w:rPr>
          <w:rFonts w:ascii="Browallia New" w:hAnsi="Browallia New" w:cs="Browallia New"/>
          <w:i/>
          <w:sz w:val="28"/>
          <w:szCs w:val="28"/>
          <w:cs/>
        </w:rPr>
        <w:t>สำหรับค่าสินค้าที่ได้ขายและค่าบริการที่ได้ให้บริการแล้วหลังจากหักส่วนลด</w:t>
      </w:r>
    </w:p>
    <w:p w14:paraId="4D7F0414" w14:textId="05C383B3" w:rsidR="002B7050" w:rsidRDefault="002D4AA5" w:rsidP="002D4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92"/>
        </w:tabs>
        <w:spacing w:line="240" w:lineRule="auto"/>
        <w:rPr>
          <w:rFonts w:ascii="Browallia New" w:hAnsi="Browallia New" w:cs="Browallia New"/>
          <w:iCs/>
          <w:sz w:val="28"/>
          <w:szCs w:val="28"/>
        </w:rPr>
      </w:pPr>
      <w:r>
        <w:rPr>
          <w:rFonts w:ascii="Browallia New" w:hAnsi="Browallia New" w:cs="Browallia New"/>
          <w:iCs/>
          <w:sz w:val="28"/>
          <w:szCs w:val="28"/>
        </w:rPr>
        <w:tab/>
      </w:r>
    </w:p>
    <w:p w14:paraId="7DC4EA7C" w14:textId="6D9A24B4" w:rsidR="007812CB" w:rsidRPr="00D518E8" w:rsidRDefault="00D518E8"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D518E8">
        <w:rPr>
          <w:rFonts w:ascii="Browallia New" w:hAnsi="Browallia New" w:cs="Browallia New"/>
          <w:iCs/>
          <w:sz w:val="28"/>
          <w:szCs w:val="28"/>
          <w:cs/>
        </w:rPr>
        <w:t>รายได้ค่านายหน้าและบริการอื่น</w:t>
      </w:r>
    </w:p>
    <w:p w14:paraId="51D6FC84" w14:textId="6E739D8F" w:rsidR="00940906" w:rsidRPr="00C025AC" w:rsidRDefault="00510170" w:rsidP="005101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510170">
        <w:rPr>
          <w:rFonts w:ascii="Browallia New" w:hAnsi="Browallia New" w:cs="Browallia New"/>
          <w:i/>
          <w:sz w:val="28"/>
          <w:szCs w:val="28"/>
          <w:cs/>
        </w:rPr>
        <w:t>รายได้</w:t>
      </w:r>
      <w:r w:rsidR="00D518E8" w:rsidRPr="00510170">
        <w:rPr>
          <w:rFonts w:ascii="Browallia New" w:hAnsi="Browallia New" w:cs="Browallia New"/>
          <w:i/>
          <w:sz w:val="28"/>
          <w:szCs w:val="28"/>
          <w:cs/>
        </w:rPr>
        <w:t>ค่านายหน้า</w:t>
      </w:r>
      <w:r w:rsidR="00940906" w:rsidRPr="00D518E8">
        <w:rPr>
          <w:rFonts w:ascii="Browallia New" w:hAnsi="Browallia New" w:cs="Browallia New"/>
          <w:i/>
          <w:sz w:val="28"/>
          <w:szCs w:val="28"/>
          <w:cs/>
        </w:rPr>
        <w:t>สำหรับสัญญาที่</w:t>
      </w:r>
      <w:r w:rsidR="00A77180" w:rsidRPr="00D518E8">
        <w:rPr>
          <w:rFonts w:ascii="Browallia New" w:hAnsi="Browallia New" w:cs="Browallia New"/>
          <w:i/>
          <w:sz w:val="28"/>
          <w:szCs w:val="28"/>
          <w:cs/>
        </w:rPr>
        <w:t>กลุ่ม</w:t>
      </w:r>
      <w:r w:rsidR="00940906" w:rsidRPr="00D518E8">
        <w:rPr>
          <w:rFonts w:ascii="Browallia New" w:hAnsi="Browallia New" w:cs="Browallia New"/>
          <w:i/>
          <w:sz w:val="28"/>
          <w:szCs w:val="28"/>
          <w:cs/>
        </w:rPr>
        <w:t>บริษัทดำเนินการจัดหาสินค้าหรือบริการแทนลูกค้าและไม่มีอำนาจควบคุมในสินค้าหรือบริการดังกล่าวก่อนที่ผู้ขายหรือผู้ให้บริการหลักจะโอนสินค้าหรือบริการนั้นให้กับลูกค้า</w:t>
      </w:r>
      <w:r w:rsidR="00F46B29" w:rsidRPr="00D518E8">
        <w:rPr>
          <w:rFonts w:ascii="Browallia New" w:hAnsi="Browallia New" w:cs="Browallia New"/>
          <w:sz w:val="28"/>
          <w:szCs w:val="28"/>
        </w:rPr>
        <w:t xml:space="preserve"> </w:t>
      </w:r>
      <w:r w:rsidR="00A77180" w:rsidRPr="00D518E8">
        <w:rPr>
          <w:rFonts w:ascii="Browallia New" w:hAnsi="Browallia New" w:cs="Browallia New"/>
          <w:i/>
          <w:sz w:val="28"/>
          <w:szCs w:val="28"/>
          <w:cs/>
        </w:rPr>
        <w:t>กลุ่มบริษัท</w:t>
      </w:r>
      <w:r w:rsidR="00940906" w:rsidRPr="00D518E8">
        <w:rPr>
          <w:rFonts w:ascii="Browallia New" w:hAnsi="Browallia New" w:cs="Browallia New"/>
          <w:i/>
          <w:sz w:val="28"/>
          <w:szCs w:val="28"/>
          <w:cs/>
        </w:rPr>
        <w:t>ดำเนินการในลักษณะ</w:t>
      </w:r>
      <w:r w:rsidR="000F1DA7" w:rsidRPr="00D518E8">
        <w:rPr>
          <w:rFonts w:ascii="Browallia New" w:hAnsi="Browallia New" w:cs="Browallia New" w:hint="cs"/>
          <w:i/>
          <w:sz w:val="28"/>
          <w:szCs w:val="28"/>
          <w:cs/>
        </w:rPr>
        <w:t xml:space="preserve"> </w:t>
      </w:r>
      <w:r w:rsidR="00940906" w:rsidRPr="00D518E8">
        <w:rPr>
          <w:rFonts w:ascii="Browallia New" w:hAnsi="Browallia New" w:cs="Browallia New"/>
          <w:i/>
          <w:sz w:val="28"/>
          <w:szCs w:val="28"/>
          <w:cs/>
        </w:rPr>
        <w:t>การเป็นตัวแทนและรับรู้ผลตอบแทนสุทธิของสัญญาดังกล่าวเป็นรายได้จากค่านายหน้า</w:t>
      </w:r>
      <w:r w:rsidR="00F46B29" w:rsidRPr="00F46B29">
        <w:rPr>
          <w:rFonts w:ascii="Browallia New" w:hAnsi="Browallia New" w:cs="Browallia New"/>
          <w:sz w:val="28"/>
          <w:szCs w:val="28"/>
        </w:rPr>
        <w:t xml:space="preserve">  </w:t>
      </w:r>
    </w:p>
    <w:p w14:paraId="4B1C1DB5" w14:textId="77777777" w:rsidR="00015ED0"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55F158B" w14:textId="3E9D4A94" w:rsidR="00510170" w:rsidRDefault="00D70184"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D70184">
        <w:rPr>
          <w:rFonts w:ascii="Browallia New" w:hAnsi="Browallia New" w:cs="Browallia New"/>
          <w:i/>
          <w:sz w:val="28"/>
          <w:szCs w:val="28"/>
          <w:cs/>
        </w:rPr>
        <w:t>รายได้บริการ</w:t>
      </w:r>
      <w:r>
        <w:rPr>
          <w:rFonts w:ascii="Browallia New" w:hAnsi="Browallia New" w:cs="Browallia New" w:hint="cs"/>
          <w:i/>
          <w:sz w:val="28"/>
          <w:szCs w:val="28"/>
          <w:cs/>
        </w:rPr>
        <w:t>อื่น</w:t>
      </w:r>
      <w:r w:rsidRPr="00D70184">
        <w:rPr>
          <w:rFonts w:ascii="Browallia New" w:hAnsi="Browallia New" w:cs="Browallia New"/>
          <w:i/>
          <w:sz w:val="28"/>
          <w:szCs w:val="28"/>
          <w:cs/>
        </w:rPr>
        <w:t>รับรู้ตลอดช่วงเวลา ต้นทุนบริการรับรู้ในกำไรหรือขาดทุนเมื่อเกิดขึ้น</w:t>
      </w:r>
    </w:p>
    <w:p w14:paraId="48CBA503" w14:textId="77777777" w:rsidR="00510170" w:rsidRPr="00C025AC" w:rsidRDefault="0051017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0AC8C69"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025AC">
        <w:rPr>
          <w:rFonts w:ascii="Browallia New" w:hAnsi="Browallia New" w:cs="Browallia New"/>
          <w:iCs/>
          <w:sz w:val="28"/>
          <w:szCs w:val="28"/>
          <w:cs/>
        </w:rPr>
        <w:t>ดอกเบี้ย</w:t>
      </w:r>
      <w:r w:rsidRPr="00C025AC">
        <w:rPr>
          <w:rFonts w:ascii="Browallia New" w:hAnsi="Browallia New" w:cs="Browallia New" w:hint="cs"/>
          <w:iCs/>
          <w:sz w:val="28"/>
          <w:szCs w:val="28"/>
          <w:cs/>
        </w:rPr>
        <w:t>รับ</w:t>
      </w:r>
      <w:r w:rsidRPr="00C025AC">
        <w:rPr>
          <w:rFonts w:ascii="Browallia New" w:hAnsi="Browallia New" w:cs="Browallia New"/>
          <w:iCs/>
          <w:sz w:val="28"/>
          <w:szCs w:val="28"/>
          <w:cs/>
        </w:rPr>
        <w:t>และเงินปันผลรับ</w:t>
      </w:r>
    </w:p>
    <w:p w14:paraId="469361F3" w14:textId="77777777" w:rsidR="00015ED0" w:rsidRPr="00C025AC" w:rsidRDefault="00015ED0" w:rsidP="00015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A7CBC">
        <w:rPr>
          <w:rFonts w:ascii="Browallia New" w:hAnsi="Browallia New" w:cs="Browallia New"/>
          <w:i/>
          <w:sz w:val="28"/>
          <w:szCs w:val="28"/>
          <w:cs/>
        </w:rPr>
        <w:t>ดอกเบี้ยรับบันทึกในงบกำไรขาดทุนตามเกณฑ์คงค้าง</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เงินปันผลรับบันทึกในงบกำไรขาดทุนในวันที่</w:t>
      </w:r>
      <w:r w:rsidRPr="00C025AC">
        <w:rPr>
          <w:rFonts w:ascii="Browallia New" w:hAnsi="Browallia New" w:cs="Browallia New"/>
          <w:i/>
          <w:sz w:val="28"/>
          <w:szCs w:val="28"/>
          <w:cs/>
        </w:rPr>
        <w:t>กลุ่มบริษัท</w:t>
      </w:r>
      <w:r w:rsidRPr="00FA7CBC">
        <w:rPr>
          <w:rFonts w:ascii="Browallia New" w:hAnsi="Browallia New" w:cs="Browallia New"/>
          <w:i/>
          <w:sz w:val="28"/>
          <w:szCs w:val="28"/>
          <w:cs/>
        </w:rPr>
        <w:t>มีสิทธิได้รับเงินปันผล</w:t>
      </w:r>
      <w:r w:rsidRPr="00F46B29">
        <w:rPr>
          <w:rFonts w:ascii="Browallia New" w:hAnsi="Browallia New" w:cs="Browallia New"/>
          <w:i/>
          <w:sz w:val="28"/>
          <w:szCs w:val="28"/>
        </w:rPr>
        <w:t xml:space="preserve"> </w:t>
      </w:r>
      <w:r w:rsidRPr="00FA7CBC">
        <w:rPr>
          <w:rFonts w:ascii="Browallia New" w:hAnsi="Browallia New" w:cs="Browallia New"/>
          <w:i/>
          <w:sz w:val="28"/>
          <w:szCs w:val="28"/>
          <w:cs/>
        </w:rPr>
        <w:t>ซึ่งตามปกติในกรณีเงินปันผลที่จะได้รับจากหลักทรัพย์ในความต้องการของตลาดจะพิจารณาจากวันที่มีการประกาศสิทธิการรับเงินปันผล</w:t>
      </w:r>
    </w:p>
    <w:p w14:paraId="7A2ED643" w14:textId="77777777" w:rsidR="001A7FE7"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65B62658" w14:textId="77777777" w:rsidR="00DC6A24" w:rsidRDefault="00DC6A2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06783348" w14:textId="77777777" w:rsidR="00DC6A24" w:rsidRDefault="00DC6A2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18A5C2C6" w14:textId="77777777" w:rsidR="005004FC" w:rsidRDefault="005004FC"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4E3CCCC8" w14:textId="77777777" w:rsidR="00DC6A24" w:rsidRDefault="00DC6A24"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3D531B94" w14:textId="36DDE88A" w:rsidR="008C33BC" w:rsidRPr="00C9434B" w:rsidRDefault="001A7FE7" w:rsidP="00C02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C9434B">
        <w:rPr>
          <w:rFonts w:ascii="Browallia New" w:hAnsi="Browallia New" w:cs="Browallia New"/>
          <w:iCs/>
          <w:sz w:val="28"/>
          <w:szCs w:val="28"/>
          <w:cs/>
        </w:rPr>
        <w:t>รายได้อื่น</w:t>
      </w:r>
    </w:p>
    <w:p w14:paraId="39007847" w14:textId="2E65B70F" w:rsidR="00F15B7C" w:rsidRDefault="007A003E"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C9434B">
        <w:rPr>
          <w:rFonts w:ascii="Browallia New" w:hAnsi="Browallia New" w:cs="Browallia New"/>
          <w:i/>
          <w:sz w:val="28"/>
          <w:szCs w:val="28"/>
          <w:cs/>
        </w:rPr>
        <w:t>รายได้อื่น</w:t>
      </w:r>
      <w:r w:rsidR="00620BFC" w:rsidRPr="00C9434B">
        <w:rPr>
          <w:rFonts w:ascii="Browallia New" w:hAnsi="Browallia New" w:cs="Browallia New" w:hint="cs"/>
          <w:i/>
          <w:sz w:val="28"/>
          <w:szCs w:val="28"/>
          <w:cs/>
        </w:rPr>
        <w:t>ส่วนใหญ่</w:t>
      </w:r>
      <w:r w:rsidRPr="00C9434B">
        <w:rPr>
          <w:rFonts w:ascii="Browallia New" w:hAnsi="Browallia New" w:cs="Browallia New" w:hint="cs"/>
          <w:i/>
          <w:sz w:val="28"/>
          <w:szCs w:val="28"/>
          <w:cs/>
        </w:rPr>
        <w:t>ประกอบด้วย</w:t>
      </w:r>
      <w:r w:rsidR="00AB345D" w:rsidRPr="00C9434B">
        <w:rPr>
          <w:rFonts w:ascii="Browallia New" w:hAnsi="Browallia New" w:cs="Browallia New"/>
          <w:i/>
          <w:sz w:val="28"/>
          <w:szCs w:val="28"/>
          <w:cs/>
        </w:rPr>
        <w:t>ค่าธรรมเนียมที่เกี่ยวข้องกับสัญญาเช่าซื้อ</w:t>
      </w:r>
      <w:r w:rsidR="00AF176B">
        <w:rPr>
          <w:rFonts w:ascii="Browallia New" w:hAnsi="Browallia New" w:cs="Browallia New" w:hint="cs"/>
          <w:i/>
          <w:sz w:val="28"/>
          <w:szCs w:val="28"/>
          <w:cs/>
        </w:rPr>
        <w:t xml:space="preserve"> </w:t>
      </w:r>
      <w:r w:rsidR="00AF176B" w:rsidRPr="00AF176B">
        <w:rPr>
          <w:rFonts w:ascii="Browallia New" w:hAnsi="Browallia New" w:cs="Browallia New"/>
          <w:i/>
          <w:sz w:val="28"/>
          <w:szCs w:val="28"/>
          <w:cs/>
        </w:rPr>
        <w:t>รายได้จากเงินลงทุนในลูกหนี้</w:t>
      </w:r>
      <w:r w:rsidR="00620BFC" w:rsidRPr="00C9434B">
        <w:rPr>
          <w:rFonts w:ascii="Browallia New" w:hAnsi="Browallia New" w:cs="Browallia New" w:hint="cs"/>
          <w:i/>
          <w:sz w:val="28"/>
          <w:szCs w:val="28"/>
          <w:cs/>
        </w:rPr>
        <w:t xml:space="preserve"> และรายได้อื่น</w:t>
      </w:r>
      <w:r w:rsidR="00AB345D" w:rsidRPr="00C9434B">
        <w:rPr>
          <w:rFonts w:ascii="Browallia New" w:hAnsi="Browallia New" w:cs="Browallia New"/>
          <w:i/>
          <w:sz w:val="28"/>
          <w:szCs w:val="28"/>
          <w:cs/>
        </w:rPr>
        <w:t>รับรู้เป็นรายได้ตามเกณฑ์คงค้าง</w:t>
      </w:r>
      <w:r w:rsidR="00620BFC">
        <w:rPr>
          <w:rFonts w:ascii="Browallia New" w:hAnsi="Browallia New" w:cs="Browallia New" w:hint="cs"/>
          <w:i/>
          <w:sz w:val="28"/>
          <w:szCs w:val="28"/>
          <w:cs/>
        </w:rPr>
        <w:t xml:space="preserve"> </w:t>
      </w:r>
    </w:p>
    <w:p w14:paraId="7DD42805" w14:textId="77777777" w:rsidR="00F15B7C" w:rsidRDefault="00F15B7C"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7788AB1B" w14:textId="77777777" w:rsidR="00F15B7C" w:rsidRPr="00C07995" w:rsidRDefault="0056355D"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C07995">
        <w:rPr>
          <w:rFonts w:ascii="Browallia New" w:hAnsi="Browallia New" w:cs="Browallia New"/>
          <w:iCs/>
          <w:sz w:val="28"/>
          <w:szCs w:val="28"/>
          <w:cs/>
        </w:rPr>
        <w:t>รายได้จากเงินลงทุนในลูกหนี้</w:t>
      </w:r>
    </w:p>
    <w:p w14:paraId="4F7001B6" w14:textId="612C320B" w:rsidR="009A1A51" w:rsidRPr="00962615" w:rsidRDefault="009A1A51" w:rsidP="009A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A1A51">
        <w:rPr>
          <w:rFonts w:ascii="Browallia New" w:hAnsi="Browallia New" w:cs="Browallia New"/>
          <w:i/>
          <w:sz w:val="28"/>
          <w:szCs w:val="28"/>
          <w:cs/>
        </w:rPr>
        <w:t>กลุ่มบริษัทรับรู้รายได้จากเงินลงทุนในลูกหนี้ ตามอัตราดอกเบี้ยที่แท้จริง (อัตราผลตอบแทนในการเก็บหนี้ที่คาดว่าจะได้รับ) คูณกับยอดเงินลงทุนในลูกหนี้คงเหลือ หากเงินสดที่ได้รับจริงสูงกว่ารายได้ที่คำนวณได้ ส่วนที่เหลือจะนำไปตัดจำหน่ายมูลค่าเงินลงทุนในลูกหนี้แต่ละงวด ในกรณีที่เงินลงทุนในลูกหนี้ถูกตัดจำหน่ายหมดแล้ว กลุ่มบริษัทจะรับรู้กระแสเงินสดรับที่ได้รับจากการเก็บหนี้ดังกล่าวเป็นรายได้ทั้งจำนวน และจะรับรู้รายการขาดทุนจากการด้อยค่าของเงินลงทุนในลูกหนี้ดังกล่าวทันที เมื่อมีหลักฐานอย่างน่าเชื่อถือว่าประมาณการกระแสเงินสดลดลงอย่างมีสาระสำคัญ</w:t>
      </w:r>
    </w:p>
    <w:p w14:paraId="5F9D3F77" w14:textId="77777777" w:rsidR="006E1353" w:rsidRPr="007A003E" w:rsidRDefault="006E1353" w:rsidP="007A00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p>
    <w:p w14:paraId="5B1A1ADD" w14:textId="77777777" w:rsidR="00506012" w:rsidRDefault="00506012"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506012">
        <w:rPr>
          <w:rFonts w:ascii="Browallia New" w:hAnsi="Browallia New" w:cs="Browallia New"/>
          <w:i/>
          <w:sz w:val="28"/>
          <w:szCs w:val="28"/>
          <w:u w:val="single"/>
          <w:cs/>
        </w:rPr>
        <w:t>การแปลงค่าเงินตราต่างประเทศ</w:t>
      </w:r>
    </w:p>
    <w:p w14:paraId="39BB5D25" w14:textId="5447A1E1" w:rsidR="00FB3B15" w:rsidRP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B3B15">
        <w:rPr>
          <w:rFonts w:ascii="Browallia New" w:hAnsi="Browallia New" w:cs="Browallia New"/>
          <w:iCs/>
          <w:sz w:val="28"/>
          <w:szCs w:val="28"/>
          <w:cs/>
        </w:rPr>
        <w:t>สกุลเงินที่ใช้ในการดำเนินงานและสกุลเงินที่ใช้นำเสนองบการเงิน</w:t>
      </w:r>
    </w:p>
    <w:p w14:paraId="6C94004D" w14:textId="32338632" w:rsidR="00FB3B15"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A5786B">
        <w:rPr>
          <w:rFonts w:ascii="Browallia New" w:hAnsi="Browallia New" w:cs="Browallia New"/>
          <w:i/>
          <w:sz w:val="28"/>
          <w:szCs w:val="28"/>
          <w:cs/>
        </w:rPr>
        <w:t>งบการเงินแสดงในสกุลเงินบาท ซึ่งเป็นสกุลเงินที่ใช้ในการดำเนินงานของ</w:t>
      </w:r>
      <w:r w:rsidR="00CE182E" w:rsidRPr="00C025AC">
        <w:rPr>
          <w:rFonts w:ascii="Browallia New" w:hAnsi="Browallia New" w:cs="Browallia New"/>
          <w:i/>
          <w:sz w:val="28"/>
          <w:szCs w:val="28"/>
          <w:cs/>
        </w:rPr>
        <w:t>กลุ่มบริษัท</w:t>
      </w:r>
      <w:r w:rsidRPr="00A5786B">
        <w:rPr>
          <w:rFonts w:ascii="Browallia New" w:hAnsi="Browallia New" w:cs="Browallia New"/>
          <w:i/>
          <w:sz w:val="28"/>
          <w:szCs w:val="28"/>
          <w:cs/>
        </w:rPr>
        <w:t>และเป็นสกุลเงินที่ใช้นำเสนองบการเงินของ</w:t>
      </w:r>
      <w:r w:rsidR="00CE182E" w:rsidRPr="00C025AC">
        <w:rPr>
          <w:rFonts w:ascii="Browallia New" w:hAnsi="Browallia New" w:cs="Browallia New"/>
          <w:i/>
          <w:sz w:val="28"/>
          <w:szCs w:val="28"/>
          <w:cs/>
        </w:rPr>
        <w:t>กลุ่มบริษัท</w:t>
      </w:r>
    </w:p>
    <w:p w14:paraId="020993C4" w14:textId="77777777" w:rsidR="007033A5" w:rsidRDefault="007033A5"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7CE4CFF7" w14:textId="77777777" w:rsidR="00FB3B15" w:rsidRPr="00F23801" w:rsidRDefault="00A5786B"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u w:val="single"/>
        </w:rPr>
      </w:pPr>
      <w:r w:rsidRPr="00F23801">
        <w:rPr>
          <w:rFonts w:ascii="Browallia New" w:hAnsi="Browallia New" w:cs="Browallia New"/>
          <w:iCs/>
          <w:sz w:val="28"/>
          <w:szCs w:val="28"/>
          <w:cs/>
        </w:rPr>
        <w:t>รายการและยอดคงเหลือ</w:t>
      </w:r>
    </w:p>
    <w:p w14:paraId="0DC68DFE" w14:textId="3500DB2B" w:rsidR="00355333" w:rsidRPr="00FB3B15" w:rsidRDefault="00355333" w:rsidP="00FB3B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355333">
        <w:rPr>
          <w:rFonts w:ascii="Browallia New" w:hAnsi="Browallia New" w:cs="Browallia New"/>
          <w:i/>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p>
    <w:p w14:paraId="15420272"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E652F50" w14:textId="0AEC561D"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w:t>
      </w:r>
    </w:p>
    <w:p w14:paraId="1AD4FAC3" w14:textId="77777777" w:rsidR="00355333" w:rsidRPr="00355333" w:rsidRDefault="00355333" w:rsidP="003553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50C800" w14:textId="77777777" w:rsidR="00616D74" w:rsidRDefault="00355333"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355333">
        <w:rPr>
          <w:rFonts w:ascii="Browallia New" w:hAnsi="Browallia New" w:cs="Browallia New"/>
          <w:i/>
          <w:sz w:val="28"/>
          <w:szCs w:val="28"/>
          <w:cs/>
        </w:rPr>
        <w:t>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361C2FC9" w14:textId="41617E38" w:rsidR="008F0782" w:rsidRDefault="008F07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3FE57950" w14:textId="527C5C1D" w:rsid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616D74">
        <w:rPr>
          <w:rFonts w:ascii="Browallia New" w:hAnsi="Browallia New" w:cs="Browallia New"/>
          <w:iCs/>
          <w:sz w:val="28"/>
          <w:szCs w:val="28"/>
          <w:cs/>
        </w:rPr>
        <w:t>กลุ่ม</w:t>
      </w:r>
      <w:r w:rsidR="008C02B1">
        <w:rPr>
          <w:rFonts w:ascii="Browallia New" w:hAnsi="Browallia New" w:cs="Browallia New" w:hint="cs"/>
          <w:iCs/>
          <w:sz w:val="28"/>
          <w:szCs w:val="28"/>
          <w:cs/>
        </w:rPr>
        <w:t>บริษัท</w:t>
      </w:r>
    </w:p>
    <w:p w14:paraId="1EF6F899" w14:textId="3BE72E8D"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16D74">
        <w:rPr>
          <w:rFonts w:ascii="Browallia New" w:hAnsi="Browallia New" w:cs="Browallia New"/>
          <w:i/>
          <w:sz w:val="28"/>
          <w:szCs w:val="28"/>
          <w:cs/>
        </w:rPr>
        <w:t>การแปลงค่าผลการดำเนินงานและฐานะการเงินของแต่ละบริษัทในกลุ่ม</w:t>
      </w:r>
      <w:r w:rsidR="008C02B1">
        <w:rPr>
          <w:rFonts w:ascii="Browallia New" w:hAnsi="Browallia New" w:cs="Browallia New" w:hint="cs"/>
          <w:i/>
          <w:sz w:val="28"/>
          <w:szCs w:val="28"/>
          <w:cs/>
        </w:rPr>
        <w:t>บริษัท</w:t>
      </w:r>
      <w:r w:rsidRPr="00616D74">
        <w:rPr>
          <w:rFonts w:ascii="Browallia New" w:hAnsi="Browallia New" w:cs="Browallia New"/>
          <w:i/>
          <w:sz w:val="28"/>
          <w:szCs w:val="28"/>
          <w:cs/>
        </w:rPr>
        <w:t xml:space="preserve">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 ได้ถูกแปลงค่าเป็นสกุลเงินที่ใช้นำเสนองบการเงินดังนี้</w:t>
      </w:r>
    </w:p>
    <w:p w14:paraId="03ABC619"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A2CAE6D" w14:textId="77777777" w:rsid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สินทรัพย์และหนี้สินที่แสดงอยู่ในงบแสดงฐานะการเงินแต่ละงวดแปลงค่าด้วยอัตราปิด ณ วันที่ของแต่ละงบแสดงฐานะการเงิน</w:t>
      </w:r>
    </w:p>
    <w:p w14:paraId="2647750E" w14:textId="77777777" w:rsid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 xml:space="preserve">รายได้และค่าใช้จ่ายในงบกำไรขาดทุนเบ็ดเสร็จแปลงค่าด้วยอัตราถัวเฉลี่ย </w:t>
      </w:r>
    </w:p>
    <w:p w14:paraId="1A372F81" w14:textId="75CBCB69" w:rsidR="00616D74" w:rsidRPr="00112934" w:rsidRDefault="00616D74" w:rsidP="00DB310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r w:rsidRPr="00112934">
        <w:rPr>
          <w:rFonts w:ascii="Browallia New" w:hAnsi="Browallia New" w:cs="Browallia New"/>
          <w:i/>
          <w:sz w:val="28"/>
          <w:szCs w:val="28"/>
          <w:cs/>
        </w:rPr>
        <w:t>ผลต่างของอัตราแลกเปลี่ยนทั้งหมดรับรู้ในกำไรขาดทุนเบ็ดเสร็จอื่น</w:t>
      </w:r>
    </w:p>
    <w:p w14:paraId="522635CA" w14:textId="77777777" w:rsidR="00616D74" w:rsidRPr="00616D74" w:rsidRDefault="00616D7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1C2527B" w14:textId="77777777" w:rsidR="00B13184" w:rsidRDefault="00B1318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0924D1E" w14:textId="77777777" w:rsidR="00B13184" w:rsidRDefault="00B1318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FB1D49" w14:textId="77777777" w:rsidR="00B13184" w:rsidRPr="00616D74" w:rsidRDefault="00B13184" w:rsidP="00616D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1703C6E" w14:textId="2A20A4F3" w:rsidR="0047167C" w:rsidRPr="004F6C3E" w:rsidRDefault="00AB345D"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เงินสดและรายการเทียบเท่าเงินสด</w:t>
      </w:r>
    </w:p>
    <w:p w14:paraId="7389530D" w14:textId="77777777" w:rsidR="00A94E89" w:rsidRPr="00A94E89" w:rsidRDefault="00A94E89" w:rsidP="00A94E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94E89">
        <w:rPr>
          <w:rFonts w:ascii="Browallia New" w:hAnsi="Browallia New" w:cs="Browallia New"/>
          <w:i/>
          <w:sz w:val="28"/>
          <w:szCs w:val="28"/>
          <w:cs/>
        </w:rPr>
        <w:t>เงินสดและรายการเทียบเท่าเงินสด หมายถึง เงินสดในมือและเงินฝากธนาคารทุกประเภท (ซึ่งไม่มีข้อจำกัดในการใช้)</w:t>
      </w:r>
      <w:r w:rsidRPr="00A94E89">
        <w:rPr>
          <w:rFonts w:ascii="Browallia New" w:hAnsi="Browallia New" w:cs="Browallia New" w:hint="cs"/>
          <w:i/>
          <w:sz w:val="28"/>
          <w:szCs w:val="28"/>
          <w:cs/>
        </w:rPr>
        <w:t xml:space="preserve"> </w:t>
      </w:r>
      <w:r w:rsidRPr="00A94E89">
        <w:rPr>
          <w:rFonts w:ascii="Browallia New" w:hAnsi="Browallia New" w:cs="Browallia New"/>
          <w:i/>
          <w:sz w:val="28"/>
          <w:szCs w:val="28"/>
          <w:cs/>
        </w:rPr>
        <w:t>และเงินลงทุนระยะสั้นอื่นที่มีสภาพคล่องสูงซึ่งมีอายุไม่เกินสามเดือน และพร้อมที่จะเปลี่ยนเป็นเงินสดที่แน่นอนเมื่อครบกำหนด ซึ่งมีความเสี่ยงในการเปลี่ยนแปลงมูลค่าน้อย</w:t>
      </w:r>
    </w:p>
    <w:p w14:paraId="25BCC696" w14:textId="14E42470" w:rsidR="00CC1D05" w:rsidRDefault="00CC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30F866EC" w14:textId="734B2AFB" w:rsidR="00EB272C"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hint="cs"/>
          <w:i/>
          <w:sz w:val="28"/>
          <w:szCs w:val="28"/>
          <w:u w:val="single"/>
          <w:cs/>
        </w:rPr>
        <w:t>ลูกหนี้การค้า</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ลูกหนี้อื่น</w:t>
      </w:r>
      <w:r w:rsidRPr="004F6C3E">
        <w:rPr>
          <w:rFonts w:ascii="Browallia New" w:hAnsi="Browallia New" w:cs="Browallia New" w:hint="cs"/>
          <w:i/>
          <w:sz w:val="28"/>
          <w:szCs w:val="28"/>
          <w:u w:val="single"/>
        </w:rPr>
        <w:t xml:space="preserve"> </w:t>
      </w:r>
      <w:r w:rsidRPr="004F6C3E">
        <w:rPr>
          <w:rFonts w:ascii="Browallia New" w:hAnsi="Browallia New" w:cs="Browallia New" w:hint="cs"/>
          <w:i/>
          <w:sz w:val="28"/>
          <w:szCs w:val="28"/>
          <w:u w:val="single"/>
          <w:cs/>
        </w:rPr>
        <w:t>และทรัพย์สินที่เกิดจากสัญญา</w:t>
      </w:r>
    </w:p>
    <w:p w14:paraId="299A8356" w14:textId="4644962A" w:rsidR="00D946A2" w:rsidRPr="004F6C3E" w:rsidRDefault="00765040"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hint="cs"/>
          <w:i/>
          <w:sz w:val="28"/>
          <w:szCs w:val="28"/>
          <w:cs/>
        </w:rPr>
        <w:t>ลูกหนี้รับรู้เมื่อกลุ่มบริษัทมีสิทธิที่ได้รับจำนวนเงินของสิ่งตอบแทนตามสัญญาโดยไม่มีเงื่อนไข</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หากกลุ่มบริษัท</w:t>
      </w:r>
      <w:r w:rsidR="00EC6405" w:rsidRPr="004F6C3E">
        <w:rPr>
          <w:rFonts w:ascii="Browallia New" w:hAnsi="Browallia New" w:cs="Browallia New" w:hint="cs"/>
          <w:i/>
          <w:sz w:val="28"/>
          <w:szCs w:val="28"/>
          <w:cs/>
        </w:rPr>
        <w:t>รับ</w:t>
      </w:r>
      <w:r w:rsidRPr="004F6C3E">
        <w:rPr>
          <w:rFonts w:ascii="Browallia New" w:hAnsi="Browallia New" w:cs="Browallia New" w:hint="cs"/>
          <w:i/>
          <w:sz w:val="28"/>
          <w:szCs w:val="28"/>
          <w:cs/>
        </w:rPr>
        <w:t>รู้รายได้ก่อนที่จะมีสิทธิได้รับจำนวนเงินของสิ่งตอบแทน</w:t>
      </w:r>
      <w:r w:rsidR="00F46B29" w:rsidRPr="004F6C3E">
        <w:rPr>
          <w:rFonts w:ascii="Browallia New" w:hAnsi="Browallia New" w:cs="Browallia New" w:hint="cs"/>
          <w:i/>
          <w:sz w:val="28"/>
          <w:szCs w:val="28"/>
        </w:rPr>
        <w:t xml:space="preserve"> </w:t>
      </w:r>
      <w:r w:rsidRPr="004F6C3E">
        <w:rPr>
          <w:rFonts w:ascii="Browallia New" w:hAnsi="Browallia New" w:cs="Browallia New" w:hint="cs"/>
          <w:i/>
          <w:sz w:val="28"/>
          <w:szCs w:val="28"/>
          <w:cs/>
        </w:rPr>
        <w:t>จำนวนสิ่งตอบแทนนั้นจะรับรู้เป็นสินทรัพย์ที่เกิดจากสัญญา</w:t>
      </w:r>
      <w:r w:rsidR="00F46B29" w:rsidRPr="004F6C3E">
        <w:rPr>
          <w:rFonts w:ascii="Browallia New" w:hAnsi="Browallia New" w:cs="Browallia New" w:hint="cs"/>
          <w:i/>
          <w:sz w:val="28"/>
          <w:szCs w:val="28"/>
        </w:rPr>
        <w:t xml:space="preserve"> </w:t>
      </w:r>
    </w:p>
    <w:p w14:paraId="6BD8CB83" w14:textId="77777777" w:rsidR="000E53F9" w:rsidRPr="004F6C3E" w:rsidRDefault="000E53F9"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78FEFD28" w14:textId="31C86154" w:rsidR="00D946A2" w:rsidRPr="004F6C3E" w:rsidRDefault="00AB38E7" w:rsidP="004F6C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กลุ่มบริษัทใช้วิธีอย่างง่าย (</w:t>
      </w:r>
      <w:r w:rsidRPr="00C055BE">
        <w:rPr>
          <w:rFonts w:ascii="Browallia New" w:hAnsi="Browallia New" w:cs="Browallia New"/>
          <w:iCs/>
          <w:sz w:val="28"/>
          <w:szCs w:val="28"/>
        </w:rPr>
        <w:t xml:space="preserve">Simplified </w:t>
      </w:r>
      <w:r w:rsidR="003423B7">
        <w:rPr>
          <w:rFonts w:ascii="Browallia New" w:hAnsi="Browallia New" w:cs="Browallia New"/>
          <w:iCs/>
          <w:sz w:val="28"/>
          <w:szCs w:val="28"/>
        </w:rPr>
        <w:t>a</w:t>
      </w:r>
      <w:r w:rsidRPr="00C055BE">
        <w:rPr>
          <w:rFonts w:ascii="Browallia New" w:hAnsi="Browallia New" w:cs="Browallia New"/>
          <w:iCs/>
          <w:sz w:val="28"/>
          <w:szCs w:val="28"/>
        </w:rPr>
        <w:t>pproach</w:t>
      </w:r>
      <w:r w:rsidRPr="004F6C3E">
        <w:rPr>
          <w:rFonts w:ascii="Browallia New" w:hAnsi="Browallia New" w:cs="Browallia New"/>
          <w:i/>
          <w:sz w:val="28"/>
          <w:szCs w:val="28"/>
        </w:rPr>
        <w:t xml:space="preserve">) </w:t>
      </w:r>
      <w:r w:rsidRPr="004F6C3E">
        <w:rPr>
          <w:rFonts w:ascii="Browallia New" w:hAnsi="Browallia New" w:cs="Browallia New"/>
          <w:i/>
          <w:sz w:val="28"/>
          <w:szCs w:val="28"/>
          <w:cs/>
        </w:rPr>
        <w:t xml:space="preserve">ตามมาตรฐานการรายงานทางการเงินฉบับที่ </w:t>
      </w:r>
      <w:r w:rsidRPr="001C5F71">
        <w:rPr>
          <w:rFonts w:ascii="Browallia New" w:hAnsi="Browallia New" w:cs="Browallia New"/>
          <w:iCs/>
          <w:sz w:val="28"/>
          <w:szCs w:val="28"/>
        </w:rPr>
        <w:t>9</w:t>
      </w:r>
      <w:r w:rsidRPr="004F6C3E">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w:t>
      </w:r>
      <w:r w:rsidR="0083083A" w:rsidRPr="004F6C3E">
        <w:rPr>
          <w:rFonts w:ascii="Browallia New" w:hAnsi="Browallia New" w:cs="Browallia New"/>
          <w:i/>
          <w:sz w:val="28"/>
          <w:szCs w:val="28"/>
          <w:cs/>
        </w:rPr>
        <w:t>ผลขาดทุนด้านเครดิต</w:t>
      </w:r>
      <w:r w:rsidRPr="004F6C3E">
        <w:rPr>
          <w:rFonts w:ascii="Browallia New" w:hAnsi="Browallia New" w:cs="Browallia New"/>
          <w:i/>
          <w:sz w:val="28"/>
          <w:szCs w:val="28"/>
          <w:cs/>
        </w:rPr>
        <w:t>ที่คาดว่าจะเกิดขึ้นตลอดอายุหนี้และรับรู้ผลขาดทุนตั้งแต่การรับรู้รายการลูกหนี้การค้า ในการพิจารณาผลขาดทุนด้านเครดิตที่คาดว่าจะเกิดขึ้น ลูกหนี้การค้าจะถูกจัดกลุ่มตามวันที่ครบกำหนดชำระ อัตราความเสียหายที่คาดว่าจะเกิดขึ้นจะขึ้นอยู่กับประวัติการชำระเงินและข้อมูลผลขาดทุนด้านเครดิตในอดีตซึ่งมีการปรับเพื่อสะท้อนข้อมูลปัจจุบันและการคาดการณ์ล่วงหน้าเกี่ยวกับปัจจัยทางเศรษฐกิจที่มีผลต่อความสามารถของลูกค้าในการชำระหนี้ และปรับอัตราการสูญเสียในอดีตตามการเปลี่ยนแปลงที่คาดการณ์ไว้ ผลขาดทุนจากการด้อยค่าบันทึกในกำไรหรือขาดทุนภายใต้ค่าใช้จ่ายในการบริหาร</w:t>
      </w:r>
    </w:p>
    <w:p w14:paraId="3847713A" w14:textId="75F4A619" w:rsidR="00CB7165" w:rsidRDefault="00CB71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503F84FF" w14:textId="6CD1661E" w:rsidR="00AB345D" w:rsidRPr="004F6C3E" w:rsidRDefault="00AB345D" w:rsidP="008135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4F6C3E">
        <w:rPr>
          <w:rFonts w:ascii="Browallia New" w:hAnsi="Browallia New" w:cs="Browallia New"/>
          <w:i/>
          <w:sz w:val="28"/>
          <w:szCs w:val="28"/>
          <w:u w:val="single"/>
          <w:cs/>
        </w:rPr>
        <w:t>ลูกหนี้ตามสัญญาเช่าซื้อ</w:t>
      </w:r>
      <w:r w:rsidR="00C41D22" w:rsidRPr="004F6C3E">
        <w:rPr>
          <w:rFonts w:ascii="Browallia New" w:hAnsi="Browallia New" w:cs="Browallia New"/>
          <w:i/>
          <w:sz w:val="28"/>
          <w:szCs w:val="28"/>
          <w:u w:val="single"/>
          <w:cs/>
        </w:rPr>
        <w:t>และ</w:t>
      </w:r>
      <w:r w:rsidR="0081356B" w:rsidRPr="0081356B">
        <w:rPr>
          <w:rFonts w:ascii="Browallia New" w:hAnsi="Browallia New" w:cs="Browallia New"/>
          <w:i/>
          <w:sz w:val="28"/>
          <w:szCs w:val="28"/>
          <w:u w:val="single"/>
          <w:cs/>
        </w:rPr>
        <w:t>ค่าเผื่อผลขาดทุนด้านเครดิตที่คาดว่าจะเกิดขึ้น</w:t>
      </w:r>
    </w:p>
    <w:p w14:paraId="194BF466" w14:textId="77777777" w:rsidR="00F45DB2" w:rsidRDefault="00AB345D"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4F6C3E">
        <w:rPr>
          <w:rFonts w:ascii="Browallia New" w:hAnsi="Browallia New" w:cs="Browallia New"/>
          <w:i/>
          <w:sz w:val="28"/>
          <w:szCs w:val="28"/>
          <w:cs/>
        </w:rPr>
        <w:t>ลูกหนี้ตามสัญญาเช่าซื้อแสดงตามมูลค่าสุทธิที่จะได้รับ</w:t>
      </w:r>
      <w:r w:rsidR="00F46B29" w:rsidRPr="00B676A6">
        <w:rPr>
          <w:rFonts w:ascii="Browallia New" w:hAnsi="Browallia New" w:cs="Browallia New"/>
          <w:sz w:val="28"/>
          <w:szCs w:val="28"/>
        </w:rPr>
        <w:t xml:space="preserve"> </w:t>
      </w:r>
      <w:r w:rsidRPr="004F6C3E">
        <w:rPr>
          <w:rFonts w:ascii="Browallia New" w:hAnsi="Browallia New" w:cs="Browallia New"/>
          <w:i/>
          <w:sz w:val="28"/>
          <w:szCs w:val="28"/>
          <w:cs/>
        </w:rPr>
        <w:t>โดยแสดงด้วยจำนวนหนี้ตามสัญญาหักด้วยดอกผลเช่าซื้อรอตัดบัญชีและ</w:t>
      </w:r>
      <w:r w:rsidR="0081356B" w:rsidRPr="0081356B">
        <w:rPr>
          <w:rFonts w:ascii="Browallia New" w:hAnsi="Browallia New" w:cs="Browallia New"/>
          <w:i/>
          <w:sz w:val="28"/>
          <w:szCs w:val="28"/>
          <w:cs/>
        </w:rPr>
        <w:t>ค่าเผื่อผลขาดทุนด้านเครดิตที่คาดว่าจะเกิดขึ้น</w:t>
      </w:r>
      <w:r w:rsidR="00F46B29" w:rsidRPr="00B676A6">
        <w:rPr>
          <w:rFonts w:ascii="Browallia New" w:hAnsi="Browallia New" w:cs="Browallia New"/>
          <w:sz w:val="28"/>
          <w:szCs w:val="28"/>
        </w:rPr>
        <w:t xml:space="preserve"> </w:t>
      </w:r>
      <w:r w:rsidR="0013675F" w:rsidRPr="004F6C3E">
        <w:rPr>
          <w:rFonts w:ascii="Browallia New" w:hAnsi="Browallia New" w:cs="Browallia New"/>
          <w:i/>
          <w:sz w:val="28"/>
          <w:szCs w:val="28"/>
          <w:cs/>
        </w:rPr>
        <w:t>กลุ่ม</w:t>
      </w:r>
      <w:r w:rsidR="00430A1C" w:rsidRPr="004F6C3E">
        <w:rPr>
          <w:rFonts w:ascii="Browallia New" w:hAnsi="Browallia New" w:cs="Browallia New"/>
          <w:i/>
          <w:sz w:val="28"/>
          <w:szCs w:val="28"/>
          <w:cs/>
        </w:rPr>
        <w:t>บริษัท</w:t>
      </w:r>
      <w:r w:rsidRPr="004F6C3E">
        <w:rPr>
          <w:rFonts w:ascii="Browallia New" w:hAnsi="Browallia New" w:cs="Browallia New"/>
          <w:i/>
          <w:sz w:val="28"/>
          <w:szCs w:val="28"/>
          <w:cs/>
        </w:rPr>
        <w:t>ตั้ง</w:t>
      </w:r>
      <w:r w:rsidR="0081356B" w:rsidRPr="0081356B">
        <w:rPr>
          <w:rFonts w:ascii="Browallia New" w:hAnsi="Browallia New" w:cs="Browallia New"/>
          <w:i/>
          <w:sz w:val="28"/>
          <w:szCs w:val="28"/>
          <w:cs/>
        </w:rPr>
        <w:t>ค่าเผื่อผลขาดทุนด้านเครดิตที่คาดว่าจะเกิดขึ้น</w:t>
      </w:r>
      <w:r w:rsidR="0064108D" w:rsidRPr="004F6C3E">
        <w:rPr>
          <w:rFonts w:ascii="Browallia New" w:hAnsi="Browallia New" w:cs="Browallia New"/>
          <w:i/>
          <w:sz w:val="28"/>
          <w:szCs w:val="28"/>
          <w:cs/>
        </w:rPr>
        <w:t>จากการ</w:t>
      </w:r>
      <w:r w:rsidR="00ED047B" w:rsidRPr="004F6C3E">
        <w:rPr>
          <w:rFonts w:ascii="Browallia New" w:hAnsi="Browallia New" w:cs="Browallia New"/>
          <w:i/>
          <w:sz w:val="28"/>
          <w:szCs w:val="28"/>
          <w:cs/>
        </w:rPr>
        <w:t>ปฏิบัติตามวิธีอย่างง่าย (</w:t>
      </w:r>
      <w:r w:rsidR="00ED047B" w:rsidRPr="00C055BE">
        <w:rPr>
          <w:rFonts w:ascii="Browallia New" w:hAnsi="Browallia New" w:cs="Browallia New"/>
          <w:iCs/>
          <w:sz w:val="28"/>
          <w:szCs w:val="28"/>
        </w:rPr>
        <w:t>Simplified</w:t>
      </w:r>
      <w:r w:rsidR="00ED047B" w:rsidRPr="004F6C3E">
        <w:rPr>
          <w:rFonts w:ascii="Browallia New" w:hAnsi="Browallia New" w:cs="Browallia New"/>
          <w:i/>
          <w:sz w:val="28"/>
          <w:szCs w:val="28"/>
          <w:cs/>
        </w:rPr>
        <w:t xml:space="preserve"> </w:t>
      </w:r>
      <w:r w:rsidR="00ED047B" w:rsidRPr="00C055BE">
        <w:rPr>
          <w:rFonts w:ascii="Browallia New" w:hAnsi="Browallia New" w:cs="Browallia New"/>
          <w:iCs/>
          <w:sz w:val="28"/>
          <w:szCs w:val="28"/>
        </w:rPr>
        <w:t>approach</w:t>
      </w:r>
      <w:r w:rsidR="00ED047B" w:rsidRPr="004F6C3E">
        <w:rPr>
          <w:rFonts w:ascii="Browallia New" w:hAnsi="Browallia New" w:cs="Browallia New"/>
          <w:i/>
          <w:sz w:val="28"/>
          <w:szCs w:val="28"/>
          <w:cs/>
        </w:rPr>
        <w:t>) ในการวัดมูลค่าของผลขาดทุนด้านเครดิตที</w:t>
      </w:r>
      <w:r w:rsidR="00A6720E">
        <w:rPr>
          <w:rFonts w:ascii="Browallia New" w:hAnsi="Browallia New" w:cs="Browallia New" w:hint="cs"/>
          <w:i/>
          <w:sz w:val="28"/>
          <w:szCs w:val="28"/>
          <w:cs/>
        </w:rPr>
        <w:t>่</w:t>
      </w:r>
      <w:r w:rsidR="00ED047B" w:rsidRPr="004F6C3E">
        <w:rPr>
          <w:rFonts w:ascii="Browallia New" w:hAnsi="Browallia New" w:cs="Browallia New"/>
          <w:i/>
          <w:sz w:val="28"/>
          <w:szCs w:val="28"/>
          <w:cs/>
        </w:rPr>
        <w:t>คาดว่าจะเกิดขึ้นตลอดอายุสำหรับลูกหนี้ตามสัญญาเช่าซื้อทั้งหมด โดยไม่จำเป็นต้องรอให้มีข้อบ่งชี้หรือเกิดเหตุการณ์ด้านเครดิตขึ้นก่อน และใช้ความน่าจะเป็นถ่วงน้ำหนักเป็นเกณฑ์ ซึ่งในการประมาณการจำเป็นต้องใช้ดุลยพินิจในการประมาณการผลขาดทุนจากเหตุการณ์ในอดีตจนถึงปัจจุบัน</w:t>
      </w:r>
    </w:p>
    <w:p w14:paraId="18F5C203" w14:textId="77777777" w:rsidR="00F45DB2" w:rsidRDefault="00F45DB2"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7B72BBB" w14:textId="11EBAA6D" w:rsidR="00DF271D" w:rsidRPr="00F45DB2" w:rsidRDefault="008D3BB4" w:rsidP="00F45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hint="cs"/>
          <w:i/>
          <w:sz w:val="28"/>
          <w:szCs w:val="28"/>
          <w:u w:val="single"/>
          <w:cs/>
        </w:rPr>
        <w:t>เงินให้กู้ยืมแก่กิจการอื่น</w:t>
      </w:r>
    </w:p>
    <w:p w14:paraId="78F1D83C" w14:textId="7470CC24" w:rsidR="00DF271D" w:rsidRDefault="008D3BB4"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70575">
        <w:rPr>
          <w:rFonts w:ascii="Browallia New" w:hAnsi="Browallia New" w:cs="Browallia New"/>
          <w:i/>
          <w:sz w:val="28"/>
          <w:szCs w:val="28"/>
          <w:cs/>
        </w:rPr>
        <w:t>เงิน</w:t>
      </w:r>
      <w:r w:rsidRPr="003B5A5A">
        <w:rPr>
          <w:rFonts w:ascii="Browallia New" w:hAnsi="Browallia New" w:cs="Browallia New"/>
          <w:i/>
          <w:sz w:val="28"/>
          <w:szCs w:val="28"/>
          <w:cs/>
        </w:rPr>
        <w:t>ให้กู้ยืมแก่กิจการอื่น</w:t>
      </w:r>
      <w:r w:rsidRPr="003B5A5A">
        <w:rPr>
          <w:rFonts w:ascii="Browallia New" w:hAnsi="Browallia New" w:cs="Browallia New"/>
          <w:i/>
          <w:sz w:val="28"/>
          <w:szCs w:val="28"/>
        </w:rPr>
        <w:t xml:space="preserve"> </w:t>
      </w:r>
      <w:r w:rsidRPr="003B5A5A">
        <w:rPr>
          <w:rFonts w:ascii="Browallia New" w:hAnsi="Browallia New" w:cs="Browallia New" w:hint="cs"/>
          <w:i/>
          <w:sz w:val="28"/>
          <w:szCs w:val="28"/>
          <w:cs/>
        </w:rPr>
        <w:t>รับรู้เริ่มแรกด้วยจำนวนที่เท่ากับเงินลงทุนสุทธิในสัญญา</w:t>
      </w:r>
      <w:r w:rsidR="00E75625"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กลุ่มบริษัทใช้วิธีการทั่วไป </w:t>
      </w:r>
      <w:r w:rsidRPr="003B5A5A">
        <w:rPr>
          <w:rFonts w:ascii="Browallia New" w:hAnsi="Browallia New" w:cs="Browallia New"/>
          <w:iCs/>
          <w:sz w:val="28"/>
          <w:szCs w:val="28"/>
        </w:rPr>
        <w:t>(General approach)</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ตามมาตรฐานการรายงานทางการเงิน</w:t>
      </w:r>
      <w:r w:rsidR="00221E23" w:rsidRPr="003B5A5A">
        <w:rPr>
          <w:rFonts w:ascii="Browallia New" w:hAnsi="Browallia New" w:cs="Browallia New"/>
          <w:i/>
          <w:sz w:val="28"/>
          <w:szCs w:val="28"/>
        </w:rPr>
        <w:t xml:space="preserve"> </w:t>
      </w:r>
      <w:r w:rsidRPr="003B5A5A">
        <w:rPr>
          <w:rFonts w:ascii="Browallia New" w:hAnsi="Browallia New" w:cs="Browallia New"/>
          <w:i/>
          <w:sz w:val="28"/>
          <w:szCs w:val="28"/>
          <w:cs/>
        </w:rPr>
        <w:t xml:space="preserve">ฉบับที่ </w:t>
      </w:r>
      <w:r w:rsidRPr="003B5A5A">
        <w:rPr>
          <w:rFonts w:ascii="Browallia New" w:hAnsi="Browallia New" w:cs="Browallia New"/>
          <w:iCs/>
          <w:sz w:val="28"/>
          <w:szCs w:val="28"/>
        </w:rPr>
        <w:t>9</w:t>
      </w:r>
      <w:r w:rsidRPr="003B5A5A">
        <w:rPr>
          <w:rFonts w:ascii="Browallia New" w:hAnsi="Browallia New" w:cs="Browallia New"/>
          <w:i/>
          <w:sz w:val="28"/>
          <w:szCs w:val="28"/>
          <w:cs/>
        </w:rPr>
        <w:t xml:space="preserve"> ในการวัดมูลค่าผลขาดทุนด้านเครดิตที่คาดว่าจะเกิดขึ้น ซึ่งกำหนดให้พิจารณาผลขาดทุนที่คาดว่าจะเกิดขึ้นภายใน </w:t>
      </w:r>
      <w:r w:rsidRPr="003B5A5A">
        <w:rPr>
          <w:rFonts w:ascii="Browallia New" w:hAnsi="Browallia New" w:cs="Browallia New"/>
          <w:iCs/>
          <w:sz w:val="28"/>
          <w:szCs w:val="28"/>
        </w:rPr>
        <w:t>12</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เดือน หรือตลอดอายุสินทรัพย์ ขึ้นอยู่กับว่ามีการเพิ่มขึ้นของความเสี่ยงด้านเครดิตอย่างมีนัยสำคัญหรือไม่ และรับรู้ผลขาดทุนจากการด้อยค่าตั้งแต่เริ่มรับรู้สินทรัพย์ทางการเงินดังกล่าว</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ในการวัดมูลค่าของผลขาดทุนด้านเครดิตที</w:t>
      </w:r>
      <w:r w:rsidR="00A6720E" w:rsidRPr="003B5A5A">
        <w:rPr>
          <w:rFonts w:ascii="Browallia New" w:hAnsi="Browallia New" w:cs="Browallia New" w:hint="cs"/>
          <w:i/>
          <w:sz w:val="28"/>
          <w:szCs w:val="28"/>
          <w:cs/>
        </w:rPr>
        <w:t>่</w:t>
      </w:r>
      <w:r w:rsidRPr="003B5A5A">
        <w:rPr>
          <w:rFonts w:ascii="Browallia New" w:hAnsi="Browallia New" w:cs="Browallia New"/>
          <w:i/>
          <w:sz w:val="28"/>
          <w:szCs w:val="28"/>
          <w:cs/>
        </w:rPr>
        <w:t>คาดว่าจะเกิดขึ้น</w:t>
      </w:r>
      <w:r w:rsidRPr="003B5A5A">
        <w:rPr>
          <w:rFonts w:ascii="Browallia New" w:hAnsi="Browallia New" w:cs="Browallia New"/>
          <w:i/>
          <w:sz w:val="28"/>
          <w:szCs w:val="28"/>
        </w:rPr>
        <w:t xml:space="preserve"> </w:t>
      </w:r>
      <w:r w:rsidRPr="003B5A5A">
        <w:rPr>
          <w:rFonts w:ascii="Browallia New" w:hAnsi="Browallia New" w:cs="Browallia New"/>
          <w:i/>
          <w:sz w:val="28"/>
          <w:szCs w:val="28"/>
          <w:cs/>
        </w:rPr>
        <w:t>เงินให้กู้ยืม</w:t>
      </w:r>
      <w:r w:rsidRPr="003B5A5A">
        <w:rPr>
          <w:rFonts w:ascii="Browallia New" w:hAnsi="Browallia New" w:cs="Browallia New" w:hint="cs"/>
          <w:i/>
          <w:sz w:val="28"/>
          <w:szCs w:val="28"/>
          <w:cs/>
        </w:rPr>
        <w:t>แต่ละรายจะถูกจัดกลุ่ม</w:t>
      </w:r>
      <w:r w:rsidRPr="003B5A5A">
        <w:rPr>
          <w:rFonts w:ascii="Browallia New" w:hAnsi="Browallia New" w:cs="Browallia New"/>
          <w:i/>
          <w:sz w:val="28"/>
          <w:szCs w:val="28"/>
          <w:cs/>
        </w:rPr>
        <w:t>โดยพิจารณาจากข้อมูลสถิติต่าง ๆ เช่น ประสบการณ์การเก็บเงินในอดีต การปฏิบัติผิดสัญญาของลูกหนี้ในอดีต การวิเคราะห์ประวัติการชำระหนี้ ผลเสียหายที่เกิดขึ้นจริงในอดีต การคาดการณ์เกี่ยวกับการชำระหนี้ในอนาคตของลูกค้า และสภาวะเศรษฐกิจที่เป็นอยู่ในขณะนั้น เป็นต้</w:t>
      </w:r>
      <w:r w:rsidR="00DF271D" w:rsidRPr="003B5A5A">
        <w:rPr>
          <w:rFonts w:ascii="Browallia New" w:hAnsi="Browallia New" w:cs="Browallia New" w:hint="cs"/>
          <w:i/>
          <w:sz w:val="28"/>
          <w:szCs w:val="28"/>
          <w:cs/>
        </w:rPr>
        <w:t>น</w:t>
      </w:r>
    </w:p>
    <w:p w14:paraId="636FF64C" w14:textId="77777777" w:rsidR="006615D9" w:rsidRPr="00E75625" w:rsidRDefault="006615D9" w:rsidP="00E75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C1C1ACB" w14:textId="3B570CA7" w:rsidR="00AB345D" w:rsidRPr="008B6DD9"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8B6DD9">
        <w:rPr>
          <w:rFonts w:ascii="Browallia New" w:hAnsi="Browallia New" w:cs="Browallia New"/>
          <w:i/>
          <w:sz w:val="28"/>
          <w:szCs w:val="28"/>
          <w:u w:val="single"/>
          <w:cs/>
        </w:rPr>
        <w:t>สินค้าคงเหลือ</w:t>
      </w:r>
    </w:p>
    <w:p w14:paraId="78C8DDD6" w14:textId="77777777" w:rsidR="007D719F" w:rsidRDefault="00AB345D"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0084226C" w:rsidRPr="008B6DD9">
        <w:rPr>
          <w:rFonts w:ascii="Browallia New" w:hAnsi="Browallia New" w:cs="Browallia New" w:hint="cs"/>
          <w:i/>
          <w:sz w:val="28"/>
          <w:szCs w:val="28"/>
          <w:cs/>
        </w:rPr>
        <w:t>ของ</w:t>
      </w:r>
      <w:r w:rsidR="0084226C" w:rsidRPr="008B6DD9">
        <w:rPr>
          <w:rFonts w:ascii="Browallia New" w:hAnsi="Browallia New" w:cs="Browallia New"/>
          <w:i/>
          <w:sz w:val="28"/>
          <w:szCs w:val="28"/>
          <w:cs/>
        </w:rPr>
        <w:t>ธุรกิจบริการขายและให้บริการเช่าซื้อเครื่องใช้ไฟฟ้าภายในบ้าน</w:t>
      </w:r>
      <w:r w:rsidR="00033B71"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แสดงมูลค่าตามราคาทุน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(วิธีเข้าก่อน-ออกก่อน)</w:t>
      </w:r>
      <w:r w:rsidR="00F46B29"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00F46B29" w:rsidRPr="008B6DD9">
        <w:rPr>
          <w:rFonts w:ascii="Browallia New" w:hAnsi="Browallia New" w:cs="Browallia New"/>
          <w:sz w:val="28"/>
          <w:szCs w:val="28"/>
        </w:rPr>
        <w:t xml:space="preserve"> </w:t>
      </w:r>
    </w:p>
    <w:p w14:paraId="30AF73BF" w14:textId="77777777" w:rsidR="007D719F"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220AB6F" w14:textId="4CF3667C" w:rsidR="007D719F" w:rsidRPr="00F41A54" w:rsidRDefault="007D719F" w:rsidP="007D7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8B6DD9">
        <w:rPr>
          <w:rFonts w:ascii="Browallia New" w:hAnsi="Browallia New" w:cs="Browallia New"/>
          <w:i/>
          <w:sz w:val="28"/>
          <w:szCs w:val="28"/>
          <w:cs/>
        </w:rPr>
        <w:t>สินค้าคงเหลือ</w:t>
      </w:r>
      <w:r w:rsidRPr="008B6DD9">
        <w:rPr>
          <w:rFonts w:ascii="Browallia New" w:hAnsi="Browallia New" w:cs="Browallia New" w:hint="cs"/>
          <w:i/>
          <w:sz w:val="28"/>
          <w:szCs w:val="28"/>
          <w:cs/>
        </w:rPr>
        <w:t>ของ</w:t>
      </w:r>
      <w:r w:rsidRPr="008B6DD9">
        <w:rPr>
          <w:rFonts w:ascii="Browallia New" w:hAnsi="Browallia New" w:cs="Browallia New"/>
          <w:i/>
          <w:sz w:val="28"/>
          <w:szCs w:val="28"/>
          <w:cs/>
        </w:rPr>
        <w:t>ธุรกิจบริการโรงแรม</w:t>
      </w:r>
      <w:r w:rsidRPr="008B6DD9">
        <w:rPr>
          <w:rFonts w:ascii="Browallia New" w:hAnsi="Browallia New" w:cs="Browallia New" w:hint="cs"/>
          <w:i/>
          <w:sz w:val="28"/>
          <w:szCs w:val="28"/>
          <w:cs/>
        </w:rPr>
        <w:t>ที่มีไว้เพื่อขาย</w:t>
      </w:r>
      <w:r w:rsidRPr="008B6DD9">
        <w:rPr>
          <w:rFonts w:ascii="Browallia New" w:hAnsi="Browallia New" w:cs="Browallia New"/>
          <w:i/>
          <w:sz w:val="28"/>
          <w:szCs w:val="28"/>
          <w:cs/>
        </w:rPr>
        <w:t>แสดงมูลค่าตามราคาทุน</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(วิธีถัวเฉลี่ยถ่วงน้ำหนัก)</w:t>
      </w:r>
      <w:r w:rsidRPr="008B6DD9">
        <w:rPr>
          <w:rFonts w:ascii="Browallia New" w:hAnsi="Browallia New" w:cs="Browallia New"/>
          <w:sz w:val="28"/>
          <w:szCs w:val="28"/>
        </w:rPr>
        <w:t xml:space="preserve"> </w:t>
      </w:r>
      <w:r w:rsidRPr="008B6DD9">
        <w:rPr>
          <w:rFonts w:ascii="Browallia New" w:hAnsi="Browallia New" w:cs="Browallia New"/>
          <w:i/>
          <w:sz w:val="28"/>
          <w:szCs w:val="28"/>
          <w:cs/>
        </w:rPr>
        <w:t>หรือมูลค่าสุทธิที่จะได้รับแล้วแต่อย่างใดจะต่ำกว่า</w:t>
      </w:r>
      <w:r w:rsidRPr="00F41A54">
        <w:rPr>
          <w:rFonts w:ascii="Browallia New" w:hAnsi="Browallia New" w:cs="Browallia New"/>
          <w:sz w:val="28"/>
          <w:szCs w:val="28"/>
        </w:rPr>
        <w:t xml:space="preserve"> </w:t>
      </w:r>
    </w:p>
    <w:p w14:paraId="6EBE2B1B" w14:textId="2769DAE5" w:rsidR="007A28EF" w:rsidRDefault="007D719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D719F">
        <w:rPr>
          <w:rFonts w:ascii="Browallia New" w:hAnsi="Browallia New" w:cs="Browallia New"/>
          <w:sz w:val="28"/>
          <w:szCs w:val="28"/>
          <w:cs/>
        </w:rPr>
        <w:t>ต้นทุนของการซื้อประกอบด้วยราคาซื้อ และค่าใช้จ่ายที่เกี่ยวข้องโดยตรงกับการซื้อสินค้านั้น เช่น ค่าขนส่ง หักด้วยส่วนลดที่เกี่ยวข้องทั้งหมด ส่วนยอมให้หรือเงินที่ได้รับคืน</w:t>
      </w:r>
      <w:r w:rsidR="006E0D87">
        <w:rPr>
          <w:rFonts w:ascii="Browallia New" w:hAnsi="Browallia New" w:cs="Browallia New"/>
          <w:sz w:val="28"/>
          <w:szCs w:val="28"/>
        </w:rPr>
        <w:t xml:space="preserve"> </w:t>
      </w:r>
      <w:r w:rsidR="00E07254" w:rsidRPr="00E07254">
        <w:rPr>
          <w:rFonts w:ascii="Browallia New" w:hAnsi="Browallia New" w:cs="Browallia New"/>
          <w:i/>
          <w:sz w:val="28"/>
          <w:szCs w:val="28"/>
          <w:cs/>
        </w:rPr>
        <w:t>แต่ไม่รวมต้นทุนการกู้ยืม มูลค่าสุทธิที่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 กลุ่ม</w:t>
      </w:r>
      <w:r w:rsidR="002A2C7E">
        <w:rPr>
          <w:rFonts w:ascii="Browallia New" w:hAnsi="Browallia New" w:cs="Browallia New" w:hint="cs"/>
          <w:sz w:val="28"/>
          <w:szCs w:val="28"/>
          <w:cs/>
          <w:lang w:val="en-GB"/>
        </w:rPr>
        <w:t>บริษัท</w:t>
      </w:r>
      <w:r w:rsidR="00E07254" w:rsidRPr="00E07254">
        <w:rPr>
          <w:rFonts w:ascii="Browallia New" w:hAnsi="Browallia New" w:cs="Browallia New"/>
          <w:i/>
          <w:sz w:val="28"/>
          <w:szCs w:val="28"/>
          <w:cs/>
        </w:rPr>
        <w:t>บันทึกบัญชี</w:t>
      </w:r>
      <w:r w:rsidR="00703B0D" w:rsidRPr="00703B0D">
        <w:rPr>
          <w:rFonts w:ascii="Browallia New" w:hAnsi="Browallia New" w:cs="Browallia New"/>
          <w:i/>
          <w:sz w:val="28"/>
          <w:szCs w:val="28"/>
          <w:cs/>
        </w:rPr>
        <w:t>ค่าเผื่อการลดมูลค่าสำหรับสินค้า (ถ้ามี) โดยพิจารณาจากสภาพปัจจุบันของสินค้า เมื่อสินค้าเคลื่อนไหวช้า หรือเมื่อเสื่อมคุณภาพเท่าที่จำเป็น</w:t>
      </w:r>
    </w:p>
    <w:p w14:paraId="659F8936"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26EB04" w14:textId="77777777" w:rsidR="007A28EF" w:rsidRP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7A28EF">
        <w:rPr>
          <w:rFonts w:ascii="Browallia New" w:hAnsi="Browallia New" w:cs="Browallia New" w:hint="cs"/>
          <w:i/>
          <w:sz w:val="28"/>
          <w:szCs w:val="28"/>
          <w:u w:val="single"/>
          <w:cs/>
        </w:rPr>
        <w:t>สินทรัพย์รอการขาย</w:t>
      </w:r>
    </w:p>
    <w:p w14:paraId="3B968327"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7A28EF">
        <w:rPr>
          <w:rFonts w:ascii="Browallia New" w:hAnsi="Browallia New" w:cs="Browallia New" w:hint="cs"/>
          <w:i/>
          <w:sz w:val="28"/>
          <w:szCs w:val="28"/>
          <w:cs/>
        </w:rPr>
        <w:t>สินทรัพย์รอการขายเป็นสินทรัพย์ซึ่งได้ยึดมาจากลูกหนี้ตามสัญญาเช่าซื้อซึ่งได้แสดงไว้ในราคาทุน หรือมูลค่าสุทธิที่คาดว่าจะได้รับแล้วแต่ราคาใดจะต่ำกว่า ซึ่งมูลค่าที่คาดว่าจะได้รับคืนอ้างอิงตามราคาขายของสินทรัพย์โดยเฉลี่ยที่ยึดมาจากลูกหนี้เช่าซื้อ</w:t>
      </w:r>
    </w:p>
    <w:p w14:paraId="5CABDD73" w14:textId="77777777"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B4FD7BB" w14:textId="0F01E134" w:rsidR="007A28EF" w:rsidRDefault="007A28EF"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A28EF">
        <w:rPr>
          <w:rFonts w:ascii="Browallia New" w:hAnsi="Browallia New" w:cs="Browallia New" w:hint="cs"/>
          <w:i/>
          <w:sz w:val="28"/>
          <w:szCs w:val="28"/>
          <w:cs/>
        </w:rPr>
        <w:t>กำไรจากการจำหน่าย</w:t>
      </w:r>
      <w:r w:rsidR="00EC3133">
        <w:rPr>
          <w:rFonts w:ascii="Browallia New" w:hAnsi="Browallia New" w:cs="Browallia New" w:hint="cs"/>
          <w:i/>
          <w:sz w:val="28"/>
          <w:szCs w:val="28"/>
          <w:cs/>
        </w:rPr>
        <w:t>ทรัพย์</w:t>
      </w:r>
      <w:r w:rsidR="00177C59">
        <w:rPr>
          <w:rFonts w:ascii="Browallia New" w:hAnsi="Browallia New" w:cs="Browallia New" w:hint="cs"/>
          <w:i/>
          <w:sz w:val="28"/>
          <w:szCs w:val="28"/>
          <w:cs/>
        </w:rPr>
        <w:t>สิน</w:t>
      </w:r>
      <w:r w:rsidRPr="007A28EF">
        <w:rPr>
          <w:rFonts w:ascii="Browallia New" w:hAnsi="Browallia New" w:cs="Browallia New" w:hint="cs"/>
          <w:i/>
          <w:sz w:val="28"/>
          <w:szCs w:val="28"/>
          <w:cs/>
        </w:rPr>
        <w:t>รอการขายจะรับรู้เป็นรายได้ในส่วนของกำไรหรือขาดทุนในงบกำไรขาดทุนเบ็ดเสร็จเมื่อมีการจำหน่าย</w:t>
      </w:r>
    </w:p>
    <w:p w14:paraId="22C19561" w14:textId="77777777" w:rsidR="00075F44" w:rsidRDefault="00075F44" w:rsidP="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09F17D83" w14:textId="77777777" w:rsidR="00923586" w:rsidRPr="00F25C21"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F25C21">
        <w:rPr>
          <w:rFonts w:ascii="Browallia New" w:hAnsi="Browallia New" w:cs="Browallia New" w:hint="cs"/>
          <w:i/>
          <w:sz w:val="28"/>
          <w:szCs w:val="28"/>
          <w:u w:val="single"/>
          <w:cs/>
        </w:rPr>
        <w:t>ต้นทุนการพัฒนาอสังหาริมทรัพย์</w:t>
      </w:r>
    </w:p>
    <w:p w14:paraId="1068D166" w14:textId="77777777" w:rsidR="00923586"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การพัฒนาอสังหาริมทรัพย์แสดงมูลค่าตามราคาทุนหรือมูลค่าสุทธิที่จะได้รับแล้วแต่อย่างใดจะต่ำกว่า</w:t>
      </w:r>
      <w:r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ต้นทุนดังกล่าวประกอบด้วยต้นทุนที่ดิน</w:t>
      </w:r>
      <w:r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ค่าออกแบบ</w:t>
      </w:r>
      <w:r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ค่าสาธารณูปโภค</w:t>
      </w:r>
      <w:r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ค่าก่อสร้างและต้นทุนการกู้ยืมที่เกี่ยวข้อง</w:t>
      </w:r>
      <w:r>
        <w:rPr>
          <w:rFonts w:ascii="Browallia New" w:hAnsi="Browallia New" w:cs="Browallia New"/>
          <w:i/>
          <w:sz w:val="28"/>
          <w:szCs w:val="28"/>
        </w:rPr>
        <w:t xml:space="preserve"> </w:t>
      </w:r>
    </w:p>
    <w:p w14:paraId="2036027C" w14:textId="77777777" w:rsidR="00923586"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30A0D03" w14:textId="77777777" w:rsidR="00923586" w:rsidRPr="00F25C21"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กลุ่มบริษัทบันทึกต้นทุนการพัฒนาอสังหาริมทรัพย์เป็นต้นทุนขายเมื่อมีการโอนกรรมสิทธิ์ให้กับผู้ซื้อแล้ว</w:t>
      </w:r>
    </w:p>
    <w:p w14:paraId="43A20E3F" w14:textId="77777777" w:rsidR="00923586" w:rsidRPr="00F25C21"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p>
    <w:p w14:paraId="135BB5E3" w14:textId="45FA59B9" w:rsidR="00F30D43" w:rsidRPr="00923586" w:rsidRDefault="00923586" w:rsidP="00923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เงินค่างวดที่ชำระตามสัญญาจะแสดงไว้เป็น</w:t>
      </w:r>
      <w:r w:rsidRPr="00F46B29">
        <w:rPr>
          <w:rFonts w:ascii="Browallia New" w:hAnsi="Browallia New" w:cs="Browallia New" w:hint="cs"/>
          <w:sz w:val="28"/>
          <w:szCs w:val="28"/>
        </w:rPr>
        <w:t xml:space="preserve"> </w:t>
      </w:r>
      <w:r w:rsidRPr="00F25C21">
        <w:rPr>
          <w:rFonts w:ascii="Browallia New" w:hAnsi="Browallia New" w:cs="Browallia New" w:hint="cs"/>
          <w:i/>
          <w:sz w:val="28"/>
          <w:szCs w:val="28"/>
          <w:cs/>
        </w:rPr>
        <w:t>“เงินรับล่วงหน้าตามสัญญาจะซื้อจะขาย”</w:t>
      </w:r>
    </w:p>
    <w:p w14:paraId="554309A0" w14:textId="537658FA" w:rsidR="007A28EF" w:rsidRDefault="007A2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u w:val="single"/>
          <w:cs/>
        </w:rPr>
      </w:pPr>
    </w:p>
    <w:p w14:paraId="4AE676DD" w14:textId="1EE86A4F" w:rsidR="00636709" w:rsidRDefault="00E824C3"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E824C3">
        <w:rPr>
          <w:rFonts w:ascii="Browallia New" w:hAnsi="Browallia New" w:cs="Browallia New"/>
          <w:i/>
          <w:sz w:val="28"/>
          <w:szCs w:val="28"/>
          <w:u w:val="single"/>
          <w:cs/>
        </w:rPr>
        <w:t>สินทรัพย์ทางการเงิน</w:t>
      </w:r>
    </w:p>
    <w:p w14:paraId="73FF8897" w14:textId="31E5565C" w:rsidR="00636709" w:rsidRP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t>กลุ่ม</w:t>
      </w:r>
      <w:r w:rsidR="002A2C7E">
        <w:rPr>
          <w:rFonts w:ascii="Browallia New" w:hAnsi="Browallia New" w:cs="Browallia New" w:hint="cs"/>
          <w:sz w:val="28"/>
          <w:szCs w:val="28"/>
          <w:cs/>
          <w:lang w:val="en-GB"/>
        </w:rPr>
        <w:t>บริษัท</w:t>
      </w:r>
      <w:r w:rsidRPr="00636709">
        <w:rPr>
          <w:rFonts w:ascii="Browallia New" w:hAnsi="Browallia New" w:cs="Browallia New" w:hint="cs"/>
          <w:i/>
          <w:sz w:val="28"/>
          <w:szCs w:val="28"/>
          <w:cs/>
        </w:rPr>
        <w:t xml:space="preserve">จัดประเภทสินทรัพย์ทางการเงินประเภทตราสารหนี้ตามลักษณะการวัดมูลค่า โดยพิจารณาจาก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D71605">
        <w:rPr>
          <w:rFonts w:ascii="Browallia New" w:hAnsi="Browallia New" w:cs="Browallia New" w:hint="cs"/>
          <w:iCs/>
          <w:sz w:val="28"/>
          <w:szCs w:val="28"/>
        </w:rPr>
        <w:t>(SPPI)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หรือไม่ ดังนี้</w:t>
      </w:r>
    </w:p>
    <w:p w14:paraId="2D280D68" w14:textId="77777777" w:rsidR="00636709" w:rsidRPr="00636709" w:rsidRDefault="00636709" w:rsidP="00636709">
      <w:pPr>
        <w:spacing w:line="240" w:lineRule="auto"/>
        <w:ind w:left="540"/>
        <w:jc w:val="thaiDistribute"/>
        <w:rPr>
          <w:rFonts w:ascii="Browallia New" w:hAnsi="Browallia New" w:cs="Browallia New"/>
          <w:i/>
          <w:sz w:val="28"/>
          <w:szCs w:val="28"/>
        </w:rPr>
      </w:pPr>
    </w:p>
    <w:p w14:paraId="74970EB1" w14:textId="52A839BF" w:rsidR="00636709" w:rsidRPr="00636709"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รายการที่วัดมูลค่าภายหลังด้วยมูลค่ายุติธรรมผ่านกำไรขาดทุนเบ็ดเสร็จอื่น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FVOCI)</w:t>
      </w:r>
      <w:r w:rsidRPr="00636709">
        <w:rPr>
          <w:rFonts w:ascii="Browallia New" w:eastAsia="Times New Roman" w:hAnsi="Browallia New" w:cs="Browallia New" w:hint="cs"/>
          <w:i/>
          <w:sz w:val="28"/>
          <w:szCs w:val="28"/>
          <w:lang w:val="en-US"/>
        </w:rPr>
        <w:t xml:space="preserve"> </w:t>
      </w:r>
      <w:r w:rsidRPr="00636709">
        <w:rPr>
          <w:rFonts w:ascii="Browallia New" w:eastAsia="Times New Roman" w:hAnsi="Browallia New" w:cs="Browallia New" w:hint="cs"/>
          <w:i/>
          <w:sz w:val="28"/>
          <w:szCs w:val="28"/>
          <w:cs/>
          <w:lang w:val="en-US"/>
        </w:rPr>
        <w:t xml:space="preserve">หรือ มูลค่ายุติธรรมผ่านกำไรหรือขาดทุน </w:t>
      </w:r>
      <w:r w:rsidR="00E76B39">
        <w:rPr>
          <w:rFonts w:ascii="Browallia New" w:eastAsia="Times New Roman" w:hAnsi="Browallia New" w:cs="Browallia New"/>
          <w:iCs/>
          <w:sz w:val="28"/>
          <w:szCs w:val="28"/>
          <w:lang w:val="en-US"/>
        </w:rPr>
        <w:t>(</w:t>
      </w:r>
      <w:r w:rsidRPr="00D71605">
        <w:rPr>
          <w:rFonts w:ascii="Browallia New" w:eastAsia="Times New Roman" w:hAnsi="Browallia New" w:cs="Browallia New" w:hint="cs"/>
          <w:iCs/>
          <w:sz w:val="28"/>
          <w:szCs w:val="28"/>
          <w:lang w:val="en-US"/>
        </w:rPr>
        <w:t>FV</w:t>
      </w:r>
      <w:r w:rsidR="00E36AE4">
        <w:rPr>
          <w:rFonts w:ascii="Browallia New" w:eastAsia="Times New Roman" w:hAnsi="Browallia New" w:cs="Browallia New"/>
          <w:iCs/>
          <w:sz w:val="28"/>
          <w:szCs w:val="28"/>
          <w:lang w:val="en-US"/>
        </w:rPr>
        <w:t>T</w:t>
      </w:r>
      <w:r w:rsidRPr="00D71605">
        <w:rPr>
          <w:rFonts w:ascii="Browallia New" w:eastAsia="Times New Roman" w:hAnsi="Browallia New" w:cs="Browallia New" w:hint="cs"/>
          <w:iCs/>
          <w:sz w:val="28"/>
          <w:szCs w:val="28"/>
          <w:lang w:val="en-US"/>
        </w:rPr>
        <w:t>PL)</w:t>
      </w:r>
    </w:p>
    <w:p w14:paraId="621B9A2E" w14:textId="77777777" w:rsidR="00636709" w:rsidRPr="00636709" w:rsidRDefault="00636709" w:rsidP="00DB3104">
      <w:pPr>
        <w:pStyle w:val="Style1"/>
        <w:numPr>
          <w:ilvl w:val="0"/>
          <w:numId w:val="27"/>
        </w:numPr>
        <w:pBdr>
          <w:bottom w:val="none" w:sz="0" w:space="0" w:color="auto"/>
        </w:pBdr>
        <w:tabs>
          <w:tab w:val="clear" w:pos="882"/>
          <w:tab w:val="left" w:pos="900"/>
        </w:tabs>
        <w:ind w:left="900" w:right="0"/>
        <w:rPr>
          <w:rFonts w:ascii="Browallia New" w:eastAsia="Times New Roman" w:hAnsi="Browallia New" w:cs="Browallia New"/>
          <w:i/>
          <w:sz w:val="28"/>
          <w:szCs w:val="28"/>
          <w:lang w:val="en-US"/>
        </w:rPr>
      </w:pPr>
      <w:r w:rsidRPr="00636709">
        <w:rPr>
          <w:rFonts w:ascii="Browallia New" w:eastAsia="Times New Roman" w:hAnsi="Browallia New" w:cs="Browallia New" w:hint="cs"/>
          <w:i/>
          <w:sz w:val="28"/>
          <w:szCs w:val="28"/>
          <w:cs/>
          <w:lang w:val="en-US"/>
        </w:rPr>
        <w:t xml:space="preserve">รายการที่วัดมูลค่าด้วยราคาทุนตัดจำหน่าย </w:t>
      </w:r>
      <w:r w:rsidRPr="00D71605">
        <w:rPr>
          <w:rFonts w:ascii="Browallia New" w:eastAsia="Times New Roman" w:hAnsi="Browallia New" w:cs="Browallia New" w:hint="cs"/>
          <w:iCs/>
          <w:sz w:val="28"/>
          <w:szCs w:val="28"/>
          <w:lang w:val="en-US"/>
        </w:rPr>
        <w:t>(Amortised cost)</w:t>
      </w:r>
    </w:p>
    <w:p w14:paraId="57F6B68B" w14:textId="04BD8745" w:rsidR="00636709" w:rsidRDefault="00636709" w:rsidP="00636709">
      <w:pPr>
        <w:spacing w:line="240" w:lineRule="auto"/>
        <w:ind w:left="540"/>
        <w:rPr>
          <w:rFonts w:ascii="Browallia New" w:hAnsi="Browallia New" w:cs="Browallia New"/>
          <w:i/>
          <w:sz w:val="28"/>
          <w:szCs w:val="28"/>
        </w:rPr>
      </w:pPr>
    </w:p>
    <w:p w14:paraId="1F6DD709" w14:textId="3F768942"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636709">
        <w:rPr>
          <w:rFonts w:ascii="Browallia New" w:hAnsi="Browallia New" w:cs="Browallia New" w:hint="cs"/>
          <w:i/>
          <w:sz w:val="28"/>
          <w:szCs w:val="28"/>
          <w:cs/>
        </w:rPr>
        <w:t>กลุ่ม</w:t>
      </w:r>
      <w:r w:rsidR="0082064F">
        <w:rPr>
          <w:rFonts w:ascii="Browallia New" w:hAnsi="Browallia New" w:cs="Browallia New" w:hint="cs"/>
          <w:i/>
          <w:sz w:val="28"/>
          <w:szCs w:val="28"/>
          <w:cs/>
        </w:rPr>
        <w:t>บริษัท</w:t>
      </w:r>
      <w:r w:rsidRPr="00636709">
        <w:rPr>
          <w:rFonts w:ascii="Browallia New" w:hAnsi="Browallia New" w:cs="Browallia New" w:hint="cs"/>
          <w:i/>
          <w:sz w:val="28"/>
          <w:szCs w:val="28"/>
          <w:cs/>
        </w:rPr>
        <w:t>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6436DB0" w14:textId="77777777"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p>
    <w:p w14:paraId="6FFCE693" w14:textId="7CBA744C" w:rsidR="00636709" w:rsidRDefault="00636709"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36709">
        <w:rPr>
          <w:rFonts w:ascii="Browallia New" w:hAnsi="Browallia New" w:cs="Browallia New" w:hint="cs"/>
          <w:i/>
          <w:sz w:val="28"/>
          <w:szCs w:val="28"/>
          <w:cs/>
        </w:rPr>
        <w:t>สำหรับเงินลงทุนในตราสารทุน กลุ่ม</w:t>
      </w:r>
      <w:r w:rsidR="0082064F">
        <w:rPr>
          <w:rFonts w:ascii="Browallia New" w:hAnsi="Browallia New" w:cs="Browallia New" w:hint="cs"/>
          <w:i/>
          <w:sz w:val="28"/>
          <w:szCs w:val="28"/>
          <w:cs/>
        </w:rPr>
        <w:t>บริษัท</w:t>
      </w:r>
      <w:r w:rsidRPr="00636709">
        <w:rPr>
          <w:rFonts w:ascii="Browallia New" w:hAnsi="Browallia New" w:cs="Browallia New" w:hint="cs"/>
          <w:i/>
          <w:sz w:val="28"/>
          <w:szCs w:val="28"/>
          <w:cs/>
        </w:rPr>
        <w:t>สามารถเลือก (ซึ่งไม่สามารถเปลี่ยนแปลงได้) ที่จะวัดมูลค่าเงินลงทุนในตราสารทุน ณ วันที่รับรู้เริ่มแรก</w:t>
      </w:r>
      <w:r w:rsidRPr="008D2337">
        <w:rPr>
          <w:rFonts w:ascii="Browallia New" w:hAnsi="Browallia New" w:cs="Browallia New" w:hint="cs"/>
          <w:i/>
          <w:sz w:val="28"/>
          <w:szCs w:val="28"/>
          <w:cs/>
        </w:rPr>
        <w:t>ด้วย</w:t>
      </w:r>
      <w:r w:rsidRPr="00DC6FAE">
        <w:rPr>
          <w:rFonts w:ascii="Browallia New" w:hAnsi="Browallia New" w:cs="Browallia New" w:hint="cs"/>
          <w:iCs/>
          <w:sz w:val="28"/>
          <w:szCs w:val="28"/>
          <w:cs/>
        </w:rPr>
        <w:t xml:space="preserve"> </w:t>
      </w:r>
      <w:r w:rsidRPr="00DC6FAE">
        <w:rPr>
          <w:rFonts w:ascii="Browallia New" w:hAnsi="Browallia New" w:cs="Browallia New" w:hint="cs"/>
          <w:iCs/>
          <w:sz w:val="28"/>
          <w:szCs w:val="28"/>
        </w:rPr>
        <w:t>FV</w:t>
      </w:r>
      <w:r w:rsidR="00510302">
        <w:rPr>
          <w:rFonts w:ascii="Browallia New" w:hAnsi="Browallia New" w:cs="Browallia New"/>
          <w:iCs/>
          <w:sz w:val="28"/>
          <w:szCs w:val="28"/>
        </w:rPr>
        <w:t>T</w:t>
      </w:r>
      <w:r w:rsidRPr="00DC6FAE">
        <w:rPr>
          <w:rFonts w:ascii="Browallia New" w:hAnsi="Browallia New" w:cs="Browallia New" w:hint="cs"/>
          <w:iCs/>
          <w:sz w:val="28"/>
          <w:szCs w:val="28"/>
        </w:rPr>
        <w:t xml:space="preserve">PL </w:t>
      </w:r>
      <w:r w:rsidRPr="00636709">
        <w:rPr>
          <w:rFonts w:ascii="Browallia New" w:hAnsi="Browallia New" w:cs="Browallia New" w:hint="cs"/>
          <w:i/>
          <w:sz w:val="28"/>
          <w:szCs w:val="28"/>
          <w:cs/>
        </w:rPr>
        <w:t xml:space="preserve">หรือ </w:t>
      </w:r>
      <w:r w:rsidRPr="00DC6FAE">
        <w:rPr>
          <w:rFonts w:ascii="Browallia New" w:hAnsi="Browallia New" w:cs="Browallia New" w:hint="cs"/>
          <w:iCs/>
          <w:sz w:val="28"/>
          <w:szCs w:val="28"/>
        </w:rPr>
        <w:t>FVOCI</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 xml:space="preserve">ยกเว้นเงินลงทุนในตราสารทุนที่ถือไว้เพื่อค้าจะวัดมูลค่าด้วย </w:t>
      </w:r>
      <w:r w:rsidRPr="00DC6FAE">
        <w:rPr>
          <w:rFonts w:ascii="Browallia New" w:hAnsi="Browallia New" w:cs="Browallia New" w:hint="cs"/>
          <w:iCs/>
          <w:sz w:val="28"/>
          <w:szCs w:val="28"/>
        </w:rPr>
        <w:t>FV</w:t>
      </w:r>
      <w:r w:rsidR="00510302">
        <w:rPr>
          <w:rFonts w:ascii="Browallia New" w:hAnsi="Browallia New" w:cs="Browallia New"/>
          <w:iCs/>
          <w:sz w:val="28"/>
          <w:szCs w:val="28"/>
        </w:rPr>
        <w:t>T</w:t>
      </w:r>
      <w:r w:rsidRPr="00DC6FAE">
        <w:rPr>
          <w:rFonts w:ascii="Browallia New" w:hAnsi="Browallia New" w:cs="Browallia New" w:hint="cs"/>
          <w:iCs/>
          <w:sz w:val="28"/>
          <w:szCs w:val="28"/>
        </w:rPr>
        <w:t>PL</w:t>
      </w:r>
      <w:r w:rsidRPr="00636709">
        <w:rPr>
          <w:rFonts w:ascii="Browallia New" w:hAnsi="Browallia New" w:cs="Browallia New" w:hint="cs"/>
          <w:i/>
          <w:sz w:val="28"/>
          <w:szCs w:val="28"/>
        </w:rPr>
        <w:t xml:space="preserve"> </w:t>
      </w:r>
      <w:r w:rsidRPr="00636709">
        <w:rPr>
          <w:rFonts w:ascii="Browallia New" w:hAnsi="Browallia New" w:cs="Browallia New" w:hint="cs"/>
          <w:i/>
          <w:sz w:val="28"/>
          <w:szCs w:val="28"/>
          <w:cs/>
        </w:rPr>
        <w:t>เท่านั้น</w:t>
      </w:r>
    </w:p>
    <w:p w14:paraId="3BCC2742" w14:textId="77777777" w:rsidR="00E32CDF" w:rsidRDefault="00E32CDF" w:rsidP="006367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68BD5902" w14:textId="77777777" w:rsidR="001C1FEA" w:rsidRDefault="001C1FEA"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74A22BD3" w14:textId="77777777" w:rsidR="001C1FEA" w:rsidRDefault="001C1FEA"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7C9364BF" w14:textId="77777777" w:rsidR="001C1FEA" w:rsidRDefault="001C1FEA"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744803B0" w14:textId="0C78424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การรับรู้รายการและการตัดรายการ</w:t>
      </w:r>
    </w:p>
    <w:p w14:paraId="05DCBB62" w14:textId="5354E8EC" w:rsidR="008E05CF" w:rsidRPr="008E05CF" w:rsidRDefault="008E05CF" w:rsidP="00B97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ในการซื้อหรือได้มาหรือขายสินทรัพย์ทางการเงินโดยปกติ กลุ่ม</w:t>
      </w:r>
      <w:r w:rsidR="00A5302A">
        <w:rPr>
          <w:rFonts w:ascii="Browallia New" w:hAnsi="Browallia New" w:cs="Browallia New" w:hint="cs"/>
          <w:i/>
          <w:sz w:val="28"/>
          <w:szCs w:val="28"/>
          <w:cs/>
        </w:rPr>
        <w:t>บริษัท</w:t>
      </w:r>
      <w:r w:rsidRPr="008E05CF">
        <w:rPr>
          <w:rFonts w:ascii="Browallia New" w:hAnsi="Browallia New" w:cs="Browallia New"/>
          <w:i/>
          <w:sz w:val="28"/>
          <w:szCs w:val="28"/>
          <w:cs/>
        </w:rPr>
        <w:t>จะรับรู้รายการ ณ วันที่ทำรายการค้า ซึ่งเป็นวันที่กลุ่ม</w:t>
      </w:r>
      <w:r w:rsidR="00A5302A">
        <w:rPr>
          <w:rFonts w:ascii="Browallia New" w:hAnsi="Browallia New" w:cs="Browallia New" w:hint="cs"/>
          <w:i/>
          <w:sz w:val="28"/>
          <w:szCs w:val="28"/>
          <w:cs/>
        </w:rPr>
        <w:t>บริษัท</w:t>
      </w:r>
      <w:r w:rsidRPr="008E05CF">
        <w:rPr>
          <w:rFonts w:ascii="Browallia New" w:hAnsi="Browallia New" w:cs="Browallia New"/>
          <w:i/>
          <w:sz w:val="28"/>
          <w:szCs w:val="28"/>
          <w:cs/>
        </w:rPr>
        <w:t>เข้าทำรายการซื้อหรือขายสินทรัพย์นั้น โดยกลุ่ม</w:t>
      </w:r>
      <w:r w:rsidR="00A5302A">
        <w:rPr>
          <w:rFonts w:ascii="Browallia New" w:hAnsi="Browallia New" w:cs="Browallia New" w:hint="cs"/>
          <w:i/>
          <w:sz w:val="28"/>
          <w:szCs w:val="28"/>
          <w:cs/>
        </w:rPr>
        <w:t>บริษัท</w:t>
      </w:r>
      <w:r w:rsidRPr="008E05CF">
        <w:rPr>
          <w:rFonts w:ascii="Browallia New" w:hAnsi="Browallia New" w:cs="Browallia New"/>
          <w:i/>
          <w:sz w:val="28"/>
          <w:szCs w:val="28"/>
          <w:cs/>
        </w:rPr>
        <w:t>จะตัดรายการสินทรัพย์ทางการเงินออกเมื่อสิทธิในการได้รับกระแสเงินสดจากสินทรัพย์นั้นสิ้นสุดลงหรือได้ถูกโอนไปและกลุ่ม</w:t>
      </w:r>
      <w:r w:rsidR="005F475A">
        <w:rPr>
          <w:rFonts w:ascii="Browallia New" w:hAnsi="Browallia New" w:cs="Browallia New" w:hint="cs"/>
          <w:i/>
          <w:sz w:val="28"/>
          <w:szCs w:val="28"/>
          <w:cs/>
        </w:rPr>
        <w:t>บริษัท</w:t>
      </w:r>
      <w:r w:rsidRPr="008E05CF">
        <w:rPr>
          <w:rFonts w:ascii="Browallia New" w:hAnsi="Browallia New" w:cs="Browallia New"/>
          <w:i/>
          <w:sz w:val="28"/>
          <w:szCs w:val="28"/>
          <w:cs/>
        </w:rPr>
        <w:t>ได้โอนความเสี่ยงและผลประโยชน์ที่เกี่ยวข้องกับการเป็นเจ้าของสินทรัพย์ออกไป</w:t>
      </w:r>
    </w:p>
    <w:p w14:paraId="000D45F1"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840EFE4" w14:textId="1C07D85C"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8E05CF">
        <w:rPr>
          <w:rFonts w:ascii="Browallia New" w:hAnsi="Browallia New" w:cs="Browallia New"/>
          <w:iCs/>
          <w:sz w:val="28"/>
          <w:szCs w:val="28"/>
          <w:cs/>
        </w:rPr>
        <w:t>การวัดมูลค่า</w:t>
      </w:r>
    </w:p>
    <w:p w14:paraId="03FDF3AF" w14:textId="609A08B9"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ในการรับรู้รายการเมื่อเริ่มแรก กลุ่ม</w:t>
      </w:r>
      <w:r w:rsidR="00172F12">
        <w:rPr>
          <w:rFonts w:ascii="Browallia New" w:hAnsi="Browallia New" w:cs="Browallia New" w:hint="cs"/>
          <w:sz w:val="28"/>
          <w:szCs w:val="28"/>
          <w:cs/>
          <w:lang w:val="en-GB"/>
        </w:rPr>
        <w:t>บริษัท</w:t>
      </w:r>
      <w:r w:rsidRPr="008E05CF">
        <w:rPr>
          <w:rFonts w:ascii="Browallia New" w:hAnsi="Browallia New" w:cs="Browallia New"/>
          <w:i/>
          <w:sz w:val="28"/>
          <w:szCs w:val="28"/>
          <w:cs/>
        </w:rPr>
        <w:t xml:space="preserve">วัดมูลค่าของสินทรัพย์ทางการเงินด้วยมูลค่ายุติธรรมบวกต้นทุนการทำรายการซึ่งเกี่ยวข้องโดยตรงกับการได้มาซึ่งสินทรัพย์นั้น สำหรับสินทรัพย์ทางการเงินที่วัดมูลค่าด้วย </w:t>
      </w:r>
      <w:r w:rsidRPr="00DC6FAE">
        <w:rPr>
          <w:rFonts w:ascii="Browallia New" w:hAnsi="Browallia New" w:cs="Browallia New"/>
          <w:iCs/>
          <w:sz w:val="28"/>
          <w:szCs w:val="28"/>
        </w:rPr>
        <w:t>FVPL</w:t>
      </w:r>
      <w:r w:rsidRPr="008E05CF">
        <w:rPr>
          <w:rFonts w:ascii="Browallia New" w:hAnsi="Browallia New" w:cs="Browallia New"/>
          <w:i/>
          <w:sz w:val="28"/>
          <w:szCs w:val="28"/>
        </w:rPr>
        <w:t xml:space="preserve"> </w:t>
      </w:r>
      <w:r w:rsidRPr="008E05CF">
        <w:rPr>
          <w:rFonts w:ascii="Browallia New" w:hAnsi="Browallia New" w:cs="Browallia New"/>
          <w:i/>
          <w:sz w:val="28"/>
          <w:szCs w:val="28"/>
          <w:cs/>
        </w:rPr>
        <w:t>กลุ่ม</w:t>
      </w:r>
      <w:r w:rsidR="009E6CE0">
        <w:rPr>
          <w:rFonts w:ascii="Browallia New" w:hAnsi="Browallia New" w:cs="Browallia New" w:hint="cs"/>
          <w:sz w:val="28"/>
          <w:szCs w:val="28"/>
          <w:cs/>
          <w:lang w:val="en-GB"/>
        </w:rPr>
        <w:t>บริษัท</w:t>
      </w:r>
      <w:r w:rsidRPr="008E05CF">
        <w:rPr>
          <w:rFonts w:ascii="Browallia New" w:hAnsi="Browallia New" w:cs="Browallia New"/>
          <w:i/>
          <w:sz w:val="28"/>
          <w:szCs w:val="28"/>
          <w:cs/>
        </w:rPr>
        <w:t>จะรับรู้ต้นทุนการทำรายการที่เกี่ยวข้องเป็นค่าใช้จ่ายในกำไรหรือขาดทุน</w:t>
      </w:r>
    </w:p>
    <w:p w14:paraId="407A2D3B" w14:textId="77777777" w:rsidR="008E05CF" w:rsidRPr="008E05CF" w:rsidRDefault="008E05CF" w:rsidP="008E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4267A54" w14:textId="07F9F4F1" w:rsidR="00636709" w:rsidRDefault="008E05CF"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8E05CF">
        <w:rPr>
          <w:rFonts w:ascii="Browallia New" w:hAnsi="Browallia New" w:cs="Browallia New"/>
          <w:i/>
          <w:sz w:val="28"/>
          <w:szCs w:val="28"/>
          <w:cs/>
        </w:rPr>
        <w:t>กลุ่ม</w:t>
      </w:r>
      <w:r w:rsidR="005F475A">
        <w:rPr>
          <w:rFonts w:ascii="Browallia New" w:hAnsi="Browallia New" w:cs="Browallia New" w:hint="cs"/>
          <w:i/>
          <w:sz w:val="28"/>
          <w:szCs w:val="28"/>
          <w:cs/>
        </w:rPr>
        <w:t>บริษัท</w:t>
      </w:r>
      <w:r w:rsidRPr="008E05CF">
        <w:rPr>
          <w:rFonts w:ascii="Browallia New" w:hAnsi="Browallia New" w:cs="Browallia New"/>
          <w:i/>
          <w:sz w:val="28"/>
          <w:szCs w:val="28"/>
          <w:cs/>
        </w:rPr>
        <w:t>จะพิจารณาสินทรัพย์ทางการเงินซึ่งมีอนุพันธ์แฝงในภาพรวมว่าลักษณะกระแสเงินสดตามสัญญาว่าเข้าเงื่อนไขของการเป็นเงินต้นและดอกเบี้ย (</w:t>
      </w:r>
      <w:r w:rsidRPr="00DC6FAE">
        <w:rPr>
          <w:rFonts w:ascii="Browallia New" w:hAnsi="Browallia New" w:cs="Browallia New"/>
          <w:iCs/>
          <w:sz w:val="28"/>
          <w:szCs w:val="28"/>
        </w:rPr>
        <w:t>SPPI</w:t>
      </w:r>
      <w:r w:rsidRPr="008E05CF">
        <w:rPr>
          <w:rFonts w:ascii="Browallia New" w:hAnsi="Browallia New" w:cs="Browallia New"/>
          <w:i/>
          <w:sz w:val="28"/>
          <w:szCs w:val="28"/>
        </w:rPr>
        <w:t xml:space="preserve">) </w:t>
      </w:r>
      <w:r w:rsidRPr="008E05CF">
        <w:rPr>
          <w:rFonts w:ascii="Browallia New" w:hAnsi="Browallia New" w:cs="Browallia New"/>
          <w:i/>
          <w:sz w:val="28"/>
          <w:szCs w:val="28"/>
          <w:cs/>
        </w:rPr>
        <w:t>หรือไม่</w:t>
      </w:r>
    </w:p>
    <w:p w14:paraId="64209E39" w14:textId="77777777" w:rsidR="00F50284" w:rsidRDefault="00F50284"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D5CE0FD" w14:textId="77777777"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B265DE">
        <w:rPr>
          <w:rFonts w:ascii="Browallia New" w:hAnsi="Browallia New" w:cs="Browallia New"/>
          <w:iCs/>
          <w:sz w:val="28"/>
          <w:szCs w:val="28"/>
          <w:cs/>
        </w:rPr>
        <w:t>ตราสารทุน</w:t>
      </w:r>
    </w:p>
    <w:p w14:paraId="176CAB69" w14:textId="7FE51446"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กลุ่ม</w:t>
      </w:r>
      <w:r w:rsidR="00172F12">
        <w:rPr>
          <w:rFonts w:ascii="Browallia New" w:hAnsi="Browallia New" w:cs="Browallia New" w:hint="cs"/>
          <w:sz w:val="28"/>
          <w:szCs w:val="28"/>
          <w:cs/>
          <w:lang w:val="en-GB"/>
        </w:rPr>
        <w:t>บริษัท</w:t>
      </w:r>
      <w:r w:rsidRPr="00B265DE">
        <w:rPr>
          <w:rFonts w:ascii="Browallia New" w:hAnsi="Browallia New" w:cs="Browallia New"/>
          <w:i/>
          <w:sz w:val="28"/>
          <w:szCs w:val="28"/>
          <w:cs/>
        </w:rPr>
        <w:t>วัดมูลค่าตราสารทุนด้วยมูลค่ายุติธรรม ในกรณีที่กลุ่ม</w:t>
      </w:r>
      <w:r w:rsidR="00172F12">
        <w:rPr>
          <w:rFonts w:ascii="Browallia New" w:hAnsi="Browallia New" w:cs="Browallia New" w:hint="cs"/>
          <w:sz w:val="28"/>
          <w:szCs w:val="28"/>
          <w:cs/>
          <w:lang w:val="en-GB"/>
        </w:rPr>
        <w:t>บริษัท</w:t>
      </w:r>
      <w:r w:rsidRPr="00B265DE">
        <w:rPr>
          <w:rFonts w:ascii="Browallia New" w:hAnsi="Browallia New" w:cs="Browallia New"/>
          <w:i/>
          <w:sz w:val="28"/>
          <w:szCs w:val="28"/>
          <w:cs/>
        </w:rPr>
        <w:t xml:space="preserve">เลือกรับรู้กำไร (ขาดทุน) จากมูลค่ายุติธรรมในกำไรขาดทุนเบ็ดเสร็จอื่น </w:t>
      </w:r>
      <w:r w:rsidR="00E76B39">
        <w:rPr>
          <w:rFonts w:ascii="Browallia New" w:hAnsi="Browallia New" w:cs="Browallia New"/>
          <w:iCs/>
          <w:sz w:val="28"/>
          <w:szCs w:val="28"/>
        </w:rPr>
        <w:t>(</w:t>
      </w:r>
      <w:r w:rsidRPr="00DC6FAE">
        <w:rPr>
          <w:rFonts w:ascii="Browallia New" w:hAnsi="Browallia New" w:cs="Browallia New"/>
          <w:iCs/>
          <w:sz w:val="28"/>
          <w:szCs w:val="28"/>
        </w:rPr>
        <w:t xml:space="preserve">FVOCI) </w:t>
      </w:r>
      <w:r w:rsidRPr="00B265DE">
        <w:rPr>
          <w:rFonts w:ascii="Browallia New" w:hAnsi="Browallia New" w:cs="Browallia New"/>
          <w:i/>
          <w:sz w:val="28"/>
          <w:szCs w:val="28"/>
          <w:cs/>
        </w:rPr>
        <w:t>กลุ่ม</w:t>
      </w:r>
      <w:r w:rsidR="00172F12">
        <w:rPr>
          <w:rFonts w:ascii="Browallia New" w:hAnsi="Browallia New" w:cs="Browallia New" w:hint="cs"/>
          <w:sz w:val="28"/>
          <w:szCs w:val="28"/>
          <w:cs/>
          <w:lang w:val="en-GB"/>
        </w:rPr>
        <w:t>บริษัท</w:t>
      </w:r>
      <w:r w:rsidRPr="00B265DE">
        <w:rPr>
          <w:rFonts w:ascii="Browallia New" w:hAnsi="Browallia New" w:cs="Browallia New"/>
          <w:i/>
          <w:sz w:val="28"/>
          <w:szCs w:val="28"/>
          <w:cs/>
        </w:rPr>
        <w:t>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w:t>
      </w:r>
      <w:r w:rsidR="00172F12">
        <w:rPr>
          <w:rFonts w:ascii="Browallia New" w:hAnsi="Browallia New" w:cs="Browallia New" w:hint="cs"/>
          <w:sz w:val="28"/>
          <w:szCs w:val="28"/>
          <w:cs/>
          <w:lang w:val="en-GB"/>
        </w:rPr>
        <w:t>บริษัท</w:t>
      </w:r>
      <w:r w:rsidRPr="00B265DE">
        <w:rPr>
          <w:rFonts w:ascii="Browallia New" w:hAnsi="Browallia New" w:cs="Browallia New"/>
          <w:i/>
          <w:sz w:val="28"/>
          <w:szCs w:val="28"/>
          <w:cs/>
        </w:rPr>
        <w:t>มีสิทธิได้รับเงินปันผลนั้น</w:t>
      </w:r>
    </w:p>
    <w:p w14:paraId="3A133930" w14:textId="173F2899" w:rsidR="00E80100" w:rsidRDefault="00E80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C51B779" w14:textId="3A4EAF35" w:rsidR="00B265DE" w:rsidRPr="00B265DE"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 xml:space="preserve">การเปลี่ยนแปลงในมูลค่ายุติธรรมของเงินลงทุนในตราสารทุนที่วัดมูลค่าด้วย </w:t>
      </w:r>
      <w:r w:rsidRPr="008E3BDE">
        <w:rPr>
          <w:rFonts w:ascii="Browallia New" w:hAnsi="Browallia New" w:cs="Browallia New"/>
          <w:iCs/>
          <w:sz w:val="28"/>
          <w:szCs w:val="28"/>
        </w:rPr>
        <w:t>FV</w:t>
      </w:r>
      <w:r w:rsidR="00BF3394" w:rsidRPr="008E3BDE">
        <w:rPr>
          <w:rFonts w:ascii="Browallia New" w:hAnsi="Browallia New" w:cs="Browallia New"/>
          <w:iCs/>
          <w:sz w:val="28"/>
          <w:szCs w:val="28"/>
        </w:rPr>
        <w:t>T</w:t>
      </w:r>
      <w:r w:rsidRPr="008E3BDE">
        <w:rPr>
          <w:rFonts w:ascii="Browallia New" w:hAnsi="Browallia New" w:cs="Browallia New"/>
          <w:iCs/>
          <w:sz w:val="28"/>
          <w:szCs w:val="28"/>
        </w:rPr>
        <w:t>PL</w:t>
      </w:r>
      <w:r w:rsidRPr="00B265DE">
        <w:rPr>
          <w:rFonts w:ascii="Browallia New" w:hAnsi="Browallia New" w:cs="Browallia New"/>
          <w:i/>
          <w:sz w:val="28"/>
          <w:szCs w:val="28"/>
        </w:rPr>
        <w:t xml:space="preserve"> </w:t>
      </w:r>
      <w:r w:rsidRPr="00B265DE">
        <w:rPr>
          <w:rFonts w:ascii="Browallia New" w:hAnsi="Browallia New" w:cs="Browallia New"/>
          <w:i/>
          <w:sz w:val="28"/>
          <w:szCs w:val="28"/>
          <w:cs/>
        </w:rPr>
        <w:t xml:space="preserve">จะรับรู้ในรายการกำไร (ขาดทุน) จากการวัดมูลค่าเครื่องมือทางการเงินในกำไรหรือขาดทุน </w:t>
      </w:r>
    </w:p>
    <w:p w14:paraId="05F86065" w14:textId="77777777" w:rsidR="00B265DE" w:rsidRPr="00C07995" w:rsidRDefault="00B265DE" w:rsidP="00B26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24C5B936" w14:textId="77777777" w:rsidR="003147C3" w:rsidRDefault="00B265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B265DE">
        <w:rPr>
          <w:rFonts w:ascii="Browallia New" w:hAnsi="Browallia New" w:cs="Browallia New"/>
          <w:i/>
          <w:sz w:val="28"/>
          <w:szCs w:val="28"/>
          <w:cs/>
        </w:rPr>
        <w:t>ขาดทุนและการกลับรายการขาดทุนจากการด้อยค่าจะแสดงรวมอยู่ในการเปลี่ยนแปลงในมูลค่ายุติธรรม</w:t>
      </w:r>
    </w:p>
    <w:p w14:paraId="6A8D281E" w14:textId="77777777" w:rsidR="003147C3" w:rsidRPr="00C07995" w:rsidRDefault="003147C3"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4A207385" w14:textId="77777777" w:rsidR="003147C3"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i/>
          <w:iCs/>
          <w:sz w:val="28"/>
          <w:szCs w:val="28"/>
        </w:rPr>
      </w:pPr>
      <w:r w:rsidRPr="003147C3">
        <w:rPr>
          <w:rFonts w:ascii="Browallia New" w:eastAsia="Calibri" w:hAnsi="Browallia New" w:cs="Browallia New"/>
          <w:i/>
          <w:iCs/>
          <w:sz w:val="28"/>
          <w:szCs w:val="28"/>
          <w:cs/>
        </w:rPr>
        <w:t>การ</w:t>
      </w:r>
      <w:r w:rsidRPr="003147C3">
        <w:rPr>
          <w:rFonts w:ascii="Browallia New" w:eastAsia="Calibri" w:hAnsi="Browallia New" w:cs="Browallia New" w:hint="cs"/>
          <w:i/>
          <w:iCs/>
          <w:sz w:val="28"/>
          <w:szCs w:val="28"/>
          <w:cs/>
        </w:rPr>
        <w:t>ด้อย</w:t>
      </w:r>
      <w:r w:rsidRPr="003147C3">
        <w:rPr>
          <w:rFonts w:ascii="Browallia New" w:eastAsia="Calibri" w:hAnsi="Browallia New" w:cs="Browallia New"/>
          <w:i/>
          <w:iCs/>
          <w:sz w:val="28"/>
          <w:szCs w:val="28"/>
          <w:cs/>
        </w:rPr>
        <w:t>ค่าของสินทรัพย์ทางการเงินและสินทรัพย์ที่เกิดจากสัญญา</w:t>
      </w:r>
    </w:p>
    <w:p w14:paraId="6A6AFB80" w14:textId="16D48030" w:rsid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764385">
        <w:rPr>
          <w:rFonts w:ascii="Browallia New" w:eastAsia="Calibri" w:hAnsi="Browallia New" w:cs="Browallia New"/>
          <w:sz w:val="28"/>
          <w:szCs w:val="28"/>
          <w:cs/>
        </w:rPr>
        <w:t>กลุ่มบริษัท</w:t>
      </w:r>
      <w:r w:rsidRPr="00AD3D3F">
        <w:rPr>
          <w:rFonts w:ascii="Browallia New" w:eastAsia="Calibri" w:hAnsi="Browallia New" w:cs="Browallia New"/>
          <w:sz w:val="28"/>
          <w:szCs w:val="28"/>
          <w:cs/>
        </w:rPr>
        <w:t>ต้องประเมินการด้อยค่าของสินทรัพย์ทางการเงินและสินทรัพย์ที่เกิดจากสัญญา</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โดยพิจารณาผลขาดทุนด้านเครดิตที่คาดว่าจะเกิดขึ้นตลอดอายุของเครื่องมือทางการเงิน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โดยไม่จำเป็นต้องรอให้มีข้อบ่งชี้หรือเกิดเหตุการณ์ด้านเครดิตขึ้นก่อน</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และกำหนดให้ใช้</w:t>
      </w:r>
      <w:r w:rsidRPr="00AD3D3F">
        <w:rPr>
          <w:rFonts w:ascii="Browallia New" w:eastAsia="Calibri" w:hAnsi="Browallia New" w:cs="Browallia New" w:hint="cs"/>
          <w:sz w:val="28"/>
          <w:szCs w:val="28"/>
          <w:cs/>
        </w:rPr>
        <w:t>ดุลยพินิจ</w:t>
      </w:r>
      <w:r w:rsidRPr="00AD3D3F">
        <w:rPr>
          <w:rFonts w:ascii="Browallia New" w:eastAsia="Calibri" w:hAnsi="Browallia New" w:cs="Browallia New"/>
          <w:sz w:val="28"/>
          <w:szCs w:val="28"/>
          <w:cs/>
        </w:rPr>
        <w:t>ในการประเมินว่าการเปลี่ยนแปลงของปัจจัยทางเศรษฐกิจนั้นมีผลกระทบต่อผลขาดทุนด้านเครดิตที่คาดว่าจะเกิดขึ้นอย่างไร</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และใช้ความน่าจะเป็นถ่วงน้ำหนักเป็นเกณฑ์</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อย่างไรก็ตาม</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การประเมินรูปแบบใหม่นี้ถือปฏิบัติเฉพาะกับสินทรัพย์ทางการเงินที่วัดมูลค่าด้วยวิธีราคาทุนตัดจำหน่าย</w:t>
      </w:r>
      <w:r w:rsidRPr="00AD3D3F">
        <w:rPr>
          <w:rFonts w:ascii="Browallia New" w:eastAsia="Calibri" w:hAnsi="Browallia New" w:cs="Browallia New"/>
          <w:sz w:val="28"/>
          <w:szCs w:val="28"/>
        </w:rPr>
        <w:t xml:space="preserve"> </w:t>
      </w:r>
      <w:r w:rsidRPr="00AD3D3F">
        <w:rPr>
          <w:rFonts w:ascii="Browallia New" w:eastAsia="Calibri" w:hAnsi="Browallia New" w:cs="Browallia New"/>
          <w:sz w:val="28"/>
          <w:szCs w:val="28"/>
          <w:cs/>
        </w:rPr>
        <w:t>และมูลค่ายุติธรรมผ่านกำไรขาดทุนเบ็ดเสร็จอื่นเท่านั้น</w:t>
      </w:r>
    </w:p>
    <w:p w14:paraId="1028515E" w14:textId="77777777" w:rsidR="00AB39DE" w:rsidRPr="00C07995" w:rsidRDefault="00AB39DE"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4"/>
          <w:szCs w:val="24"/>
        </w:rPr>
      </w:pPr>
    </w:p>
    <w:p w14:paraId="42B1DEF4" w14:textId="253F50D1" w:rsidR="00F63647" w:rsidRPr="003147C3" w:rsidRDefault="00F63647" w:rsidP="003147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7568F5">
        <w:rPr>
          <w:rFonts w:ascii="Browallia New" w:eastAsia="Calibri" w:hAnsi="Browallia New" w:cs="Browallia New"/>
          <w:spacing w:val="-4"/>
          <w:sz w:val="28"/>
          <w:szCs w:val="28"/>
          <w:cs/>
        </w:rPr>
        <w:t>กลุ่มบริษัท</w:t>
      </w:r>
      <w:r w:rsidRPr="007568F5">
        <w:rPr>
          <w:rFonts w:ascii="Browallia New" w:eastAsia="Calibri" w:hAnsi="Browallia New" w:cs="Browallia New" w:hint="cs"/>
          <w:spacing w:val="-4"/>
          <w:sz w:val="28"/>
          <w:szCs w:val="28"/>
          <w:cs/>
        </w:rPr>
        <w:t>ได้</w:t>
      </w:r>
      <w:r w:rsidRPr="007568F5">
        <w:rPr>
          <w:rFonts w:ascii="Browallia New" w:hAnsi="Browallia New" w:cs="Browallia New"/>
          <w:spacing w:val="-4"/>
          <w:sz w:val="28"/>
          <w:szCs w:val="28"/>
          <w:cs/>
        </w:rPr>
        <w:t>ประเมิน</w:t>
      </w:r>
      <w:r w:rsidRPr="007568F5">
        <w:rPr>
          <w:rFonts w:ascii="Browallia New" w:hAnsi="Browallia New" w:cs="Browallia New" w:hint="cs"/>
          <w:spacing w:val="-4"/>
          <w:sz w:val="28"/>
          <w:szCs w:val="28"/>
          <w:cs/>
        </w:rPr>
        <w:t>การด้อยค่าตาม</w:t>
      </w:r>
      <w:r w:rsidRPr="007568F5">
        <w:rPr>
          <w:rFonts w:ascii="Browallia New" w:hAnsi="Browallia New" w:cs="Browallia New"/>
          <w:spacing w:val="-4"/>
          <w:sz w:val="28"/>
          <w:szCs w:val="28"/>
          <w:cs/>
        </w:rPr>
        <w:t>มาตรฐานการรายงานทางการเงิน</w:t>
      </w:r>
      <w:r w:rsidRPr="007568F5">
        <w:rPr>
          <w:rFonts w:ascii="Browallia New" w:hAnsi="Browallia New" w:cs="Browallia New"/>
          <w:spacing w:val="-4"/>
          <w:sz w:val="28"/>
          <w:szCs w:val="28"/>
        </w:rPr>
        <w:t xml:space="preserve"> </w:t>
      </w:r>
      <w:r w:rsidRPr="007568F5">
        <w:rPr>
          <w:rFonts w:ascii="Browallia New" w:hAnsi="Browallia New" w:cs="Browallia New"/>
          <w:spacing w:val="-4"/>
          <w:sz w:val="28"/>
          <w:szCs w:val="28"/>
          <w:cs/>
        </w:rPr>
        <w:t>ฉบับที</w:t>
      </w:r>
      <w:r w:rsidRPr="007568F5">
        <w:rPr>
          <w:rFonts w:ascii="Browallia New" w:hAnsi="Browallia New" w:cs="Browallia New" w:hint="cs"/>
          <w:spacing w:val="-4"/>
          <w:sz w:val="28"/>
          <w:szCs w:val="28"/>
          <w:cs/>
        </w:rPr>
        <w:t>่</w:t>
      </w:r>
      <w:r w:rsidRPr="007568F5">
        <w:rPr>
          <w:rFonts w:ascii="Browallia New" w:hAnsi="Browallia New" w:cs="Browallia New" w:hint="cs"/>
          <w:spacing w:val="-4"/>
          <w:sz w:val="28"/>
          <w:szCs w:val="28"/>
        </w:rPr>
        <w:t xml:space="preserve"> </w:t>
      </w:r>
      <w:r w:rsidRPr="007568F5">
        <w:rPr>
          <w:rFonts w:ascii="Browallia New" w:hAnsi="Browallia New" w:cs="Browallia New"/>
          <w:spacing w:val="-4"/>
          <w:sz w:val="28"/>
          <w:szCs w:val="28"/>
        </w:rPr>
        <w:t xml:space="preserve">9 </w:t>
      </w:r>
      <w:r w:rsidRPr="007568F5">
        <w:rPr>
          <w:rFonts w:ascii="Browallia New" w:hAnsi="Browallia New" w:cs="Browallia New" w:hint="cs"/>
          <w:spacing w:val="-4"/>
          <w:sz w:val="28"/>
          <w:szCs w:val="28"/>
          <w:cs/>
        </w:rPr>
        <w:t>โดยพิจารณาตามรายละเอียดดังนี้</w:t>
      </w:r>
    </w:p>
    <w:p w14:paraId="3CC30205" w14:textId="77777777" w:rsidR="00F63647" w:rsidRPr="00C07995" w:rsidRDefault="00F63647" w:rsidP="00F63647">
      <w:pPr>
        <w:pStyle w:val="CordiaNew"/>
        <w:tabs>
          <w:tab w:val="clear" w:pos="4153"/>
          <w:tab w:val="left" w:pos="426"/>
          <w:tab w:val="left" w:pos="1620"/>
        </w:tabs>
        <w:ind w:left="801"/>
        <w:jc w:val="thaiDistribute"/>
        <w:rPr>
          <w:rFonts w:ascii="Browallia New" w:hAnsi="Browallia New" w:cs="Browallia New"/>
          <w:sz w:val="20"/>
          <w:szCs w:val="20"/>
        </w:rPr>
      </w:pPr>
    </w:p>
    <w:p w14:paraId="343144B4" w14:textId="41E3AFA3" w:rsidR="003147C3"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F13B0A">
        <w:rPr>
          <w:rFonts w:ascii="Browallia New" w:eastAsia="Calibri" w:hAnsi="Browallia New" w:cs="Browallia New"/>
          <w:sz w:val="28"/>
          <w:szCs w:val="28"/>
          <w:cs/>
        </w:rPr>
        <w:t>ลูกหนี้ตามสัญญาเช่าซื้อ</w:t>
      </w:r>
      <w:r w:rsidR="0091338B">
        <w:rPr>
          <w:rFonts w:ascii="Browallia New" w:eastAsia="Calibri" w:hAnsi="Browallia New" w:cs="Browallia New"/>
          <w:sz w:val="28"/>
          <w:szCs w:val="28"/>
        </w:rPr>
        <w:t xml:space="preserve"> </w:t>
      </w:r>
      <w:r w:rsidR="0091338B" w:rsidRPr="0091338B">
        <w:rPr>
          <w:rFonts w:ascii="Browallia New" w:eastAsia="Calibri" w:hAnsi="Browallia New" w:cs="Browallia New"/>
          <w:sz w:val="28"/>
          <w:szCs w:val="28"/>
          <w:cs/>
        </w:rPr>
        <w:t>ลูกหนี้การค้า</w:t>
      </w:r>
      <w:r w:rsidRPr="00F13B0A">
        <w:rPr>
          <w:rFonts w:ascii="Browallia New" w:eastAsia="Calibri" w:hAnsi="Browallia New" w:cs="Browallia New"/>
          <w:sz w:val="28"/>
          <w:szCs w:val="28"/>
          <w:cs/>
        </w:rPr>
        <w:t>และลูกหนี้อื่น</w:t>
      </w:r>
      <w:r w:rsidRPr="00EB5C9C">
        <w:rPr>
          <w:rFonts w:ascii="Browallia New" w:eastAsia="Calibri" w:hAnsi="Browallia New" w:cs="Browallia New"/>
          <w:sz w:val="28"/>
          <w:szCs w:val="28"/>
        </w:rPr>
        <w:t xml:space="preserve"> </w:t>
      </w:r>
      <w:r w:rsidRPr="00EB5C9C">
        <w:rPr>
          <w:rFonts w:ascii="Browallia New" w:eastAsia="Calibri" w:hAnsi="Browallia New" w:cs="Browallia New"/>
          <w:sz w:val="28"/>
          <w:szCs w:val="28"/>
          <w:cs/>
        </w:rPr>
        <w:t>ได้ปฏิบัติตามวิธีอย่างง่าย</w:t>
      </w:r>
      <w:r w:rsidRPr="00EB5C9C">
        <w:rPr>
          <w:rFonts w:ascii="Browallia New" w:eastAsia="Calibri" w:hAnsi="Browallia New" w:cs="Browallia New"/>
          <w:sz w:val="28"/>
          <w:szCs w:val="28"/>
        </w:rPr>
        <w:t xml:space="preserve"> (Simplified approach) </w:t>
      </w:r>
      <w:r w:rsidRPr="00EB5C9C">
        <w:rPr>
          <w:rFonts w:ascii="Browallia New" w:eastAsia="Calibri" w:hAnsi="Browallia New" w:cs="Browallia New"/>
          <w:sz w:val="28"/>
          <w:szCs w:val="28"/>
          <w:cs/>
        </w:rPr>
        <w:t>ในการวัดมูลค่าของผลขาดทุนด้านเครดิตที</w:t>
      </w:r>
      <w:r>
        <w:rPr>
          <w:rFonts w:ascii="Browallia New" w:eastAsia="Calibri" w:hAnsi="Browallia New" w:cs="Browallia New" w:hint="cs"/>
          <w:sz w:val="28"/>
          <w:szCs w:val="28"/>
          <w:cs/>
        </w:rPr>
        <w:t>่</w:t>
      </w:r>
      <w:r w:rsidRPr="00EB5C9C">
        <w:rPr>
          <w:rFonts w:ascii="Browallia New" w:eastAsia="Calibri" w:hAnsi="Browallia New" w:cs="Browallia New"/>
          <w:sz w:val="28"/>
          <w:szCs w:val="28"/>
          <w:cs/>
        </w:rPr>
        <w:t>คาดว่าจะเกิดขึ้นตลอดอายุสำหรับลูกหนี้ทั้งหมด</w:t>
      </w:r>
    </w:p>
    <w:p w14:paraId="74EA74D2" w14:textId="77777777" w:rsidR="003147C3" w:rsidRPr="00C07995" w:rsidRDefault="003147C3" w:rsidP="003147C3">
      <w:pPr>
        <w:pStyle w:val="CordiaNew"/>
        <w:tabs>
          <w:tab w:val="clear" w:pos="4153"/>
        </w:tabs>
        <w:ind w:left="851"/>
        <w:jc w:val="thaiDistribute"/>
        <w:rPr>
          <w:rFonts w:ascii="Browallia New" w:eastAsia="Calibri" w:hAnsi="Browallia New" w:cs="Browallia New"/>
          <w:sz w:val="16"/>
          <w:szCs w:val="16"/>
        </w:rPr>
      </w:pPr>
    </w:p>
    <w:p w14:paraId="2B67794E" w14:textId="052D5D27" w:rsidR="00B063F4" w:rsidRDefault="00F63647" w:rsidP="00DB3104">
      <w:pPr>
        <w:pStyle w:val="CordiaNew"/>
        <w:numPr>
          <w:ilvl w:val="0"/>
          <w:numId w:val="22"/>
        </w:numPr>
        <w:tabs>
          <w:tab w:val="clear" w:pos="4153"/>
        </w:tabs>
        <w:ind w:left="851"/>
        <w:jc w:val="thaiDistribute"/>
        <w:rPr>
          <w:rFonts w:ascii="Browallia New" w:eastAsia="Calibri" w:hAnsi="Browallia New" w:cs="Browallia New"/>
          <w:sz w:val="28"/>
          <w:szCs w:val="28"/>
        </w:rPr>
      </w:pPr>
      <w:r w:rsidRPr="003147C3">
        <w:rPr>
          <w:rFonts w:ascii="Browallia New" w:eastAsia="Calibri" w:hAnsi="Browallia New" w:cs="Browallia New"/>
          <w:sz w:val="28"/>
          <w:szCs w:val="28"/>
          <w:cs/>
        </w:rPr>
        <w:t>เงินให้กู้ยืมแก่กิจการอื่น</w:t>
      </w:r>
      <w:r w:rsidR="00ED5463">
        <w:rPr>
          <w:rFonts w:ascii="Browallia New" w:eastAsia="Calibri" w:hAnsi="Browallia New" w:cs="Browallia New"/>
          <w:sz w:val="28"/>
          <w:szCs w:val="28"/>
        </w:rPr>
        <w:t xml:space="preserve"> </w:t>
      </w:r>
      <w:r w:rsidR="00ED5463" w:rsidRPr="003147C3">
        <w:rPr>
          <w:rFonts w:ascii="Browallia New" w:eastAsia="Calibri" w:hAnsi="Browallia New" w:cs="Browallia New"/>
          <w:sz w:val="28"/>
          <w:szCs w:val="28"/>
          <w:cs/>
        </w:rPr>
        <w:t>เงินให้กู้ยืมแก่กิจกา</w:t>
      </w:r>
      <w:r w:rsidR="00ED5463">
        <w:rPr>
          <w:rFonts w:ascii="Browallia New" w:eastAsia="Calibri" w:hAnsi="Browallia New" w:cs="Browallia New" w:hint="cs"/>
          <w:sz w:val="28"/>
          <w:szCs w:val="28"/>
          <w:cs/>
        </w:rPr>
        <w:t>รที่เกี่ยวข้อง</w:t>
      </w:r>
      <w:r w:rsidRPr="003147C3">
        <w:rPr>
          <w:rFonts w:ascii="Browallia New" w:eastAsia="Calibri" w:hAnsi="Browallia New" w:cs="Browallia New"/>
          <w:sz w:val="28"/>
          <w:szCs w:val="28"/>
          <w:cs/>
        </w:rPr>
        <w:t>และเงินลงทุนในลูกหนี้</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ได้ปฏิบัติตามวิธีทั่วไป</w:t>
      </w:r>
      <w:r w:rsidRPr="003147C3">
        <w:rPr>
          <w:rFonts w:ascii="Browallia New" w:eastAsia="Calibri" w:hAnsi="Browallia New" w:cs="Browallia New"/>
          <w:sz w:val="28"/>
          <w:szCs w:val="28"/>
        </w:rPr>
        <w:t xml:space="preserve"> </w:t>
      </w:r>
      <w:r w:rsidRPr="003147C3">
        <w:rPr>
          <w:rFonts w:ascii="Browallia New" w:eastAsia="Calibri" w:hAnsi="Browallia New" w:cs="Browallia New"/>
          <w:sz w:val="28"/>
          <w:szCs w:val="28"/>
          <w:cs/>
        </w:rPr>
        <w:t>(</w:t>
      </w:r>
      <w:r w:rsidRPr="003147C3">
        <w:rPr>
          <w:rFonts w:ascii="Browallia New" w:eastAsia="Calibri" w:hAnsi="Browallia New" w:cs="Browallia New"/>
          <w:sz w:val="28"/>
          <w:szCs w:val="28"/>
        </w:rPr>
        <w:t xml:space="preserve">General approach) </w:t>
      </w:r>
      <w:r w:rsidRPr="003147C3">
        <w:rPr>
          <w:rFonts w:ascii="Browallia New" w:eastAsia="Calibri" w:hAnsi="Browallia New" w:cs="Browallia New"/>
          <w:sz w:val="28"/>
          <w:szCs w:val="28"/>
          <w:cs/>
        </w:rPr>
        <w:t>โดยค่าเผื่อผลขาดทุนถูกจำกัดที่ผลขาดทุนด้านเครดิตที่คาดว่าจะเกิดขึ้น</w:t>
      </w:r>
      <w:r w:rsidRPr="003147C3">
        <w:rPr>
          <w:rFonts w:ascii="Browallia New" w:eastAsia="Calibri" w:hAnsi="Browallia New" w:cs="Browallia New" w:hint="cs"/>
          <w:sz w:val="28"/>
          <w:szCs w:val="28"/>
        </w:rPr>
        <w:t xml:space="preserve"> </w:t>
      </w:r>
      <w:r w:rsidRPr="003147C3">
        <w:rPr>
          <w:rFonts w:ascii="Browallia New" w:eastAsia="Calibri" w:hAnsi="Browallia New" w:cs="Browallia New"/>
          <w:sz w:val="28"/>
          <w:szCs w:val="28"/>
        </w:rPr>
        <w:t xml:space="preserve">12 </w:t>
      </w:r>
      <w:r w:rsidRPr="003147C3">
        <w:rPr>
          <w:rFonts w:ascii="Browallia New" w:eastAsia="Calibri" w:hAnsi="Browallia New" w:cs="Browallia New"/>
          <w:sz w:val="28"/>
          <w:szCs w:val="28"/>
          <w:cs/>
        </w:rPr>
        <w:t>เดือนข้างหน้า/ตลอดอายุ</w:t>
      </w:r>
    </w:p>
    <w:p w14:paraId="2D83BF5B" w14:textId="656CA2AB" w:rsidR="00B063F4" w:rsidRDefault="00B063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alibri" w:hAnsi="Browallia New" w:cs="Browallia New"/>
          <w:i/>
          <w:sz w:val="28"/>
          <w:szCs w:val="28"/>
          <w:u w:val="single"/>
        </w:rPr>
      </w:pPr>
    </w:p>
    <w:p w14:paraId="6B9A4D53" w14:textId="77777777" w:rsidR="00684854" w:rsidRPr="00550A04" w:rsidRDefault="00684854"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550A04">
        <w:rPr>
          <w:rFonts w:ascii="Browallia New" w:hAnsi="Browallia New" w:cs="Browallia New"/>
          <w:i/>
          <w:sz w:val="28"/>
          <w:szCs w:val="28"/>
          <w:cs/>
        </w:rPr>
        <w:t>เงินลงทุนในลูกหนี้</w:t>
      </w:r>
    </w:p>
    <w:p w14:paraId="3F68960E" w14:textId="40EA1925" w:rsidR="00837288" w:rsidRPr="00837288"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837288">
        <w:rPr>
          <w:rFonts w:ascii="Browallia New" w:eastAsia="Calibri" w:hAnsi="Browallia New" w:cs="Browallia New"/>
          <w:sz w:val="28"/>
          <w:szCs w:val="28"/>
          <w:cs/>
        </w:rPr>
        <w:t>เงินลงทุนในลูกหนี้ เป็นเงินลงทุนซึ่งกลุ่มบริษัทรับซื้อลดลูกหนี้ด้อยคุณภาพจากสถาบันการเงินและบริษัทให้บริการสินเชื่อ โดยการประมูลซื้อเพื่อดำเนินการติดตามเรียกเก็บหนี้ ซึ่งคาดว่าจะเรียกเก็บเงินจากลูกหนี้เป็นระยะเวลา 4 – 5 ปี ซึ่งตามสัญญาซื้อลดลูกหนี้ด้อยคุณภาพดังกล่าว กลุ่มบริษัทไม่มีสิทธิไล่เบี้ยจากผู้ขายหนี้ในกรณีที่กลุ่มบริษัทเรียกเก็บเงินไม่ได้ เงินลงทุนในลูกหนี้ดังกล่าว แสดงในราคาทุนที่จ่ายซื้อสุทธิจากจำนวนที่ตัดเป็นต้นทุนและค่าเผื่อการด้อยค่า (ถ้ามี) กลุ่มบริษัทจะบันทึกค่าเผื่อการด้อยค่าของเงินลงทุนในลูกหนี้เมื่อพบว่า ประมาณการกระแสเงินสดในอนาคตที่คาดว่าจะได้รับเมื่อคำนวณคิดลดเป็นมูลค่าปัจจุบันต่ำกว่ามูลค่าตามบัญชี</w:t>
      </w:r>
    </w:p>
    <w:p w14:paraId="2A5179EB" w14:textId="77777777" w:rsidR="00837288" w:rsidRPr="00837288"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12BEF641" w14:textId="77777777" w:rsidR="00837288" w:rsidRPr="00837288"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r w:rsidRPr="00837288">
        <w:rPr>
          <w:rFonts w:ascii="Browallia New" w:eastAsia="Calibri" w:hAnsi="Browallia New" w:cs="Browallia New"/>
          <w:sz w:val="28"/>
          <w:szCs w:val="28"/>
          <w:cs/>
        </w:rPr>
        <w:t>เงินลงทุนในลูกหนี้แสดงไว้ในสินทรัพย์ไม่หมุนเวียน เว้นแต่กรณีที่ฝ่ายบริหารแสดงเจตจำนงที่จะถือไว้ในช่วงเวลา</w:t>
      </w:r>
    </w:p>
    <w:p w14:paraId="0FD116F5" w14:textId="2C7B555F" w:rsidR="00A36B45"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cs/>
        </w:rPr>
      </w:pPr>
      <w:r w:rsidRPr="00837288">
        <w:rPr>
          <w:rFonts w:ascii="Browallia New" w:eastAsia="Calibri" w:hAnsi="Browallia New" w:cs="Browallia New"/>
          <w:sz w:val="28"/>
          <w:szCs w:val="28"/>
          <w:cs/>
        </w:rPr>
        <w:t>น้อยกว่า 12 เดือนนับแต่วันสิ้นรอบระยะเวลารายงาน จะแสดงไว้ในสินทรัพย์หมุนเวียน</w:t>
      </w:r>
    </w:p>
    <w:p w14:paraId="70418F41" w14:textId="77777777" w:rsidR="00837288" w:rsidRDefault="00837288" w:rsidP="008372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eastAsia="Calibri" w:hAnsi="Browallia New" w:cs="Browallia New"/>
          <w:sz w:val="28"/>
          <w:szCs w:val="28"/>
        </w:rPr>
      </w:pPr>
    </w:p>
    <w:p w14:paraId="5FECE480" w14:textId="13110A9E" w:rsidR="00AB345D" w:rsidRPr="006B4D7F" w:rsidRDefault="00AB345D" w:rsidP="002922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6B4D7F">
        <w:rPr>
          <w:rFonts w:ascii="Browallia New" w:hAnsi="Browallia New" w:cs="Browallia New"/>
          <w:i/>
          <w:sz w:val="28"/>
          <w:szCs w:val="28"/>
          <w:cs/>
        </w:rPr>
        <w:t>เงินลงทุนในบริษัทย่อย</w:t>
      </w:r>
    </w:p>
    <w:p w14:paraId="4AEC152C" w14:textId="3C330BDD" w:rsidR="00147928" w:rsidRDefault="00F91CBF"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บริษัทย่อย หมายถึง กิจการที่</w:t>
      </w:r>
      <w:r w:rsidR="005C444D">
        <w:rPr>
          <w:rFonts w:ascii="Browallia New" w:hAnsi="Browallia New" w:cs="Browallia New" w:hint="cs"/>
          <w:i/>
          <w:sz w:val="28"/>
          <w:szCs w:val="28"/>
          <w:cs/>
        </w:rPr>
        <w:t>กลุ่ม</w:t>
      </w:r>
      <w:r w:rsidR="004E25D8">
        <w:rPr>
          <w:rFonts w:ascii="Browallia New" w:hAnsi="Browallia New" w:cs="Browallia New" w:hint="cs"/>
          <w:i/>
          <w:sz w:val="28"/>
          <w:szCs w:val="28"/>
          <w:cs/>
        </w:rPr>
        <w:t>บริษัท</w:t>
      </w:r>
      <w:r w:rsidRPr="001822A2">
        <w:rPr>
          <w:rFonts w:ascii="Browallia New" w:hAnsi="Browallia New" w:cs="Browallia New"/>
          <w:i/>
          <w:sz w:val="28"/>
          <w:szCs w:val="28"/>
          <w:cs/>
        </w:rPr>
        <w:t>ควบคุม 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ควบคุมกิจการเมื่อกลุ่ม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รวมงบการเงินของบริษัทย่อยไว้ในงบการเงินรวมตั้งแต่วันที่กลุ่ม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มีอำนาจในการควบคุมบริษัทย่อย 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จะไม่นำงบการเงินของบริษัทย่อยมารวมไว้ในงบการเงินรวม นับจากวันที่กลุ่ม</w:t>
      </w:r>
      <w:r w:rsidR="005C444D">
        <w:rPr>
          <w:rFonts w:ascii="Browallia New" w:hAnsi="Browallia New" w:cs="Browallia New" w:hint="cs"/>
          <w:i/>
          <w:sz w:val="28"/>
          <w:szCs w:val="28"/>
          <w:cs/>
        </w:rPr>
        <w:t>บริษัท</w:t>
      </w:r>
      <w:r w:rsidRPr="001822A2">
        <w:rPr>
          <w:rFonts w:ascii="Browallia New" w:hAnsi="Browallia New" w:cs="Browallia New"/>
          <w:i/>
          <w:sz w:val="28"/>
          <w:szCs w:val="28"/>
          <w:cs/>
        </w:rPr>
        <w:t>สูญเสียอำนาจควบคุม</w:t>
      </w:r>
      <w:r w:rsidR="00147928">
        <w:rPr>
          <w:rFonts w:ascii="Browallia New" w:hAnsi="Browallia New" w:cs="Browallia New"/>
          <w:i/>
          <w:sz w:val="28"/>
          <w:szCs w:val="28"/>
        </w:rPr>
        <w:t xml:space="preserve"> </w:t>
      </w:r>
    </w:p>
    <w:p w14:paraId="20F396E4" w14:textId="77777777" w:rsidR="00147928" w:rsidRPr="00C07995" w:rsidRDefault="00147928" w:rsidP="00130C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4"/>
          <w:szCs w:val="24"/>
        </w:rPr>
      </w:pPr>
    </w:p>
    <w:p w14:paraId="6021ABEA" w14:textId="518A842F" w:rsidR="00960422" w:rsidRDefault="00960422"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1822A2">
        <w:rPr>
          <w:rFonts w:ascii="Browallia New" w:hAnsi="Browallia New" w:cs="Browallia New"/>
          <w:i/>
          <w:sz w:val="28"/>
          <w:szCs w:val="28"/>
          <w:cs/>
        </w:rPr>
        <w:t>ในงบการเงินเฉพาะของบริษัท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ต้นทุนนั้นจะรวมต้นทุนทางตรงที่เกี่ยวข้องกับการได้มาของเงินลงทุนดังกล่าว</w:t>
      </w:r>
    </w:p>
    <w:p w14:paraId="49FDE799" w14:textId="77777777" w:rsidR="00C716FB" w:rsidRDefault="00C716FB" w:rsidP="00960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4CFDDDA3" w14:textId="77777777" w:rsidR="00AE4CE0" w:rsidRDefault="003624F7"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08601D">
        <w:rPr>
          <w:rFonts w:ascii="Browallia New" w:hAnsi="Browallia New" w:cs="Browallia New"/>
          <w:i/>
          <w:sz w:val="28"/>
          <w:szCs w:val="28"/>
          <w:cs/>
        </w:rPr>
        <w:t>รายการระหว่างกันในงบการเงินรวม</w:t>
      </w:r>
    </w:p>
    <w:p w14:paraId="748860A2" w14:textId="3DA1D511" w:rsidR="00F91CBF" w:rsidRPr="00AE4CE0" w:rsidRDefault="00F91CBF"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กิจการจะตัดรายการบัญชีระหว่างกัน ยอดคงเหลือ กำไรและขาดทุนที่ยังไม่ได้เกิดขึ้นจริงระหว่างกันในกลุ่ม</w:t>
      </w:r>
      <w:r w:rsidR="005C444D">
        <w:rPr>
          <w:rFonts w:ascii="Browallia New" w:hAnsi="Browallia New" w:cs="Browallia New" w:hint="cs"/>
          <w:i/>
          <w:sz w:val="28"/>
          <w:szCs w:val="28"/>
          <w:cs/>
        </w:rPr>
        <w:t>บริษัท</w:t>
      </w:r>
      <w:r w:rsidRPr="00AE4CE0">
        <w:rPr>
          <w:rFonts w:ascii="Browallia New" w:hAnsi="Browallia New" w:cs="Browallia New"/>
          <w:i/>
          <w:sz w:val="28"/>
          <w:szCs w:val="28"/>
          <w:cs/>
        </w:rPr>
        <w:t xml:space="preserve"> นโยบายการบัญชีของบริษัทย่อยได้ถูกปรับปรุงเพื่อให้สอดคล้องกับนโยบายการบัญชีของกลุ่ม</w:t>
      </w:r>
      <w:r w:rsidR="005C444D">
        <w:rPr>
          <w:rFonts w:ascii="Browallia New" w:hAnsi="Browallia New" w:cs="Browallia New" w:hint="cs"/>
          <w:i/>
          <w:sz w:val="28"/>
          <w:szCs w:val="28"/>
          <w:cs/>
        </w:rPr>
        <w:t>บริษัท</w:t>
      </w:r>
    </w:p>
    <w:p w14:paraId="61C62E69" w14:textId="77777777" w:rsidR="006607DA" w:rsidRDefault="006607DA" w:rsidP="00294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25D92351" w14:textId="01ABB323" w:rsidR="00AE4CE0" w:rsidRDefault="003A61C8" w:rsidP="00DB3104">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i/>
          <w:sz w:val="28"/>
          <w:szCs w:val="28"/>
        </w:rPr>
      </w:pPr>
      <w:r w:rsidRPr="00AE4CE0">
        <w:rPr>
          <w:rFonts w:ascii="Browallia New" w:hAnsi="Browallia New" w:cs="Browallia New"/>
          <w:i/>
          <w:sz w:val="28"/>
          <w:szCs w:val="28"/>
          <w:cs/>
        </w:rPr>
        <w:t>การเปลี่ยนแปลงสัดส่วนการถือครองกิจการ</w:t>
      </w:r>
    </w:p>
    <w:p w14:paraId="49CE0515" w14:textId="2A2DF295"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AE4CE0">
        <w:rPr>
          <w:rFonts w:ascii="Browallia New" w:hAnsi="Browallia New" w:cs="Browallia New"/>
          <w:sz w:val="28"/>
          <w:szCs w:val="28"/>
          <w:cs/>
        </w:rPr>
        <w:t>กำไร</w:t>
      </w:r>
      <w:r w:rsidRPr="00AE4CE0">
        <w:rPr>
          <w:rFonts w:ascii="Browallia New" w:hAnsi="Browallia New" w:cs="Browallia New"/>
          <w:sz w:val="28"/>
          <w:szCs w:val="28"/>
        </w:rPr>
        <w:t xml:space="preserve"> </w:t>
      </w:r>
      <w:r w:rsidRPr="00AE4CE0">
        <w:rPr>
          <w:rFonts w:ascii="Browallia New" w:hAnsi="Browallia New" w:cs="Browallia New"/>
          <w:sz w:val="28"/>
          <w:szCs w:val="28"/>
          <w:cs/>
        </w:rPr>
        <w:t>(ขาดทุน)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จากการลดสัดส่วนเงินลงทุนในบริษัทย่อยที่ขายหุ้นให้แก่บุคคลภายนอก</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จะถูกบันทึกเป็นส่วนเกิน</w:t>
      </w:r>
      <w:r w:rsidRPr="00AE4CE0">
        <w:rPr>
          <w:rFonts w:ascii="Browallia New" w:hAnsi="Browallia New" w:cs="Browallia New"/>
          <w:sz w:val="28"/>
          <w:szCs w:val="28"/>
        </w:rPr>
        <w:t xml:space="preserve"> (</w:t>
      </w:r>
      <w:r w:rsidRPr="00AE4CE0">
        <w:rPr>
          <w:rFonts w:ascii="Browallia New" w:hAnsi="Browallia New" w:cs="Browallia New"/>
          <w:sz w:val="28"/>
          <w:szCs w:val="28"/>
          <w:cs/>
        </w:rPr>
        <w:t>ส่วนต่ำ</w:t>
      </w:r>
      <w:r w:rsidRPr="00AE4CE0">
        <w:rPr>
          <w:rFonts w:ascii="Browallia New" w:hAnsi="Browallia New" w:cs="Browallia New"/>
          <w:sz w:val="28"/>
          <w:szCs w:val="28"/>
        </w:rPr>
        <w:t xml:space="preserve">) </w:t>
      </w:r>
      <w:r w:rsidRPr="00AE4CE0">
        <w:rPr>
          <w:rFonts w:ascii="Browallia New" w:hAnsi="Browallia New" w:cs="Browallia New"/>
          <w:sz w:val="28"/>
          <w:szCs w:val="28"/>
          <w:cs/>
        </w:rPr>
        <w:t>จากการเปลี่ยนแปลงสัดส่วนเงินลงทุนในบริษัทย่อย</w:t>
      </w:r>
      <w:r w:rsidRPr="00AE4CE0">
        <w:rPr>
          <w:rFonts w:ascii="Browallia New" w:hAnsi="Browallia New" w:cs="Browallia New"/>
          <w:sz w:val="28"/>
          <w:szCs w:val="28"/>
        </w:rPr>
        <w:t xml:space="preserve"> </w:t>
      </w:r>
      <w:r w:rsidRPr="00AE4CE0">
        <w:rPr>
          <w:rFonts w:ascii="Browallia New" w:hAnsi="Browallia New" w:cs="Browallia New"/>
          <w:sz w:val="28"/>
          <w:szCs w:val="28"/>
          <w:cs/>
        </w:rPr>
        <w:t>ซึ่งแสดงในส่วนของผู้ถือหุ้นใน</w:t>
      </w:r>
      <w:r w:rsidRPr="00AE4CE0">
        <w:rPr>
          <w:rFonts w:ascii="Browallia New" w:hAnsi="Browallia New" w:cs="Browallia New"/>
          <w:sz w:val="28"/>
          <w:szCs w:val="28"/>
        </w:rPr>
        <w:t xml:space="preserve"> </w:t>
      </w:r>
      <w:r w:rsidR="005004FC">
        <w:rPr>
          <w:rFonts w:ascii="Browallia New" w:hAnsi="Browallia New" w:cs="Browallia New"/>
          <w:sz w:val="28"/>
          <w:szCs w:val="28"/>
          <w:cs/>
        </w:rPr>
        <w:br/>
      </w:r>
      <w:r w:rsidRPr="00AE4CE0">
        <w:rPr>
          <w:rFonts w:ascii="Browallia New" w:hAnsi="Browallia New" w:cs="Browallia New"/>
          <w:sz w:val="28"/>
          <w:szCs w:val="28"/>
          <w:cs/>
        </w:rPr>
        <w:t>งบการเงินรวม</w:t>
      </w:r>
    </w:p>
    <w:p w14:paraId="1843D15F" w14:textId="77777777" w:rsidR="00EA735D" w:rsidRDefault="00EA735D"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p>
    <w:p w14:paraId="4D861DDF" w14:textId="3FC01100" w:rsidR="00EA735D"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t>ส่วนได้เสียที่ไม่อยู่ในอำนาจควบคุม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แสดงด้วยจำนวนกำไรหรือขาดทุน</w:t>
      </w:r>
      <w:r w:rsidRPr="00BF0D66">
        <w:rPr>
          <w:rFonts w:ascii="Browallia New" w:hAnsi="Browallia New" w:cs="Browallia New"/>
          <w:sz w:val="28"/>
          <w:szCs w:val="28"/>
        </w:rPr>
        <w:t xml:space="preserve"> </w:t>
      </w:r>
      <w:r w:rsidRPr="00BF0D66">
        <w:rPr>
          <w:rFonts w:ascii="Browallia New" w:hAnsi="Browallia New" w:cs="Browallia New"/>
          <w:sz w:val="28"/>
          <w:szCs w:val="28"/>
          <w:cs/>
        </w:rPr>
        <w:t>และสินทรัพย์สุทธิของบริษัทย่อย</w:t>
      </w:r>
      <w:r w:rsidR="0073318C">
        <w:rPr>
          <w:rFonts w:ascii="Browallia New" w:hAnsi="Browallia New" w:cs="Browallia New"/>
          <w:sz w:val="28"/>
          <w:szCs w:val="28"/>
        </w:rPr>
        <w:t xml:space="preserve"> </w:t>
      </w:r>
      <w:r w:rsidR="005004FC">
        <w:rPr>
          <w:rFonts w:ascii="Browallia New" w:hAnsi="Browallia New" w:cs="Browallia New"/>
          <w:sz w:val="28"/>
          <w:szCs w:val="28"/>
          <w:cs/>
        </w:rPr>
        <w:br/>
      </w:r>
      <w:r w:rsidRPr="00BF0D66">
        <w:rPr>
          <w:rFonts w:ascii="Browallia New" w:hAnsi="Browallia New" w:cs="Browallia New"/>
          <w:sz w:val="28"/>
          <w:szCs w:val="28"/>
          <w:cs/>
        </w:rPr>
        <w:t>ในส่วนที่ไม่ได้ถือโดยบริษัท</w:t>
      </w:r>
    </w:p>
    <w:p w14:paraId="7A93A277" w14:textId="226769D6" w:rsidR="00BA2C27" w:rsidRDefault="00BA2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A4ED402" w14:textId="50F5A3A4" w:rsidR="004B72F7" w:rsidRDefault="004B72F7" w:rsidP="00C058E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BF0D66">
        <w:rPr>
          <w:rFonts w:ascii="Browallia New" w:hAnsi="Browallia New" w:cs="Browallia New"/>
          <w:sz w:val="28"/>
          <w:szCs w:val="28"/>
          <w:cs/>
        </w:rPr>
        <w:t>บริษัทย่อยเป็นกิจการที่อยู่ภายใต้การควบคุมของกลุ่มบริษัท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การควบคุมเกิดขึ้นเมื่อกลุ่มบริษัทเปิดรับหรือมีสิทธิ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กลุ่มบริษัท</w:t>
      </w:r>
      <w:r w:rsidRPr="00BF0D66">
        <w:rPr>
          <w:rFonts w:ascii="Browallia New" w:hAnsi="Browallia New" w:cs="Browallia New"/>
          <w:sz w:val="28"/>
          <w:szCs w:val="28"/>
        </w:rPr>
        <w:t xml:space="preserve"> </w:t>
      </w:r>
      <w:r w:rsidRPr="00BF0D66">
        <w:rPr>
          <w:rFonts w:ascii="Browallia New" w:hAnsi="Browallia New" w:cs="Browallia New"/>
          <w:sz w:val="28"/>
          <w:szCs w:val="28"/>
          <w:cs/>
        </w:rPr>
        <w:t>งบการเงินของบริษัทย่อยได้รวมอยู่ในงบการเงินรวม</w:t>
      </w:r>
      <w:r w:rsidRPr="00BF0D66">
        <w:rPr>
          <w:rFonts w:ascii="Browallia New" w:hAnsi="Browallia New" w:cs="Browallia New"/>
          <w:sz w:val="28"/>
          <w:szCs w:val="28"/>
        </w:rPr>
        <w:t xml:space="preserve"> </w:t>
      </w:r>
      <w:r w:rsidRPr="00BF0D66">
        <w:rPr>
          <w:rFonts w:ascii="Browallia New" w:hAnsi="Browallia New" w:cs="Browallia New"/>
          <w:sz w:val="28"/>
          <w:szCs w:val="28"/>
          <w:cs/>
        </w:rPr>
        <w:t>นับแต่วันที่มีการควบคุมจนถึงวันที่การควบคุมสิ้นสุดลง</w:t>
      </w:r>
    </w:p>
    <w:p w14:paraId="3B39DD2A" w14:textId="3B31FE46" w:rsidR="00B1659D" w:rsidRPr="00F25C21" w:rsidRDefault="00B1659D" w:rsidP="00F3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cs/>
        </w:rPr>
      </w:pPr>
    </w:p>
    <w:p w14:paraId="11601EC4" w14:textId="77777777" w:rsidR="0065084B" w:rsidRDefault="0065084B" w:rsidP="00F3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rPr>
      </w:pPr>
    </w:p>
    <w:p w14:paraId="358AD371" w14:textId="77777777" w:rsidR="0065084B" w:rsidRPr="00F25C21" w:rsidRDefault="0065084B" w:rsidP="00F30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i/>
          <w:sz w:val="28"/>
          <w:szCs w:val="28"/>
          <w:cs/>
        </w:rPr>
      </w:pPr>
    </w:p>
    <w:p w14:paraId="5F6344D9" w14:textId="2DAB1CA6" w:rsidR="004018B9" w:rsidRPr="00F25C21" w:rsidRDefault="00AB345D"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cs/>
        </w:rPr>
      </w:pPr>
      <w:r w:rsidRPr="00F25C21">
        <w:rPr>
          <w:rFonts w:ascii="Browallia New" w:hAnsi="Browallia New" w:cs="Browallia New" w:hint="cs"/>
          <w:i/>
          <w:sz w:val="28"/>
          <w:szCs w:val="28"/>
          <w:u w:val="single"/>
          <w:cs/>
        </w:rPr>
        <w:t>ที่ดิน</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อาคาร</w:t>
      </w:r>
      <w:r w:rsidR="00F46B29" w:rsidRPr="00F46B29">
        <w:rPr>
          <w:rFonts w:ascii="Browallia New" w:hAnsi="Browallia New" w:cs="Browallia New" w:hint="cs"/>
          <w:sz w:val="28"/>
          <w:szCs w:val="28"/>
          <w:u w:val="single"/>
        </w:rPr>
        <w:t xml:space="preserve"> </w:t>
      </w:r>
      <w:r w:rsidRPr="00F25C21">
        <w:rPr>
          <w:rFonts w:ascii="Browallia New" w:hAnsi="Browallia New" w:cs="Browallia New" w:hint="cs"/>
          <w:i/>
          <w:sz w:val="28"/>
          <w:szCs w:val="28"/>
          <w:u w:val="single"/>
          <w:cs/>
        </w:rPr>
        <w:t>อุปกรณ์และค่าเสื่อมราคา</w:t>
      </w:r>
    </w:p>
    <w:p w14:paraId="7E552EC4" w14:textId="7AAE5A08"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การรับรู้และการวัดมูลค่า</w:t>
      </w:r>
    </w:p>
    <w:p w14:paraId="24F011A9"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8E24EFF" w14:textId="77777777"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r w:rsidRPr="00F25C21">
        <w:rPr>
          <w:rFonts w:ascii="Browallia New" w:hAnsi="Browallia New" w:cs="Browallia New" w:hint="cs"/>
          <w:iCs/>
          <w:sz w:val="28"/>
          <w:szCs w:val="28"/>
          <w:cs/>
        </w:rPr>
        <w:t>สินทรัพย์ที่เป็นกรรมสิทธิ์ของกิจการ</w:t>
      </w:r>
    </w:p>
    <w:p w14:paraId="5F5752E2" w14:textId="3318CBF1" w:rsidR="00B71884"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และอุปกรณ์แสดงด้วยราคาทุนหักค่าเสื่อมราคาสะสมและขาดทุนจากการด้อยค่า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w:t>
      </w:r>
    </w:p>
    <w:p w14:paraId="0481B425" w14:textId="42CA242A" w:rsidR="00D85917" w:rsidRDefault="00D85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39D4E05C" w14:textId="1B926239"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ราคาทุนรวมถึงต้นทุนทางตรงที่เกี่ยวข้องกับการได้มาของสินทรัพย์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ต้นทุนของการก่อสร้างสินทรัพย์ที่กิจการ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ก่อสร้างเอง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รวมถึงต้นทุนของวัสดุ</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แรงงานทางตรง</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และต้นทุนทางตรงอื่นๆ</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ที่เกี่ยวข้องกับการจัดหาสินทรัพย์เพื่อให้สินทรัพย์นั้นอยู่ในสภาพที่พร้อมจะใช้งานได้ตามความประสงค์</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ต้นทุนในการรื้อถอน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การขนย้าย</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การบูรณะสถานที่ตั้งของสินทรัพย์และต้นทุนการกู้ยืม</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ทั้งนี้</w:t>
      </w:r>
      <w:r w:rsidR="00F46B29" w:rsidRPr="00F25C21">
        <w:rPr>
          <w:rFonts w:ascii="Browallia New" w:hAnsi="Browallia New" w:cs="Browallia New" w:hint="cs"/>
          <w:i/>
          <w:sz w:val="28"/>
          <w:szCs w:val="28"/>
        </w:rPr>
        <w:t xml:space="preserve"> </w:t>
      </w:r>
      <w:r w:rsidR="00F94F03" w:rsidRPr="00F25C21">
        <w:rPr>
          <w:rFonts w:ascii="Browallia New" w:hAnsi="Browallia New" w:cs="Browallia New" w:hint="cs"/>
          <w:i/>
          <w:sz w:val="28"/>
          <w:szCs w:val="28"/>
          <w:cs/>
        </w:rPr>
        <w:t>การซื้อ</w:t>
      </w:r>
      <w:r w:rsidRPr="00F25C21">
        <w:rPr>
          <w:rFonts w:ascii="Browallia New" w:hAnsi="Browallia New" w:cs="Browallia New" w:hint="cs"/>
          <w:i/>
          <w:sz w:val="28"/>
          <w:szCs w:val="28"/>
          <w:cs/>
        </w:rPr>
        <w:t>ซอฟแวร์</w:t>
      </w:r>
      <w:r w:rsidR="00F94F03" w:rsidRPr="00F25C21">
        <w:rPr>
          <w:rFonts w:ascii="Browallia New" w:hAnsi="Browallia New" w:cs="Browallia New" w:hint="cs"/>
          <w:i/>
          <w:sz w:val="28"/>
          <w:szCs w:val="28"/>
          <w:cs/>
        </w:rPr>
        <w:t>ที่เป็นส่วนควบของอุปกรณ์</w:t>
      </w:r>
      <w:r w:rsidRPr="00F25C21">
        <w:rPr>
          <w:rFonts w:ascii="Browallia New" w:hAnsi="Browallia New" w:cs="Browallia New" w:hint="cs"/>
          <w:i/>
          <w:sz w:val="28"/>
          <w:szCs w:val="28"/>
          <w:cs/>
        </w:rPr>
        <w:t>ซึ่งไม่สามารถทำงานได้โดยปราศจากซอฟแวร์นั้นให้ถือว่า</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ซอฟแวร์ดังกล่าวเป็นส่วนหนึ่งของ</w:t>
      </w:r>
      <w:r w:rsidR="00F94F03" w:rsidRPr="00F25C21">
        <w:rPr>
          <w:rFonts w:ascii="Browallia New" w:hAnsi="Browallia New" w:cs="Browallia New" w:hint="cs"/>
          <w:i/>
          <w:sz w:val="28"/>
          <w:szCs w:val="28"/>
          <w:cs/>
        </w:rPr>
        <w:t>ต้นทุน</w:t>
      </w:r>
      <w:r w:rsidRPr="00F25C21">
        <w:rPr>
          <w:rFonts w:ascii="Browallia New" w:hAnsi="Browallia New" w:cs="Browallia New" w:hint="cs"/>
          <w:i/>
          <w:sz w:val="28"/>
          <w:szCs w:val="28"/>
          <w:cs/>
        </w:rPr>
        <w:t>อุปกรณ์</w:t>
      </w:r>
    </w:p>
    <w:p w14:paraId="32F8FC64" w14:textId="5921770A" w:rsidR="00FA5591" w:rsidRDefault="00FA55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16101A54" w14:textId="241ACB61" w:rsidR="004018B9" w:rsidRPr="00F25C21" w:rsidRDefault="00684854"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F25C21">
        <w:rPr>
          <w:rFonts w:ascii="Browallia New" w:hAnsi="Browallia New" w:cs="Browallia New" w:hint="cs"/>
          <w:i/>
          <w:sz w:val="28"/>
          <w:szCs w:val="28"/>
          <w:cs/>
        </w:rPr>
        <w:t>ส่วนประกอบของรายการที่ดิน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และอุปกรณ์แต่ละรายการที่มี</w:t>
      </w:r>
      <w:r w:rsidR="00841E0D" w:rsidRPr="00F25C21">
        <w:rPr>
          <w:rFonts w:ascii="Browallia New" w:hAnsi="Browallia New" w:cs="Browallia New" w:hint="cs"/>
          <w:i/>
          <w:sz w:val="28"/>
          <w:szCs w:val="28"/>
          <w:cs/>
        </w:rPr>
        <w:t>สาระสำคัญและมี</w:t>
      </w:r>
      <w:r w:rsidRPr="00F25C21">
        <w:rPr>
          <w:rFonts w:ascii="Browallia New" w:hAnsi="Browallia New" w:cs="Browallia New" w:hint="cs"/>
          <w:i/>
          <w:sz w:val="28"/>
          <w:szCs w:val="28"/>
          <w:cs/>
        </w:rPr>
        <w:t>อายุการให้ประโยชน์ไม่เท่ากัน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บันทึก</w:t>
      </w:r>
      <w:r w:rsidR="00841E0D" w:rsidRPr="00F25C21">
        <w:rPr>
          <w:rFonts w:ascii="Browallia New" w:hAnsi="Browallia New" w:cs="Browallia New" w:hint="cs"/>
          <w:i/>
          <w:sz w:val="28"/>
          <w:szCs w:val="28"/>
          <w:cs/>
        </w:rPr>
        <w:t>บัญชีแยกจากกันแต่ละส่วนประกอบ</w:t>
      </w:r>
    </w:p>
    <w:p w14:paraId="7947355D" w14:textId="5004C6B0" w:rsidR="005A2CE8" w:rsidRDefault="005A2C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cs/>
        </w:rPr>
      </w:pPr>
    </w:p>
    <w:p w14:paraId="53C36644" w14:textId="308BABB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กำไรหรือขาดทุนจากการจำหน่ายที่ดิน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ที่เกิดจากผ</w:t>
      </w:r>
      <w:r w:rsidRPr="00F25C21">
        <w:rPr>
          <w:rFonts w:ascii="Browallia New" w:hAnsi="Browallia New" w:cs="Browallia New" w:hint="cs"/>
          <w:i/>
          <w:sz w:val="28"/>
          <w:szCs w:val="28"/>
          <w:cs/>
        </w:rPr>
        <w:t>ลต่างระหว่างสิ่งตอบแทนสุทธิที่ได้รับจากการจำหน่ายกับมูลค่าตามบัญ</w:t>
      </w:r>
      <w:r w:rsidR="00684854" w:rsidRPr="00F25C21">
        <w:rPr>
          <w:rFonts w:ascii="Browallia New" w:hAnsi="Browallia New" w:cs="Browallia New" w:hint="cs"/>
          <w:i/>
          <w:sz w:val="28"/>
          <w:szCs w:val="28"/>
          <w:cs/>
        </w:rPr>
        <w:t>ชีของที่ดิน</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00684854"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รับรู้สุทธิเป็นรายได้อื่นในกำไรหรือขาดทุน</w:t>
      </w:r>
      <w:r w:rsidR="00F46B29" w:rsidRPr="00F25C21">
        <w:rPr>
          <w:rFonts w:ascii="Browallia New" w:hAnsi="Browallia New" w:cs="Browallia New" w:hint="cs"/>
          <w:i/>
          <w:sz w:val="28"/>
          <w:szCs w:val="28"/>
        </w:rPr>
        <w:t xml:space="preserve"> </w:t>
      </w:r>
    </w:p>
    <w:p w14:paraId="2A2D317D" w14:textId="77777777" w:rsidR="006C1F4F" w:rsidRDefault="006C1F4F"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rPr>
      </w:pPr>
    </w:p>
    <w:p w14:paraId="01CED17B" w14:textId="6A465CF1"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ต้นทุนที่เกิดขึ้นในภายหลัง</w:t>
      </w:r>
    </w:p>
    <w:p w14:paraId="76471321" w14:textId="788A55DA"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ต้นทุนในการเปลี่ยนแทนส่วนประกอบจะรับรู้เป็นส่วนหนึ่งของมูลค่าตามบัญชีของรายการที่ดิน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ถ้ามีความเป็นไปได้ค่อนข้างแน่</w:t>
      </w:r>
      <w:r w:rsidR="00841E0D" w:rsidRPr="00F25C21">
        <w:rPr>
          <w:rFonts w:ascii="Browallia New" w:hAnsi="Browallia New" w:cs="Browallia New" w:hint="cs"/>
          <w:i/>
          <w:sz w:val="28"/>
          <w:szCs w:val="28"/>
          <w:cs/>
        </w:rPr>
        <w:t>นอน</w:t>
      </w:r>
      <w:r w:rsidRPr="00F25C21">
        <w:rPr>
          <w:rFonts w:ascii="Browallia New" w:hAnsi="Browallia New" w:cs="Browallia New" w:hint="cs"/>
          <w:i/>
          <w:sz w:val="28"/>
          <w:szCs w:val="28"/>
          <w:cs/>
        </w:rPr>
        <w:t>ที่กลุ่มบริษัทจะได้รับประโยชน์เชิงเศรษฐกิจในอนาคตจากรายการนั้น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และสามารถวัดมูลค่าต้นทุนของรายการนั้นได้อย่างน่าเชื่อถือ</w:t>
      </w:r>
      <w:r w:rsidR="00F46B29" w:rsidRPr="00F25C21">
        <w:rPr>
          <w:rFonts w:ascii="Browallia New" w:hAnsi="Browallia New" w:cs="Browallia New" w:hint="cs"/>
          <w:i/>
          <w:sz w:val="28"/>
          <w:szCs w:val="28"/>
        </w:rPr>
        <w:t xml:space="preserve">  </w:t>
      </w:r>
      <w:r w:rsidR="00841E0D" w:rsidRPr="00F25C21">
        <w:rPr>
          <w:rFonts w:ascii="Browallia New" w:hAnsi="Browallia New" w:cs="Browallia New" w:hint="cs"/>
          <w:i/>
          <w:sz w:val="28"/>
          <w:szCs w:val="28"/>
          <w:cs/>
        </w:rPr>
        <w:t>จะถือเป็นค่าใช้จ่ายลงทุนและ</w:t>
      </w:r>
      <w:r w:rsidRPr="00F25C21">
        <w:rPr>
          <w:rFonts w:ascii="Browallia New" w:hAnsi="Browallia New" w:cs="Browallia New" w:hint="cs"/>
          <w:i/>
          <w:sz w:val="28"/>
          <w:szCs w:val="28"/>
          <w:cs/>
        </w:rPr>
        <w:t>จะถูกตัดจำหน่ายตามมูลค่าตามบัญชี</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ต้นทุนที่เกิดขึ้นในการซ่อมบำรุงที่ดิน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อาคารและอุปกรณ์ที่เกิดขึ้นเป็นประจำจะรับรู้ในกำไรหรือขาดทุน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เมื่อเกิดขึ้น</w:t>
      </w:r>
    </w:p>
    <w:p w14:paraId="5264DBB0" w14:textId="41D9CB2E" w:rsidR="00D778A8" w:rsidRDefault="00D778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Cs/>
          <w:sz w:val="28"/>
          <w:szCs w:val="28"/>
          <w:cs/>
        </w:rPr>
      </w:pPr>
    </w:p>
    <w:p w14:paraId="1AFBBC47" w14:textId="04DAA126"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Cs/>
          <w:sz w:val="28"/>
          <w:szCs w:val="28"/>
          <w:cs/>
        </w:rPr>
      </w:pPr>
      <w:r w:rsidRPr="00F25C21">
        <w:rPr>
          <w:rFonts w:ascii="Browallia New" w:hAnsi="Browallia New" w:cs="Browallia New" w:hint="cs"/>
          <w:iCs/>
          <w:sz w:val="28"/>
          <w:szCs w:val="28"/>
          <w:cs/>
        </w:rPr>
        <w:t>ค่าเสื่อมราคา</w:t>
      </w:r>
    </w:p>
    <w:p w14:paraId="4672A272" w14:textId="14D409EC" w:rsidR="004018B9" w:rsidRPr="00F25C21" w:rsidRDefault="004018B9" w:rsidP="00F25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F25C21">
        <w:rPr>
          <w:rFonts w:ascii="Browallia New" w:hAnsi="Browallia New" w:cs="Browallia New" w:hint="cs"/>
          <w:i/>
          <w:sz w:val="28"/>
          <w:szCs w:val="28"/>
          <w:cs/>
        </w:rPr>
        <w:t>ค่าเสื่อมราคาคำนวณจากมูลค่าเสื่อมสภาพของรายการอาคารและอุปกรณ์</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ซึ่งประกอบด้วยราคาทุนของสินทรัพย์หรือต้นทุนในการเปลี่ยนแทนอื่น</w:t>
      </w:r>
      <w:r w:rsidR="00F46B29" w:rsidRPr="00F25C21">
        <w:rPr>
          <w:rFonts w:ascii="Browallia New" w:hAnsi="Browallia New" w:cs="Browallia New" w:hint="cs"/>
          <w:i/>
          <w:sz w:val="28"/>
          <w:szCs w:val="28"/>
        </w:rPr>
        <w:t xml:space="preserve"> </w:t>
      </w:r>
      <w:r w:rsidRPr="00F25C21">
        <w:rPr>
          <w:rFonts w:ascii="Browallia New" w:hAnsi="Browallia New" w:cs="Browallia New" w:hint="cs"/>
          <w:i/>
          <w:sz w:val="28"/>
          <w:szCs w:val="28"/>
          <w:cs/>
        </w:rPr>
        <w:t>หักด้วยมูลค่าคงเหลือของสินทรัพย์</w:t>
      </w:r>
      <w:r w:rsidR="00F46B29" w:rsidRPr="00F25C21">
        <w:rPr>
          <w:rFonts w:ascii="Browallia New" w:hAnsi="Browallia New" w:cs="Browallia New" w:hint="cs"/>
          <w:i/>
          <w:sz w:val="28"/>
          <w:szCs w:val="28"/>
        </w:rPr>
        <w:t xml:space="preserve"> </w:t>
      </w:r>
    </w:p>
    <w:p w14:paraId="34D52241" w14:textId="62472933" w:rsidR="004018B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ค่าเสื่อมราคาบันท</w:t>
      </w:r>
      <w:r w:rsidR="0024685B" w:rsidRPr="00A10285">
        <w:rPr>
          <w:rFonts w:ascii="Browallia New" w:hAnsi="Browallia New" w:cs="Browallia New"/>
          <w:i/>
          <w:sz w:val="28"/>
          <w:szCs w:val="28"/>
          <w:cs/>
        </w:rPr>
        <w:t>ึกเป็นค่าใช้จ่าย</w:t>
      </w:r>
      <w:r w:rsidR="00AA5545">
        <w:rPr>
          <w:rFonts w:ascii="Browallia New" w:hAnsi="Browallia New" w:cs="Browallia New" w:hint="cs"/>
          <w:i/>
          <w:sz w:val="28"/>
          <w:szCs w:val="28"/>
          <w:cs/>
        </w:rPr>
        <w:t>งบ</w:t>
      </w:r>
      <w:r w:rsidR="0024685B" w:rsidRPr="00A10285">
        <w:rPr>
          <w:rFonts w:ascii="Browallia New" w:hAnsi="Browallia New" w:cs="Browallia New"/>
          <w:i/>
          <w:sz w:val="28"/>
          <w:szCs w:val="28"/>
          <w:cs/>
        </w:rPr>
        <w:t>กำไร</w:t>
      </w:r>
      <w:r w:rsidRPr="00A10285">
        <w:rPr>
          <w:rFonts w:ascii="Browallia New" w:hAnsi="Browallia New" w:cs="Browallia New"/>
          <w:i/>
          <w:sz w:val="28"/>
          <w:szCs w:val="28"/>
          <w:cs/>
        </w:rPr>
        <w:t>ขาด</w:t>
      </w:r>
      <w:r w:rsidR="0022112B">
        <w:rPr>
          <w:rFonts w:ascii="Browallia New" w:hAnsi="Browallia New" w:cs="Browallia New" w:hint="cs"/>
          <w:i/>
          <w:sz w:val="28"/>
          <w:szCs w:val="28"/>
          <w:cs/>
        </w:rPr>
        <w:t>หรือ</w:t>
      </w:r>
      <w:r w:rsidRPr="00A10285">
        <w:rPr>
          <w:rFonts w:ascii="Browallia New" w:hAnsi="Browallia New" w:cs="Browallia New"/>
          <w:i/>
          <w:sz w:val="28"/>
          <w:szCs w:val="28"/>
          <w:cs/>
        </w:rPr>
        <w:t>ทุน</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คำนวณโดยวิธีเส้นตรงตามเกณฑ์อายุการให้ประโยชน์โดยประมาณของส่วนประกอบของสินทรัพย์แต่ละรายการ</w:t>
      </w:r>
      <w:r w:rsidR="00F46B29" w:rsidRPr="00A10285">
        <w:rPr>
          <w:rFonts w:ascii="Browallia New" w:hAnsi="Browallia New" w:cs="Browallia New"/>
          <w:i/>
          <w:sz w:val="28"/>
          <w:szCs w:val="28"/>
        </w:rPr>
        <w:t xml:space="preserve"> </w:t>
      </w:r>
      <w:r w:rsidRPr="00A10285">
        <w:rPr>
          <w:rFonts w:ascii="Browallia New" w:hAnsi="Browallia New" w:cs="Browallia New"/>
          <w:i/>
          <w:sz w:val="28"/>
          <w:szCs w:val="28"/>
          <w:cs/>
        </w:rPr>
        <w:t>ประมาณการอายุการให้ประโยชน์ของสินทรัพย์แสดงได้ดังนี้</w:t>
      </w:r>
      <w:r w:rsidR="00F46B29" w:rsidRPr="00A10285">
        <w:rPr>
          <w:rFonts w:ascii="Browallia New" w:hAnsi="Browallia New" w:cs="Browallia New"/>
          <w:i/>
          <w:sz w:val="28"/>
          <w:szCs w:val="28"/>
        </w:rPr>
        <w:t xml:space="preserve"> </w:t>
      </w:r>
    </w:p>
    <w:p w14:paraId="559CF907" w14:textId="178D842D" w:rsidR="00336266" w:rsidRDefault="00336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sz w:val="28"/>
          <w:szCs w:val="28"/>
        </w:rPr>
      </w:pPr>
    </w:p>
    <w:tbl>
      <w:tblPr>
        <w:tblW w:w="6755" w:type="dxa"/>
        <w:tblInd w:w="1384" w:type="dxa"/>
        <w:tblLook w:val="04A0" w:firstRow="1" w:lastRow="0" w:firstColumn="1" w:lastColumn="0" w:noHBand="0" w:noVBand="1"/>
      </w:tblPr>
      <w:tblGrid>
        <w:gridCol w:w="4476"/>
        <w:gridCol w:w="1439"/>
        <w:gridCol w:w="840"/>
      </w:tblGrid>
      <w:tr w:rsidR="00AB345D" w:rsidRPr="00EE5369" w14:paraId="77904EC8" w14:textId="77777777" w:rsidTr="00397302">
        <w:tc>
          <w:tcPr>
            <w:tcW w:w="4476" w:type="dxa"/>
            <w:shd w:val="clear" w:color="auto" w:fill="auto"/>
          </w:tcPr>
          <w:p w14:paraId="7DD31BF8" w14:textId="0611B510" w:rsidR="00AB345D" w:rsidRPr="00EE5369" w:rsidRDefault="00E528CA" w:rsidP="00FA3473">
            <w:pPr>
              <w:pStyle w:val="BodyText2"/>
              <w:tabs>
                <w:tab w:val="left" w:pos="450"/>
              </w:tabs>
              <w:spacing w:line="240" w:lineRule="auto"/>
              <w:ind w:left="450" w:right="47"/>
              <w:jc w:val="thaiDistribute"/>
              <w:rPr>
                <w:rFonts w:ascii="Browallia New" w:hAnsi="Browallia New" w:cs="Browallia New"/>
                <w:sz w:val="28"/>
                <w:szCs w:val="28"/>
                <w:cs/>
              </w:rPr>
            </w:pPr>
            <w:r>
              <w:rPr>
                <w:rFonts w:ascii="Arial" w:hAnsi="Arial" w:cs="Angsana New"/>
                <w:sz w:val="18"/>
                <w:szCs w:val="18"/>
                <w:lang w:val="en-US"/>
              </w:rPr>
              <w:br w:type="page"/>
            </w:r>
            <w:r w:rsidR="00AB345D" w:rsidRPr="00EE5369">
              <w:rPr>
                <w:rFonts w:ascii="Browallia New" w:hAnsi="Browallia New" w:cs="Browallia New"/>
                <w:sz w:val="28"/>
                <w:szCs w:val="28"/>
                <w:cs/>
              </w:rPr>
              <w:t>อาคาร</w:t>
            </w:r>
          </w:p>
        </w:tc>
        <w:tc>
          <w:tcPr>
            <w:tcW w:w="1439" w:type="dxa"/>
            <w:shd w:val="clear" w:color="auto" w:fill="auto"/>
          </w:tcPr>
          <w:p w14:paraId="26E4E7EA" w14:textId="5720E5B7" w:rsidR="00AB345D" w:rsidRPr="00EE5369" w:rsidRDefault="00747C42" w:rsidP="00FA3473">
            <w:pPr>
              <w:pStyle w:val="BodyText2"/>
              <w:tabs>
                <w:tab w:val="clear" w:pos="540"/>
                <w:tab w:val="left" w:pos="450"/>
              </w:tabs>
              <w:spacing w:line="240" w:lineRule="auto"/>
              <w:ind w:left="450" w:right="-38"/>
              <w:jc w:val="right"/>
              <w:rPr>
                <w:rFonts w:ascii="Browallia New" w:hAnsi="Browallia New" w:cs="Browallia New"/>
                <w:sz w:val="28"/>
                <w:szCs w:val="28"/>
                <w:lang w:val="en-GB"/>
              </w:rPr>
            </w:pPr>
            <w:r w:rsidRPr="00EE5369">
              <w:rPr>
                <w:rFonts w:ascii="Browallia New" w:hAnsi="Browallia New" w:cs="Browallia New"/>
                <w:sz w:val="28"/>
                <w:szCs w:val="28"/>
                <w:lang w:val="en-US"/>
              </w:rPr>
              <w:t>20</w:t>
            </w:r>
            <w:r w:rsidR="00F46B29" w:rsidRPr="00F46B29">
              <w:rPr>
                <w:rFonts w:ascii="Browallia New" w:hAnsi="Browallia New" w:cs="Browallia New"/>
                <w:sz w:val="28"/>
                <w:szCs w:val="28"/>
                <w:lang w:val="en-US"/>
              </w:rPr>
              <w:t xml:space="preserve"> </w:t>
            </w:r>
            <w:r w:rsidRPr="00EE5369">
              <w:rPr>
                <w:rFonts w:ascii="Browallia New" w:hAnsi="Browallia New" w:cs="Browallia New" w:hint="cs"/>
                <w:sz w:val="28"/>
                <w:szCs w:val="28"/>
                <w:cs/>
              </w:rPr>
              <w:t>-</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lang w:val="en-US"/>
              </w:rPr>
              <w:t>5</w:t>
            </w:r>
            <w:r w:rsidRPr="00EE5369">
              <w:rPr>
                <w:rFonts w:ascii="Browallia New" w:hAnsi="Browallia New" w:cs="Browallia New"/>
                <w:sz w:val="28"/>
                <w:szCs w:val="28"/>
                <w:lang w:val="en-GB"/>
              </w:rPr>
              <w:t>0</w:t>
            </w:r>
          </w:p>
        </w:tc>
        <w:tc>
          <w:tcPr>
            <w:tcW w:w="840" w:type="dxa"/>
            <w:shd w:val="clear" w:color="auto" w:fill="auto"/>
          </w:tcPr>
          <w:p w14:paraId="36A1C85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431A8994" w14:textId="77777777" w:rsidTr="00397302">
        <w:tc>
          <w:tcPr>
            <w:tcW w:w="4476" w:type="dxa"/>
            <w:shd w:val="clear" w:color="auto" w:fill="auto"/>
          </w:tcPr>
          <w:p w14:paraId="762B34EE"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ส่วนปรับปรุงอาคาร</w:t>
            </w:r>
          </w:p>
        </w:tc>
        <w:tc>
          <w:tcPr>
            <w:tcW w:w="1439" w:type="dxa"/>
            <w:shd w:val="clear" w:color="auto" w:fill="auto"/>
          </w:tcPr>
          <w:p w14:paraId="729A8C6A" w14:textId="13E9974E" w:rsidR="00AB345D" w:rsidRPr="00EE5369" w:rsidRDefault="00AB345D"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CA3700" w:rsidRPr="00EE5369">
              <w:rPr>
                <w:rFonts w:ascii="Browallia New" w:hAnsi="Browallia New" w:cs="Browallia New"/>
                <w:sz w:val="28"/>
                <w:szCs w:val="28"/>
                <w:lang w:val="en-US"/>
              </w:rPr>
              <w:t>5</w:t>
            </w:r>
            <w:r w:rsidRPr="00EE5369">
              <w:rPr>
                <w:rFonts w:ascii="Browallia New" w:hAnsi="Browallia New" w:cs="Browallia New"/>
                <w:sz w:val="28"/>
                <w:szCs w:val="28"/>
                <w:lang w:val="en-US"/>
              </w:rPr>
              <w:t>0</w:t>
            </w:r>
          </w:p>
        </w:tc>
        <w:tc>
          <w:tcPr>
            <w:tcW w:w="840" w:type="dxa"/>
            <w:shd w:val="clear" w:color="auto" w:fill="auto"/>
          </w:tcPr>
          <w:p w14:paraId="2E09A563"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69C28C5B" w14:textId="77777777" w:rsidTr="00397302">
        <w:tc>
          <w:tcPr>
            <w:tcW w:w="4476" w:type="dxa"/>
            <w:shd w:val="clear" w:color="auto" w:fill="auto"/>
          </w:tcPr>
          <w:p w14:paraId="6C1CB899" w14:textId="506EB0D0"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เครื่องตกแต่ง</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ติดตั้งและอุปกรณ์สำนักงาน</w:t>
            </w:r>
          </w:p>
        </w:tc>
        <w:tc>
          <w:tcPr>
            <w:tcW w:w="1439" w:type="dxa"/>
            <w:shd w:val="clear" w:color="auto" w:fill="auto"/>
          </w:tcPr>
          <w:p w14:paraId="24E2AA83" w14:textId="012B6A65" w:rsidR="00AB345D" w:rsidRPr="00EE5369" w:rsidRDefault="00AB345D" w:rsidP="00175950">
            <w:pPr>
              <w:pStyle w:val="BodyText2"/>
              <w:tabs>
                <w:tab w:val="clear" w:pos="540"/>
                <w:tab w:val="left" w:pos="450"/>
              </w:tabs>
              <w:spacing w:line="240" w:lineRule="auto"/>
              <w:ind w:left="450" w:right="-38"/>
              <w:jc w:val="right"/>
              <w:rPr>
                <w:rFonts w:ascii="Browallia New" w:hAnsi="Browallia New" w:cs="Browallia New"/>
                <w:sz w:val="28"/>
                <w:szCs w:val="28"/>
                <w:cs/>
              </w:rPr>
            </w:pPr>
            <w:r w:rsidRPr="00EE5369">
              <w:rPr>
                <w:rFonts w:ascii="Browallia New" w:hAnsi="Browallia New" w:cs="Browallia New"/>
                <w:sz w:val="28"/>
                <w:szCs w:val="28"/>
                <w:lang w:val="en-US"/>
              </w:rPr>
              <w:t>5</w:t>
            </w:r>
            <w:r w:rsidR="00F46B29" w:rsidRPr="00F46B29">
              <w:rPr>
                <w:rFonts w:ascii="Browallia New" w:hAnsi="Browallia New" w:cs="Browallia New"/>
                <w:sz w:val="28"/>
                <w:szCs w:val="28"/>
                <w:lang w:val="en-US"/>
              </w:rPr>
              <w:t xml:space="preserve"> </w:t>
            </w:r>
            <w:r w:rsidRPr="00EE5369">
              <w:rPr>
                <w:rFonts w:ascii="Browallia New" w:hAnsi="Browallia New" w:cs="Browallia New"/>
                <w:sz w:val="28"/>
                <w:szCs w:val="28"/>
                <w:cs/>
              </w:rPr>
              <w:t>-</w:t>
            </w:r>
            <w:r w:rsidR="00F46B29" w:rsidRPr="00F46B29">
              <w:rPr>
                <w:rFonts w:ascii="Browallia New" w:hAnsi="Browallia New" w:cs="Browallia New"/>
                <w:sz w:val="28"/>
                <w:szCs w:val="28"/>
                <w:lang w:val="en-US"/>
              </w:rPr>
              <w:t xml:space="preserve"> </w:t>
            </w:r>
            <w:r w:rsidR="00175950" w:rsidRPr="00EE5369">
              <w:rPr>
                <w:rFonts w:ascii="Browallia New" w:hAnsi="Browallia New" w:cs="Browallia New"/>
                <w:sz w:val="28"/>
                <w:szCs w:val="28"/>
                <w:lang w:val="en-GB"/>
              </w:rPr>
              <w:t>2</w:t>
            </w:r>
            <w:r w:rsidRPr="00EE5369">
              <w:rPr>
                <w:rFonts w:ascii="Browallia New" w:hAnsi="Browallia New" w:cs="Browallia New"/>
                <w:sz w:val="28"/>
                <w:szCs w:val="28"/>
                <w:lang w:val="en-US"/>
              </w:rPr>
              <w:t>0</w:t>
            </w:r>
          </w:p>
        </w:tc>
        <w:tc>
          <w:tcPr>
            <w:tcW w:w="840" w:type="dxa"/>
            <w:shd w:val="clear" w:color="auto" w:fill="auto"/>
          </w:tcPr>
          <w:p w14:paraId="26B430D8"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r w:rsidR="00AB345D" w:rsidRPr="00EE5369" w14:paraId="3AFDB38F" w14:textId="77777777" w:rsidTr="00397302">
        <w:tc>
          <w:tcPr>
            <w:tcW w:w="4476" w:type="dxa"/>
            <w:shd w:val="clear" w:color="auto" w:fill="auto"/>
          </w:tcPr>
          <w:p w14:paraId="678F809C"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ยาน</w:t>
            </w:r>
            <w:r w:rsidRPr="00EE5369">
              <w:rPr>
                <w:rFonts w:ascii="Browallia New" w:hAnsi="Browallia New" w:cs="Browallia New"/>
                <w:sz w:val="28"/>
                <w:szCs w:val="28"/>
                <w:shd w:val="clear" w:color="auto" w:fill="FFFFFF"/>
                <w:cs/>
              </w:rPr>
              <w:t>พาหนะ</w:t>
            </w:r>
          </w:p>
        </w:tc>
        <w:tc>
          <w:tcPr>
            <w:tcW w:w="1439" w:type="dxa"/>
            <w:shd w:val="clear" w:color="auto" w:fill="auto"/>
          </w:tcPr>
          <w:p w14:paraId="0745BCB0" w14:textId="12C17CBA" w:rsidR="00AB345D" w:rsidRPr="00EE5369" w:rsidRDefault="00F46B29" w:rsidP="00FA3473">
            <w:pPr>
              <w:pStyle w:val="BodyText2"/>
              <w:tabs>
                <w:tab w:val="clear" w:pos="540"/>
                <w:tab w:val="left" w:pos="450"/>
              </w:tabs>
              <w:spacing w:line="240" w:lineRule="auto"/>
              <w:ind w:left="450" w:right="-38"/>
              <w:jc w:val="right"/>
              <w:rPr>
                <w:rFonts w:ascii="Browallia New" w:hAnsi="Browallia New" w:cs="Browallia New"/>
                <w:sz w:val="28"/>
                <w:szCs w:val="28"/>
                <w:cs/>
              </w:rPr>
            </w:pPr>
            <w:r w:rsidRPr="00F46B29">
              <w:rPr>
                <w:rFonts w:ascii="Browallia New" w:hAnsi="Browallia New" w:cs="Browallia New"/>
                <w:sz w:val="28"/>
                <w:szCs w:val="28"/>
                <w:lang w:val="en-US"/>
              </w:rPr>
              <w:t xml:space="preserve">        </w:t>
            </w:r>
            <w:r w:rsidR="00AB345D" w:rsidRPr="00EE5369">
              <w:rPr>
                <w:rFonts w:ascii="Browallia New" w:hAnsi="Browallia New" w:cs="Browallia New"/>
                <w:sz w:val="28"/>
                <w:szCs w:val="28"/>
                <w:lang w:val="en-US"/>
              </w:rPr>
              <w:t>5</w:t>
            </w:r>
          </w:p>
        </w:tc>
        <w:tc>
          <w:tcPr>
            <w:tcW w:w="840" w:type="dxa"/>
            <w:shd w:val="clear" w:color="auto" w:fill="auto"/>
          </w:tcPr>
          <w:p w14:paraId="19646184" w14:textId="77777777" w:rsidR="00AB345D" w:rsidRPr="00EE5369" w:rsidRDefault="00AB345D" w:rsidP="00FA3473">
            <w:pPr>
              <w:pStyle w:val="BodyText2"/>
              <w:tabs>
                <w:tab w:val="left" w:pos="450"/>
              </w:tabs>
              <w:spacing w:line="240" w:lineRule="auto"/>
              <w:ind w:left="450" w:right="47"/>
              <w:jc w:val="thaiDistribute"/>
              <w:rPr>
                <w:rFonts w:ascii="Browallia New" w:hAnsi="Browallia New" w:cs="Browallia New"/>
                <w:sz w:val="28"/>
                <w:szCs w:val="28"/>
                <w:cs/>
              </w:rPr>
            </w:pPr>
            <w:r w:rsidRPr="00EE5369">
              <w:rPr>
                <w:rFonts w:ascii="Browallia New" w:hAnsi="Browallia New" w:cs="Browallia New"/>
                <w:sz w:val="28"/>
                <w:szCs w:val="28"/>
                <w:cs/>
              </w:rPr>
              <w:t>ปี</w:t>
            </w:r>
          </w:p>
        </w:tc>
      </w:tr>
    </w:tbl>
    <w:p w14:paraId="40F7CA1A" w14:textId="77777777" w:rsidR="003619B5" w:rsidRPr="004B1CA3" w:rsidRDefault="003619B5"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864AE59" w14:textId="7265A855" w:rsidR="004018B9" w:rsidRPr="00A10285" w:rsidRDefault="009B38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hint="cs"/>
          <w:i/>
          <w:sz w:val="28"/>
          <w:szCs w:val="28"/>
          <w:cs/>
        </w:rPr>
        <w:t>กลุ่มบริษัท</w:t>
      </w:r>
      <w:r w:rsidR="004018B9" w:rsidRPr="00A10285">
        <w:rPr>
          <w:rFonts w:ascii="Browallia New" w:hAnsi="Browallia New" w:cs="Browallia New"/>
          <w:i/>
          <w:sz w:val="28"/>
          <w:szCs w:val="28"/>
          <w:cs/>
        </w:rPr>
        <w:t>ไม่คิดค่าเสื่อมราคาสำหรับที่ดินและสินทรัพย์ที่อยู่ระหว่างการก่อสร้าง</w:t>
      </w:r>
    </w:p>
    <w:p w14:paraId="09816893" w14:textId="77777777" w:rsidR="004018B9" w:rsidRPr="004D1990"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44957385" w14:textId="03C8859A" w:rsidR="004018B9" w:rsidRPr="003C3CC9" w:rsidRDefault="004018B9"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A10285">
        <w:rPr>
          <w:rFonts w:ascii="Browallia New" w:hAnsi="Browallia New" w:cs="Browallia New"/>
          <w:i/>
          <w:sz w:val="28"/>
          <w:szCs w:val="28"/>
          <w:cs/>
        </w:rPr>
        <w:t>วิธีการคิดค่าเสื่อมราคา</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อายุการให้ประโยชน์ของสินทรัพย์</w:t>
      </w:r>
      <w:r w:rsidR="00F46B29" w:rsidRPr="00F46B29">
        <w:rPr>
          <w:rFonts w:ascii="Browallia New" w:hAnsi="Browallia New" w:cs="Browallia New"/>
          <w:sz w:val="28"/>
          <w:szCs w:val="28"/>
        </w:rPr>
        <w:t xml:space="preserve"> </w:t>
      </w:r>
      <w:r w:rsidRPr="00A10285">
        <w:rPr>
          <w:rFonts w:ascii="Browallia New" w:hAnsi="Browallia New" w:cs="Browallia New"/>
          <w:i/>
          <w:sz w:val="28"/>
          <w:szCs w:val="28"/>
          <w:cs/>
        </w:rPr>
        <w:t>และมูลค่าคงเหลือ</w:t>
      </w:r>
      <w:r w:rsidR="00F46B29" w:rsidRPr="00F46B29">
        <w:rPr>
          <w:rFonts w:ascii="Browallia New" w:hAnsi="Browallia New" w:cs="Browallia New"/>
          <w:sz w:val="28"/>
          <w:szCs w:val="28"/>
        </w:rPr>
        <w:t xml:space="preserve"> </w:t>
      </w:r>
      <w:r w:rsidR="00633EC4" w:rsidRPr="00A10285">
        <w:rPr>
          <w:rFonts w:ascii="Browallia New" w:hAnsi="Browallia New" w:cs="Browallia New" w:hint="cs"/>
          <w:i/>
          <w:sz w:val="28"/>
          <w:szCs w:val="28"/>
          <w:cs/>
        </w:rPr>
        <w:t>จะ</w:t>
      </w:r>
      <w:r w:rsidRPr="00A10285">
        <w:rPr>
          <w:rFonts w:ascii="Browallia New" w:hAnsi="Browallia New" w:cs="Browallia New"/>
          <w:i/>
          <w:sz w:val="28"/>
          <w:szCs w:val="28"/>
          <w:cs/>
        </w:rPr>
        <w:t>ถูกทบทวนอย่างน้อยทุกสิ้นรอบปี</w:t>
      </w:r>
      <w:r w:rsidRPr="003C3CC9">
        <w:rPr>
          <w:rFonts w:ascii="Browallia New" w:hAnsi="Browallia New" w:cs="Browallia New"/>
          <w:i/>
          <w:sz w:val="28"/>
          <w:szCs w:val="28"/>
          <w:cs/>
        </w:rPr>
        <w:t>บัญชี</w:t>
      </w:r>
      <w:r w:rsidR="00F46B29" w:rsidRPr="003C3CC9">
        <w:rPr>
          <w:rFonts w:ascii="Browallia New" w:hAnsi="Browallia New" w:cs="Browallia New"/>
          <w:sz w:val="28"/>
          <w:szCs w:val="28"/>
        </w:rPr>
        <w:t xml:space="preserve"> </w:t>
      </w:r>
      <w:r w:rsidRPr="003C3CC9">
        <w:rPr>
          <w:rFonts w:ascii="Browallia New" w:hAnsi="Browallia New" w:cs="Browallia New"/>
          <w:i/>
          <w:sz w:val="28"/>
          <w:szCs w:val="28"/>
          <w:cs/>
        </w:rPr>
        <w:t>และปรับปรุงตามความเหมาะสม</w:t>
      </w:r>
    </w:p>
    <w:p w14:paraId="58073F19" w14:textId="77777777" w:rsidR="0073053F" w:rsidRPr="004D1990" w:rsidRDefault="0073053F"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rPr>
      </w:pPr>
    </w:p>
    <w:p w14:paraId="01798D8A" w14:textId="59B37550" w:rsidR="001203AE" w:rsidRPr="003C3CC9" w:rsidRDefault="001203A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Cs/>
          <w:sz w:val="28"/>
          <w:szCs w:val="28"/>
          <w:cs/>
        </w:rPr>
      </w:pPr>
      <w:r w:rsidRPr="003C3CC9">
        <w:rPr>
          <w:rFonts w:ascii="Browallia New" w:hAnsi="Browallia New" w:cs="Browallia New"/>
          <w:iCs/>
          <w:sz w:val="28"/>
          <w:szCs w:val="28"/>
          <w:cs/>
        </w:rPr>
        <w:t>ต้นทุนการกู้ยืม</w:t>
      </w:r>
    </w:p>
    <w:p w14:paraId="33BF4944" w14:textId="77777777" w:rsidR="001203AE" w:rsidRPr="00A10285" w:rsidRDefault="001203A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3C3CC9">
        <w:rPr>
          <w:rFonts w:ascii="Browallia New" w:hAnsi="Browallia New" w:cs="Browallia New"/>
          <w:i/>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w:t>
      </w:r>
      <w:r w:rsidRPr="003C3CC9">
        <w:rPr>
          <w:rFonts w:ascii="Browallia New" w:hAnsi="Browallia New" w:cs="Browallia New" w:hint="cs"/>
          <w:i/>
          <w:sz w:val="28"/>
          <w:szCs w:val="28"/>
          <w:cs/>
        </w:rPr>
        <w:t xml:space="preserve"> </w:t>
      </w:r>
      <w:r w:rsidRPr="003C3CC9">
        <w:rPr>
          <w:rFonts w:ascii="Browallia New" w:hAnsi="Browallia New" w:cs="Browallia New"/>
          <w:i/>
          <w:sz w:val="28"/>
          <w:szCs w:val="28"/>
          <w:cs/>
        </w:rPr>
        <w:t>ส่วนต้นทุนการกู้ยืมอื่นนอกเหนือจากที่กล่าวข้างต้นจะบันทึกเป็นค่าใช้จ่ายในกำไรหรือขาดทุน</w:t>
      </w:r>
    </w:p>
    <w:p w14:paraId="6C1028C7" w14:textId="459BEB68" w:rsidR="00E80296" w:rsidRDefault="00E80296"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Pr>
          <w:rFonts w:ascii="Browallia New" w:hAnsi="Browallia New" w:cs="Browallia New"/>
          <w:i/>
          <w:sz w:val="28"/>
          <w:szCs w:val="28"/>
          <w:u w:val="single"/>
          <w:cs/>
        </w:rPr>
      </w:pPr>
    </w:p>
    <w:p w14:paraId="546CC650" w14:textId="27511144" w:rsidR="005A44A8" w:rsidRPr="009C0A75" w:rsidRDefault="005A44A8"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u w:val="single"/>
          <w:cs/>
        </w:rPr>
      </w:pPr>
      <w:r w:rsidRPr="009C0A75">
        <w:rPr>
          <w:rFonts w:ascii="Browallia New" w:hAnsi="Browallia New" w:cs="Browallia New"/>
          <w:i/>
          <w:sz w:val="28"/>
          <w:szCs w:val="28"/>
          <w:u w:val="single"/>
          <w:cs/>
        </w:rPr>
        <w:t>สินทรัพย์สิทธิการใช้</w:t>
      </w:r>
    </w:p>
    <w:p w14:paraId="377959C8" w14:textId="72E9FC49" w:rsidR="00256C73" w:rsidRPr="00C07995"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C894B4B" w14:textId="77777777" w:rsidR="00C56C7E" w:rsidRPr="009C0A75"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0A1A25FC" w14:textId="77777777" w:rsidR="00C56C7E" w:rsidRPr="00C07995"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p>
    <w:p w14:paraId="282FEEB1" w14:textId="77777777" w:rsidR="00C56C7E" w:rsidRPr="009C0A75" w:rsidRDefault="00C56C7E" w:rsidP="0050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jc w:val="thaiDistribute"/>
        <w:rPr>
          <w:rFonts w:ascii="Browallia New" w:hAnsi="Browallia New" w:cs="Browallia New"/>
          <w:i/>
          <w:sz w:val="28"/>
          <w:szCs w:val="28"/>
        </w:rPr>
      </w:pPr>
      <w:r w:rsidRPr="009C0A7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1E4D457" w14:textId="77777777" w:rsidR="00C56C7E" w:rsidRPr="00C07995" w:rsidRDefault="00C56C7E" w:rsidP="00A10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1AE2102D" w14:textId="77777777"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4D333F1A" w14:textId="77777777" w:rsidR="005004FC" w:rsidRPr="009C0A75" w:rsidRDefault="005004FC" w:rsidP="00E84329">
      <w:pPr>
        <w:pStyle w:val="BodyText2"/>
        <w:tabs>
          <w:tab w:val="clear" w:pos="540"/>
        </w:tabs>
        <w:spacing w:line="240" w:lineRule="auto"/>
        <w:ind w:left="450" w:right="47"/>
        <w:jc w:val="thaiDistribute"/>
        <w:rPr>
          <w:rFonts w:ascii="Browallia New" w:hAnsi="Browallia New" w:cs="Browallia New"/>
          <w:sz w:val="28"/>
          <w:szCs w:val="28"/>
        </w:rPr>
      </w:pPr>
    </w:p>
    <w:p w14:paraId="17760571" w14:textId="0A8B3E4F"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734B4260" w14:textId="77777777" w:rsidR="00E80296" w:rsidRPr="009C0A75" w:rsidRDefault="00E80296" w:rsidP="00E84329">
      <w:pPr>
        <w:pStyle w:val="BodyText2"/>
        <w:tabs>
          <w:tab w:val="clear" w:pos="540"/>
        </w:tabs>
        <w:spacing w:line="240" w:lineRule="auto"/>
        <w:ind w:left="450" w:right="47"/>
        <w:jc w:val="thaiDistribute"/>
        <w:rPr>
          <w:rFonts w:ascii="Browallia New" w:hAnsi="Browallia New" w:cs="Browallia New"/>
          <w:sz w:val="28"/>
          <w:szCs w:val="28"/>
          <w:cs/>
        </w:rPr>
      </w:pPr>
    </w:p>
    <w:p w14:paraId="225A5E95" w14:textId="6ADF46B6" w:rsidR="00C56C7E" w:rsidRPr="009C0A7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9C0A75">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w:t>
      </w:r>
      <w:r w:rsidR="009C0A75">
        <w:rPr>
          <w:rFonts w:ascii="Browallia New" w:hAnsi="Browallia New" w:cs="Browallia New"/>
          <w:sz w:val="28"/>
          <w:szCs w:val="28"/>
          <w:cs/>
        </w:rPr>
        <w:br/>
      </w:r>
      <w:r w:rsidRPr="009C0A75">
        <w:rPr>
          <w:rFonts w:ascii="Browallia New" w:hAnsi="Browallia New" w:cs="Browallia New"/>
          <w:sz w:val="28"/>
          <w:szCs w:val="28"/>
          <w:cs/>
        </w:rPr>
        <w:t xml:space="preserve">สัญญาเช่าระยะสั้นคือสัญญาเช่าที่มีอายุสัญญาเช่าน้อยกว่าหรือเท่ากับ </w:t>
      </w:r>
      <w:r w:rsidR="003F1336" w:rsidRPr="003F1336">
        <w:rPr>
          <w:rFonts w:ascii="Browallia New" w:hAnsi="Browallia New" w:cs="Browallia New"/>
          <w:sz w:val="28"/>
          <w:szCs w:val="28"/>
          <w:lang w:val="en-US"/>
        </w:rPr>
        <w:t>12</w:t>
      </w:r>
      <w:r w:rsidR="00AB3D1F" w:rsidRPr="009C0A75">
        <w:rPr>
          <w:rFonts w:ascii="Browallia New" w:hAnsi="Browallia New" w:cs="Browallia New"/>
          <w:sz w:val="28"/>
          <w:szCs w:val="28"/>
          <w:cs/>
        </w:rPr>
        <w:t xml:space="preserve"> </w:t>
      </w:r>
      <w:r w:rsidRPr="009C0A75">
        <w:rPr>
          <w:rFonts w:ascii="Browallia New" w:hAnsi="Browallia New" w:cs="Browallia New"/>
          <w:sz w:val="28"/>
          <w:szCs w:val="28"/>
          <w:cs/>
        </w:rPr>
        <w:t>เดือน สินทรัพย์ที่มีมูลค่าต่ำประกอบด้วย สัญญา</w:t>
      </w:r>
      <w:r w:rsidR="00E46292" w:rsidRPr="009C0A75">
        <w:rPr>
          <w:rFonts w:ascii="Browallia New" w:hAnsi="Browallia New" w:cs="Browallia New"/>
          <w:sz w:val="28"/>
          <w:szCs w:val="28"/>
          <w:cs/>
        </w:rPr>
        <w:t>เ</w:t>
      </w:r>
      <w:r w:rsidR="0088301C" w:rsidRPr="009C0A75">
        <w:rPr>
          <w:rFonts w:ascii="Browallia New" w:hAnsi="Browallia New" w:cs="Browallia New"/>
          <w:sz w:val="28"/>
          <w:szCs w:val="28"/>
          <w:cs/>
        </w:rPr>
        <w:t>ช่า</w:t>
      </w:r>
      <w:r w:rsidRPr="009C0A75">
        <w:rPr>
          <w:rFonts w:ascii="Browallia New" w:hAnsi="Browallia New" w:cs="Browallia New"/>
          <w:sz w:val="28"/>
          <w:szCs w:val="28"/>
          <w:cs/>
        </w:rPr>
        <w:t>อุปกรณ์สำนักงานขนาดเล็ก</w:t>
      </w:r>
    </w:p>
    <w:p w14:paraId="7FEB2E0D" w14:textId="33519F05" w:rsidR="00C56C7E" w:rsidRPr="00C07995"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p>
    <w:p w14:paraId="1F208EEB"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u w:val="single"/>
        </w:rPr>
      </w:pPr>
      <w:r w:rsidRPr="009C0A75">
        <w:rPr>
          <w:rFonts w:ascii="Browallia New" w:hAnsi="Browallia New" w:cs="Browallia New"/>
          <w:i/>
          <w:sz w:val="28"/>
          <w:szCs w:val="28"/>
          <w:u w:val="single"/>
          <w:cs/>
        </w:rPr>
        <w:t xml:space="preserve">สัญญาเช่า </w:t>
      </w:r>
      <w:r w:rsidRPr="009C0A75">
        <w:rPr>
          <w:rFonts w:ascii="Browallia New" w:hAnsi="Browallia New" w:cs="Browallia New"/>
          <w:i/>
          <w:sz w:val="28"/>
          <w:szCs w:val="28"/>
          <w:u w:val="single"/>
        </w:rPr>
        <w:t>-</w:t>
      </w:r>
      <w:r w:rsidRPr="009C0A75">
        <w:rPr>
          <w:rFonts w:ascii="Browallia New" w:hAnsi="Browallia New" w:cs="Browallia New"/>
          <w:i/>
          <w:sz w:val="28"/>
          <w:szCs w:val="28"/>
          <w:u w:val="single"/>
          <w:cs/>
        </w:rPr>
        <w:t xml:space="preserve"> กรณีที่กลุ่มบริษัทเป็นผู้เช่า</w:t>
      </w:r>
    </w:p>
    <w:p w14:paraId="3F178365"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กลุ่มบริษัทรับรู้สินทรัพย์สิทธิการใช้ และหนี้สินตามสัญญาเช่า ณ วันที่เริ่มต้นตามสัญญา และเมื่อกลุ่มบริษัทสามารถเข้าถึงสินทรัพย์ตามสัญญาเช่า สินทรัพย์สิทธิการใช้จะรับรู้ด้วยราคาทุน ซึ่งประกอบด้วยจำนวนที่รับรู้เริ่มแรกของหนี้สินตามสัญญาเช่า ต้นทุนทางตรงเริ่มแรกที่เกิดขึ้น ประมาณการต้นทุนในการปรับสภาพสินทรัพย์และค่าเช่าจ่ายที่ได้ชำระก่อนเริ่ม หรือ ณ วันทำสัญญา สุทธิจากเงินจูงใจที่ได้รับตามสัญญาเช่า</w:t>
      </w:r>
    </w:p>
    <w:p w14:paraId="0418921C" w14:textId="77777777"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3DA9FC89"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กลุ่มบริษัทคิดค่าเสื่อมราคาสินทรัพย์สิทธิการใช้ตามวิธีเส้นตรงตามอายุที่สั้นกว่าระหว่างอายุสินทรัพย์และระยะเวลาการเช่า รวมถึงประเมินการด้อยค่าของสินทรัพย์สิทธิการใช้เมื่อมีตัวบ่งชี้</w:t>
      </w:r>
    </w:p>
    <w:p w14:paraId="3D49EEBC" w14:textId="77777777"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58586967" w14:textId="77777777" w:rsidR="00023A58" w:rsidRPr="009C0A7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r w:rsidRPr="009C0A75">
        <w:rPr>
          <w:rFonts w:ascii="Browallia New" w:hAnsi="Browallia New" w:cs="Browallia New"/>
          <w:i/>
          <w:sz w:val="28"/>
          <w:szCs w:val="28"/>
          <w:cs/>
        </w:rPr>
        <w:t>ณ วันที่เริ่มต้นสัญญา กลุ่มบริษัทรับรู้หนี้สินตามสัญญาเช่าเริ่มแรกด้วยมูลค่าปัจจุบันของการจ่ายชำระตามสัญญาเช่า กลุ่มบริษัทจะคิดลดด้วยอัตราดอกเบี้ยโดยนัยตามสัญญา หากไม่สามารถหาอัตราดอกเบี้ยตามนัยได้ กลุ่มบริษัทจะคิดลดด้วยอัตราการกู้ยืมส่วนเพิ่มของผู้เช่า</w:t>
      </w:r>
    </w:p>
    <w:p w14:paraId="52D07CB8" w14:textId="369A2863" w:rsidR="00023A58" w:rsidRPr="00C07995" w:rsidRDefault="00023A58" w:rsidP="00023A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rPr>
      </w:pPr>
    </w:p>
    <w:p w14:paraId="234D72B1" w14:textId="77777777" w:rsidR="00023A58" w:rsidRPr="00F13B0A"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F13B0A">
        <w:rPr>
          <w:rFonts w:ascii="Browallia New" w:hAnsi="Browallia New" w:cs="Browallia New"/>
          <w:sz w:val="28"/>
          <w:szCs w:val="28"/>
          <w:cs/>
        </w:rPr>
        <w:t>ค่าเช่าที่รวมในมูลค่าของหนี้สินตามสัญญาเช่าประกอบด้วยค่าเช่าคงที่ (รวมถึงการจ่ายชำระคงที่โดยเนื้อหา) ค่าเช่าผันแปรที่อ้างอิงจากอัตราหรือดัชนี มูลค่าที่คาดว่าจะต้องจ่ายจากการรับประกันมูลค่าคงเหลือ และราคาสิทธิเลือกซื้อหากมีความแน่นอนอย่างสมเหตุสมผลที่กลุ่มบริษัทจะใช้สิทธิ</w:t>
      </w:r>
    </w:p>
    <w:p w14:paraId="6D35AD97" w14:textId="77777777" w:rsidR="00023A58" w:rsidRPr="00BF0D66" w:rsidRDefault="00023A58" w:rsidP="00023A58">
      <w:pPr>
        <w:pStyle w:val="BodyText2"/>
        <w:tabs>
          <w:tab w:val="clear" w:pos="540"/>
        </w:tabs>
        <w:spacing w:line="240" w:lineRule="auto"/>
        <w:ind w:left="450" w:right="47"/>
        <w:jc w:val="thaiDistribute"/>
        <w:rPr>
          <w:rFonts w:ascii="Browallia New" w:hAnsi="Browallia New" w:cs="Browallia New"/>
          <w:sz w:val="20"/>
        </w:rPr>
      </w:pPr>
    </w:p>
    <w:p w14:paraId="3F516A06" w14:textId="77777777" w:rsidR="00023A58" w:rsidRPr="00C716FB"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 xml:space="preserve">ภายหลังการวัดมูลค่าเริ่มแรก หนี้สินตามสัญญาเช่าจะลดลงจากการจ่ายชำระ และเพิ่มขึ้นจากดอกเบี้ยจ่าย เรื่องดังกล่าวเป็นการวัดมูลค่าเพื่อสะท้อนการประเมินใหม่ หรือ การปรับเปลี่ยน หรือ มีการเปลี่ยนแปลงค่าเช่าคงที่อย่างมีสาระสำคัญ เมื่อหนี้สินตามสัญญาเช่าถูกวัดมูลค่าใหม่จะส่งผลให้ต้องปรับปรุงสินทรัพย์สิทธิการใช้เช่นเดียวกัน และถ้ามูลค่าตามบัญชีของสินทรัพย์สิทธิการใช้มีมูลค่าลดลงจนเป็นศูนย์แล้วผู้เช่าต้องรับรู้จำนวนที่เหลือของการวัดมูลค่าใหม่ในกำไรหรือขาดทุน </w:t>
      </w:r>
    </w:p>
    <w:p w14:paraId="315D3EDF" w14:textId="77777777" w:rsidR="00023A58" w:rsidRPr="00C07995"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p>
    <w:p w14:paraId="6141D0EB" w14:textId="77777777" w:rsidR="00023A58" w:rsidRPr="00C716FB" w:rsidRDefault="00023A58" w:rsidP="00023A58">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 xml:space="preserve">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สัญญาเช่าระยะสั้นคือสัญญาเช่าที่มีอายุสัญญาเช่าน้อยกว่าหรือเท่ากับ </w:t>
      </w:r>
      <w:r w:rsidRPr="00C716FB">
        <w:rPr>
          <w:rFonts w:ascii="Browallia New" w:hAnsi="Browallia New" w:cs="Browallia New"/>
          <w:sz w:val="28"/>
          <w:szCs w:val="28"/>
        </w:rPr>
        <w:t xml:space="preserve">12 </w:t>
      </w:r>
      <w:r w:rsidRPr="00C716FB">
        <w:rPr>
          <w:rFonts w:ascii="Browallia New" w:hAnsi="Browallia New" w:cs="Browallia New"/>
          <w:sz w:val="28"/>
          <w:szCs w:val="28"/>
          <w:cs/>
        </w:rPr>
        <w:t>เดือน สินทรัพย์ที่มีมูลค่าต่ำประกอบด้วย สัญญาเช่าอุปกรณ์สำนักงานขนาดเล็ก</w:t>
      </w:r>
    </w:p>
    <w:p w14:paraId="1EF735E0" w14:textId="77777777" w:rsidR="00A61F9B" w:rsidRPr="00C07995" w:rsidRDefault="00A61F9B" w:rsidP="00E84329">
      <w:pPr>
        <w:pStyle w:val="BodyText2"/>
        <w:tabs>
          <w:tab w:val="clear" w:pos="540"/>
        </w:tabs>
        <w:spacing w:line="240" w:lineRule="auto"/>
        <w:ind w:left="450" w:right="47"/>
        <w:jc w:val="thaiDistribute"/>
        <w:rPr>
          <w:rFonts w:ascii="Browallia New" w:hAnsi="Browallia New" w:cs="Browallia New"/>
          <w:sz w:val="28"/>
          <w:szCs w:val="28"/>
          <w:lang w:val="en-US"/>
        </w:rPr>
      </w:pPr>
    </w:p>
    <w:p w14:paraId="7C52A433" w14:textId="0037503E" w:rsidR="00C56C7E" w:rsidRPr="00207B37" w:rsidRDefault="00C56C7E" w:rsidP="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sz w:val="28"/>
          <w:szCs w:val="28"/>
          <w:u w:val="single"/>
          <w:lang w:val="th-TH"/>
        </w:rPr>
      </w:pPr>
      <w:r w:rsidRPr="00C716FB">
        <w:rPr>
          <w:rFonts w:ascii="Browallia New" w:hAnsi="Browallia New" w:cs="Browallia New"/>
          <w:sz w:val="28"/>
          <w:szCs w:val="28"/>
          <w:u w:val="single"/>
          <w:cs/>
        </w:rPr>
        <w:t xml:space="preserve">สัญญาเช่า </w:t>
      </w:r>
      <w:r w:rsidR="008E4E90" w:rsidRPr="00C716FB">
        <w:rPr>
          <w:rFonts w:ascii="Browallia New" w:hAnsi="Browallia New" w:cs="Browallia New"/>
          <w:sz w:val="28"/>
          <w:szCs w:val="28"/>
          <w:u w:val="single"/>
        </w:rPr>
        <w:t>-</w:t>
      </w:r>
      <w:r w:rsidRPr="00C716FB">
        <w:rPr>
          <w:rFonts w:ascii="Browallia New" w:hAnsi="Browallia New" w:cs="Browallia New"/>
          <w:sz w:val="28"/>
          <w:szCs w:val="28"/>
          <w:u w:val="single"/>
          <w:cs/>
        </w:rPr>
        <w:t xml:space="preserve"> กรณีที่กลุ่มบริษัทเป็นผู้ให้เช่า</w:t>
      </w:r>
    </w:p>
    <w:p w14:paraId="7A98FCFA" w14:textId="1675149A" w:rsidR="00C56C7E" w:rsidRPr="00C716FB"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กลุ่มบริษัทเป็นผู้ให้เช่ากลุ่มบริษัท จะพิจารณา ณ วันเริ่มต้นของสัญญาเช่าว่าได้โอน</w:t>
      </w:r>
      <w:r w:rsidR="002151D5" w:rsidRPr="00C716FB">
        <w:rPr>
          <w:rFonts w:ascii="Browallia New" w:hAnsi="Browallia New" w:cs="Browallia New"/>
          <w:sz w:val="28"/>
          <w:szCs w:val="28"/>
          <w:cs/>
        </w:rPr>
        <w:t>อำนาจควบคุม</w:t>
      </w:r>
      <w:r w:rsidR="00FC3C61" w:rsidRPr="00C716FB">
        <w:rPr>
          <w:rFonts w:ascii="Browallia New" w:hAnsi="Browallia New" w:cs="Browallia New"/>
          <w:sz w:val="28"/>
          <w:szCs w:val="28"/>
          <w:cs/>
        </w:rPr>
        <w:t>ในสินทรัพย์</w:t>
      </w:r>
      <w:r w:rsidRPr="00C716FB">
        <w:rPr>
          <w:rFonts w:ascii="Browallia New" w:hAnsi="Browallia New" w:cs="Browallia New"/>
          <w:sz w:val="28"/>
          <w:szCs w:val="28"/>
          <w:cs/>
        </w:rPr>
        <w:t>และผลตอบแทนทั้งหมดหรือเกือบทั้งหมดที่ผู้เป็นเจ้าของพึงได้รับจากสินทรัพย์อ้างอิงไปให้แก่ผู้เช่าหรือไม่ หากมี สัญญาเช่าดังกล่าวจะจัดประเภทเป็นสัญญาเช่าเงินทุน หากไม่มี สัญญาเช่าดังกล่าวจะจัดประเภทเป็นสัญญาเช่าดำเนินงาน</w:t>
      </w:r>
    </w:p>
    <w:p w14:paraId="5D7162E8" w14:textId="77777777" w:rsidR="00046063" w:rsidRPr="00E10B84" w:rsidRDefault="00046063" w:rsidP="00E84329">
      <w:pPr>
        <w:pStyle w:val="BodyText2"/>
        <w:tabs>
          <w:tab w:val="clear" w:pos="540"/>
        </w:tabs>
        <w:spacing w:line="240" w:lineRule="auto"/>
        <w:ind w:left="450" w:right="47"/>
        <w:jc w:val="thaiDistribute"/>
        <w:rPr>
          <w:rFonts w:ascii="Browallia New" w:hAnsi="Browallia New" w:cs="Browallia New"/>
          <w:sz w:val="24"/>
          <w:szCs w:val="24"/>
        </w:rPr>
      </w:pPr>
    </w:p>
    <w:p w14:paraId="315978F6" w14:textId="2301DC8B" w:rsidR="00C56C7E"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สินทรัพย์ที่ให้เช่าตามสัญญาเช่าทางการเงินบันทึกเป็นลูกหนี้สัญญาเช่าทางการเงินด้วยมูลค่าปัจจุบันของจำนวนเงินที่จ่ายตามสัญญาเช่า ผลต่างระหว่างยอดรวมของลูกหนี้ที่ยังไม่ได้คิดลดกับมูลค่าปัจจุบันของลูกหนี้จะทยอยรับรู้เป็</w:t>
      </w:r>
      <w:r w:rsidR="003B63ED" w:rsidRPr="00C716FB">
        <w:rPr>
          <w:rFonts w:ascii="Browallia New" w:hAnsi="Browallia New" w:cs="Browallia New" w:hint="cs"/>
          <w:sz w:val="28"/>
          <w:szCs w:val="28"/>
          <w:cs/>
        </w:rPr>
        <w:t>น</w:t>
      </w:r>
      <w:r w:rsidRPr="00C716FB">
        <w:rPr>
          <w:rFonts w:ascii="Browallia New" w:hAnsi="Browallia New" w:cs="Browallia New"/>
          <w:sz w:val="28"/>
          <w:szCs w:val="28"/>
          <w:cs/>
        </w:rPr>
        <w:t>รายได้ทางการเงินโดยใช้วิธีเงินลงทุนสุทธิซึ่งสะท้อนอัตราผลตอบแทนคงที่ ต้นทุนทางตรงเริ่มแรกที่รวมอยู่ในการวัดมูลค่าลูกหนี้สัญญาเช่าทางการเงินเริ่มแรกและจะทยอยรับรู้โดยลดจากรายได้ตลอดอายุของสัญญาเช่า</w:t>
      </w:r>
    </w:p>
    <w:p w14:paraId="1976917F" w14:textId="77777777" w:rsidR="00C716FB" w:rsidRPr="00E10B84" w:rsidRDefault="00C716FB" w:rsidP="00E84329">
      <w:pPr>
        <w:pStyle w:val="BodyText2"/>
        <w:tabs>
          <w:tab w:val="clear" w:pos="540"/>
        </w:tabs>
        <w:spacing w:line="240" w:lineRule="auto"/>
        <w:ind w:left="450" w:right="47"/>
        <w:jc w:val="thaiDistribute"/>
        <w:rPr>
          <w:rFonts w:ascii="Browallia New" w:hAnsi="Browallia New" w:cs="Browallia New"/>
          <w:sz w:val="24"/>
          <w:szCs w:val="24"/>
        </w:rPr>
      </w:pPr>
    </w:p>
    <w:p w14:paraId="2547AC32" w14:textId="5AF55D63" w:rsidR="00CF5E8B" w:rsidRPr="00C716FB" w:rsidRDefault="00C56C7E" w:rsidP="00E84329">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 xml:space="preserve">กลุ่มบริษัทรับรู้ค่าเช่าที่ได้รับจากสัญญาเช่าดำเนินงานเป็นรายได้ค่าเช่าด้วยวิธีเส้นตรงตลอดอายุสัญญาเช่า </w:t>
      </w:r>
      <w:r w:rsidR="00596770">
        <w:rPr>
          <w:rFonts w:ascii="Browallia New" w:hAnsi="Browallia New" w:cs="Browallia New"/>
          <w:sz w:val="28"/>
          <w:szCs w:val="28"/>
          <w:cs/>
        </w:rPr>
        <w:br/>
      </w:r>
      <w:r w:rsidRPr="00C716FB">
        <w:rPr>
          <w:rFonts w:ascii="Browallia New" w:hAnsi="Browallia New" w:cs="Browallia New"/>
          <w:sz w:val="28"/>
          <w:szCs w:val="28"/>
          <w:cs/>
        </w:rPr>
        <w:t>และแสดงเป็นส่วนหนึ่งของรายได้อื่น ต้นทุนทางตรงเริ่มแรกที่เกิดขึ้นเพื่อการได้มาซึ่งสัญญาเช่าดำเนินงานจะรวมเป็นมูลค่าตามบัญชีของสินทรัพย์ที่ให้เช่า</w:t>
      </w:r>
      <w:r w:rsidR="00C25010" w:rsidRPr="00C716FB">
        <w:rPr>
          <w:rFonts w:ascii="Browallia New" w:hAnsi="Browallia New" w:cs="Browallia New" w:hint="cs"/>
          <w:sz w:val="28"/>
          <w:szCs w:val="28"/>
          <w:cs/>
        </w:rPr>
        <w:t>หรือ</w:t>
      </w:r>
      <w:r w:rsidR="00516BC2" w:rsidRPr="00C716FB">
        <w:rPr>
          <w:rFonts w:ascii="Browallia New" w:hAnsi="Browallia New" w:cs="Browallia New"/>
          <w:sz w:val="28"/>
          <w:szCs w:val="28"/>
          <w:cs/>
        </w:rPr>
        <w:t>อสังหาริมทรัพย์เพื่อการลงทุน</w:t>
      </w:r>
      <w:r w:rsidRPr="00C716FB">
        <w:rPr>
          <w:rFonts w:ascii="Browallia New" w:hAnsi="Browallia New" w:cs="Browallia New"/>
          <w:sz w:val="28"/>
          <w:szCs w:val="28"/>
          <w:cs/>
        </w:rPr>
        <w:t xml:space="preserve"> และรับรู้ต้นทุนดังกล่าวเป็นค่าใช้จ่ายตลอดอายุสัญญาเช่าโดยใช้เกณฑ์เดียวกันกับรายได้ค่าเช่า ค่าเช่าที่อาจเกิดขึ้นรับรู้เป็นรายได้ในรอบระยะเวลาบัญชีที่ได้รับ</w:t>
      </w:r>
    </w:p>
    <w:p w14:paraId="5796E6E4" w14:textId="678FFF49" w:rsidR="00CD37F0" w:rsidRPr="00E10B84" w:rsidRDefault="00CD37F0" w:rsidP="00FF5B8B">
      <w:pPr>
        <w:pStyle w:val="BodyText2"/>
        <w:tabs>
          <w:tab w:val="clear" w:pos="540"/>
        </w:tabs>
        <w:spacing w:line="240" w:lineRule="auto"/>
        <w:ind w:left="450" w:right="47"/>
        <w:jc w:val="thaiDistribute"/>
        <w:rPr>
          <w:rFonts w:ascii="Browallia New" w:hAnsi="Browallia New" w:cs="Browallia New"/>
          <w:sz w:val="24"/>
          <w:szCs w:val="24"/>
          <w:lang w:val="en-US"/>
        </w:rPr>
      </w:pPr>
    </w:p>
    <w:p w14:paraId="40CE2724" w14:textId="2773A67E" w:rsidR="00781DB0" w:rsidRDefault="00711043" w:rsidP="00920728">
      <w:pPr>
        <w:pStyle w:val="BodyText2"/>
        <w:tabs>
          <w:tab w:val="clear" w:pos="540"/>
        </w:tabs>
        <w:spacing w:line="240" w:lineRule="auto"/>
        <w:ind w:left="450" w:right="47"/>
        <w:jc w:val="thaiDistribute"/>
        <w:rPr>
          <w:rFonts w:ascii="Browallia New" w:hAnsi="Browallia New" w:cs="Browallia New"/>
          <w:sz w:val="28"/>
          <w:szCs w:val="28"/>
          <w:u w:val="single"/>
        </w:rPr>
      </w:pPr>
      <w:r w:rsidRPr="00C716FB">
        <w:rPr>
          <w:rFonts w:ascii="Browallia New" w:hAnsi="Browallia New" w:cs="Browallia New"/>
          <w:sz w:val="28"/>
          <w:szCs w:val="28"/>
          <w:u w:val="single"/>
          <w:cs/>
        </w:rPr>
        <w:t>สินทรัพย์ไม่มีตัวตน</w:t>
      </w:r>
      <w:bookmarkStart w:id="2" w:name="OLE_LINK7"/>
      <w:bookmarkStart w:id="3" w:name="OLE_LINK8"/>
    </w:p>
    <w:p w14:paraId="4BD43CE2" w14:textId="77777777" w:rsidR="00D1592D" w:rsidRPr="00C716FB" w:rsidRDefault="00D1592D" w:rsidP="00D1592D">
      <w:pPr>
        <w:pStyle w:val="BodyText2"/>
        <w:tabs>
          <w:tab w:val="clear" w:pos="540"/>
        </w:tabs>
        <w:spacing w:line="240" w:lineRule="auto"/>
        <w:ind w:left="450" w:right="47"/>
        <w:jc w:val="thaiDistribute"/>
        <w:rPr>
          <w:rFonts w:ascii="Browallia New" w:hAnsi="Browallia New" w:cs="Browallia New"/>
          <w:i/>
          <w:iCs/>
          <w:sz w:val="28"/>
          <w:szCs w:val="28"/>
        </w:rPr>
      </w:pPr>
      <w:r w:rsidRPr="00C716FB">
        <w:rPr>
          <w:rFonts w:ascii="Browallia New" w:hAnsi="Browallia New" w:cs="Browallia New"/>
          <w:i/>
          <w:iCs/>
          <w:sz w:val="28"/>
          <w:szCs w:val="28"/>
          <w:cs/>
        </w:rPr>
        <w:t>ค่าความนิยม</w:t>
      </w:r>
    </w:p>
    <w:p w14:paraId="28307901" w14:textId="77777777" w:rsidR="00D1592D" w:rsidRPr="00C716FB" w:rsidRDefault="00D1592D" w:rsidP="00D1592D">
      <w:pPr>
        <w:pStyle w:val="BodyText2"/>
        <w:tabs>
          <w:tab w:val="clear" w:pos="540"/>
        </w:tabs>
        <w:spacing w:line="240" w:lineRule="auto"/>
        <w:ind w:left="450" w:right="47"/>
        <w:jc w:val="thaiDistribute"/>
        <w:rPr>
          <w:rFonts w:ascii="Browallia New" w:hAnsi="Browallia New" w:cs="Browallia New"/>
          <w:sz w:val="28"/>
          <w:szCs w:val="28"/>
        </w:rPr>
      </w:pPr>
      <w:r w:rsidRPr="00C716FB">
        <w:rPr>
          <w:rFonts w:ascii="Browallia New" w:hAnsi="Browallia New" w:cs="Browallia New"/>
          <w:sz w:val="28"/>
          <w:szCs w:val="28"/>
          <w:cs/>
        </w:rPr>
        <w:t>ค่าความนิยมจากการรวมธุรกิจ</w:t>
      </w:r>
      <w:r w:rsidRPr="00C716FB">
        <w:rPr>
          <w:rFonts w:ascii="Browallia New" w:hAnsi="Browallia New" w:cs="Browallia New"/>
          <w:sz w:val="28"/>
          <w:szCs w:val="28"/>
        </w:rPr>
        <w:t xml:space="preserve"> </w:t>
      </w:r>
      <w:r w:rsidRPr="00C716FB">
        <w:rPr>
          <w:rFonts w:ascii="Browallia New" w:hAnsi="Browallia New" w:cs="Browallia New"/>
          <w:sz w:val="28"/>
          <w:szCs w:val="28"/>
          <w:cs/>
        </w:rPr>
        <w:t>ได้แก่ต้นทุนการได้มาซึ่งเงินลงทุนที่สูงกว่ามูลค่ายุติธรรมของสินทรัพย์สุทธิของหุ้นที่ซื้อโดยบริษัท</w:t>
      </w:r>
      <w:r w:rsidRPr="00C716FB">
        <w:rPr>
          <w:rFonts w:ascii="Browallia New" w:hAnsi="Browallia New" w:cs="Browallia New" w:hint="cs"/>
          <w:sz w:val="28"/>
          <w:szCs w:val="28"/>
          <w:cs/>
        </w:rPr>
        <w:t>ย่อย</w:t>
      </w:r>
      <w:r w:rsidRPr="00C716FB">
        <w:rPr>
          <w:rFonts w:ascii="Browallia New" w:hAnsi="Browallia New" w:cs="Browallia New"/>
          <w:sz w:val="28"/>
          <w:szCs w:val="28"/>
        </w:rPr>
        <w:t xml:space="preserve"> </w:t>
      </w:r>
      <w:r w:rsidRPr="00C716FB">
        <w:rPr>
          <w:rFonts w:ascii="Browallia New" w:hAnsi="Browallia New" w:cs="Browallia New"/>
          <w:sz w:val="28"/>
          <w:szCs w:val="28"/>
          <w:cs/>
        </w:rPr>
        <w:t>ค่าความนิยม</w:t>
      </w:r>
      <w:r w:rsidRPr="00C716FB">
        <w:rPr>
          <w:rFonts w:ascii="Browallia New" w:hAnsi="Browallia New" w:cs="Browallia New"/>
          <w:sz w:val="28"/>
          <w:szCs w:val="28"/>
        </w:rPr>
        <w:t xml:space="preserve"> </w:t>
      </w:r>
      <w:r w:rsidRPr="00C716FB">
        <w:rPr>
          <w:rFonts w:ascii="Browallia New" w:hAnsi="Browallia New" w:cs="Browallia New"/>
          <w:sz w:val="28"/>
          <w:szCs w:val="28"/>
          <w:cs/>
        </w:rPr>
        <w:t>แสดงด้วยราคาทุนหักค่าเผื่อการด้อยค่า</w:t>
      </w:r>
      <w:r w:rsidRPr="00C716FB">
        <w:rPr>
          <w:rFonts w:ascii="Browallia New" w:hAnsi="Browallia New" w:cs="Browallia New"/>
          <w:sz w:val="28"/>
          <w:szCs w:val="28"/>
        </w:rPr>
        <w:t xml:space="preserve"> </w:t>
      </w:r>
      <w:r w:rsidRPr="00C716FB">
        <w:rPr>
          <w:rFonts w:ascii="Browallia New" w:hAnsi="Browallia New" w:cs="Browallia New"/>
          <w:sz w:val="28"/>
          <w:szCs w:val="28"/>
          <w:cs/>
        </w:rPr>
        <w:t>บริษัท</w:t>
      </w:r>
      <w:r w:rsidRPr="00C716FB">
        <w:rPr>
          <w:rFonts w:ascii="Browallia New" w:hAnsi="Browallia New" w:cs="Browallia New" w:hint="cs"/>
          <w:sz w:val="28"/>
          <w:szCs w:val="28"/>
          <w:cs/>
        </w:rPr>
        <w:t>ย่อย</w:t>
      </w:r>
      <w:r w:rsidRPr="00C716FB">
        <w:rPr>
          <w:rFonts w:ascii="Browallia New" w:hAnsi="Browallia New" w:cs="Browallia New"/>
          <w:sz w:val="28"/>
          <w:szCs w:val="28"/>
          <w:cs/>
        </w:rPr>
        <w:t>ทดสอบการด้อยค่าของค่าความนิยมทุกปี</w:t>
      </w:r>
      <w:r w:rsidRPr="00C716FB">
        <w:rPr>
          <w:rFonts w:ascii="Browallia New" w:hAnsi="Browallia New" w:cs="Browallia New"/>
          <w:sz w:val="28"/>
          <w:szCs w:val="28"/>
        </w:rPr>
        <w:t xml:space="preserve"> </w:t>
      </w:r>
      <w:r w:rsidRPr="00C716FB">
        <w:rPr>
          <w:rFonts w:ascii="Browallia New" w:hAnsi="Browallia New" w:cs="Browallia New"/>
          <w:sz w:val="28"/>
          <w:szCs w:val="28"/>
          <w:cs/>
        </w:rPr>
        <w:t>และเมื่อใดก็ตามที่มีข้อบ่งชี้ของการด้อยค่าเกิดขึ้น</w:t>
      </w:r>
    </w:p>
    <w:p w14:paraId="669ED91A" w14:textId="77777777" w:rsidR="00D1592D" w:rsidRPr="00C716FB" w:rsidRDefault="00D1592D"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2BA8F404" w14:textId="77777777" w:rsidR="00C059AB" w:rsidRPr="00C716FB" w:rsidRDefault="00C059AB" w:rsidP="00D15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6FBAE0E" w14:textId="77777777" w:rsidR="00D1592D" w:rsidRPr="00C716FB" w:rsidRDefault="00D1592D" w:rsidP="00D1592D">
      <w:pPr>
        <w:pStyle w:val="BodyText2"/>
        <w:tabs>
          <w:tab w:val="clear" w:pos="540"/>
        </w:tabs>
        <w:spacing w:line="240" w:lineRule="auto"/>
        <w:ind w:left="450" w:right="47"/>
        <w:jc w:val="thaiDistribute"/>
        <w:rPr>
          <w:rFonts w:ascii="Browallia New" w:hAnsi="Browallia New" w:cs="Browallia New"/>
          <w:i/>
          <w:iCs/>
          <w:sz w:val="28"/>
          <w:szCs w:val="28"/>
        </w:rPr>
      </w:pPr>
      <w:r w:rsidRPr="00C716FB">
        <w:rPr>
          <w:rFonts w:ascii="Browallia New" w:hAnsi="Browallia New" w:cs="Browallia New" w:hint="cs"/>
          <w:i/>
          <w:iCs/>
          <w:sz w:val="28"/>
          <w:szCs w:val="28"/>
          <w:cs/>
        </w:rPr>
        <w:t>รายชื่อลูกค้า</w:t>
      </w:r>
    </w:p>
    <w:p w14:paraId="305159B4" w14:textId="77777777" w:rsidR="00D1592D" w:rsidRPr="00EE5369" w:rsidRDefault="00D1592D" w:rsidP="00D1592D">
      <w:pPr>
        <w:pStyle w:val="BodyText2"/>
        <w:tabs>
          <w:tab w:val="clear" w:pos="540"/>
        </w:tabs>
        <w:spacing w:line="240" w:lineRule="auto"/>
        <w:ind w:left="450" w:right="47"/>
        <w:jc w:val="thaiDistribute"/>
        <w:rPr>
          <w:rFonts w:ascii="Browallia New" w:hAnsi="Browallia New" w:cs="Browallia New"/>
          <w:sz w:val="28"/>
          <w:szCs w:val="28"/>
          <w:cs/>
        </w:rPr>
      </w:pPr>
      <w:r w:rsidRPr="00C716FB">
        <w:rPr>
          <w:rFonts w:ascii="Browallia New" w:hAnsi="Browallia New" w:cs="Browallia New"/>
          <w:sz w:val="28"/>
          <w:szCs w:val="28"/>
          <w:cs/>
        </w:rPr>
        <w:t>รายชื่อลูกค้าเป็นค่าสิทธิที่บริษัทย่อยจ่ายป้ายโฆษณาและลงโฆษณาตามระยะเวลาที่กำหนดในสัญญา</w:t>
      </w:r>
      <w:r w:rsidRPr="00C716FB">
        <w:rPr>
          <w:rFonts w:ascii="Browallia New" w:hAnsi="Browallia New" w:cs="Browallia New"/>
          <w:sz w:val="28"/>
          <w:szCs w:val="28"/>
        </w:rPr>
        <w:t xml:space="preserve"> </w:t>
      </w:r>
      <w:r w:rsidRPr="00C716FB">
        <w:rPr>
          <w:rFonts w:ascii="Browallia New" w:hAnsi="Browallia New" w:cs="Browallia New" w:hint="cs"/>
          <w:sz w:val="28"/>
          <w:szCs w:val="28"/>
          <w:cs/>
        </w:rPr>
        <w:t>ซึ่ง</w:t>
      </w:r>
      <w:r w:rsidRPr="00C716FB">
        <w:rPr>
          <w:rFonts w:ascii="Browallia New" w:hAnsi="Browallia New" w:cs="Browallia New"/>
          <w:sz w:val="28"/>
          <w:szCs w:val="28"/>
          <w:cs/>
        </w:rPr>
        <w:t>แสดงในราคาทุ</w:t>
      </w:r>
      <w:r w:rsidRPr="00EE5369">
        <w:rPr>
          <w:rFonts w:ascii="Browallia New" w:hAnsi="Browallia New" w:cs="Browallia New"/>
          <w:sz w:val="28"/>
          <w:szCs w:val="28"/>
          <w:cs/>
        </w:rPr>
        <w:t>น</w:t>
      </w:r>
      <w:r w:rsidRPr="00F46B29">
        <w:rPr>
          <w:rFonts w:ascii="Browallia New" w:hAnsi="Browallia New" w:cs="Browallia New"/>
          <w:sz w:val="28"/>
          <w:szCs w:val="28"/>
        </w:rPr>
        <w:t xml:space="preserve"> </w:t>
      </w:r>
      <w:r w:rsidRPr="00EE5369">
        <w:rPr>
          <w:rFonts w:ascii="Browallia New" w:hAnsi="Browallia New" w:cs="Browallia New"/>
          <w:sz w:val="28"/>
          <w:szCs w:val="28"/>
          <w:cs/>
        </w:rPr>
        <w:t>หักค่าตัดจำหน่ายสะสมและขาดทุนจากการด้อยค่า</w:t>
      </w:r>
      <w:r w:rsidRPr="00F46B29">
        <w:rPr>
          <w:rFonts w:ascii="Browallia New" w:hAnsi="Browallia New" w:cs="Browallia New"/>
          <w:sz w:val="28"/>
          <w:szCs w:val="28"/>
        </w:rPr>
        <w:t xml:space="preserve"> </w:t>
      </w:r>
      <w:r w:rsidRPr="00EE5369">
        <w:rPr>
          <w:rFonts w:ascii="Browallia New" w:hAnsi="Browallia New" w:cs="Browallia New"/>
          <w:sz w:val="28"/>
          <w:szCs w:val="28"/>
          <w:cs/>
        </w:rPr>
        <w:t>(ถ้ามี)</w:t>
      </w:r>
      <w:r w:rsidRPr="00F46B29">
        <w:rPr>
          <w:rFonts w:ascii="Browallia New" w:hAnsi="Browallia New" w:cs="Browallia New"/>
          <w:sz w:val="28"/>
          <w:szCs w:val="28"/>
        </w:rPr>
        <w:t xml:space="preserve"> </w:t>
      </w:r>
      <w:r w:rsidRPr="00EE5369">
        <w:rPr>
          <w:rFonts w:ascii="Browallia New" w:hAnsi="Browallia New" w:cs="Browallia New"/>
          <w:sz w:val="28"/>
          <w:szCs w:val="28"/>
          <w:cs/>
        </w:rPr>
        <w:t>ค่าตัดจำหน่ายบันทึกเป็นค่าใช้จ่ายในงบกำไรขาดทุน</w:t>
      </w:r>
      <w:r w:rsidRPr="00F46B29">
        <w:rPr>
          <w:rFonts w:ascii="Browallia New" w:hAnsi="Browallia New" w:cs="Browallia New"/>
          <w:sz w:val="28"/>
          <w:szCs w:val="28"/>
        </w:rPr>
        <w:t xml:space="preserve"> </w:t>
      </w:r>
      <w:r w:rsidRPr="00EE5369">
        <w:rPr>
          <w:rFonts w:ascii="Browallia New" w:hAnsi="Browallia New" w:cs="Browallia New"/>
          <w:sz w:val="28"/>
          <w:szCs w:val="28"/>
          <w:cs/>
        </w:rPr>
        <w:t>โดยจะถูกตัดจำหน่ายเป็นค่าใช้จ่ายตามอายุสัญญาเป็นเวลา</w:t>
      </w:r>
      <w:r>
        <w:rPr>
          <w:rFonts w:ascii="Browallia New" w:hAnsi="Browallia New" w:cs="Browallia New" w:hint="cs"/>
          <w:sz w:val="28"/>
          <w:szCs w:val="28"/>
          <w:cs/>
        </w:rPr>
        <w:t xml:space="preserve"> </w:t>
      </w:r>
      <w:r w:rsidRPr="00FF5B8B">
        <w:rPr>
          <w:rFonts w:ascii="Browallia New" w:hAnsi="Browallia New" w:cs="Browallia New"/>
          <w:sz w:val="28"/>
          <w:szCs w:val="28"/>
        </w:rPr>
        <w:t xml:space="preserve">10 </w:t>
      </w:r>
      <w:r w:rsidRPr="00EE5369">
        <w:rPr>
          <w:rFonts w:ascii="Browallia New" w:hAnsi="Browallia New" w:cs="Browallia New"/>
          <w:sz w:val="28"/>
          <w:szCs w:val="28"/>
          <w:cs/>
        </w:rPr>
        <w:t>ปี</w:t>
      </w:r>
    </w:p>
    <w:p w14:paraId="57ED75FD" w14:textId="77777777" w:rsidR="00D1592D" w:rsidRPr="00920728" w:rsidRDefault="00D1592D" w:rsidP="00920728">
      <w:pPr>
        <w:pStyle w:val="BodyText2"/>
        <w:tabs>
          <w:tab w:val="clear" w:pos="540"/>
        </w:tabs>
        <w:spacing w:line="240" w:lineRule="auto"/>
        <w:ind w:left="450" w:right="47"/>
        <w:jc w:val="thaiDistribute"/>
        <w:rPr>
          <w:rFonts w:ascii="Browallia New" w:hAnsi="Browallia New" w:cs="Browallia New"/>
          <w:sz w:val="28"/>
          <w:szCs w:val="28"/>
          <w:u w:val="single"/>
          <w:cs/>
        </w:rPr>
      </w:pPr>
    </w:p>
    <w:p w14:paraId="67FEFCBD" w14:textId="7D37B936" w:rsidR="000A248E" w:rsidRPr="00EE5369" w:rsidRDefault="000A248E"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rPr>
          <w:rFonts w:ascii="Browallia New" w:hAnsi="Browallia New" w:cs="Browallia New"/>
          <w:i/>
          <w:iCs/>
          <w:sz w:val="28"/>
          <w:szCs w:val="28"/>
        </w:rPr>
      </w:pPr>
      <w:r w:rsidRPr="00EE5369">
        <w:rPr>
          <w:rFonts w:ascii="Browallia New" w:hAnsi="Browallia New" w:cs="Browallia New"/>
          <w:i/>
          <w:iCs/>
          <w:sz w:val="28"/>
          <w:szCs w:val="28"/>
          <w:cs/>
        </w:rPr>
        <w:t>โปรแกรมคอมพิวเตอร์</w:t>
      </w:r>
    </w:p>
    <w:p w14:paraId="2A3B4D71" w14:textId="0651C8E0" w:rsidR="000A248E" w:rsidRPr="00EE5369" w:rsidRDefault="000A248E" w:rsidP="00FF5B8B">
      <w:pPr>
        <w:pStyle w:val="BodyText2"/>
        <w:tabs>
          <w:tab w:val="clear" w:pos="540"/>
        </w:tabs>
        <w:spacing w:line="240" w:lineRule="auto"/>
        <w:ind w:left="450" w:right="47"/>
        <w:jc w:val="thaiDistribute"/>
        <w:rPr>
          <w:rFonts w:ascii="Browallia New" w:hAnsi="Browallia New" w:cs="Browallia New"/>
          <w:sz w:val="28"/>
          <w:szCs w:val="28"/>
        </w:rPr>
      </w:pPr>
      <w:r w:rsidRPr="00EE5369">
        <w:rPr>
          <w:rFonts w:ascii="Browallia New" w:hAnsi="Browallia New" w:cs="Browallia New"/>
          <w:sz w:val="28"/>
          <w:szCs w:val="28"/>
          <w:cs/>
        </w:rPr>
        <w:t>โปรแกรมคอมพิวเตอร์ซึ่งมีอายุการใช้งานจำกัด</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แสดงในราคาทุน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หักค่าตัดจำหน่ายสะสมและขาดทุนจากการ</w:t>
      </w:r>
      <w:r w:rsidR="00B95A9D">
        <w:rPr>
          <w:rFonts w:ascii="Browallia New" w:hAnsi="Browallia New" w:cs="Browallia New"/>
          <w:sz w:val="28"/>
          <w:szCs w:val="28"/>
          <w:cs/>
        </w:rPr>
        <w:br/>
      </w:r>
      <w:r w:rsidRPr="00EE5369">
        <w:rPr>
          <w:rFonts w:ascii="Browallia New" w:hAnsi="Browallia New" w:cs="Browallia New"/>
          <w:sz w:val="28"/>
          <w:szCs w:val="28"/>
          <w:cs/>
        </w:rPr>
        <w:t>ด้อยค่า</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(ถ้ามี)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ค่าตัดจำหน่ายบันทึกเป็นค่าใช้จ่ายในงบกำไรขาดทุน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คำนวณโดยวิธีเส้นตรงตามเกณฑ์ระยะเวลาที่คาดว่าจะได้รับประโยชน์เชิงเศรษฐกิจเป็นเวลา</w:t>
      </w:r>
      <w:r w:rsidR="00F46B29" w:rsidRPr="00F46B29">
        <w:rPr>
          <w:rFonts w:ascii="Browallia New" w:hAnsi="Browallia New" w:cs="Browallia New"/>
          <w:sz w:val="28"/>
          <w:szCs w:val="28"/>
        </w:rPr>
        <w:t xml:space="preserve"> </w:t>
      </w:r>
      <w:r w:rsidR="005E11A7" w:rsidRPr="00EE5369">
        <w:rPr>
          <w:rFonts w:ascii="Browallia New" w:hAnsi="Browallia New" w:cs="Browallia New"/>
          <w:sz w:val="28"/>
          <w:szCs w:val="28"/>
        </w:rPr>
        <w:t>10</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ปี</w:t>
      </w:r>
    </w:p>
    <w:p w14:paraId="61DC01DB" w14:textId="77777777" w:rsidR="00207B37" w:rsidRPr="00E10B84" w:rsidRDefault="00207B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lang w:val="th-TH"/>
        </w:rPr>
      </w:pPr>
    </w:p>
    <w:p w14:paraId="4F286E1C" w14:textId="65079AC3" w:rsidR="00CF09D7" w:rsidRPr="00EE5369" w:rsidRDefault="00CF09D7" w:rsidP="00FF5B8B">
      <w:pPr>
        <w:pStyle w:val="BodyText2"/>
        <w:tabs>
          <w:tab w:val="clear" w:pos="540"/>
        </w:tabs>
        <w:spacing w:line="240" w:lineRule="auto"/>
        <w:ind w:left="450" w:right="47"/>
        <w:jc w:val="thaiDistribute"/>
        <w:rPr>
          <w:rFonts w:ascii="Browallia New" w:hAnsi="Browallia New" w:cs="Browallia New"/>
          <w:sz w:val="28"/>
          <w:szCs w:val="28"/>
          <w:u w:val="single"/>
        </w:rPr>
      </w:pPr>
      <w:r w:rsidRPr="00EE5369">
        <w:rPr>
          <w:rFonts w:ascii="Browallia New" w:hAnsi="Browallia New" w:cs="Browallia New" w:hint="cs"/>
          <w:sz w:val="28"/>
          <w:szCs w:val="28"/>
          <w:u w:val="single"/>
          <w:cs/>
        </w:rPr>
        <w:t>อสังหาริม</w:t>
      </w:r>
      <w:r w:rsidRPr="00EE5369">
        <w:rPr>
          <w:rFonts w:ascii="Browallia New" w:hAnsi="Browallia New" w:cs="Browallia New"/>
          <w:sz w:val="28"/>
          <w:szCs w:val="28"/>
          <w:u w:val="single"/>
          <w:cs/>
        </w:rPr>
        <w:t>ทรัพย์</w:t>
      </w:r>
      <w:r w:rsidRPr="00EE5369">
        <w:rPr>
          <w:rFonts w:ascii="Browallia New" w:hAnsi="Browallia New" w:cs="Browallia New" w:hint="cs"/>
          <w:sz w:val="28"/>
          <w:szCs w:val="28"/>
          <w:u w:val="single"/>
          <w:cs/>
        </w:rPr>
        <w:t>เพื่อการลงทุน</w:t>
      </w:r>
    </w:p>
    <w:p w14:paraId="3CB067AB" w14:textId="447554A2" w:rsidR="00E54A8D" w:rsidRPr="00E54A8D" w:rsidRDefault="00903C5C" w:rsidP="00E54A8D">
      <w:pPr>
        <w:pStyle w:val="BodyText2"/>
        <w:tabs>
          <w:tab w:val="clear" w:pos="540"/>
        </w:tabs>
        <w:spacing w:line="240" w:lineRule="auto"/>
        <w:ind w:left="450" w:right="47"/>
        <w:jc w:val="thaiDistribute"/>
        <w:rPr>
          <w:rFonts w:ascii="Browallia New" w:hAnsi="Browallia New" w:cs="Browallia New"/>
          <w:sz w:val="28"/>
          <w:szCs w:val="28"/>
        </w:rPr>
      </w:pPr>
      <w:r>
        <w:rPr>
          <w:rFonts w:ascii="Browallia New" w:hAnsi="Browallia New" w:cs="Browallia New" w:hint="cs"/>
          <w:sz w:val="28"/>
          <w:szCs w:val="28"/>
          <w:cs/>
        </w:rPr>
        <w:t>อสังหาริมทรัพย์เพื่อการลงทุนวัดมูลค่า</w:t>
      </w:r>
      <w:r w:rsidR="001C77FE">
        <w:rPr>
          <w:rFonts w:ascii="Browallia New" w:hAnsi="Browallia New" w:cs="Browallia New" w:hint="cs"/>
          <w:sz w:val="28"/>
          <w:szCs w:val="28"/>
          <w:cs/>
        </w:rPr>
        <w:t>เริ่มแรกด้วยราคาทุน ซ</w:t>
      </w:r>
      <w:r w:rsidR="00C834CA">
        <w:rPr>
          <w:rFonts w:ascii="Browallia New" w:hAnsi="Browallia New" w:cs="Browallia New" w:hint="cs"/>
          <w:sz w:val="28"/>
          <w:szCs w:val="28"/>
          <w:cs/>
        </w:rPr>
        <w:t>ึ่</w:t>
      </w:r>
      <w:r w:rsidR="001C77FE">
        <w:rPr>
          <w:rFonts w:ascii="Browallia New" w:hAnsi="Browallia New" w:cs="Browallia New" w:hint="cs"/>
          <w:sz w:val="28"/>
          <w:szCs w:val="28"/>
          <w:cs/>
        </w:rPr>
        <w:t>งรวมถึงต้นทุนในการทำรายการและแสดงมูลค่าตามราคาทุนหักค่าเสื่อมราคาสะสมและค่าเผื่อการด้อยค่า (ถ้ามี) ค่าเสื่อมราคาของอสังหาริมทรัพย์</w:t>
      </w:r>
      <w:r w:rsidR="00473FAE">
        <w:rPr>
          <w:rFonts w:ascii="Browallia New" w:hAnsi="Browallia New" w:cs="Browallia New" w:hint="cs"/>
          <w:sz w:val="28"/>
          <w:szCs w:val="28"/>
          <w:cs/>
        </w:rPr>
        <w:t xml:space="preserve"> คำนวณโดยวิธีเส้นตรง</w:t>
      </w:r>
      <w:r w:rsidR="00A86468">
        <w:rPr>
          <w:rFonts w:ascii="Browallia New" w:hAnsi="Browallia New" w:cs="Browallia New" w:hint="cs"/>
          <w:sz w:val="28"/>
          <w:szCs w:val="28"/>
          <w:cs/>
        </w:rPr>
        <w:t>ตามเกณฑ์อายุการให้ประโยชน์</w:t>
      </w:r>
      <w:r w:rsidR="00E54A8D">
        <w:rPr>
          <w:rFonts w:ascii="Browallia New" w:hAnsi="Browallia New" w:cs="Browallia New" w:hint="cs"/>
          <w:sz w:val="28"/>
          <w:szCs w:val="28"/>
          <w:cs/>
        </w:rPr>
        <w:t xml:space="preserve">โดยประมาณ </w:t>
      </w:r>
      <w:r w:rsidR="00E54A8D" w:rsidRPr="00CB43B0">
        <w:rPr>
          <w:rFonts w:ascii="Browallia New" w:hAnsi="Browallia New" w:cs="Browallia New"/>
          <w:sz w:val="28"/>
          <w:szCs w:val="28"/>
          <w:lang w:val="en-US"/>
        </w:rPr>
        <w:t xml:space="preserve">20 - 50 </w:t>
      </w:r>
      <w:r w:rsidR="00E54A8D" w:rsidRPr="00CB43B0">
        <w:rPr>
          <w:rFonts w:ascii="Browallia New" w:hAnsi="Browallia New" w:cs="Browallia New"/>
          <w:sz w:val="28"/>
          <w:szCs w:val="28"/>
          <w:cs/>
          <w:lang w:val="en-US"/>
        </w:rPr>
        <w:t>ปี</w:t>
      </w:r>
      <w:r w:rsidR="008B1597">
        <w:rPr>
          <w:rFonts w:ascii="Browallia New" w:hAnsi="Browallia New" w:cs="Browallia New" w:hint="cs"/>
          <w:sz w:val="28"/>
          <w:szCs w:val="28"/>
          <w:cs/>
        </w:rPr>
        <w:t xml:space="preserve"> </w:t>
      </w:r>
      <w:r w:rsidR="00E54A8D">
        <w:rPr>
          <w:rFonts w:ascii="Browallia New" w:hAnsi="Browallia New" w:cs="Browallia New" w:hint="cs"/>
          <w:sz w:val="28"/>
          <w:szCs w:val="28"/>
          <w:cs/>
        </w:rPr>
        <w:t>กลุ่ม</w:t>
      </w:r>
      <w:r w:rsidR="00E95382">
        <w:rPr>
          <w:rFonts w:ascii="Browallia New" w:hAnsi="Browallia New" w:cs="Browallia New" w:hint="cs"/>
          <w:sz w:val="28"/>
          <w:szCs w:val="28"/>
          <w:cs/>
          <w:lang w:val="en-GB"/>
        </w:rPr>
        <w:t>บริษัท</w:t>
      </w:r>
      <w:r w:rsidR="00E54A8D">
        <w:rPr>
          <w:rFonts w:ascii="Browallia New" w:hAnsi="Browallia New" w:cs="Browallia New" w:hint="cs"/>
          <w:sz w:val="28"/>
          <w:szCs w:val="28"/>
          <w:cs/>
        </w:rPr>
        <w:t>ไม่มีคิดค่าเสื่อมราคาสำหรับ</w:t>
      </w:r>
      <w:r w:rsidR="00E54A8D" w:rsidRPr="00DF46FF">
        <w:rPr>
          <w:rFonts w:ascii="Browallia New" w:hAnsi="Browallia New" w:cs="Browallia New"/>
          <w:sz w:val="28"/>
          <w:szCs w:val="28"/>
          <w:cs/>
          <w:lang w:val="en-US"/>
        </w:rPr>
        <w:t>ที่ดิน</w:t>
      </w:r>
    </w:p>
    <w:p w14:paraId="2EB1DECC" w14:textId="77777777" w:rsidR="008B1597" w:rsidRDefault="008B1597" w:rsidP="00C32164">
      <w:pPr>
        <w:pStyle w:val="BodyText2"/>
        <w:tabs>
          <w:tab w:val="clear" w:pos="540"/>
        </w:tabs>
        <w:spacing w:line="240" w:lineRule="auto"/>
        <w:ind w:right="47"/>
        <w:jc w:val="thaiDistribute"/>
        <w:rPr>
          <w:rFonts w:ascii="Browallia New" w:hAnsi="Browallia New" w:cs="Browallia New"/>
          <w:sz w:val="28"/>
          <w:szCs w:val="28"/>
        </w:rPr>
      </w:pPr>
    </w:p>
    <w:p w14:paraId="5D1502E9" w14:textId="19E27086" w:rsidR="00CF09D7" w:rsidRPr="00D55663" w:rsidRDefault="00CF09D7" w:rsidP="00B95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th-TH"/>
        </w:rPr>
      </w:pPr>
      <w:r w:rsidRPr="00EE5369">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วัน</w:t>
      </w:r>
      <w:r w:rsidR="0091112E" w:rsidRPr="00EE5369">
        <w:rPr>
          <w:rFonts w:ascii="Browallia New" w:hAnsi="Browallia New" w:cs="Browallia New" w:hint="cs"/>
          <w:sz w:val="28"/>
          <w:szCs w:val="28"/>
          <w:cs/>
        </w:rPr>
        <w:t>สิ้นปี</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จะประเมินว่ามีข้อบ่งชี้ของสินทรัพย์ว่ามีการด้อยค่าหรือไม่</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หากมีข้อบ่งชี้ว่ามีการด้อยค่า</w:t>
      </w:r>
      <w:r w:rsidR="00F46B29" w:rsidRPr="00F46B29">
        <w:rPr>
          <w:rFonts w:ascii="Browallia New" w:hAnsi="Browallia New" w:cs="Browallia New"/>
          <w:sz w:val="28"/>
          <w:szCs w:val="28"/>
        </w:rPr>
        <w:t xml:space="preserve"> </w:t>
      </w:r>
      <w:r w:rsidR="00F46B29" w:rsidRPr="00F46B29">
        <w:rPr>
          <w:rFonts w:ascii="Browallia New" w:hAnsi="Browallia New" w:cs="Browallia New" w:hint="cs"/>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จะประมาณมูลค่าที่คาดว่าจะได้รับคืนของสินทรัพย์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หาก</w:t>
      </w:r>
      <w:r w:rsidR="00B5183E" w:rsidRPr="00EE5369">
        <w:rPr>
          <w:rFonts w:ascii="Browallia New" w:hAnsi="Browallia New" w:cs="Browallia New" w:hint="cs"/>
          <w:sz w:val="28"/>
          <w:szCs w:val="28"/>
          <w:cs/>
        </w:rPr>
        <w:t>มูลค่า</w:t>
      </w:r>
      <w:r w:rsidRPr="00EE5369">
        <w:rPr>
          <w:rFonts w:ascii="Browallia New" w:hAnsi="Browallia New" w:cs="Browallia New"/>
          <w:sz w:val="28"/>
          <w:szCs w:val="28"/>
          <w:cs/>
        </w:rPr>
        <w:t>ตามบัญชีของสินทรัพย์สูงกว่ามูลค่าที่</w:t>
      </w:r>
      <w:r w:rsidR="00B95A9D">
        <w:rPr>
          <w:rFonts w:ascii="Browallia New" w:hAnsi="Browallia New" w:cs="Browallia New"/>
          <w:sz w:val="28"/>
          <w:szCs w:val="28"/>
          <w:cs/>
        </w:rPr>
        <w:br/>
      </w:r>
      <w:r w:rsidRPr="00EE5369">
        <w:rPr>
          <w:rFonts w:ascii="Browallia New" w:hAnsi="Browallia New" w:cs="Browallia New"/>
          <w:sz w:val="28"/>
          <w:szCs w:val="28"/>
          <w:cs/>
        </w:rPr>
        <w:t>คาดว่าจะได้รับคืน</w:t>
      </w:r>
      <w:r w:rsidR="00F46B29" w:rsidRPr="00F46B29">
        <w:rPr>
          <w:rFonts w:ascii="Browallia New" w:hAnsi="Browallia New" w:cs="Browallia New"/>
          <w:sz w:val="28"/>
          <w:szCs w:val="28"/>
        </w:rPr>
        <w:t xml:space="preserve"> </w:t>
      </w:r>
      <w:r w:rsidR="004A732B" w:rsidRPr="00EE5369">
        <w:rPr>
          <w:rFonts w:ascii="Browallia New" w:hAnsi="Browallia New" w:cs="Browallia New" w:hint="cs"/>
          <w:sz w:val="28"/>
          <w:szCs w:val="28"/>
          <w:cs/>
        </w:rPr>
        <w:t>กลุ่มบริษัท</w:t>
      </w:r>
      <w:r w:rsidRPr="00EE5369">
        <w:rPr>
          <w:rFonts w:ascii="Browallia New" w:hAnsi="Browallia New" w:cs="Browallia New"/>
          <w:sz w:val="28"/>
          <w:szCs w:val="28"/>
          <w:cs/>
        </w:rPr>
        <w:t>จะปรับปรุงลดมูลค่าของสินทรัพย์นั้นลดลงให้เท่ากับมูลค่าที่คาดว่าจะได้รับคืน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และรับรู้</w:t>
      </w:r>
      <w:r w:rsidR="004D7CD8" w:rsidRPr="00EE5369">
        <w:rPr>
          <w:rFonts w:ascii="Browallia New" w:hAnsi="Browallia New" w:cs="Browallia New"/>
          <w:sz w:val="28"/>
          <w:szCs w:val="28"/>
        </w:rPr>
        <w:t xml:space="preserve">          </w:t>
      </w:r>
      <w:r w:rsidRPr="00EE5369">
        <w:rPr>
          <w:rFonts w:ascii="Browallia New" w:hAnsi="Browallia New" w:cs="Browallia New"/>
          <w:sz w:val="28"/>
          <w:szCs w:val="28"/>
          <w:cs/>
        </w:rPr>
        <w:t>ผลขาดทุนจากการด้อยค่าของสินทรัพย์ในงบกำไรขาดทุน</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มูลค่าที่คาดว่าจะได้รับคืนของสินทรัพย์</w:t>
      </w:r>
      <w:r w:rsidR="00F46B29" w:rsidRPr="00F46B29">
        <w:rPr>
          <w:rFonts w:ascii="Browallia New" w:hAnsi="Browallia New" w:cs="Browallia New"/>
          <w:sz w:val="28"/>
          <w:szCs w:val="28"/>
        </w:rPr>
        <w:t xml:space="preserve"> </w:t>
      </w:r>
      <w:r w:rsidRPr="00EE5369">
        <w:rPr>
          <w:rFonts w:ascii="Browallia New" w:hAnsi="Browallia New" w:cs="Browallia New"/>
          <w:sz w:val="28"/>
          <w:szCs w:val="28"/>
          <w:cs/>
        </w:rPr>
        <w:t>หมายถึงราคาขายสุทธิหรือมูลค่าจากการใช้ของสินทรัพย์นั้นแล้วแต่จำนวนใดจะสูงกว่า</w:t>
      </w:r>
    </w:p>
    <w:p w14:paraId="31DDFD1C" w14:textId="77777777" w:rsidR="009157BB" w:rsidRPr="00DF46FF" w:rsidRDefault="009157BB" w:rsidP="00FF5B8B">
      <w:pPr>
        <w:pStyle w:val="BodyText2"/>
        <w:tabs>
          <w:tab w:val="clear" w:pos="540"/>
        </w:tabs>
        <w:spacing w:line="240" w:lineRule="auto"/>
        <w:ind w:left="450" w:right="47"/>
        <w:jc w:val="thaiDistribute"/>
        <w:rPr>
          <w:rFonts w:ascii="Browallia New" w:hAnsi="Browallia New" w:cs="Browallia New"/>
          <w:sz w:val="28"/>
          <w:szCs w:val="28"/>
          <w:lang w:val="en-US"/>
        </w:rPr>
      </w:pPr>
    </w:p>
    <w:bookmarkEnd w:id="2"/>
    <w:bookmarkEnd w:id="3"/>
    <w:p w14:paraId="28594EEB"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u w:val="single"/>
          <w:cs/>
        </w:rPr>
      </w:pPr>
      <w:r w:rsidRPr="00894E03">
        <w:rPr>
          <w:rFonts w:ascii="Browallia New" w:hAnsi="Browallia New" w:cs="Browallia New" w:hint="cs"/>
          <w:sz w:val="28"/>
          <w:szCs w:val="28"/>
          <w:u w:val="single"/>
          <w:cs/>
        </w:rPr>
        <w:t>ต้นทุนการขายอสังหาริมทรัพย์</w:t>
      </w:r>
    </w:p>
    <w:p w14:paraId="05356019" w14:textId="7F6B6C01" w:rsidR="00AB345D" w:rsidRPr="00FF5B8B"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ต้นทุนการขายอสังหาริมทรัพย์ประกอบด้วยต้นทุนที่ดิน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ค่าถมดิน</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ค่าออกแบบ</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ค่าสาธารณูปโภค</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ค่าก่อสร้าง</w:t>
      </w:r>
      <w:r w:rsidR="00F46B29" w:rsidRPr="00FF5B8B">
        <w:rPr>
          <w:rFonts w:ascii="Browallia New" w:hAnsi="Browallia New" w:cs="Browallia New" w:hint="cs"/>
          <w:sz w:val="28"/>
          <w:szCs w:val="28"/>
        </w:rPr>
        <w:t xml:space="preserve"> </w:t>
      </w:r>
      <w:r w:rsidRPr="00FF5B8B">
        <w:rPr>
          <w:rFonts w:ascii="Browallia New" w:hAnsi="Browallia New" w:cs="Browallia New" w:hint="cs"/>
          <w:sz w:val="28"/>
          <w:szCs w:val="28"/>
          <w:cs/>
        </w:rPr>
        <w:t>ต้นทุนการกู้ยืมและค่าใช้จ่ายอื่นที่เกี่ยวข้อง</w:t>
      </w:r>
    </w:p>
    <w:p w14:paraId="6BB44093" w14:textId="77777777"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p>
    <w:p w14:paraId="7D1E28A8" w14:textId="4752CBB2" w:rsidR="00AB345D" w:rsidRPr="00894E03" w:rsidRDefault="00AB345D" w:rsidP="00FF5B8B">
      <w:pPr>
        <w:pStyle w:val="BodyText2"/>
        <w:tabs>
          <w:tab w:val="clear" w:pos="540"/>
        </w:tabs>
        <w:spacing w:line="240" w:lineRule="auto"/>
        <w:ind w:left="450" w:right="47"/>
        <w:jc w:val="thaiDistribute"/>
        <w:rPr>
          <w:rFonts w:ascii="Browallia New" w:hAnsi="Browallia New" w:cs="Browallia New"/>
          <w:sz w:val="28"/>
          <w:szCs w:val="28"/>
        </w:rPr>
      </w:pPr>
      <w:r w:rsidRPr="00FF5B8B">
        <w:rPr>
          <w:rFonts w:ascii="Browallia New" w:hAnsi="Browallia New" w:cs="Browallia New" w:hint="cs"/>
          <w:sz w:val="28"/>
          <w:szCs w:val="28"/>
          <w:cs/>
        </w:rPr>
        <w:t>ในการคำนวณหาต้นทุนขายบ้านพร้อมที่ดินและหน่วยในอา</w:t>
      </w:r>
      <w:r w:rsidR="00BA158C" w:rsidRPr="00FF5B8B">
        <w:rPr>
          <w:rFonts w:ascii="Browallia New" w:hAnsi="Browallia New" w:cs="Browallia New" w:hint="cs"/>
          <w:sz w:val="28"/>
          <w:szCs w:val="28"/>
          <w:cs/>
        </w:rPr>
        <w:t>คารชุดพักอาศัย</w:t>
      </w:r>
      <w:r w:rsidR="00F46B29" w:rsidRPr="00FF5B8B">
        <w:rPr>
          <w:rFonts w:ascii="Browallia New" w:hAnsi="Browallia New" w:cs="Browallia New" w:hint="cs"/>
          <w:sz w:val="28"/>
          <w:szCs w:val="28"/>
        </w:rPr>
        <w:t xml:space="preserve"> </w:t>
      </w:r>
      <w:r w:rsidR="00BA158C" w:rsidRPr="00FF5B8B">
        <w:rPr>
          <w:rFonts w:ascii="Browallia New" w:hAnsi="Browallia New" w:cs="Browallia New" w:hint="cs"/>
          <w:sz w:val="28"/>
          <w:szCs w:val="28"/>
          <w:cs/>
        </w:rPr>
        <w:t>กลุ่มบริษัท</w:t>
      </w:r>
      <w:r w:rsidRPr="00FF5B8B">
        <w:rPr>
          <w:rFonts w:ascii="Browallia New" w:hAnsi="Browallia New" w:cs="Browallia New" w:hint="cs"/>
          <w:sz w:val="28"/>
          <w:szCs w:val="28"/>
          <w:cs/>
        </w:rPr>
        <w:t>ได้ทำการแบ่งสรรต้นทุนการพัฒนา</w:t>
      </w:r>
      <w:r w:rsidRPr="00894E03">
        <w:rPr>
          <w:rFonts w:ascii="Browallia New" w:hAnsi="Browallia New" w:cs="Browallia New" w:hint="cs"/>
          <w:sz w:val="28"/>
          <w:szCs w:val="28"/>
          <w:cs/>
        </w:rPr>
        <w:t>ทั้งหมดที่คาดว่าจะเกิดขึ้น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(โดยคำนึงถึงต้นทุนที่เกิดขึ้นจริงด้วย)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ตามเกณฑ์พื้นที่ที่ขาย</w:t>
      </w:r>
    </w:p>
    <w:p w14:paraId="10AAF86C" w14:textId="1848E2BF" w:rsidR="002F4104" w:rsidRDefault="002F4104" w:rsidP="00FF5B8B">
      <w:pPr>
        <w:pStyle w:val="BodyText2"/>
        <w:tabs>
          <w:tab w:val="clear" w:pos="540"/>
        </w:tabs>
        <w:spacing w:line="240" w:lineRule="auto"/>
        <w:ind w:left="450" w:right="47"/>
        <w:jc w:val="thaiDistribute"/>
        <w:rPr>
          <w:rFonts w:ascii="Browallia New" w:hAnsi="Browallia New" w:cs="Browallia New"/>
          <w:sz w:val="28"/>
          <w:szCs w:val="28"/>
          <w:cs/>
        </w:rPr>
      </w:pPr>
    </w:p>
    <w:p w14:paraId="5D7C8B14" w14:textId="77777777" w:rsidR="0081000F" w:rsidRDefault="00AB345D" w:rsidP="0081000F">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ค่าใช้จ่ายที่เกี่ยวข้องกับการขาย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ค่าภาษีธุรกิจเฉพาะ</w:t>
      </w:r>
      <w:r w:rsidR="00F46B29" w:rsidRPr="00F46B29">
        <w:rPr>
          <w:rFonts w:ascii="Browallia New" w:hAnsi="Browallia New" w:cs="Browallia New" w:hint="cs"/>
          <w:sz w:val="28"/>
          <w:szCs w:val="28"/>
        </w:rPr>
        <w:t xml:space="preserve"> </w:t>
      </w:r>
      <w:r w:rsidR="00430A1C" w:rsidRPr="00894E03">
        <w:rPr>
          <w:rFonts w:ascii="Browallia New" w:hAnsi="Browallia New" w:cs="Browallia New" w:hint="cs"/>
          <w:sz w:val="28"/>
          <w:szCs w:val="28"/>
          <w:cs/>
        </w:rPr>
        <w:t>และ</w:t>
      </w:r>
      <w:r w:rsidRPr="00894E03">
        <w:rPr>
          <w:rFonts w:ascii="Browallia New" w:hAnsi="Browallia New" w:cs="Browallia New" w:hint="cs"/>
          <w:sz w:val="28"/>
          <w:szCs w:val="28"/>
          <w:cs/>
        </w:rPr>
        <w:t>ค่าธรรมเนียมการโอนกรรมสิทธิ์</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บันทึกเป็นค่าใช้จ่ายเมื่อมีการขาย</w:t>
      </w:r>
    </w:p>
    <w:p w14:paraId="26952586" w14:textId="77777777" w:rsidR="006109C7" w:rsidRDefault="006109C7" w:rsidP="0081000F">
      <w:pPr>
        <w:pStyle w:val="BodyText2"/>
        <w:tabs>
          <w:tab w:val="clear" w:pos="540"/>
        </w:tabs>
        <w:spacing w:line="240" w:lineRule="auto"/>
        <w:ind w:left="450" w:right="47"/>
        <w:jc w:val="thaiDistribute"/>
        <w:rPr>
          <w:rFonts w:ascii="Browallia New" w:hAnsi="Browallia New" w:cs="Browallia New"/>
          <w:sz w:val="28"/>
          <w:szCs w:val="28"/>
          <w:cs/>
        </w:rPr>
      </w:pPr>
    </w:p>
    <w:p w14:paraId="462DD17E"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u w:val="single"/>
        </w:rPr>
      </w:pPr>
      <w:r w:rsidRPr="0081000F">
        <w:rPr>
          <w:rFonts w:ascii="Browallia New" w:hAnsi="Browallia New" w:cs="Browallia New" w:hint="cs"/>
          <w:sz w:val="28"/>
          <w:szCs w:val="28"/>
          <w:u w:val="single"/>
          <w:cs/>
        </w:rPr>
        <w:t>การด้อยค่าของสินทรัพย์</w:t>
      </w:r>
    </w:p>
    <w:p w14:paraId="61213831" w14:textId="77777777" w:rsidR="008B4DE1" w:rsidRPr="00A10285"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8"/>
          <w:szCs w:val="28"/>
          <w:cs/>
        </w:rPr>
      </w:pPr>
      <w:r w:rsidRPr="00A10285">
        <w:rPr>
          <w:rFonts w:ascii="Browallia New" w:hAnsi="Browallia New" w:cs="Browallia New"/>
          <w:i/>
          <w:sz w:val="28"/>
          <w:szCs w:val="28"/>
          <w:cs/>
        </w:rPr>
        <w:t>สินทรัพย์ตามบัญชีของกลุ่มบริษัท</w:t>
      </w:r>
      <w:r w:rsidRPr="00F46B29">
        <w:rPr>
          <w:rFonts w:ascii="Browallia New" w:hAnsi="Browallia New" w:cs="Browallia New" w:hint="cs"/>
          <w:sz w:val="28"/>
          <w:szCs w:val="28"/>
        </w:rPr>
        <w:t xml:space="preserve"> </w:t>
      </w:r>
      <w:r w:rsidRPr="00A10285">
        <w:rPr>
          <w:rFonts w:ascii="Browallia New" w:hAnsi="Browallia New" w:cs="Browallia New" w:hint="cs"/>
          <w:i/>
          <w:sz w:val="28"/>
          <w:szCs w:val="28"/>
          <w:cs/>
        </w:rPr>
        <w:t>จะสอบทาน</w:t>
      </w:r>
      <w:r w:rsidRPr="00A10285">
        <w:rPr>
          <w:rFonts w:ascii="Browallia New" w:hAnsi="Browallia New" w:cs="Browallia New"/>
          <w:i/>
          <w:sz w:val="28"/>
          <w:szCs w:val="28"/>
          <w:cs/>
        </w:rPr>
        <w:t>ทุกวันที่รายงานว่ามีข้อบ่งชี้เรื่องการด้อยค่าหรือไม่</w:t>
      </w:r>
      <w:r w:rsidRPr="00F46B29">
        <w:rPr>
          <w:rFonts w:ascii="Browallia New" w:hAnsi="Browallia New" w:cs="Browallia New"/>
          <w:sz w:val="28"/>
          <w:szCs w:val="28"/>
        </w:rPr>
        <w:t xml:space="preserve"> </w:t>
      </w:r>
      <w:r w:rsidRPr="00A10285">
        <w:rPr>
          <w:rFonts w:ascii="Browallia New" w:hAnsi="Browallia New" w:cs="Browallia New"/>
          <w:i/>
          <w:sz w:val="28"/>
          <w:szCs w:val="28"/>
          <w:cs/>
        </w:rPr>
        <w:t>ในกรณีที่มีข้อบ่งชี้</w:t>
      </w:r>
      <w:r w:rsidRPr="00A10285">
        <w:rPr>
          <w:rFonts w:ascii="Browallia New" w:hAnsi="Browallia New" w:cs="Browallia New" w:hint="cs"/>
          <w:i/>
          <w:sz w:val="28"/>
          <w:szCs w:val="28"/>
          <w:cs/>
        </w:rPr>
        <w:t>ว่ามีการด้อยค่า</w:t>
      </w:r>
      <w:r w:rsidRPr="00F46B29">
        <w:rPr>
          <w:rFonts w:ascii="Browallia New" w:hAnsi="Browallia New" w:cs="Browallia New" w:hint="cs"/>
          <w:sz w:val="28"/>
          <w:szCs w:val="28"/>
        </w:rPr>
        <w:t xml:space="preserve"> </w:t>
      </w:r>
      <w:r w:rsidRPr="00A10285">
        <w:rPr>
          <w:rFonts w:ascii="Browallia New" w:hAnsi="Browallia New" w:cs="Browallia New" w:hint="cs"/>
          <w:i/>
          <w:sz w:val="28"/>
          <w:szCs w:val="28"/>
          <w:cs/>
        </w:rPr>
        <w:t>ผู้บริหาร</w:t>
      </w:r>
      <w:r w:rsidRPr="00A10285">
        <w:rPr>
          <w:rFonts w:ascii="Browallia New" w:hAnsi="Browallia New" w:cs="Browallia New"/>
          <w:i/>
          <w:sz w:val="28"/>
          <w:szCs w:val="28"/>
          <w:cs/>
        </w:rPr>
        <w:t>จะ</w:t>
      </w:r>
      <w:r w:rsidRPr="00A10285">
        <w:rPr>
          <w:rFonts w:ascii="Browallia New" w:hAnsi="Browallia New" w:cs="Browallia New" w:hint="cs"/>
          <w:i/>
          <w:sz w:val="28"/>
          <w:szCs w:val="28"/>
          <w:cs/>
        </w:rPr>
        <w:t>จัดให้มีก</w:t>
      </w:r>
      <w:r w:rsidRPr="00A10285">
        <w:rPr>
          <w:rFonts w:ascii="Browallia New" w:hAnsi="Browallia New" w:cs="Browallia New"/>
          <w:i/>
          <w:sz w:val="28"/>
          <w:szCs w:val="28"/>
          <w:cs/>
        </w:rPr>
        <w:t>ารประมาณมูลค่าสินทรัพย์ที่คาดว่าจะได้รับคืน</w:t>
      </w:r>
      <w:r w:rsidRPr="00A10285">
        <w:rPr>
          <w:rFonts w:ascii="Browallia New" w:hAnsi="Browallia New" w:cs="Browallia New" w:hint="cs"/>
          <w:i/>
          <w:sz w:val="28"/>
          <w:szCs w:val="28"/>
          <w:cs/>
        </w:rPr>
        <w:t>ขึ้นใหม่</w:t>
      </w:r>
    </w:p>
    <w:p w14:paraId="5275910F" w14:textId="77777777" w:rsidR="008B4DE1" w:rsidRPr="004D1990"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i/>
          <w:sz w:val="20"/>
          <w:szCs w:val="20"/>
          <w:cs/>
        </w:rPr>
      </w:pPr>
    </w:p>
    <w:p w14:paraId="6B854056" w14:textId="74A2217E" w:rsidR="008B4DE1" w:rsidRPr="008B4DE1" w:rsidRDefault="008B4DE1" w:rsidP="008B4D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A10285">
        <w:rPr>
          <w:rFonts w:ascii="Browallia New" w:hAnsi="Browallia New" w:cs="Browallia New"/>
          <w:i/>
          <w:sz w:val="28"/>
          <w:szCs w:val="28"/>
          <w:cs/>
        </w:rPr>
        <w:t>ขาดทุนจากการด้อยค่ารับรู้เมื่อมูลค่าตามบัญชีของสินทรัพย์สูงกว่ามูลค่าที่จะได้รับคืน</w:t>
      </w:r>
      <w:r w:rsidRPr="00F46B29">
        <w:rPr>
          <w:rFonts w:ascii="Browallia New" w:hAnsi="Browallia New" w:cs="Browallia New"/>
          <w:sz w:val="28"/>
          <w:szCs w:val="28"/>
        </w:rPr>
        <w:t xml:space="preserve"> </w:t>
      </w:r>
      <w:r w:rsidRPr="00A10285">
        <w:rPr>
          <w:rFonts w:ascii="Browallia New" w:hAnsi="Browallia New" w:cs="Browallia New"/>
          <w:i/>
          <w:sz w:val="28"/>
          <w:szCs w:val="28"/>
          <w:cs/>
        </w:rPr>
        <w:t>ขาดทุนจากการด้อยค่าบันทึกในกำไรหรือขาดทุน</w:t>
      </w:r>
      <w:r w:rsidRPr="00F46B29">
        <w:rPr>
          <w:rFonts w:ascii="Browallia New" w:hAnsi="Browallia New" w:cs="Browallia New"/>
          <w:sz w:val="28"/>
          <w:szCs w:val="28"/>
        </w:rPr>
        <w:t xml:space="preserve"> </w:t>
      </w:r>
    </w:p>
    <w:p w14:paraId="541FC04D" w14:textId="77777777" w:rsidR="008B4DE1" w:rsidRDefault="008B4DE1" w:rsidP="0081000F">
      <w:pPr>
        <w:pStyle w:val="BodyText2"/>
        <w:tabs>
          <w:tab w:val="clear" w:pos="540"/>
        </w:tabs>
        <w:spacing w:line="240" w:lineRule="auto"/>
        <w:ind w:left="450" w:right="47"/>
        <w:jc w:val="thaiDistribute"/>
        <w:rPr>
          <w:rFonts w:ascii="Browallia New" w:hAnsi="Browallia New" w:cs="Browallia New"/>
          <w:sz w:val="28"/>
          <w:szCs w:val="28"/>
          <w:u w:val="single"/>
        </w:rPr>
      </w:pPr>
    </w:p>
    <w:p w14:paraId="632411CA" w14:textId="77777777" w:rsidR="003847BC" w:rsidRDefault="003847BC" w:rsidP="0081000F">
      <w:pPr>
        <w:pStyle w:val="BodyText2"/>
        <w:tabs>
          <w:tab w:val="clear" w:pos="540"/>
        </w:tabs>
        <w:spacing w:line="240" w:lineRule="auto"/>
        <w:ind w:left="450" w:right="47"/>
        <w:jc w:val="thaiDistribute"/>
        <w:rPr>
          <w:rFonts w:ascii="Browallia New" w:hAnsi="Browallia New" w:cs="Browallia New"/>
          <w:sz w:val="28"/>
          <w:szCs w:val="28"/>
          <w:u w:val="single"/>
        </w:rPr>
      </w:pPr>
    </w:p>
    <w:p w14:paraId="07129A10" w14:textId="77777777" w:rsidR="003847BC" w:rsidRDefault="003847BC" w:rsidP="0081000F">
      <w:pPr>
        <w:pStyle w:val="BodyText2"/>
        <w:tabs>
          <w:tab w:val="clear" w:pos="540"/>
        </w:tabs>
        <w:spacing w:line="240" w:lineRule="auto"/>
        <w:ind w:left="450" w:right="47"/>
        <w:jc w:val="thaiDistribute"/>
        <w:rPr>
          <w:rFonts w:ascii="Browallia New" w:hAnsi="Browallia New" w:cs="Browallia New"/>
          <w:sz w:val="28"/>
          <w:szCs w:val="28"/>
          <w:u w:val="single"/>
        </w:rPr>
      </w:pPr>
    </w:p>
    <w:p w14:paraId="27DDEED5" w14:textId="4EB25416"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กลุ่ม</w:t>
      </w:r>
      <w:r w:rsidR="002A2C7E">
        <w:rPr>
          <w:rFonts w:ascii="Browallia New" w:hAnsi="Browallia New" w:cs="Browallia New" w:hint="cs"/>
          <w:sz w:val="28"/>
          <w:szCs w:val="28"/>
          <w:cs/>
          <w:lang w:val="en-GB"/>
        </w:rPr>
        <w:t>บริษัท</w:t>
      </w:r>
      <w:r w:rsidRPr="0081000F">
        <w:rPr>
          <w:rFonts w:ascii="Browallia New" w:hAnsi="Browallia New" w:cs="Browallia New" w:hint="cs"/>
          <w:sz w:val="28"/>
          <w:szCs w:val="28"/>
          <w:cs/>
        </w:rPr>
        <w:t>ไม่ตัดจำหน่ายสินทรัพย์ไม่มีตัวตนที่มีอายุการให้ประโยชน์ที่ไม่ทราบได้แน่นอน แต่จะทดสอบการด้อยค่า</w:t>
      </w:r>
      <w:r w:rsidRPr="003847BC">
        <w:rPr>
          <w:rFonts w:ascii="Browallia New" w:hAnsi="Browallia New" w:cs="Browallia New" w:hint="cs"/>
          <w:spacing w:val="-4"/>
          <w:sz w:val="28"/>
          <w:szCs w:val="28"/>
          <w:cs/>
        </w:rPr>
        <w:t>เป็นประจำทุกปี และเมื่อมีเหตุการณ์หรือสถานการณ์ที่บ่งชี้ว่าสินทรัพย์ดังกล่าวอาจมีการด้อยค่า สำหรับสินทรัพย์อื่น</w:t>
      </w:r>
      <w:r w:rsidRPr="0081000F">
        <w:rPr>
          <w:rFonts w:ascii="Browallia New" w:hAnsi="Browallia New" w:cs="Browallia New" w:hint="cs"/>
          <w:sz w:val="28"/>
          <w:szCs w:val="28"/>
          <w:cs/>
        </w:rPr>
        <w:t xml:space="preserve"> กลุ่ม</w:t>
      </w:r>
      <w:r w:rsidR="002A2C7E">
        <w:rPr>
          <w:rFonts w:ascii="Browallia New" w:hAnsi="Browallia New" w:cs="Browallia New" w:hint="cs"/>
          <w:sz w:val="28"/>
          <w:szCs w:val="28"/>
          <w:cs/>
          <w:lang w:val="en-GB"/>
        </w:rPr>
        <w:t>บริษัท</w:t>
      </w:r>
      <w:r w:rsidRPr="0081000F">
        <w:rPr>
          <w:rFonts w:ascii="Browallia New" w:hAnsi="Browallia New" w:cs="Browallia New" w:hint="cs"/>
          <w:sz w:val="28"/>
          <w:szCs w:val="28"/>
          <w:cs/>
        </w:rPr>
        <w:t xml:space="preserve">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531002C" w14:textId="77777777" w:rsidR="0081000F" w:rsidRDefault="0081000F" w:rsidP="0081000F">
      <w:pPr>
        <w:pStyle w:val="BodyText2"/>
        <w:tabs>
          <w:tab w:val="clear" w:pos="540"/>
        </w:tabs>
        <w:spacing w:line="240" w:lineRule="auto"/>
        <w:ind w:left="450" w:right="47"/>
        <w:jc w:val="thaiDistribute"/>
        <w:rPr>
          <w:rFonts w:ascii="Browallia New" w:hAnsi="Browallia New" w:cs="Browallia New"/>
          <w:sz w:val="28"/>
          <w:szCs w:val="28"/>
        </w:rPr>
      </w:pPr>
    </w:p>
    <w:p w14:paraId="37AC1FB1" w14:textId="468BC986" w:rsidR="00FF6D14" w:rsidRDefault="0081000F" w:rsidP="005536AB">
      <w:pPr>
        <w:pStyle w:val="BodyText2"/>
        <w:tabs>
          <w:tab w:val="clear" w:pos="540"/>
        </w:tabs>
        <w:spacing w:line="240" w:lineRule="auto"/>
        <w:ind w:left="450" w:right="47"/>
        <w:jc w:val="thaiDistribute"/>
        <w:rPr>
          <w:rFonts w:ascii="Browallia New" w:hAnsi="Browallia New" w:cs="Browallia New"/>
          <w:sz w:val="28"/>
          <w:szCs w:val="28"/>
        </w:rPr>
      </w:pPr>
      <w:r w:rsidRPr="0081000F">
        <w:rPr>
          <w:rFonts w:ascii="Browallia New" w:hAnsi="Browallia New" w:cs="Browallia New" w:hint="cs"/>
          <w:sz w:val="28"/>
          <w:szCs w:val="28"/>
          <w:cs/>
        </w:rPr>
        <w:t>เมื่อมีเหตุให้เชื่อว่าสาเหตุที่ทำให้เกิดการด้อยค่าในอดีตได้หมดไป กลุ่ม</w:t>
      </w:r>
      <w:r w:rsidR="002A2C7E">
        <w:rPr>
          <w:rFonts w:ascii="Browallia New" w:hAnsi="Browallia New" w:cs="Browallia New" w:hint="cs"/>
          <w:sz w:val="28"/>
          <w:szCs w:val="28"/>
          <w:cs/>
          <w:lang w:val="en-GB"/>
        </w:rPr>
        <w:t>บริษัท</w:t>
      </w:r>
      <w:r w:rsidRPr="0081000F">
        <w:rPr>
          <w:rFonts w:ascii="Browallia New" w:hAnsi="Browallia New" w:cs="Browallia New" w:hint="cs"/>
          <w:sz w:val="28"/>
          <w:szCs w:val="28"/>
          <w:cs/>
        </w:rPr>
        <w:t>จะกลับรายการขาดทุนจากด้อยค่าสำหรับสินทรัพย์อื่นๆ ที่ไม่ใช่ค่าความนิยม</w:t>
      </w:r>
    </w:p>
    <w:p w14:paraId="5BA8450E" w14:textId="3A5CAF43" w:rsidR="006109C7" w:rsidRDefault="006109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cs/>
          <w:lang w:val="th-TH"/>
        </w:rPr>
      </w:pPr>
    </w:p>
    <w:p w14:paraId="6D4323EC" w14:textId="42CD5E52" w:rsidR="00FF6D14" w:rsidRDefault="00FF6D14" w:rsidP="00FF6D14">
      <w:pPr>
        <w:pStyle w:val="BodyText2"/>
        <w:tabs>
          <w:tab w:val="clear" w:pos="540"/>
        </w:tabs>
        <w:spacing w:line="240" w:lineRule="auto"/>
        <w:ind w:left="450" w:right="47"/>
        <w:jc w:val="thaiDistribute"/>
        <w:rPr>
          <w:rFonts w:ascii="Browallia New" w:hAnsi="Browallia New" w:cs="Browallia New"/>
          <w:sz w:val="28"/>
          <w:szCs w:val="28"/>
          <w:u w:val="single"/>
        </w:rPr>
      </w:pPr>
      <w:r w:rsidRPr="00BA6BDC">
        <w:rPr>
          <w:rFonts w:ascii="Browallia New" w:hAnsi="Browallia New" w:cs="Browallia New"/>
          <w:sz w:val="28"/>
          <w:szCs w:val="28"/>
          <w:u w:val="single"/>
          <w:cs/>
        </w:rPr>
        <w:t>หนี้สินทางการเงิน</w:t>
      </w:r>
    </w:p>
    <w:p w14:paraId="499CDBC3" w14:textId="2496A481" w:rsidR="00B64B57" w:rsidRPr="00173353" w:rsidRDefault="00B64B57" w:rsidP="00B64B57">
      <w:pPr>
        <w:pStyle w:val="BodyText2"/>
        <w:spacing w:line="240" w:lineRule="auto"/>
        <w:ind w:left="450" w:right="47"/>
        <w:jc w:val="thaiDistribute"/>
        <w:rPr>
          <w:rFonts w:ascii="Browallia New" w:hAnsi="Browallia New" w:cs="Browallia New"/>
          <w:i/>
          <w:iCs/>
          <w:sz w:val="28"/>
          <w:szCs w:val="28"/>
        </w:rPr>
      </w:pPr>
      <w:r w:rsidRPr="00173353">
        <w:rPr>
          <w:rFonts w:ascii="Browallia New" w:hAnsi="Browallia New" w:cs="Browallia New"/>
          <w:i/>
          <w:iCs/>
          <w:sz w:val="28"/>
          <w:szCs w:val="28"/>
          <w:cs/>
        </w:rPr>
        <w:t>การจัดประเภท</w:t>
      </w:r>
    </w:p>
    <w:p w14:paraId="0BD63A77" w14:textId="066DAA2B" w:rsidR="00173353" w:rsidRDefault="00B64B57" w:rsidP="00173353">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w:t>
      </w:r>
      <w:r w:rsidR="005F05C9">
        <w:rPr>
          <w:rFonts w:ascii="Browallia New" w:hAnsi="Browallia New" w:cs="Browallia New" w:hint="cs"/>
          <w:sz w:val="28"/>
          <w:szCs w:val="28"/>
          <w:cs/>
          <w:lang w:val="en-GB"/>
        </w:rPr>
        <w:t>บริษัท</w:t>
      </w:r>
      <w:r w:rsidRPr="00B64B57">
        <w:rPr>
          <w:rFonts w:ascii="Browallia New" w:hAnsi="Browallia New" w:cs="Browallia New"/>
          <w:sz w:val="28"/>
          <w:szCs w:val="28"/>
          <w:cs/>
        </w:rPr>
        <w:t>จะพิจารณาจัดประเภทเครื่องมือทางการเงินที่กลุ่ม</w:t>
      </w:r>
      <w:r w:rsidR="002A2C7E">
        <w:rPr>
          <w:rFonts w:ascii="Browallia New" w:hAnsi="Browallia New" w:cs="Browallia New" w:hint="cs"/>
          <w:sz w:val="28"/>
          <w:szCs w:val="28"/>
          <w:cs/>
          <w:lang w:val="en-GB"/>
        </w:rPr>
        <w:t>บริษัท</w:t>
      </w:r>
      <w:r w:rsidRPr="00B64B57">
        <w:rPr>
          <w:rFonts w:ascii="Browallia New" w:hAnsi="Browallia New" w:cs="Browallia New"/>
          <w:sz w:val="28"/>
          <w:szCs w:val="28"/>
          <w:cs/>
        </w:rPr>
        <w:t>เป็นผู้ออกเป็นหนี้สินทางการเงินหรือตราสารทุนโดยพิจารณาภาระผูกพันตามสัญญา ดังนี้</w:t>
      </w:r>
    </w:p>
    <w:p w14:paraId="7AD7EF64" w14:textId="77777777" w:rsidR="000F44AF" w:rsidRDefault="000F44AF" w:rsidP="00173353">
      <w:pPr>
        <w:pStyle w:val="BodyText2"/>
        <w:spacing w:line="240" w:lineRule="auto"/>
        <w:ind w:left="450" w:right="47"/>
        <w:jc w:val="thaiDistribute"/>
        <w:rPr>
          <w:rFonts w:ascii="Browallia New" w:hAnsi="Browallia New" w:cs="Browallia New"/>
          <w:sz w:val="28"/>
          <w:szCs w:val="28"/>
          <w:cs/>
        </w:rPr>
      </w:pPr>
    </w:p>
    <w:p w14:paraId="1913030F" w14:textId="5723F60F" w:rsidR="005F7076"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B64B57">
        <w:rPr>
          <w:rFonts w:ascii="Browallia New" w:hAnsi="Browallia New" w:cs="Browallia New"/>
          <w:sz w:val="28"/>
          <w:szCs w:val="28"/>
          <w:cs/>
        </w:rPr>
        <w:t>หากกลุ่ม</w:t>
      </w:r>
      <w:r w:rsidR="005F05C9">
        <w:rPr>
          <w:rFonts w:ascii="Browallia New" w:hAnsi="Browallia New" w:cs="Browallia New" w:hint="cs"/>
          <w:sz w:val="28"/>
          <w:szCs w:val="28"/>
          <w:cs/>
          <w:lang w:val="en-GB"/>
        </w:rPr>
        <w:t>บริษัท</w:t>
      </w:r>
      <w:r w:rsidRPr="00B64B57">
        <w:rPr>
          <w:rFonts w:ascii="Browallia New" w:hAnsi="Browallia New" w:cs="Browallia New"/>
          <w:sz w:val="28"/>
          <w:szCs w:val="28"/>
          <w:cs/>
        </w:rPr>
        <w:t>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w:t>
      </w:r>
      <w:r w:rsidRPr="005F7076">
        <w:rPr>
          <w:rFonts w:ascii="Browallia New" w:hAnsi="Browallia New" w:cs="Browallia New"/>
          <w:sz w:val="28"/>
          <w:szCs w:val="28"/>
          <w:cs/>
        </w:rPr>
        <w:t>ทางการเงิน เว้นแต่ว่าการชำระนั้นสามารถชำระโดยการออกตราสารทุนของกลุ่ม</w:t>
      </w:r>
      <w:r w:rsidR="005F05C9">
        <w:rPr>
          <w:rFonts w:ascii="Browallia New" w:hAnsi="Browallia New" w:cs="Browallia New" w:hint="cs"/>
          <w:sz w:val="28"/>
          <w:szCs w:val="28"/>
          <w:cs/>
          <w:lang w:val="en-GB"/>
        </w:rPr>
        <w:t>บริษัท</w:t>
      </w:r>
      <w:r w:rsidRPr="005F7076">
        <w:rPr>
          <w:rFonts w:ascii="Browallia New" w:hAnsi="Browallia New" w:cs="Browallia New"/>
          <w:sz w:val="28"/>
          <w:szCs w:val="28"/>
          <w:cs/>
        </w:rPr>
        <w:t>เองด้วยจำนวนตราสารทุนที่คงที่ เพื่อแลกเปลี่ยนกับจำนวนเงินที่คงที่</w:t>
      </w:r>
    </w:p>
    <w:p w14:paraId="6E394D92" w14:textId="6FFC5952" w:rsidR="00B64B57" w:rsidRPr="005F7076" w:rsidRDefault="00B64B57" w:rsidP="00DB3104">
      <w:pPr>
        <w:pStyle w:val="BodyText2"/>
        <w:numPr>
          <w:ilvl w:val="0"/>
          <w:numId w:val="28"/>
        </w:numPr>
        <w:spacing w:line="240" w:lineRule="auto"/>
        <w:ind w:left="851" w:right="47"/>
        <w:jc w:val="thaiDistribute"/>
        <w:rPr>
          <w:rFonts w:ascii="Browallia New" w:hAnsi="Browallia New" w:cs="Browallia New"/>
          <w:sz w:val="28"/>
          <w:szCs w:val="28"/>
        </w:rPr>
      </w:pPr>
      <w:r w:rsidRPr="005F7076">
        <w:rPr>
          <w:rFonts w:ascii="Browallia New" w:hAnsi="Browallia New" w:cs="Browallia New"/>
          <w:sz w:val="28"/>
          <w:szCs w:val="28"/>
          <w:cs/>
        </w:rPr>
        <w:t>หากกลุ่ม</w:t>
      </w:r>
      <w:r w:rsidR="005F05C9">
        <w:rPr>
          <w:rFonts w:ascii="Browallia New" w:hAnsi="Browallia New" w:cs="Browallia New" w:hint="cs"/>
          <w:sz w:val="28"/>
          <w:szCs w:val="28"/>
          <w:cs/>
          <w:lang w:val="en-GB"/>
        </w:rPr>
        <w:t>บริษัท</w:t>
      </w:r>
      <w:r w:rsidRPr="005F7076">
        <w:rPr>
          <w:rFonts w:ascii="Browallia New" w:hAnsi="Browallia New" w:cs="Browallia New"/>
          <w:sz w:val="28"/>
          <w:szCs w:val="28"/>
          <w:cs/>
        </w:rPr>
        <w:t>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4816AFBE" w14:textId="77777777" w:rsidR="000F44AF" w:rsidRPr="005F7076" w:rsidRDefault="000F44AF" w:rsidP="000F44AF">
      <w:pPr>
        <w:pStyle w:val="BodyText2"/>
        <w:spacing w:line="240" w:lineRule="auto"/>
        <w:ind w:left="851" w:right="47"/>
        <w:jc w:val="thaiDistribute"/>
        <w:rPr>
          <w:rFonts w:ascii="Browallia New" w:hAnsi="Browallia New" w:cs="Browallia New"/>
          <w:sz w:val="28"/>
          <w:szCs w:val="28"/>
        </w:rPr>
      </w:pPr>
    </w:p>
    <w:p w14:paraId="33F0147A" w14:textId="3F32D526"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เงินกู้ยืมจัดประเภทเป็นหนี้สินหมุนเวียนเมื่อกลุ่ม</w:t>
      </w:r>
      <w:r w:rsidR="005F05C9">
        <w:rPr>
          <w:rFonts w:ascii="Browallia New" w:hAnsi="Browallia New" w:cs="Browallia New" w:hint="cs"/>
          <w:sz w:val="28"/>
          <w:szCs w:val="28"/>
          <w:cs/>
          <w:lang w:val="en-GB"/>
        </w:rPr>
        <w:t>บริษัท</w:t>
      </w:r>
      <w:r w:rsidRPr="00B64B57">
        <w:rPr>
          <w:rFonts w:ascii="Browallia New" w:hAnsi="Browallia New" w:cs="Browallia New"/>
          <w:sz w:val="28"/>
          <w:szCs w:val="28"/>
          <w:cs/>
        </w:rPr>
        <w:t xml:space="preserve">ไม่มีสิทธิอันปราศจากเงื่อนไขให้เลื่อนชำระหนี้ออกไปอีกเป็นเวลาไม่น้อยกว่า </w:t>
      </w:r>
      <w:r w:rsidR="005F7076">
        <w:rPr>
          <w:rFonts w:ascii="Browallia New" w:hAnsi="Browallia New" w:cs="Browallia New"/>
          <w:sz w:val="28"/>
          <w:szCs w:val="28"/>
          <w:lang w:val="en-US"/>
        </w:rPr>
        <w:t>12</w:t>
      </w:r>
      <w:r w:rsidRPr="00B64B57">
        <w:rPr>
          <w:rFonts w:ascii="Browallia New" w:hAnsi="Browallia New" w:cs="Browallia New"/>
          <w:sz w:val="28"/>
          <w:szCs w:val="28"/>
          <w:cs/>
        </w:rPr>
        <w:t xml:space="preserve"> เดือน นับจากวันสิ้นรอบระยะเวลารายงาน</w:t>
      </w:r>
    </w:p>
    <w:p w14:paraId="1C4E5F45"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68A06060" w14:textId="77777777" w:rsidR="005F7076" w:rsidRPr="005F7076" w:rsidRDefault="00B64B57" w:rsidP="005F7076">
      <w:pPr>
        <w:pStyle w:val="BodyText2"/>
        <w:spacing w:line="240" w:lineRule="auto"/>
        <w:ind w:left="450" w:right="47"/>
        <w:jc w:val="thaiDistribute"/>
        <w:rPr>
          <w:rFonts w:ascii="Browallia New" w:hAnsi="Browallia New" w:cs="Browallia New"/>
          <w:i/>
          <w:iCs/>
          <w:sz w:val="28"/>
          <w:szCs w:val="28"/>
        </w:rPr>
      </w:pPr>
      <w:r w:rsidRPr="005F7076">
        <w:rPr>
          <w:rFonts w:ascii="Browallia New" w:hAnsi="Browallia New" w:cs="Browallia New"/>
          <w:i/>
          <w:iCs/>
          <w:sz w:val="28"/>
          <w:szCs w:val="28"/>
          <w:cs/>
        </w:rPr>
        <w:t>การวัดมูลค่า</w:t>
      </w:r>
    </w:p>
    <w:p w14:paraId="56AEADA3" w14:textId="4A47F67B" w:rsidR="005F7076"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ในการรับรู้รายการเมื่อเริ่มแรกกลุ่ม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3B059CBD" w14:textId="77777777" w:rsidR="006718C4" w:rsidRDefault="006718C4" w:rsidP="005F7076">
      <w:pPr>
        <w:pStyle w:val="BodyText2"/>
        <w:spacing w:line="240" w:lineRule="auto"/>
        <w:ind w:left="450" w:right="47"/>
        <w:jc w:val="thaiDistribute"/>
        <w:rPr>
          <w:rFonts w:ascii="Browallia New" w:hAnsi="Browallia New" w:cs="Browallia New"/>
          <w:sz w:val="28"/>
          <w:szCs w:val="28"/>
          <w:cs/>
        </w:rPr>
      </w:pPr>
    </w:p>
    <w:p w14:paraId="09B6E229" w14:textId="77777777" w:rsidR="005F7076" w:rsidRDefault="00B64B57" w:rsidP="005F7076">
      <w:pPr>
        <w:pStyle w:val="BodyText2"/>
        <w:spacing w:line="240" w:lineRule="auto"/>
        <w:ind w:left="450" w:right="47"/>
        <w:jc w:val="thaiDistribute"/>
        <w:rPr>
          <w:rFonts w:ascii="Browallia New" w:hAnsi="Browallia New" w:cs="Browallia New"/>
          <w:sz w:val="28"/>
          <w:szCs w:val="28"/>
        </w:rPr>
      </w:pPr>
      <w:r w:rsidRPr="005F7076">
        <w:rPr>
          <w:rFonts w:ascii="Browallia New" w:hAnsi="Browallia New" w:cs="Browallia New"/>
          <w:i/>
          <w:iCs/>
          <w:sz w:val="28"/>
          <w:szCs w:val="28"/>
          <w:cs/>
        </w:rPr>
        <w:t>การตัดรายการและการเปลี่ยนแปลงเงื่อนไขของสัญญา</w:t>
      </w:r>
    </w:p>
    <w:p w14:paraId="3BDA7CD9" w14:textId="1671BE2F" w:rsidR="00B64B57" w:rsidRPr="00B64B57" w:rsidRDefault="00B64B57" w:rsidP="005F7076">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ตัดรายการหนี้สินทางการเงินเมื่อภาระผูกพันที่ระบุในสัญญาได้มีการปฏิบัติตามแล้ว หรือได้มีการ</w:t>
      </w:r>
      <w:r w:rsidR="00997306">
        <w:rPr>
          <w:rFonts w:ascii="Browallia New" w:hAnsi="Browallia New" w:cs="Browallia New"/>
          <w:sz w:val="28"/>
          <w:szCs w:val="28"/>
          <w:cs/>
        </w:rPr>
        <w:br/>
      </w:r>
      <w:r w:rsidRPr="00B64B57">
        <w:rPr>
          <w:rFonts w:ascii="Browallia New" w:hAnsi="Browallia New" w:cs="Browallia New"/>
          <w:sz w:val="28"/>
          <w:szCs w:val="28"/>
          <w:cs/>
        </w:rPr>
        <w:t>ยกเลิกไป หรือสิ้นสุดลงแล้ว</w:t>
      </w:r>
    </w:p>
    <w:p w14:paraId="0DAA1B3E" w14:textId="77777777" w:rsidR="00C059AB" w:rsidRPr="00B64B57" w:rsidRDefault="00C059AB" w:rsidP="005F7076">
      <w:pPr>
        <w:pStyle w:val="BodyText2"/>
        <w:spacing w:line="240" w:lineRule="auto"/>
        <w:ind w:left="450" w:right="47"/>
        <w:jc w:val="thaiDistribute"/>
        <w:rPr>
          <w:rFonts w:ascii="Browallia New" w:hAnsi="Browallia New" w:cs="Browallia New"/>
          <w:sz w:val="28"/>
          <w:szCs w:val="28"/>
          <w:cs/>
        </w:rPr>
      </w:pPr>
    </w:p>
    <w:p w14:paraId="0784B076" w14:textId="5650F58A"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r w:rsidRPr="00B64B57">
        <w:rPr>
          <w:rFonts w:ascii="Browallia New" w:hAnsi="Browallia New" w:cs="Browallia New"/>
          <w:sz w:val="28"/>
          <w:szCs w:val="28"/>
          <w:cs/>
        </w:rPr>
        <w:t>หากกลุ่ม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มีการเจรจาต่อรองหรือเปลี่ยนแปลงเงื่อนไขของหนี้สินทางการเงิน 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จะต้องพิจารณาว่ารายการดังกล่าวเข้าเงื่อนไขของการตัดรายการหรือไม่ หากเข้าเงื่อนไขของการตัดรายการ 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 xml:space="preserve">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 (ขาดทุน) อื่นในกำไรหรือขาดทุน </w:t>
      </w:r>
    </w:p>
    <w:p w14:paraId="08724FB9" w14:textId="77777777" w:rsidR="00B64B57" w:rsidRPr="00B64B57" w:rsidRDefault="00B64B57" w:rsidP="00B64B57">
      <w:pPr>
        <w:pStyle w:val="BodyText2"/>
        <w:spacing w:line="240" w:lineRule="auto"/>
        <w:ind w:left="450" w:right="47"/>
        <w:jc w:val="thaiDistribute"/>
        <w:rPr>
          <w:rFonts w:ascii="Browallia New" w:hAnsi="Browallia New" w:cs="Browallia New"/>
          <w:sz w:val="28"/>
          <w:szCs w:val="28"/>
        </w:rPr>
      </w:pPr>
    </w:p>
    <w:p w14:paraId="166597A0" w14:textId="0CB14C9A" w:rsidR="00601270" w:rsidRDefault="00B64B57" w:rsidP="000861FA">
      <w:pPr>
        <w:pStyle w:val="BodyText2"/>
        <w:tabs>
          <w:tab w:val="clear" w:pos="540"/>
        </w:tabs>
        <w:spacing w:line="240" w:lineRule="auto"/>
        <w:ind w:left="450" w:right="47"/>
        <w:jc w:val="thaiDistribute"/>
        <w:rPr>
          <w:rFonts w:ascii="Browallia New" w:hAnsi="Browallia New" w:cs="Browallia New"/>
          <w:sz w:val="28"/>
          <w:szCs w:val="28"/>
          <w:u w:val="single"/>
          <w:cs/>
        </w:rPr>
      </w:pPr>
      <w:r w:rsidRPr="00B64B57">
        <w:rPr>
          <w:rFonts w:ascii="Browallia New" w:hAnsi="Browallia New" w:cs="Browallia New"/>
          <w:sz w:val="28"/>
          <w:szCs w:val="28"/>
          <w:cs/>
        </w:rPr>
        <w:t>หากกลุ่ม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พิจารณาแล้วว่าการต่อรองเงื่อนไขดังกล่าวไม่เข้าเงื่อนไขของการตัดรายการ กลุ่ม</w:t>
      </w:r>
      <w:r w:rsidR="00172F12">
        <w:rPr>
          <w:rFonts w:ascii="Browallia New" w:hAnsi="Browallia New" w:cs="Browallia New" w:hint="cs"/>
          <w:sz w:val="28"/>
          <w:szCs w:val="28"/>
          <w:cs/>
          <w:lang w:val="en-GB"/>
        </w:rPr>
        <w:t>บริษัท</w:t>
      </w:r>
      <w:r w:rsidRPr="00B64B57">
        <w:rPr>
          <w:rFonts w:ascii="Browallia New" w:hAnsi="Browallia New" w:cs="Browallia New"/>
          <w:sz w:val="28"/>
          <w:szCs w:val="28"/>
          <w:cs/>
        </w:rPr>
        <w:t>จะปรับปรุงมูลค่าของหนี้สินทางการเงินโดยการคิดลดกระแสเงินสดใหม่ตามสัญญาด้วยอัตราดอกเบี้ยที่แท้จริงเดิม (</w:t>
      </w:r>
      <w:r w:rsidRPr="00B64B57">
        <w:rPr>
          <w:rFonts w:ascii="Browallia New" w:hAnsi="Browallia New" w:cs="Browallia New"/>
          <w:sz w:val="28"/>
          <w:szCs w:val="28"/>
        </w:rPr>
        <w:t xml:space="preserve">Original effective interest rate) </w:t>
      </w:r>
      <w:r w:rsidRPr="00B64B57">
        <w:rPr>
          <w:rFonts w:ascii="Browallia New" w:hAnsi="Browallia New" w:cs="Browallia New"/>
          <w:sz w:val="28"/>
          <w:szCs w:val="28"/>
          <w:cs/>
        </w:rPr>
        <w:t>ของหนี้สินทางการเงินนั้น และรับรู้ส่วนต่างในรายการกำไร (ขาดทุน) อื่นในกำไรหรือขาดทุน</w:t>
      </w:r>
    </w:p>
    <w:p w14:paraId="62840181" w14:textId="30570B9F" w:rsidR="004B6C51" w:rsidRPr="005F7076" w:rsidRDefault="004B6C51"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5F7076">
        <w:rPr>
          <w:rFonts w:ascii="Browallia New" w:hAnsi="Browallia New" w:cs="Browallia New" w:hint="cs"/>
          <w:sz w:val="28"/>
          <w:szCs w:val="28"/>
          <w:u w:val="single"/>
          <w:cs/>
        </w:rPr>
        <w:t>หุ้นกู้</w:t>
      </w:r>
    </w:p>
    <w:p w14:paraId="7D3AA6AC" w14:textId="18F9EE53" w:rsidR="004B6C51" w:rsidRPr="00C301C8" w:rsidRDefault="00A26642" w:rsidP="00C301C8">
      <w:pPr>
        <w:pStyle w:val="BodyText2"/>
        <w:tabs>
          <w:tab w:val="clear" w:pos="540"/>
        </w:tabs>
        <w:spacing w:line="240" w:lineRule="auto"/>
        <w:ind w:left="450" w:right="47"/>
        <w:jc w:val="thaiDistribute"/>
        <w:rPr>
          <w:rFonts w:ascii="Browallia New" w:hAnsi="Browallia New" w:cs="Browallia New"/>
          <w:sz w:val="28"/>
          <w:szCs w:val="28"/>
        </w:rPr>
      </w:pPr>
      <w:r w:rsidRPr="00894E03">
        <w:rPr>
          <w:rFonts w:ascii="Browallia New" w:hAnsi="Browallia New" w:cs="Browallia New" w:hint="cs"/>
          <w:sz w:val="28"/>
          <w:szCs w:val="28"/>
          <w:cs/>
        </w:rPr>
        <w:t>หุ้นกู้บันทึกเริ่มแรกในมูลค่ายุติธรรมหักด้วยค่าใช้จ่ายที่เกี่ยวข้อง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ภายหลังจากการบันทึกหุ้นกู้ที่มีภาระดอกเบี้ยจะบันทึกต่อมาโดยวิธีราคาทุนตัดจำหน่าย</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ผลต่างระหว่างยอดหนี้เริ่มแรกและยอดหนี้เมื่อครบกำหนดไถ่ถอน</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จะบันทึกในงบกำไรขาดทุนตลอดอายุการกู้ยืมโดยใช้วิธีอัตราดอกเบี้ยที่แท้จริง</w:t>
      </w:r>
      <w:r w:rsidR="00F46B29" w:rsidRPr="00F46B29">
        <w:rPr>
          <w:rFonts w:ascii="Browallia New" w:hAnsi="Browallia New" w:cs="Browallia New" w:hint="cs"/>
          <w:sz w:val="28"/>
          <w:szCs w:val="28"/>
        </w:rPr>
        <w:t xml:space="preserve"> </w:t>
      </w:r>
      <w:r w:rsidRPr="00894E03">
        <w:rPr>
          <w:rFonts w:ascii="Browallia New" w:hAnsi="Browallia New" w:cs="Browallia New" w:hint="cs"/>
          <w:sz w:val="28"/>
          <w:szCs w:val="28"/>
          <w:cs/>
        </w:rPr>
        <w:t>กำไร</w:t>
      </w:r>
      <w:r w:rsidR="009F7158">
        <w:rPr>
          <w:rFonts w:ascii="Browallia New" w:hAnsi="Browallia New" w:cs="Browallia New" w:hint="cs"/>
          <w:sz w:val="28"/>
          <w:szCs w:val="28"/>
          <w:cs/>
        </w:rPr>
        <w:t>หรือ</w:t>
      </w:r>
      <w:r w:rsidRPr="00894E03">
        <w:rPr>
          <w:rFonts w:ascii="Browallia New" w:hAnsi="Browallia New" w:cs="Browallia New" w:hint="cs"/>
          <w:sz w:val="28"/>
          <w:szCs w:val="28"/>
          <w:cs/>
        </w:rPr>
        <w:t>ขาดทุนจากการไถ่ถอนก่อนกำหนดรับรู้ในงบกำไรขาดทุนเมื่อมีการไถ่ถอน</w:t>
      </w:r>
    </w:p>
    <w:p w14:paraId="57BEF0B1" w14:textId="77777777" w:rsidR="00343C5B" w:rsidRDefault="00343C5B" w:rsidP="00C301C8">
      <w:pPr>
        <w:pStyle w:val="BodyText2"/>
        <w:tabs>
          <w:tab w:val="clear" w:pos="540"/>
        </w:tabs>
        <w:spacing w:line="240" w:lineRule="auto"/>
        <w:ind w:left="450" w:right="47"/>
        <w:jc w:val="thaiDistribute"/>
        <w:rPr>
          <w:rFonts w:ascii="Browallia New" w:hAnsi="Browallia New" w:cs="Browallia New"/>
          <w:sz w:val="28"/>
          <w:szCs w:val="28"/>
          <w:u w:val="single"/>
        </w:rPr>
      </w:pPr>
    </w:p>
    <w:p w14:paraId="344109FE" w14:textId="1355A59B"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1B343E">
        <w:rPr>
          <w:rFonts w:ascii="Browallia New" w:hAnsi="Browallia New" w:cs="Browallia New" w:hint="cs"/>
          <w:sz w:val="28"/>
          <w:szCs w:val="28"/>
          <w:u w:val="single"/>
          <w:cs/>
        </w:rPr>
        <w:t>ผลประโยชน์พนักงาน</w:t>
      </w:r>
    </w:p>
    <w:p w14:paraId="4A917945" w14:textId="77777777"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ผลประโยชน์ระยะสั้นของพนักงาน</w:t>
      </w:r>
    </w:p>
    <w:p w14:paraId="1F00D32B" w14:textId="4738A3D1"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เงินเดือน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ค่าจ้าง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โบนัส</w:t>
      </w:r>
      <w:r w:rsidR="00F46B29" w:rsidRPr="00F46B29">
        <w:rPr>
          <w:rFonts w:ascii="Browallia New" w:hAnsi="Browallia New" w:cs="Browallia New" w:hint="cs"/>
          <w:sz w:val="28"/>
          <w:szCs w:val="28"/>
        </w:rPr>
        <w:t xml:space="preserve"> </w:t>
      </w:r>
      <w:r w:rsidR="00AF607C">
        <w:rPr>
          <w:rFonts w:ascii="Browallia New" w:hAnsi="Browallia New" w:cs="Browallia New" w:hint="cs"/>
          <w:sz w:val="28"/>
          <w:szCs w:val="28"/>
          <w:cs/>
        </w:rPr>
        <w:t>และ</w:t>
      </w:r>
      <w:r w:rsidRPr="001B343E">
        <w:rPr>
          <w:rFonts w:ascii="Browallia New" w:hAnsi="Browallia New" w:cs="Browallia New" w:hint="cs"/>
          <w:sz w:val="28"/>
          <w:szCs w:val="28"/>
          <w:cs/>
        </w:rPr>
        <w:t>เงินสมทบกองทุนประกันสังคมเป็นค่าใช้จ่ายเมื่อเกิดรายการตามเกณฑ์คงค้าง</w:t>
      </w:r>
    </w:p>
    <w:p w14:paraId="7DB1E14C" w14:textId="7E471C46" w:rsidR="002B1144" w:rsidRPr="0029051B"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p>
    <w:p w14:paraId="2C1D2828" w14:textId="30A10D02"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(โครงการสมทบเงิน)</w:t>
      </w:r>
    </w:p>
    <w:p w14:paraId="759A50A2" w14:textId="4B7033BE" w:rsidR="002B1144" w:rsidRDefault="00F03F06"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บริษัทและพนักงานของ</w:t>
      </w: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บริษัทได้ร่วมกันจัดตั้งกองทุนสำรองเลี้ยงชีพ</w:t>
      </w:r>
      <w:r w:rsidR="00F46B29" w:rsidRPr="00F46B29">
        <w:rPr>
          <w:rFonts w:ascii="Browallia New" w:hAnsi="Browallia New" w:cs="Browallia New" w:hint="cs"/>
          <w:sz w:val="28"/>
          <w:szCs w:val="28"/>
          <w:cs/>
        </w:rPr>
        <w:t xml:space="preserve"> </w:t>
      </w:r>
      <w:r w:rsidR="002B1144" w:rsidRPr="001B343E">
        <w:rPr>
          <w:rFonts w:ascii="Browallia New" w:hAnsi="Browallia New" w:cs="Browallia New" w:hint="cs"/>
          <w:sz w:val="28"/>
          <w:szCs w:val="28"/>
          <w:cs/>
        </w:rPr>
        <w:t>ซึ่งประกอบด้วยเงินที่พนักงานจ่ายสะสมและเงินที่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บริษัทจ่ายสมทบให้เป็นรายเดือน</w:t>
      </w:r>
      <w:r w:rsidR="00F46B29" w:rsidRPr="00F46B29">
        <w:rPr>
          <w:rFonts w:ascii="Browallia New" w:hAnsi="Browallia New" w:cs="Browallia New" w:hint="cs"/>
          <w:sz w:val="28"/>
          <w:szCs w:val="28"/>
          <w:cs/>
        </w:rPr>
        <w:t xml:space="preserve"> </w:t>
      </w:r>
      <w:r w:rsidR="002B1144" w:rsidRPr="001B343E">
        <w:rPr>
          <w:rFonts w:ascii="Browallia New" w:hAnsi="Browallia New" w:cs="Browallia New" w:hint="cs"/>
          <w:sz w:val="28"/>
          <w:szCs w:val="28"/>
          <w:cs/>
        </w:rPr>
        <w:t>สินทรัพย์ของกองทุนสำรองเลี้ยงชีพได้แยกออกจากสินทรัพย์ของ</w:t>
      </w:r>
      <w:r w:rsidR="00FE0254"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w:t>
      </w:r>
      <w:r w:rsidR="00F46B29" w:rsidRPr="00F46B29">
        <w:rPr>
          <w:rFonts w:ascii="Browallia New" w:hAnsi="Browallia New" w:cs="Browallia New" w:hint="cs"/>
          <w:sz w:val="28"/>
          <w:szCs w:val="28"/>
          <w:cs/>
        </w:rPr>
        <w:t xml:space="preserve"> </w:t>
      </w:r>
      <w:r w:rsidR="002B1144" w:rsidRPr="001B343E">
        <w:rPr>
          <w:rFonts w:ascii="Browallia New" w:hAnsi="Browallia New" w:cs="Browallia New" w:hint="cs"/>
          <w:sz w:val="28"/>
          <w:szCs w:val="28"/>
          <w:cs/>
        </w:rPr>
        <w:t>เงินที่</w:t>
      </w:r>
      <w:r w:rsidR="00430A1C"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บริษัทจ่ายสมทบกองทุนสำรองเลี้ยงชีพบันทึกเป็นค่าใช้จ่ายในปีที่เกิดรายการ</w:t>
      </w:r>
    </w:p>
    <w:p w14:paraId="731AD98E" w14:textId="24563443" w:rsidR="007E5CEA" w:rsidRDefault="007E5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lang w:val="th-TH"/>
        </w:rPr>
      </w:pPr>
    </w:p>
    <w:p w14:paraId="714E7D6C" w14:textId="66F228FA" w:rsidR="002B1144" w:rsidRPr="00C301C8" w:rsidRDefault="002B1144" w:rsidP="00C301C8">
      <w:pPr>
        <w:pStyle w:val="BodyText2"/>
        <w:tabs>
          <w:tab w:val="clear" w:pos="540"/>
        </w:tabs>
        <w:spacing w:line="240" w:lineRule="auto"/>
        <w:ind w:left="450" w:right="47"/>
        <w:jc w:val="thaiDistribute"/>
        <w:rPr>
          <w:rFonts w:ascii="Browallia New" w:hAnsi="Browallia New" w:cs="Browallia New"/>
          <w:i/>
          <w:iCs/>
          <w:sz w:val="28"/>
          <w:szCs w:val="28"/>
        </w:rPr>
      </w:pPr>
      <w:r w:rsidRPr="001B343E">
        <w:rPr>
          <w:rFonts w:ascii="Browallia New" w:hAnsi="Browallia New" w:cs="Browallia New" w:hint="cs"/>
          <w:i/>
          <w:iCs/>
          <w:sz w:val="28"/>
          <w:szCs w:val="28"/>
          <w:cs/>
        </w:rPr>
        <w:t>ผลประโยชน์หลังออกจากงานของพนักงาน</w:t>
      </w:r>
      <w:r w:rsidR="00F46B29" w:rsidRPr="00F46B29">
        <w:rPr>
          <w:rFonts w:ascii="Browallia New" w:hAnsi="Browallia New" w:cs="Browallia New" w:hint="cs"/>
          <w:i/>
          <w:iCs/>
          <w:sz w:val="28"/>
          <w:szCs w:val="28"/>
        </w:rPr>
        <w:t xml:space="preserve"> </w:t>
      </w:r>
      <w:r w:rsidRPr="001B343E">
        <w:rPr>
          <w:rFonts w:ascii="Browallia New" w:hAnsi="Browallia New" w:cs="Browallia New" w:hint="cs"/>
          <w:i/>
          <w:iCs/>
          <w:sz w:val="28"/>
          <w:szCs w:val="28"/>
          <w:cs/>
        </w:rPr>
        <w:t>(โครงการผลประโยชน์)</w:t>
      </w:r>
      <w:r w:rsidR="00F46B29" w:rsidRPr="00F46B29">
        <w:rPr>
          <w:rFonts w:ascii="Browallia New" w:hAnsi="Browallia New" w:cs="Browallia New" w:hint="cs"/>
          <w:i/>
          <w:iCs/>
          <w:sz w:val="28"/>
          <w:szCs w:val="28"/>
        </w:rPr>
        <w:t xml:space="preserve"> </w:t>
      </w:r>
    </w:p>
    <w:p w14:paraId="6B2E8ADF" w14:textId="13F47B10" w:rsidR="002B1144" w:rsidRPr="00C301C8" w:rsidRDefault="00FE0254" w:rsidP="00C301C8">
      <w:pPr>
        <w:pStyle w:val="BodyText2"/>
        <w:tabs>
          <w:tab w:val="clear" w:pos="540"/>
        </w:tabs>
        <w:spacing w:line="240" w:lineRule="auto"/>
        <w:ind w:left="450" w:right="47"/>
        <w:jc w:val="thaiDistribute"/>
        <w:rPr>
          <w:rFonts w:ascii="Browallia New" w:hAnsi="Browallia New" w:cs="Browallia New"/>
          <w:sz w:val="28"/>
          <w:szCs w:val="28"/>
        </w:rPr>
      </w:pPr>
      <w:r w:rsidRPr="001B343E">
        <w:rPr>
          <w:rFonts w:ascii="Browallia New" w:hAnsi="Browallia New" w:cs="Browallia New" w:hint="cs"/>
          <w:sz w:val="28"/>
          <w:szCs w:val="28"/>
          <w:cs/>
        </w:rPr>
        <w:t>กลุ่ม</w:t>
      </w:r>
      <w:r w:rsidR="002B1144" w:rsidRPr="001B343E">
        <w:rPr>
          <w:rFonts w:ascii="Browallia New" w:hAnsi="Browallia New" w:cs="Browallia New" w:hint="cs"/>
          <w:sz w:val="28"/>
          <w:szCs w:val="28"/>
          <w:cs/>
        </w:rPr>
        <w:t>บริษัทมีภาระสำหรับเงินชดเชยที่ต้องจ่ายให้แก่พนักงานเมื่อออกจากงานตามกฎหมายแรงงาน</w:t>
      </w:r>
      <w:r w:rsidR="00F46B29" w:rsidRPr="00F46B29">
        <w:rPr>
          <w:rFonts w:ascii="Browallia New" w:hAnsi="Browallia New" w:cs="Browallia New" w:hint="cs"/>
          <w:sz w:val="28"/>
          <w:szCs w:val="28"/>
        </w:rPr>
        <w:t xml:space="preserve"> </w:t>
      </w:r>
    </w:p>
    <w:p w14:paraId="5300541D" w14:textId="77777777" w:rsidR="00DC5B03" w:rsidRPr="00A14C6A" w:rsidRDefault="00DC5B03" w:rsidP="00C301C8">
      <w:pPr>
        <w:pStyle w:val="BodyText2"/>
        <w:tabs>
          <w:tab w:val="clear" w:pos="540"/>
        </w:tabs>
        <w:spacing w:line="240" w:lineRule="auto"/>
        <w:ind w:left="450" w:right="47"/>
        <w:jc w:val="thaiDistribute"/>
        <w:rPr>
          <w:rFonts w:ascii="Browallia New" w:hAnsi="Browallia New" w:cs="Browallia New"/>
          <w:sz w:val="24"/>
          <w:szCs w:val="24"/>
        </w:rPr>
      </w:pPr>
    </w:p>
    <w:p w14:paraId="57C1CE6B" w14:textId="50970301" w:rsidR="002B1144" w:rsidRPr="00844381" w:rsidRDefault="002B1144"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หนี้สินตามโครงการผลประโยชน์หลังออกจากงานของพนักงานคำนวณโดยใช้วิธีคิดลดแต่ละหน่วยที่ประมาณการไว้</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(Projected</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Unit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Credit</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Method)</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โดยผู้เชี่ยวชาญอิสระตามหลักคณิตศาสตร์ประกันภัย</w:t>
      </w:r>
    </w:p>
    <w:p w14:paraId="123DB877" w14:textId="77777777" w:rsidR="00604302" w:rsidRPr="0029051B" w:rsidRDefault="00604302" w:rsidP="00C301C8">
      <w:pPr>
        <w:pStyle w:val="BodyText2"/>
        <w:tabs>
          <w:tab w:val="clear" w:pos="540"/>
        </w:tabs>
        <w:spacing w:line="240" w:lineRule="auto"/>
        <w:ind w:left="450" w:right="47"/>
        <w:jc w:val="thaiDistribute"/>
        <w:rPr>
          <w:rFonts w:ascii="Browallia New" w:hAnsi="Browallia New" w:cs="Browallia New"/>
          <w:sz w:val="28"/>
          <w:szCs w:val="28"/>
        </w:rPr>
      </w:pPr>
    </w:p>
    <w:p w14:paraId="3CC8B300" w14:textId="771DAB15" w:rsidR="00997306" w:rsidRDefault="002B1144" w:rsidP="002A59ED">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กำไรหรือขาดทุนจากการประมาณการตามหลักคณิตศาสตร์ประกันภัย</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(Actuarial</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gains</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or</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losses)</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ในการคำนวณผลประโยชน์หลังออกจากงานของพนักงานแสดงไว้</w:t>
      </w:r>
      <w:r w:rsidR="001E56FA" w:rsidRPr="00844381">
        <w:rPr>
          <w:rFonts w:ascii="Browallia New" w:hAnsi="Browallia New" w:cs="Browallia New" w:hint="cs"/>
          <w:sz w:val="28"/>
          <w:szCs w:val="28"/>
          <w:cs/>
        </w:rPr>
        <w:t>ภายใต้กำไรขาดทุนเบ็ดเสร็จอื่น</w:t>
      </w:r>
    </w:p>
    <w:p w14:paraId="2B114867" w14:textId="77777777" w:rsidR="002E45DB" w:rsidRPr="00844381" w:rsidRDefault="002E45DB" w:rsidP="002A59ED">
      <w:pPr>
        <w:pStyle w:val="BodyText2"/>
        <w:tabs>
          <w:tab w:val="clear" w:pos="540"/>
        </w:tabs>
        <w:spacing w:line="240" w:lineRule="auto"/>
        <w:ind w:left="450" w:right="47"/>
        <w:jc w:val="thaiDistribute"/>
        <w:rPr>
          <w:rFonts w:ascii="Browallia New" w:hAnsi="Browallia New" w:cs="Browallia New"/>
          <w:sz w:val="28"/>
          <w:szCs w:val="28"/>
          <w:cs/>
        </w:rPr>
      </w:pPr>
    </w:p>
    <w:p w14:paraId="0678BCB1" w14:textId="4F9E0F79" w:rsidR="00FE0254" w:rsidRPr="00844381" w:rsidRDefault="00FE0254" w:rsidP="00C301C8">
      <w:pPr>
        <w:pStyle w:val="BodyText2"/>
        <w:tabs>
          <w:tab w:val="clear" w:pos="540"/>
        </w:tabs>
        <w:spacing w:line="240" w:lineRule="auto"/>
        <w:ind w:left="450" w:right="47"/>
        <w:jc w:val="thaiDistribute"/>
        <w:rPr>
          <w:rFonts w:ascii="Browallia New" w:hAnsi="Browallia New" w:cs="Browallia New"/>
          <w:sz w:val="28"/>
          <w:szCs w:val="28"/>
          <w:u w:val="single"/>
        </w:rPr>
      </w:pPr>
      <w:r w:rsidRPr="00844381">
        <w:rPr>
          <w:rFonts w:ascii="Browallia New" w:hAnsi="Browallia New" w:cs="Browallia New" w:hint="cs"/>
          <w:sz w:val="28"/>
          <w:szCs w:val="28"/>
          <w:u w:val="single"/>
          <w:cs/>
        </w:rPr>
        <w:t>การวัดมูลค่ายุติธรรม</w:t>
      </w:r>
    </w:p>
    <w:p w14:paraId="47C4E7B3" w14:textId="61778E25" w:rsidR="00B15D51" w:rsidRPr="00844381"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นโยบายการบัญชีและการเปิดเผยข้อมูลของบริษัทในหลายหัวข้อ</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กำหนดให้มีการวัดมูลค่ายุติธรรม</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ทั้งสินทรัพย์และหนี้สินทางการเงินและที่ไม่ใช่ทางการเงิน</w:t>
      </w:r>
    </w:p>
    <w:p w14:paraId="5A2D9828" w14:textId="77777777" w:rsidR="002E45DB" w:rsidRPr="00F1136A" w:rsidRDefault="002E45DB" w:rsidP="00C301C8">
      <w:pPr>
        <w:pStyle w:val="BodyText2"/>
        <w:tabs>
          <w:tab w:val="clear" w:pos="540"/>
        </w:tabs>
        <w:spacing w:line="240" w:lineRule="auto"/>
        <w:ind w:left="450" w:right="47"/>
        <w:jc w:val="thaiDistribute"/>
        <w:rPr>
          <w:rFonts w:ascii="Browallia New" w:hAnsi="Browallia New" w:cs="Browallia New"/>
          <w:sz w:val="28"/>
          <w:szCs w:val="28"/>
          <w:cs/>
        </w:rPr>
      </w:pPr>
    </w:p>
    <w:p w14:paraId="1A6935B5" w14:textId="345B33C2" w:rsidR="00711043" w:rsidRPr="001B343E" w:rsidRDefault="00B15D51" w:rsidP="00C301C8">
      <w:pPr>
        <w:pStyle w:val="BodyText2"/>
        <w:tabs>
          <w:tab w:val="clear" w:pos="540"/>
        </w:tabs>
        <w:spacing w:line="240" w:lineRule="auto"/>
        <w:ind w:left="450" w:right="47"/>
        <w:jc w:val="thaiDistribute"/>
        <w:rPr>
          <w:rFonts w:ascii="Browallia New" w:hAnsi="Browallia New" w:cs="Browallia New"/>
          <w:sz w:val="28"/>
          <w:szCs w:val="28"/>
        </w:rPr>
      </w:pPr>
      <w:r w:rsidRPr="00844381">
        <w:rPr>
          <w:rFonts w:ascii="Browallia New" w:hAnsi="Browallia New" w:cs="Browallia New" w:hint="cs"/>
          <w:sz w:val="28"/>
          <w:szCs w:val="28"/>
          <w:cs/>
        </w:rPr>
        <w:t>ในการวัดมูลค่ายุติธรรมของสินทรัพย์หรือหนี้สิน</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บริษัทได้ใช้ข้อมูลที่สามารถอ้างอิงได้ให้มากที่สุดเท่าที่จะทำได้</w:t>
      </w:r>
      <w:r w:rsidR="00F46B29" w:rsidRPr="00844381">
        <w:rPr>
          <w:rFonts w:ascii="Browallia New" w:hAnsi="Browallia New" w:cs="Browallia New" w:hint="cs"/>
          <w:sz w:val="28"/>
          <w:szCs w:val="28"/>
        </w:rPr>
        <w:t xml:space="preserve"> </w:t>
      </w:r>
      <w:r w:rsidRPr="00844381">
        <w:rPr>
          <w:rFonts w:ascii="Browallia New" w:hAnsi="Browallia New" w:cs="Browallia New" w:hint="cs"/>
          <w:sz w:val="28"/>
          <w:szCs w:val="28"/>
          <w:cs/>
        </w:rPr>
        <w:t>มูลค่ายุติธรรม</w:t>
      </w:r>
      <w:r w:rsidRPr="001B343E">
        <w:rPr>
          <w:rFonts w:ascii="Browallia New" w:hAnsi="Browallia New" w:cs="Browallia New" w:hint="cs"/>
          <w:sz w:val="28"/>
          <w:szCs w:val="28"/>
          <w:cs/>
        </w:rPr>
        <w:t>เหล่านี้ถูกจัดประเภทในแต่ละลำดับชั้นของมูลค่ายุติธรรมตามข้อมูลที่ใช้ในการประเมินมูลค่า</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ดังนี้</w:t>
      </w:r>
    </w:p>
    <w:p w14:paraId="5E1030B3" w14:textId="61F7E26E" w:rsidR="00C2026B" w:rsidRDefault="00C2026B" w:rsidP="004053BC">
      <w:pPr>
        <w:pStyle w:val="BodyText2"/>
        <w:tabs>
          <w:tab w:val="clear" w:pos="540"/>
        </w:tabs>
        <w:spacing w:line="240" w:lineRule="auto"/>
        <w:ind w:left="450" w:right="47"/>
        <w:jc w:val="thaiDistribute"/>
      </w:pPr>
    </w:p>
    <w:tbl>
      <w:tblPr>
        <w:tblW w:w="9034" w:type="dxa"/>
        <w:tblInd w:w="322" w:type="dxa"/>
        <w:tblLook w:val="04A0" w:firstRow="1" w:lastRow="0" w:firstColumn="1" w:lastColumn="0" w:noHBand="0" w:noVBand="1"/>
      </w:tblPr>
      <w:tblGrid>
        <w:gridCol w:w="1663"/>
        <w:gridCol w:w="7371"/>
      </w:tblGrid>
      <w:tr w:rsidR="0013356F" w:rsidRPr="001B343E" w14:paraId="469ADA19" w14:textId="77777777" w:rsidTr="00C301C8">
        <w:tc>
          <w:tcPr>
            <w:tcW w:w="1663" w:type="dxa"/>
            <w:shd w:val="clear" w:color="auto" w:fill="auto"/>
          </w:tcPr>
          <w:p w14:paraId="49C348A2" w14:textId="7A06484A"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 xml:space="preserve"> </w:t>
            </w:r>
          </w:p>
        </w:tc>
        <w:tc>
          <w:tcPr>
            <w:tcW w:w="7371" w:type="dxa"/>
            <w:shd w:val="clear" w:color="auto" w:fill="auto"/>
          </w:tcPr>
          <w:p w14:paraId="63C6398E" w14:textId="5278899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เป็นราคาเสนอซื้อขาย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w:t>
            </w:r>
            <w:r w:rsidRPr="001B343E">
              <w:rPr>
                <w:rFonts w:ascii="Browallia New" w:hAnsi="Browallia New" w:cs="Browallia New" w:hint="cs"/>
                <w:sz w:val="28"/>
                <w:szCs w:val="28"/>
                <w:cs/>
              </w:rPr>
              <w:t>ไม่ต้องปรับปรุง</w:t>
            </w:r>
            <w:r w:rsidRPr="001B343E">
              <w:rPr>
                <w:rFonts w:ascii="Browallia New" w:hAnsi="Browallia New" w:cs="Browallia New" w:hint="cs"/>
                <w:sz w:val="28"/>
                <w:szCs w:val="28"/>
              </w:rPr>
              <w:t xml:space="preserve">) </w:t>
            </w:r>
            <w:r w:rsidRPr="001B343E">
              <w:rPr>
                <w:rFonts w:ascii="Browallia New" w:hAnsi="Browallia New" w:cs="Browallia New" w:hint="cs"/>
                <w:sz w:val="28"/>
                <w:szCs w:val="28"/>
                <w:cs/>
              </w:rPr>
              <w:t>ในตลาดที่มีสภาพคล่องสำหรับสินทรัพย์หรือหนี้สินอย่างเดียวกัน</w:t>
            </w:r>
          </w:p>
        </w:tc>
      </w:tr>
      <w:tr w:rsidR="0013356F" w:rsidRPr="001B343E" w14:paraId="282AEDAB" w14:textId="77777777" w:rsidTr="00C301C8">
        <w:tc>
          <w:tcPr>
            <w:tcW w:w="1663" w:type="dxa"/>
            <w:shd w:val="clear" w:color="auto" w:fill="auto"/>
          </w:tcPr>
          <w:p w14:paraId="3DADBEEF" w14:textId="1EF694C7"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2</w:t>
            </w:r>
          </w:p>
        </w:tc>
        <w:tc>
          <w:tcPr>
            <w:tcW w:w="7371" w:type="dxa"/>
            <w:shd w:val="clear" w:color="auto" w:fill="auto"/>
          </w:tcPr>
          <w:p w14:paraId="4D82A619" w14:textId="6D719904"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เป็นข้อมูลอื่นที่ใช้อ้างอิงได้โดยตรง</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ราคาขาย)</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หรือโดยอ้อม</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(เช่น</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ได้มาจากราคาอื่น)</w:t>
            </w:r>
            <w:r w:rsidRPr="001B343E">
              <w:rPr>
                <w:rFonts w:ascii="Browallia New" w:hAnsi="Browallia New" w:cs="Browallia New" w:hint="cs"/>
                <w:sz w:val="28"/>
                <w:szCs w:val="28"/>
              </w:rPr>
              <w:t xml:space="preserve"> </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สำหรับสินทรัพย์นั้นหรือหนี้สินนั้นนอกเหนือจากราคาเสนอซื้อขายซึ่งรวมอยู่ในข้อมูลระดับ</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rPr>
              <w:t>1</w:t>
            </w:r>
          </w:p>
        </w:tc>
      </w:tr>
      <w:tr w:rsidR="0013356F" w:rsidRPr="001B343E" w14:paraId="30C45076" w14:textId="77777777" w:rsidTr="00C301C8">
        <w:tc>
          <w:tcPr>
            <w:tcW w:w="1663" w:type="dxa"/>
            <w:shd w:val="clear" w:color="auto" w:fill="auto"/>
          </w:tcPr>
          <w:p w14:paraId="11EC71C5" w14:textId="77777777" w:rsidR="0013356F" w:rsidRPr="001B343E" w:rsidRDefault="0013356F" w:rsidP="00DB310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6" w:hanging="283"/>
              <w:jc w:val="both"/>
              <w:rPr>
                <w:rFonts w:ascii="Browallia New" w:hAnsi="Browallia New" w:cs="Browallia New"/>
                <w:sz w:val="28"/>
                <w:szCs w:val="28"/>
                <w:cs/>
              </w:rPr>
            </w:pPr>
            <w:r w:rsidRPr="001B343E">
              <w:rPr>
                <w:rFonts w:ascii="Browallia New" w:hAnsi="Browallia New" w:cs="Browallia New" w:hint="cs"/>
                <w:sz w:val="28"/>
                <w:szCs w:val="28"/>
                <w:cs/>
              </w:rPr>
              <w:t>ข้อมูลระดับ</w:t>
            </w:r>
            <w:r w:rsidRPr="001B343E">
              <w:rPr>
                <w:rFonts w:ascii="Browallia New" w:hAnsi="Browallia New" w:cs="Browallia New" w:hint="cs"/>
                <w:sz w:val="28"/>
                <w:szCs w:val="28"/>
              </w:rPr>
              <w:t xml:space="preserve"> 3</w:t>
            </w:r>
          </w:p>
        </w:tc>
        <w:tc>
          <w:tcPr>
            <w:tcW w:w="7371" w:type="dxa"/>
            <w:shd w:val="clear" w:color="auto" w:fill="auto"/>
          </w:tcPr>
          <w:p w14:paraId="36D55255" w14:textId="65D061EA" w:rsidR="0013356F" w:rsidRPr="001B343E" w:rsidRDefault="0013356F" w:rsidP="00BA752A">
            <w:pPr>
              <w:pStyle w:val="ListParagraph"/>
              <w:tabs>
                <w:tab w:val="clear" w:pos="680"/>
                <w:tab w:val="left" w:pos="1314"/>
              </w:tabs>
              <w:spacing w:line="240" w:lineRule="auto"/>
              <w:ind w:left="39"/>
              <w:jc w:val="thaiDistribute"/>
              <w:rPr>
                <w:rFonts w:ascii="Browallia New" w:hAnsi="Browallia New" w:cs="Browallia New"/>
                <w:sz w:val="28"/>
                <w:szCs w:val="28"/>
                <w:cs/>
              </w:rPr>
            </w:pPr>
            <w:r w:rsidRPr="001B343E">
              <w:rPr>
                <w:rFonts w:ascii="Browallia New" w:hAnsi="Browallia New" w:cs="Browallia New" w:hint="cs"/>
                <w:sz w:val="28"/>
                <w:szCs w:val="28"/>
                <w:cs/>
              </w:rPr>
              <w:t>เป็นข้อมูลสำหรับสินทรัพย์หรือหนี้สินที่ไม่ได้มาจากข้อมูลในตลาดที่ใช้อ้างอิงได้</w:t>
            </w:r>
            <w:r w:rsidR="00F46B29" w:rsidRPr="00F46B29">
              <w:rPr>
                <w:rFonts w:ascii="Browallia New" w:hAnsi="Browallia New" w:cs="Browallia New" w:hint="cs"/>
                <w:sz w:val="28"/>
                <w:szCs w:val="28"/>
              </w:rPr>
              <w:t xml:space="preserve"> </w:t>
            </w:r>
            <w:r w:rsidRPr="001B343E">
              <w:rPr>
                <w:rFonts w:ascii="Browallia New" w:hAnsi="Browallia New" w:cs="Browallia New" w:hint="cs"/>
                <w:sz w:val="28"/>
                <w:szCs w:val="28"/>
                <w:cs/>
              </w:rPr>
              <w:t>(ข้อมูลที่ไม่สามารถอ้างอิงได้)</w:t>
            </w:r>
          </w:p>
        </w:tc>
      </w:tr>
    </w:tbl>
    <w:p w14:paraId="5C01C214" w14:textId="6408017B" w:rsidR="00745482" w:rsidRPr="004053BC" w:rsidRDefault="0074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6B3CD9F1" w14:textId="77777777" w:rsidR="00533B4B" w:rsidRDefault="0053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4A174135" w14:textId="77777777" w:rsidR="00533B4B" w:rsidRDefault="0053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5F49C384" w14:textId="77777777" w:rsidR="00533B4B" w:rsidRDefault="0053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rPr>
      </w:pPr>
    </w:p>
    <w:p w14:paraId="1475EB43" w14:textId="77777777" w:rsidR="00533B4B" w:rsidRPr="004053BC" w:rsidRDefault="00533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7259D4F8" w14:textId="0C1D52E5" w:rsid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u w:val="single"/>
          <w:cs/>
        </w:rPr>
        <w:t>สัญญาค้ำประกันทางการเงิน</w:t>
      </w:r>
    </w:p>
    <w:p w14:paraId="6000A37A" w14:textId="7D289BC5"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FB76F9">
        <w:rPr>
          <w:rFonts w:ascii="Browallia New" w:hAnsi="Browallia New" w:cs="Browallia New"/>
          <w:sz w:val="28"/>
          <w:szCs w:val="28"/>
          <w:cs/>
        </w:rPr>
        <w:t>กลุ่ม</w:t>
      </w:r>
      <w:r w:rsidR="00172F12">
        <w:rPr>
          <w:rFonts w:ascii="Browallia New" w:hAnsi="Browallia New" w:cs="Browallia New" w:hint="cs"/>
          <w:sz w:val="28"/>
          <w:szCs w:val="28"/>
          <w:cs/>
          <w:lang w:val="en-GB"/>
        </w:rPr>
        <w:t>บริษัท</w:t>
      </w:r>
      <w:r w:rsidRPr="00FB76F9">
        <w:rPr>
          <w:rFonts w:ascii="Browallia New" w:hAnsi="Browallia New" w:cs="Browallia New"/>
          <w:sz w:val="28"/>
          <w:szCs w:val="28"/>
          <w:cs/>
        </w:rPr>
        <w:t>รับรู้หนี้สินทางการเงินจากสัญญาค้ำประกันเมื่อกลุ่ม</w:t>
      </w:r>
      <w:r w:rsidR="00172F12">
        <w:rPr>
          <w:rFonts w:ascii="Browallia New" w:hAnsi="Browallia New" w:cs="Browallia New" w:hint="cs"/>
          <w:sz w:val="28"/>
          <w:szCs w:val="28"/>
          <w:cs/>
          <w:lang w:val="en-GB"/>
        </w:rPr>
        <w:t>บริษัท</w:t>
      </w:r>
      <w:r w:rsidRPr="00FB76F9">
        <w:rPr>
          <w:rFonts w:ascii="Browallia New" w:hAnsi="Browallia New" w:cs="Browallia New"/>
          <w:sz w:val="28"/>
          <w:szCs w:val="28"/>
          <w:cs/>
        </w:rPr>
        <w:t>ให้การค้ำประกันทางการเงินที่มูลค่ายุติธรรม ณ วันที่รับรู้เริ่มแรก และรับรู้มูลค่าในภายหลังด้วยจำนวนที่สูงกว่าระหว่าง</w:t>
      </w:r>
    </w:p>
    <w:p w14:paraId="5F315D94" w14:textId="6A54C34D" w:rsidR="00D74C75" w:rsidRDefault="00FB76F9" w:rsidP="00DB3104">
      <w:pPr>
        <w:pStyle w:val="ListParagraph"/>
        <w:numPr>
          <w:ilvl w:val="0"/>
          <w:numId w:val="21"/>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FB76F9">
        <w:rPr>
          <w:rFonts w:ascii="Browallia New" w:hAnsi="Browallia New" w:cs="Browallia New"/>
          <w:sz w:val="28"/>
          <w:szCs w:val="28"/>
          <w:cs/>
        </w:rPr>
        <w:t xml:space="preserve">จำนวนผลขาดทุนด้านเครดิตที่คาดว่าจะเกิดขึ้นที่คำนวณตามข้อกำหนดของมาตรฐานการรายงานทางการเงินฉบับที่ </w:t>
      </w:r>
      <w:r w:rsidRPr="00FB76F9">
        <w:rPr>
          <w:rFonts w:ascii="Browallia New" w:hAnsi="Browallia New" w:cs="Browallia New"/>
          <w:sz w:val="28"/>
          <w:szCs w:val="28"/>
        </w:rPr>
        <w:t xml:space="preserve">9 </w:t>
      </w:r>
      <w:r w:rsidRPr="00FB76F9">
        <w:rPr>
          <w:rFonts w:ascii="Browallia New" w:hAnsi="Browallia New" w:cs="Browallia New"/>
          <w:sz w:val="28"/>
          <w:szCs w:val="28"/>
          <w:cs/>
        </w:rPr>
        <w:t>เรื่องเครื่องมือทางการเงิน</w:t>
      </w:r>
    </w:p>
    <w:p w14:paraId="2FBCCF3A" w14:textId="5EDCFF0C" w:rsidR="00FB76F9" w:rsidRPr="00D74C75" w:rsidRDefault="00FB76F9" w:rsidP="00DB3104">
      <w:pPr>
        <w:pStyle w:val="ListParagraph"/>
        <w:numPr>
          <w:ilvl w:val="0"/>
          <w:numId w:val="21"/>
        </w:numPr>
        <w:tabs>
          <w:tab w:val="clear" w:pos="227"/>
          <w:tab w:val="clear" w:pos="454"/>
          <w:tab w:val="clear" w:pos="680"/>
          <w:tab w:val="clear" w:pos="907"/>
        </w:tabs>
        <w:spacing w:line="240" w:lineRule="auto"/>
        <w:ind w:left="993" w:hanging="491"/>
        <w:jc w:val="thaiDistribute"/>
        <w:rPr>
          <w:rFonts w:ascii="Browallia New" w:hAnsi="Browallia New" w:cs="Browallia New"/>
          <w:sz w:val="28"/>
          <w:szCs w:val="28"/>
        </w:rPr>
      </w:pPr>
      <w:r w:rsidRPr="00D74C75">
        <w:rPr>
          <w:rFonts w:ascii="Browallia New" w:hAnsi="Browallia New" w:cs="Browallia New"/>
          <w:sz w:val="28"/>
          <w:szCs w:val="28"/>
          <w:cs/>
        </w:rPr>
        <w:t xml:space="preserve">จำนวนที่รับรู้เริ่มแรกหักด้วยรายได้ที่รับรู้ตามการรับรู้รายได้ภายใต้มาตรฐานการรายงานทางการเงินฉบับที่ </w:t>
      </w:r>
      <w:r w:rsidRPr="00D74C75">
        <w:rPr>
          <w:rFonts w:ascii="Browallia New" w:hAnsi="Browallia New" w:cs="Browallia New"/>
          <w:sz w:val="28"/>
          <w:szCs w:val="28"/>
        </w:rPr>
        <w:t>15</w:t>
      </w:r>
      <w:r w:rsidRPr="00D74C75">
        <w:rPr>
          <w:rFonts w:ascii="Browallia New" w:hAnsi="Browallia New" w:cs="Browallia New"/>
          <w:sz w:val="28"/>
          <w:szCs w:val="28"/>
          <w:cs/>
        </w:rPr>
        <w:t xml:space="preserve"> เรื่อง รายได้จากสัญญาที่ทำกับลูกค้า</w:t>
      </w:r>
    </w:p>
    <w:p w14:paraId="7966B9B6" w14:textId="77777777" w:rsidR="00FB76F9" w:rsidRPr="004053BC"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74EF6C8E" w14:textId="77777777"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FB76F9">
        <w:rPr>
          <w:rFonts w:ascii="Browallia New" w:hAnsi="Browallia New" w:cs="Browallia New"/>
          <w:sz w:val="28"/>
          <w:szCs w:val="28"/>
          <w:cs/>
        </w:rPr>
        <w:t>มูลค่ายุติธรรมของสัญญาค้ำประกันทางการเงินกำหนดจากมูลค่าปัจจุบันของผลต่างในกระแสเงินสดระหว่าง ก) กระแสเงินสดตามสัญญาของหนี้สินที่เกี่ยวข้อง และ ข) กระแสเงินสดที่จะต้องจ่ายชำระในกรณีที่ไม่มีการค้ำประกันดังกล่าว หรือการประมาณจำนวนเงินที่ต้องจ่ายให้แก่บุคคลภายนอกสำหรับเพื่อโอนภาระผูกพันดังกล่าวออกไป</w:t>
      </w:r>
    </w:p>
    <w:p w14:paraId="20248417" w14:textId="77777777" w:rsidR="00FB76F9" w:rsidRPr="004053BC"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20C4B530" w14:textId="33EC2D9D" w:rsidR="00FB76F9" w:rsidRPr="00FB76F9" w:rsidRDefault="00FB76F9" w:rsidP="00FB76F9">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r w:rsidRPr="00FB76F9">
        <w:rPr>
          <w:rFonts w:ascii="Browallia New" w:hAnsi="Browallia New" w:cs="Browallia New"/>
          <w:sz w:val="28"/>
          <w:szCs w:val="28"/>
          <w:cs/>
        </w:rPr>
        <w:t>สัญญาค้ำประกันที่เกี่ยวข้องกับเงินกู้ยืมหรือค่าใช้จ่ายค้างจ่ายอื่น ๆ ที่ไม่ได้รับผลตอบแทน มูลค่ายุติธรรมจะแสดงรวมเป็นส่วนหนึ่งของต้นทุนของเงินลงทุน</w:t>
      </w:r>
    </w:p>
    <w:p w14:paraId="0DA5C1F6" w14:textId="58AABA60" w:rsidR="00060539" w:rsidRPr="004053BC" w:rsidRDefault="00060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07D5B82C" w14:textId="0647DAE9" w:rsidR="006F6345" w:rsidRPr="001B343E"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รายงานทางการเงินจำแนกตามส่วนงาน</w:t>
      </w:r>
    </w:p>
    <w:p w14:paraId="6AB4B940" w14:textId="4B18B79C" w:rsidR="00466844" w:rsidRDefault="006F6345" w:rsidP="008C4546">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1B343E">
        <w:rPr>
          <w:rFonts w:ascii="Browallia New" w:hAnsi="Browallia New" w:cs="Browallia New"/>
          <w:sz w:val="28"/>
          <w:szCs w:val="28"/>
          <w:cs/>
        </w:rPr>
        <w:t>ผลการดำเนินงานของส่วนงานที่รายงานต่อคณะกรรมการบริหารของบริษัท</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(ผู้มีอำนาจตัดสินใจสูงสุดด้านการดำเนินงาน)</w:t>
      </w:r>
      <w:r w:rsidR="00F46B29" w:rsidRPr="00F46B29">
        <w:rPr>
          <w:rFonts w:ascii="Browallia New" w:hAnsi="Browallia New" w:cs="Browallia New"/>
          <w:sz w:val="28"/>
          <w:szCs w:val="28"/>
        </w:rPr>
        <w:t xml:space="preserve"> </w:t>
      </w:r>
      <w:r w:rsidRPr="001B343E">
        <w:rPr>
          <w:rFonts w:ascii="Browallia New" w:hAnsi="Browallia New" w:cs="Browallia New"/>
          <w:sz w:val="28"/>
          <w:szCs w:val="28"/>
          <w:cs/>
        </w:rPr>
        <w:t>จะแสดงถึงรายการที่เกิดขึ้นจากส่วนงานดำเนินงานนั้นโดยตรงรวมถึงรายการที่ได้รับการปันส่วนอย่างสมเหตุสมผล</w:t>
      </w:r>
    </w:p>
    <w:p w14:paraId="4D011986" w14:textId="77777777" w:rsidR="00A3100D" w:rsidRPr="004053BC" w:rsidRDefault="00A3100D" w:rsidP="008C4546">
      <w:pPr>
        <w:tabs>
          <w:tab w:val="clear" w:pos="227"/>
          <w:tab w:val="clear" w:pos="454"/>
          <w:tab w:val="clear" w:pos="680"/>
          <w:tab w:val="clear" w:pos="907"/>
        </w:tabs>
        <w:spacing w:line="240" w:lineRule="auto"/>
        <w:ind w:left="450"/>
        <w:jc w:val="thaiDistribute"/>
        <w:rPr>
          <w:rFonts w:ascii="Browallia New" w:hAnsi="Browallia New" w:cs="Browallia New"/>
          <w:sz w:val="24"/>
          <w:szCs w:val="24"/>
        </w:rPr>
      </w:pPr>
    </w:p>
    <w:p w14:paraId="5E2802DA" w14:textId="77777777" w:rsidR="00466844" w:rsidRDefault="00466844" w:rsidP="00466844">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C07995">
        <w:rPr>
          <w:rFonts w:ascii="Browallia New" w:hAnsi="Browallia New" w:cs="Browallia New"/>
          <w:szCs w:val="28"/>
          <w:u w:val="single"/>
          <w:cs/>
          <w:lang w:val="en-GB"/>
        </w:rPr>
        <w:t>ทุนเรือนหุ้น</w:t>
      </w:r>
    </w:p>
    <w:p w14:paraId="119D6718" w14:textId="3BB1F252" w:rsidR="00466844" w:rsidRPr="00C07995" w:rsidRDefault="00466844" w:rsidP="00C07995">
      <w:pPr>
        <w:tabs>
          <w:tab w:val="clear" w:pos="227"/>
          <w:tab w:val="clear" w:pos="454"/>
          <w:tab w:val="clear" w:pos="680"/>
          <w:tab w:val="clear" w:pos="907"/>
        </w:tabs>
        <w:spacing w:line="240" w:lineRule="auto"/>
        <w:ind w:left="450"/>
        <w:jc w:val="thaiDistribute"/>
        <w:rPr>
          <w:rFonts w:ascii="Browallia New" w:hAnsi="Browallia New" w:cs="Browallia New"/>
          <w:szCs w:val="28"/>
          <w:u w:val="single"/>
          <w:lang w:val="en-GB"/>
        </w:rPr>
      </w:pPr>
      <w:r w:rsidRPr="00C07995">
        <w:rPr>
          <w:rFonts w:ascii="Browallia New" w:hAnsi="Browallia New" w:cs="Browallia New"/>
          <w:sz w:val="28"/>
          <w:szCs w:val="28"/>
          <w:cs/>
        </w:rPr>
        <w:t>หุ้นสามัญจัดประเภทไว้เป็นส่วนของเจ้าของ</w:t>
      </w:r>
      <w:r w:rsidR="00F41B18" w:rsidRPr="00C07995">
        <w:rPr>
          <w:rFonts w:ascii="Browallia New" w:hAnsi="Browallia New" w:cs="Browallia New"/>
          <w:szCs w:val="28"/>
          <w:lang w:val="en-GB"/>
        </w:rPr>
        <w:t xml:space="preserve"> </w:t>
      </w:r>
      <w:r w:rsidRPr="00C07995">
        <w:rPr>
          <w:rFonts w:ascii="Browallia New" w:hAnsi="Browallia New" w:cs="Browallia New"/>
          <w:sz w:val="28"/>
          <w:szCs w:val="28"/>
          <w:cs/>
        </w:rPr>
        <w:t>ต้นทุนที่เพิ่มขึ้นเกี่ยวกับการออกหุ้นใหม่หรือสิทธิในการซื้อขายหุ้นที่จ่ายออกไปโดยแสดงรายการดังกล่าวด้วยจำนวนเงินสุทธิจากภาษีไว้เป็นรายการหักในส่วนของเจ้าของ โดยนำไปหักจากสิ่งตอบแทนที่ได้รับจากการออกหุ้น</w:t>
      </w:r>
    </w:p>
    <w:p w14:paraId="7673C121" w14:textId="66390121" w:rsidR="00C25482" w:rsidRPr="004053BC" w:rsidRDefault="00C254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u w:val="single"/>
          <w:cs/>
        </w:rPr>
      </w:pPr>
    </w:p>
    <w:p w14:paraId="4C0F9D32" w14:textId="49E1CC9F" w:rsidR="00747C42" w:rsidRPr="001B343E"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1B343E">
        <w:rPr>
          <w:rFonts w:ascii="Browallia New" w:hAnsi="Browallia New" w:cs="Browallia New"/>
          <w:sz w:val="28"/>
          <w:szCs w:val="28"/>
          <w:u w:val="single"/>
          <w:cs/>
        </w:rPr>
        <w:t>ส่วนเกินมูลค่าหุ้น</w:t>
      </w:r>
    </w:p>
    <w:p w14:paraId="0E0E643A" w14:textId="3F7C9F50" w:rsidR="00747C42" w:rsidRDefault="00747C42"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1B343E">
        <w:rPr>
          <w:rFonts w:ascii="Browallia New" w:hAnsi="Browallia New" w:cs="Browallia New"/>
          <w:sz w:val="28"/>
          <w:szCs w:val="28"/>
          <w:cs/>
        </w:rPr>
        <w:t>บริษัทจะบันทึกเงินรับที่เกินกว่ามูลค่าที่จดทะเบียนไว้เป็นส่วนเกินมูลค่าหุ้นในงบแสดงฐานะการเงิน</w:t>
      </w:r>
      <w:r w:rsidR="00F46B29" w:rsidRPr="00F46B29">
        <w:rPr>
          <w:rFonts w:ascii="Browallia New" w:hAnsi="Browallia New" w:cs="Browallia New"/>
          <w:sz w:val="28"/>
          <w:szCs w:val="28"/>
        </w:rPr>
        <w:t xml:space="preserve"> </w:t>
      </w:r>
      <w:r w:rsidRPr="001B343E">
        <w:rPr>
          <w:rFonts w:ascii="Browallia New" w:hAnsi="Browallia New" w:cs="Browallia New" w:hint="cs"/>
          <w:sz w:val="28"/>
          <w:szCs w:val="28"/>
          <w:cs/>
        </w:rPr>
        <w:t>หัก</w:t>
      </w:r>
      <w:r w:rsidRPr="001B343E">
        <w:rPr>
          <w:rFonts w:ascii="Browallia New" w:hAnsi="Browallia New" w:cs="Browallia New"/>
          <w:sz w:val="28"/>
          <w:szCs w:val="28"/>
          <w:cs/>
        </w:rPr>
        <w:t>ด้วยต้นทุนในการออกหุ้นและผลประโยชน์ทางภาษีที่เกี่ยวข้อง</w:t>
      </w:r>
      <w:r w:rsidR="00F46B29" w:rsidRPr="00F46B29">
        <w:rPr>
          <w:rFonts w:ascii="Browallia New" w:hAnsi="Browallia New" w:cs="Browallia New"/>
          <w:sz w:val="28"/>
          <w:szCs w:val="28"/>
        </w:rPr>
        <w:t xml:space="preserve"> </w:t>
      </w:r>
    </w:p>
    <w:p w14:paraId="1B6CEF81" w14:textId="77777777" w:rsidR="002E45DB" w:rsidRPr="001B343E" w:rsidRDefault="002E45DB"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p>
    <w:p w14:paraId="0D2AC24C" w14:textId="169C1688" w:rsidR="004B6C51" w:rsidRPr="00997306" w:rsidRDefault="004B6C5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97306">
        <w:rPr>
          <w:rFonts w:ascii="Browallia New" w:hAnsi="Browallia New" w:cs="Browallia New"/>
          <w:sz w:val="28"/>
          <w:szCs w:val="28"/>
          <w:u w:val="single"/>
          <w:cs/>
        </w:rPr>
        <w:t>การจ่ายเงินปันผล</w:t>
      </w:r>
    </w:p>
    <w:p w14:paraId="3481D0D8" w14:textId="16460ACD" w:rsidR="00AC63AD" w:rsidRDefault="002A78A0" w:rsidP="00AC3912">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เงินปันผลที่จ่ายไปยังผู้ถือหุ้นของบริษัทจะรับรู้เป็นหนี้สินในงบการเงินเมื่อการจ่ายเงินปันผลระหว่างกาลได้รับการอนุมัติจากที่ประชุมคณะกรรมการบริษัท และการจ่ายเงินปันผลประจำปีได้รับอนุมัติจากที่ประชุมผู้ถือหุ้นของบริษัท</w:t>
      </w:r>
    </w:p>
    <w:p w14:paraId="7786D3CE" w14:textId="77777777" w:rsidR="001B4C6E" w:rsidRPr="00AC3912" w:rsidRDefault="001B4C6E" w:rsidP="00AC3912">
      <w:pPr>
        <w:tabs>
          <w:tab w:val="clear" w:pos="227"/>
          <w:tab w:val="clear" w:pos="454"/>
          <w:tab w:val="clear" w:pos="680"/>
          <w:tab w:val="clear" w:pos="907"/>
        </w:tabs>
        <w:spacing w:line="240" w:lineRule="auto"/>
        <w:ind w:left="450"/>
        <w:jc w:val="thaiDistribute"/>
        <w:rPr>
          <w:rFonts w:ascii="Browallia New" w:hAnsi="Browallia New" w:cs="Browallia New"/>
          <w:sz w:val="28"/>
          <w:szCs w:val="28"/>
          <w:cs/>
        </w:rPr>
      </w:pPr>
    </w:p>
    <w:p w14:paraId="6834B9C6" w14:textId="5F3F3228" w:rsidR="00C41173" w:rsidRPr="00997306" w:rsidRDefault="00AB345D"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97306">
        <w:rPr>
          <w:rFonts w:ascii="Browallia New" w:hAnsi="Browallia New" w:cs="Browallia New"/>
          <w:sz w:val="28"/>
          <w:szCs w:val="28"/>
          <w:u w:val="single"/>
          <w:cs/>
        </w:rPr>
        <w:t>ภาษีเงินได้</w:t>
      </w:r>
    </w:p>
    <w:p w14:paraId="7E07F4DB" w14:textId="260790B6" w:rsidR="004410E9" w:rsidRPr="00997306" w:rsidRDefault="0066198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ค่าใช้จ่ายภาษีเงินได้สำหรับปี</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ประกอบด้วย</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ภาษีเงินได้ปัจจุบันและภาษีเงินได้รอการตัดบัญชี</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ภาษีเงินได้ปัจจุบันและภาษีเงินได้รอการตัดบัญชีถูกรับรู้ในกำไรหรือขาดทุน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เว้นแต่ในส่วนที่เกี่ยวกับรายการที่รับรู้โดยตรงในส่วนของ</w:t>
      </w:r>
      <w:r w:rsidR="00BE2C4F" w:rsidRPr="00997306">
        <w:rPr>
          <w:rFonts w:ascii="Browallia New" w:hAnsi="Browallia New" w:cs="Browallia New"/>
          <w:sz w:val="28"/>
          <w:szCs w:val="28"/>
        </w:rPr>
        <w:t xml:space="preserve">          </w:t>
      </w:r>
      <w:r w:rsidRPr="00997306">
        <w:rPr>
          <w:rFonts w:ascii="Browallia New" w:hAnsi="Browallia New" w:cs="Browallia New"/>
          <w:sz w:val="28"/>
          <w:szCs w:val="28"/>
          <w:cs/>
        </w:rPr>
        <w:t>ผู้ถือหุ้นหรือกำไรขาดทุนเบ็ดเสร็จอื่น</w:t>
      </w:r>
    </w:p>
    <w:p w14:paraId="120236E3" w14:textId="77777777" w:rsidR="00DE1817" w:rsidRDefault="00DE1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1102AD0E" w14:textId="77777777" w:rsidR="002E59DF" w:rsidRDefault="002E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0D6EAB04" w14:textId="77777777" w:rsidR="002E59DF" w:rsidRDefault="002E5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rPr>
      </w:pPr>
    </w:p>
    <w:p w14:paraId="401C7C5B" w14:textId="77777777" w:rsidR="004E41E6" w:rsidRPr="00997306" w:rsidRDefault="004E41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p>
    <w:p w14:paraId="42983C3C" w14:textId="77777777" w:rsidR="00BB3B61" w:rsidRDefault="00BB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24E99CA5" w14:textId="2DB2E216" w:rsidR="00C41173" w:rsidRPr="0099730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97306">
        <w:rPr>
          <w:rFonts w:ascii="Browallia New" w:hAnsi="Browallia New" w:cs="Browallia New"/>
          <w:i/>
          <w:iCs/>
          <w:sz w:val="28"/>
          <w:szCs w:val="28"/>
          <w:cs/>
        </w:rPr>
        <w:t>ภาษีเงินได้ปัจจุบัน</w:t>
      </w:r>
    </w:p>
    <w:p w14:paraId="312B2375" w14:textId="57232605" w:rsidR="000B22DB"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ภาษีเงินได้ปัจจุบัน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ได้แก่</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ภาษีที่คาดว่าจะจ่ายชำระ</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โดยคำนวณจากกำไรประจำปีที่ต้องเสียภาษี</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โดยใช้อัตราภาษีที่ประกาศใช้หรือที่คาดว่ามีผลบังคับใช้</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ณ</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วันสิ้นรอบระยะเวลารายงาน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และรวมรายการปรับปรุงทางภาษีที่เกี่ยวกับรายการในปีก่อนๆ</w:t>
      </w:r>
    </w:p>
    <w:p w14:paraId="2236115D" w14:textId="77777777" w:rsidR="00BB3B61" w:rsidRPr="00997306" w:rsidRDefault="00BB3B61"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091FEE3D" w14:textId="6791F08B" w:rsidR="00C41173" w:rsidRPr="0099730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i/>
          <w:iCs/>
          <w:sz w:val="28"/>
          <w:szCs w:val="28"/>
        </w:rPr>
      </w:pPr>
      <w:r w:rsidRPr="00997306">
        <w:rPr>
          <w:rFonts w:ascii="Browallia New" w:hAnsi="Browallia New" w:cs="Browallia New"/>
          <w:i/>
          <w:iCs/>
          <w:sz w:val="28"/>
          <w:szCs w:val="28"/>
          <w:cs/>
        </w:rPr>
        <w:t>ภาษีเงินได้รอการตัดบัญชี</w:t>
      </w:r>
    </w:p>
    <w:p w14:paraId="29034DDD" w14:textId="5E48C8E7" w:rsidR="00C41173" w:rsidRPr="0099730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การคำนวณภาษี</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ภาษีเงินได้รอการตัดบัญชีวัดมูลค่าโดยการคูณอัตราภาษีกับผลแตกต่างชั่วคราวที่คาดว่าจะมีการกลับรายการในอนาคต</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โดยใช้อัตราภาษีที่ประกาศใช้หรือที่คาดว่ามีผลบังคับใช้</w:t>
      </w:r>
      <w:r w:rsidR="00F46B29" w:rsidRPr="00997306">
        <w:rPr>
          <w:rFonts w:ascii="Browallia New" w:hAnsi="Browallia New" w:cs="Browallia New"/>
          <w:sz w:val="28"/>
          <w:szCs w:val="28"/>
        </w:rPr>
        <w:t xml:space="preserve"> </w:t>
      </w:r>
      <w:r w:rsidR="00F46B29" w:rsidRPr="00997306">
        <w:rPr>
          <w:rFonts w:ascii="Browallia New" w:hAnsi="Browallia New" w:cs="Browallia New" w:hint="cs"/>
          <w:sz w:val="28"/>
          <w:szCs w:val="28"/>
        </w:rPr>
        <w:t xml:space="preserve">          </w:t>
      </w:r>
      <w:r w:rsidRPr="00997306">
        <w:rPr>
          <w:rFonts w:ascii="Browallia New" w:hAnsi="Browallia New" w:cs="Browallia New"/>
          <w:sz w:val="28"/>
          <w:szCs w:val="28"/>
          <w:cs/>
        </w:rPr>
        <w:t>ณ</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วันสิ้นรอบระยะเวลารายงาน</w:t>
      </w:r>
    </w:p>
    <w:p w14:paraId="48842821" w14:textId="77777777" w:rsidR="003F6B88" w:rsidRPr="00997306" w:rsidRDefault="003F6B88"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p>
    <w:p w14:paraId="602E1686" w14:textId="7E597255" w:rsidR="00C41173" w:rsidRPr="00997306" w:rsidRDefault="00C41173"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สินทรัพย์ภาษีเงินได้รอการตัดบัญชีจะถูกทบทวน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ณ</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ทุกวันสิ้นรอบระยะเวลารายงานและจะถูกปรับลดลงเท่าที่ประโยชน์ทางภาษีจะมีโอกาสถูกใช้จริง</w:t>
      </w:r>
    </w:p>
    <w:p w14:paraId="7E05E23D" w14:textId="198137B9" w:rsidR="00CB4B64" w:rsidRPr="00C3226D" w:rsidRDefault="00CB4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cs/>
        </w:rPr>
      </w:pPr>
    </w:p>
    <w:p w14:paraId="5205CBE1" w14:textId="738630AA" w:rsidR="006F7CB4" w:rsidRPr="00997306" w:rsidRDefault="00B618B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97306">
        <w:rPr>
          <w:rFonts w:ascii="Browallia New" w:hAnsi="Browallia New" w:cs="Browallia New"/>
          <w:sz w:val="28"/>
          <w:szCs w:val="28"/>
          <w:u w:val="single"/>
          <w:cs/>
        </w:rPr>
        <w:t>กำไรต่อหุ้นขั้นพื้นฐาน</w:t>
      </w:r>
    </w:p>
    <w:p w14:paraId="28F7F1CB" w14:textId="1E06E48E" w:rsidR="00D06D8D" w:rsidRPr="00997306" w:rsidRDefault="001F0AB9"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บริษัทแสดงกำไรต่</w:t>
      </w:r>
      <w:r w:rsidR="00352AA4" w:rsidRPr="00997306">
        <w:rPr>
          <w:rFonts w:ascii="Browallia New" w:hAnsi="Browallia New" w:cs="Browallia New"/>
          <w:sz w:val="28"/>
          <w:szCs w:val="28"/>
          <w:cs/>
        </w:rPr>
        <w:t>อหุ้นขั้นพื้นฐานสำหรับหุ้นสามัญ</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กำไรต่อหุ้นขั้นพื้นฐานคำนวณโดยการหารกำไรหรือขาดทุนของผู้ถือหุ้นสามัญของบริษัท</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ด้วยจำนวนหุ้นสามัญถัวเฉลี่ยถ่วงน้ำหนักที่ออกจำหน่ายระหว่างปี</w:t>
      </w:r>
      <w:r w:rsidR="00F46B29" w:rsidRPr="00997306">
        <w:rPr>
          <w:rFonts w:ascii="Browallia New" w:hAnsi="Browallia New" w:cs="Browallia New"/>
          <w:sz w:val="28"/>
          <w:szCs w:val="28"/>
        </w:rPr>
        <w:t xml:space="preserve"> </w:t>
      </w:r>
    </w:p>
    <w:p w14:paraId="2E40AECE" w14:textId="77777777" w:rsidR="000365BD" w:rsidRPr="00C3226D" w:rsidRDefault="00036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u w:val="single"/>
          <w:cs/>
        </w:rPr>
      </w:pPr>
    </w:p>
    <w:p w14:paraId="42A360D1" w14:textId="474FC688" w:rsidR="00446137" w:rsidRPr="0099730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97306">
        <w:rPr>
          <w:rFonts w:ascii="Browallia New" w:hAnsi="Browallia New" w:cs="Browallia New"/>
          <w:sz w:val="28"/>
          <w:szCs w:val="28"/>
          <w:u w:val="single"/>
          <w:cs/>
        </w:rPr>
        <w:t>การใช้ประมาณการทางบัญชี</w:t>
      </w:r>
    </w:p>
    <w:p w14:paraId="316F2B99" w14:textId="16058E8B" w:rsidR="00446137" w:rsidRPr="0099730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sz w:val="28"/>
          <w:szCs w:val="28"/>
          <w:cs/>
        </w:rPr>
        <w:t>ในการจัดทำงบการเงินเพื่อให้เป็นไปตามมาตรฐานรายงานทางการเงิน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ผู้บริหารต้องใช้การประมาณการและ</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ข้อสมมติฐานหลายประการ</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ซึ่งมีผลกระทบต่อจำนวนเงินที่เกี่ยวกับรายได้</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ค่าใช้จ่าย</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สินทรัพย์</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หนี้สิน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และการเปิดเผยข้อมูลเกี่ยวกับสินทรัพย์และหนี้สินที่อาจจะเกิดขึ้น</w:t>
      </w:r>
      <w:r w:rsidR="00F46B29" w:rsidRPr="00997306">
        <w:rPr>
          <w:rFonts w:ascii="Browallia New" w:hAnsi="Browallia New" w:cs="Browallia New"/>
          <w:sz w:val="28"/>
          <w:szCs w:val="28"/>
        </w:rPr>
        <w:t xml:space="preserve"> </w:t>
      </w:r>
      <w:r w:rsidRPr="00997306">
        <w:rPr>
          <w:rFonts w:ascii="Browallia New" w:hAnsi="Browallia New" w:cs="Browallia New"/>
          <w:sz w:val="28"/>
          <w:szCs w:val="28"/>
          <w:cs/>
        </w:rPr>
        <w:t>ซึ่งผลที่เกิดขึ้นจริงอาจแตกต่างจากจำนวนที่ได้ประมาณการไว้</w:t>
      </w:r>
    </w:p>
    <w:p w14:paraId="706BF397" w14:textId="77777777" w:rsidR="000A51B9" w:rsidRPr="00C3226D" w:rsidRDefault="000A51B9" w:rsidP="008C4546">
      <w:pPr>
        <w:tabs>
          <w:tab w:val="clear" w:pos="227"/>
          <w:tab w:val="clear" w:pos="454"/>
          <w:tab w:val="clear" w:pos="680"/>
          <w:tab w:val="clear" w:pos="907"/>
        </w:tabs>
        <w:spacing w:line="240" w:lineRule="auto"/>
        <w:ind w:left="450"/>
        <w:jc w:val="thaiDistribute"/>
        <w:rPr>
          <w:rFonts w:ascii="Browallia New" w:hAnsi="Browallia New" w:cs="Browallia New"/>
        </w:rPr>
      </w:pPr>
    </w:p>
    <w:p w14:paraId="1CD7CE4F" w14:textId="21938C83" w:rsidR="00446137" w:rsidRPr="00997306" w:rsidRDefault="00446137" w:rsidP="008C4546">
      <w:pPr>
        <w:tabs>
          <w:tab w:val="clear" w:pos="227"/>
          <w:tab w:val="clear" w:pos="454"/>
          <w:tab w:val="clear" w:pos="680"/>
          <w:tab w:val="clear" w:pos="907"/>
        </w:tabs>
        <w:spacing w:line="240" w:lineRule="auto"/>
        <w:ind w:left="450"/>
        <w:jc w:val="thaiDistribute"/>
        <w:rPr>
          <w:rFonts w:ascii="Browallia New" w:hAnsi="Browallia New" w:cs="Browallia New"/>
          <w:sz w:val="28"/>
          <w:szCs w:val="28"/>
          <w:u w:val="single"/>
        </w:rPr>
      </w:pPr>
      <w:r w:rsidRPr="00997306">
        <w:rPr>
          <w:rFonts w:ascii="Browallia New" w:hAnsi="Browallia New" w:cs="Browallia New"/>
          <w:sz w:val="28"/>
          <w:szCs w:val="28"/>
          <w:u w:val="single"/>
          <w:cs/>
        </w:rPr>
        <w:t>ประมาณการหนี้สินและค่าใช้จ่าย</w:t>
      </w:r>
      <w:r w:rsidR="00F46B29" w:rsidRPr="00997306">
        <w:rPr>
          <w:rFonts w:ascii="Browallia New" w:hAnsi="Browallia New" w:cs="Browallia New"/>
          <w:sz w:val="28"/>
          <w:szCs w:val="28"/>
          <w:u w:val="single"/>
        </w:rPr>
        <w:t xml:space="preserve"> </w:t>
      </w:r>
      <w:r w:rsidRPr="00997306">
        <w:rPr>
          <w:rFonts w:ascii="Browallia New" w:hAnsi="Browallia New" w:cs="Browallia New"/>
          <w:sz w:val="28"/>
          <w:szCs w:val="28"/>
          <w:u w:val="single"/>
          <w:cs/>
        </w:rPr>
        <w:t>และสินทรัพย์ที่อาจจะเกิดขึ้น</w:t>
      </w:r>
    </w:p>
    <w:p w14:paraId="25D659F9" w14:textId="77777777" w:rsidR="00CE321F" w:rsidRDefault="007E007E" w:rsidP="00CE321F">
      <w:pPr>
        <w:tabs>
          <w:tab w:val="clear" w:pos="227"/>
          <w:tab w:val="clear" w:pos="454"/>
          <w:tab w:val="clear" w:pos="680"/>
          <w:tab w:val="clear" w:pos="907"/>
        </w:tabs>
        <w:spacing w:line="240" w:lineRule="auto"/>
        <w:ind w:left="450"/>
        <w:jc w:val="thaiDistribute"/>
        <w:rPr>
          <w:rFonts w:ascii="Browallia New" w:hAnsi="Browallia New" w:cs="Browallia New"/>
          <w:sz w:val="28"/>
          <w:szCs w:val="28"/>
        </w:rPr>
      </w:pPr>
      <w:r w:rsidRPr="00997306">
        <w:rPr>
          <w:rFonts w:ascii="Browallia New" w:hAnsi="Browallia New" w:cs="Browallia New" w:hint="cs"/>
          <w:sz w:val="28"/>
          <w:szCs w:val="28"/>
          <w:cs/>
        </w:rPr>
        <w:t>กลุ่ม</w:t>
      </w:r>
      <w:r w:rsidRPr="00997306">
        <w:rPr>
          <w:rFonts w:ascii="Browallia New" w:hAnsi="Browallia New" w:cs="Browallia New"/>
          <w:sz w:val="28"/>
          <w:szCs w:val="28"/>
          <w:cs/>
        </w:rPr>
        <w:t>บริษัท</w:t>
      </w:r>
      <w:r w:rsidR="00446137" w:rsidRPr="00997306">
        <w:rPr>
          <w:rFonts w:ascii="Browallia New" w:hAnsi="Browallia New" w:cs="Browallia New"/>
          <w:sz w:val="28"/>
          <w:szCs w:val="28"/>
          <w:cs/>
        </w:rPr>
        <w:t>บันทึกประมาณการหนี้สินและค่าใช้จ่ายไว้ในงบการเงิน</w:t>
      </w:r>
      <w:r w:rsidR="00F46B29" w:rsidRPr="00997306">
        <w:rPr>
          <w:rFonts w:ascii="Browallia New" w:hAnsi="Browallia New" w:cs="Browallia New"/>
          <w:sz w:val="28"/>
          <w:szCs w:val="28"/>
        </w:rPr>
        <w:t xml:space="preserve"> </w:t>
      </w:r>
      <w:r w:rsidR="00446137" w:rsidRPr="00997306">
        <w:rPr>
          <w:rFonts w:ascii="Browallia New" w:hAnsi="Browallia New" w:cs="Browallia New"/>
          <w:sz w:val="28"/>
          <w:szCs w:val="28"/>
          <w:cs/>
        </w:rPr>
        <w:t>เมื่อ</w:t>
      </w:r>
      <w:r w:rsidR="00F743FF" w:rsidRPr="00997306">
        <w:rPr>
          <w:rFonts w:ascii="Browallia New" w:hAnsi="Browallia New" w:cs="Browallia New" w:hint="cs"/>
          <w:sz w:val="28"/>
          <w:szCs w:val="28"/>
          <w:cs/>
        </w:rPr>
        <w:t>กลุ่ม</w:t>
      </w:r>
      <w:r w:rsidR="00F743FF" w:rsidRPr="00997306">
        <w:rPr>
          <w:rFonts w:ascii="Browallia New" w:hAnsi="Browallia New" w:cs="Browallia New"/>
          <w:sz w:val="28"/>
          <w:szCs w:val="28"/>
          <w:cs/>
        </w:rPr>
        <w:t>บริษัท</w:t>
      </w:r>
      <w:r w:rsidR="00446137" w:rsidRPr="00997306">
        <w:rPr>
          <w:rFonts w:ascii="Browallia New" w:hAnsi="Browallia New" w:cs="Browallia New"/>
          <w:sz w:val="28"/>
          <w:szCs w:val="28"/>
          <w:cs/>
        </w:rPr>
        <w:t>มีภาระผูกพันตามกฎหมายหรือเป็นภาระผูกพันที่ค่อนข้างแน่นอนที่มีผลสืบเนื่องจากเหตุการณ์ในอดีต</w:t>
      </w:r>
      <w:r w:rsidR="00F46B29" w:rsidRPr="00997306">
        <w:rPr>
          <w:rFonts w:ascii="Browallia New" w:hAnsi="Browallia New" w:cs="Browallia New"/>
          <w:sz w:val="28"/>
          <w:szCs w:val="28"/>
        </w:rPr>
        <w:t xml:space="preserve"> </w:t>
      </w:r>
      <w:r w:rsidR="00446137" w:rsidRPr="00997306">
        <w:rPr>
          <w:rFonts w:ascii="Browallia New" w:hAnsi="Browallia New" w:cs="Browallia New"/>
          <w:sz w:val="28"/>
          <w:szCs w:val="28"/>
          <w:cs/>
        </w:rPr>
        <w:t>และจำนวนที่ต้องชดใช้ดังกล่าวสามารถประมาณได้อย่างสมเหตุสมผล</w:t>
      </w:r>
      <w:r w:rsidR="00F46B29" w:rsidRPr="00997306">
        <w:rPr>
          <w:rFonts w:ascii="Browallia New" w:hAnsi="Browallia New" w:cs="Browallia New"/>
          <w:sz w:val="28"/>
          <w:szCs w:val="28"/>
        </w:rPr>
        <w:t xml:space="preserve"> </w:t>
      </w:r>
      <w:r w:rsidR="00446137" w:rsidRPr="00997306">
        <w:rPr>
          <w:rFonts w:ascii="Browallia New" w:hAnsi="Browallia New" w:cs="Browallia New"/>
          <w:sz w:val="28"/>
          <w:szCs w:val="28"/>
          <w:cs/>
        </w:rPr>
        <w:t>สินทรัพย์ที่อาจเกิดขึ้น</w:t>
      </w:r>
      <w:r w:rsidR="00F46B29" w:rsidRPr="00997306">
        <w:rPr>
          <w:rFonts w:ascii="Browallia New" w:hAnsi="Browallia New" w:cs="Browallia New"/>
          <w:sz w:val="28"/>
          <w:szCs w:val="28"/>
        </w:rPr>
        <w:t xml:space="preserve"> </w:t>
      </w:r>
      <w:r w:rsidR="00446137" w:rsidRPr="00997306">
        <w:rPr>
          <w:rFonts w:ascii="Browallia New" w:hAnsi="Browallia New" w:cs="Browallia New"/>
          <w:sz w:val="28"/>
          <w:szCs w:val="28"/>
          <w:cs/>
        </w:rPr>
        <w:t>จะถูกรับรู้เป็นสินทรัพย์แยกต่างหาก</w:t>
      </w:r>
      <w:r w:rsidR="00F46B29" w:rsidRPr="00997306">
        <w:rPr>
          <w:rFonts w:ascii="Browallia New" w:hAnsi="Browallia New" w:cs="Browallia New"/>
          <w:sz w:val="28"/>
          <w:szCs w:val="28"/>
        </w:rPr>
        <w:t xml:space="preserve"> </w:t>
      </w:r>
      <w:r w:rsidR="00446137" w:rsidRPr="00997306">
        <w:rPr>
          <w:rFonts w:ascii="Browallia New" w:hAnsi="Browallia New" w:cs="Browallia New"/>
          <w:sz w:val="28"/>
          <w:szCs w:val="28"/>
          <w:cs/>
        </w:rPr>
        <w:t>เมื่อมีปัจจัยสนับสนุนว่าจะได้รับคืนแน่นอน</w:t>
      </w:r>
    </w:p>
    <w:p w14:paraId="083FAD66" w14:textId="77777777" w:rsidR="00B761C1" w:rsidRPr="00C3226D" w:rsidRDefault="00B761C1" w:rsidP="001B4C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1D124E29" w14:textId="77777777" w:rsidR="007F7640" w:rsidRDefault="007F7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367499C" w14:textId="66426B11" w:rsidR="0067169F" w:rsidRPr="00D077A8" w:rsidRDefault="0067169F" w:rsidP="0067169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48"/>
        <w:rPr>
          <w:rFonts w:ascii="Browallia New" w:hAnsi="Browallia New" w:cs="Browallia New"/>
          <w:b/>
          <w:bCs/>
          <w:sz w:val="28"/>
          <w:szCs w:val="28"/>
        </w:rPr>
      </w:pPr>
      <w:r w:rsidRPr="00D077A8">
        <w:rPr>
          <w:rFonts w:ascii="Browallia New" w:hAnsi="Browallia New" w:cs="Browallia New"/>
          <w:b/>
          <w:bCs/>
          <w:sz w:val="28"/>
          <w:szCs w:val="28"/>
          <w:cs/>
          <w:lang w:val="en-GB"/>
        </w:rPr>
        <w:t>ประมาณการทางบัญชีที่สำคัญ</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ข้อสมมติฐาน</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การใช้ดุลยพินิจ</w:t>
      </w:r>
      <w:r w:rsidRPr="00F46B29">
        <w:rPr>
          <w:rFonts w:ascii="Browallia New" w:hAnsi="Browallia New" w:cs="Browallia New"/>
          <w:b/>
          <w:bCs/>
          <w:sz w:val="28"/>
          <w:szCs w:val="28"/>
        </w:rPr>
        <w:t xml:space="preserve"> </w:t>
      </w:r>
      <w:r w:rsidRPr="00D077A8">
        <w:rPr>
          <w:rFonts w:ascii="Browallia New" w:hAnsi="Browallia New" w:cs="Browallia New"/>
          <w:b/>
          <w:bCs/>
          <w:sz w:val="28"/>
          <w:szCs w:val="28"/>
          <w:cs/>
          <w:lang w:val="en-GB"/>
        </w:rPr>
        <w:t>และ</w:t>
      </w:r>
      <w:r w:rsidR="002A5E3F" w:rsidRPr="002A5E3F">
        <w:rPr>
          <w:rFonts w:ascii="Browallia New" w:hAnsi="Browallia New" w:cs="Browallia New"/>
          <w:b/>
          <w:bCs/>
          <w:sz w:val="28"/>
          <w:szCs w:val="28"/>
          <w:cs/>
          <w:lang w:val="en-GB"/>
        </w:rPr>
        <w:t>การจัดการความเสี่ยงทางการเงิน</w:t>
      </w:r>
    </w:p>
    <w:p w14:paraId="3C7FC7C1" w14:textId="77777777" w:rsidR="0067169F" w:rsidRPr="00997306" w:rsidRDefault="0067169F" w:rsidP="00CE321F">
      <w:pPr>
        <w:tabs>
          <w:tab w:val="clear" w:pos="227"/>
          <w:tab w:val="clear" w:pos="454"/>
          <w:tab w:val="clear" w:pos="680"/>
          <w:tab w:val="clear" w:pos="907"/>
        </w:tabs>
        <w:spacing w:line="240" w:lineRule="auto"/>
        <w:jc w:val="thaiDistribute"/>
        <w:rPr>
          <w:rFonts w:ascii="Browallia New" w:hAnsi="Browallia New" w:cs="Browallia New"/>
          <w:sz w:val="28"/>
          <w:szCs w:val="28"/>
        </w:rPr>
      </w:pPr>
    </w:p>
    <w:p w14:paraId="0D1F080A" w14:textId="0006C8AB" w:rsidR="0067169F" w:rsidRPr="0029051B"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29051B">
        <w:rPr>
          <w:rFonts w:ascii="Browallia New" w:hAnsi="Browallia New" w:cs="Browallia New"/>
          <w:sz w:val="28"/>
          <w:szCs w:val="28"/>
          <w:cs/>
          <w:lang w:val="en-GB"/>
        </w:rPr>
        <w:t>ประมาณการทางบัญชีที่สำคัญ</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ข้อสมมติฐาน</w:t>
      </w:r>
      <w:r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และการใช้ดุลยพินิจ</w:t>
      </w:r>
    </w:p>
    <w:p w14:paraId="7A8421B3" w14:textId="77777777" w:rsidR="0067169F" w:rsidRPr="00C07995" w:rsidRDefault="0067169F" w:rsidP="0067169F">
      <w:pPr>
        <w:tabs>
          <w:tab w:val="left" w:pos="360"/>
        </w:tabs>
        <w:spacing w:line="240" w:lineRule="auto"/>
        <w:rPr>
          <w:rFonts w:ascii="Browallia New" w:hAnsi="Browallia New" w:cs="Browallia New"/>
          <w:sz w:val="28"/>
          <w:szCs w:val="28"/>
          <w:lang w:val="en-GB"/>
        </w:rPr>
      </w:pPr>
    </w:p>
    <w:p w14:paraId="40593E19" w14:textId="75C6D5AA" w:rsidR="0067169F" w:rsidRPr="00C07995"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C07995">
        <w:rPr>
          <w:rFonts w:ascii="Browallia New" w:hAnsi="Browallia New" w:cs="Browallia New"/>
          <w:sz w:val="28"/>
          <w:szCs w:val="28"/>
          <w:cs/>
          <w:lang w:val="en-GB"/>
        </w:rPr>
        <w:t xml:space="preserve">ผลขาดทุนจากการด้อยค่าของลูกหนี้การค้าและสินทรัพย์ที่เกิดจากสัญญา </w:t>
      </w:r>
    </w:p>
    <w:p w14:paraId="3AB02A50" w14:textId="77777777" w:rsidR="0067169F"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rPr>
          <w:rFonts w:ascii="Browallia New" w:hAnsi="Browallia New" w:cs="Browallia New"/>
          <w:sz w:val="28"/>
          <w:szCs w:val="28"/>
          <w:lang w:val="en-GB"/>
        </w:rPr>
      </w:pPr>
    </w:p>
    <w:p w14:paraId="715C478E" w14:textId="78F8191D" w:rsidR="00C716FB" w:rsidRPr="00C522F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C522F9">
        <w:rPr>
          <w:rFonts w:ascii="Browallia New" w:hAnsi="Browallia New" w:cs="Browallia New"/>
          <w:sz w:val="28"/>
          <w:szCs w:val="28"/>
          <w:cs/>
          <w:lang w:val="en-GB"/>
        </w:rPr>
        <w:t xml:space="preserve">กลุ่มบริษัทบันทึกค่าเผื่อผลขาดทุนจากการด้อยค่า เพื่อให้สะท้อนถึงการด้อยค่าของลูกหนี้การค้าและสินทรัพย์ที่เกิดจากสัญญาอันเกิดมาจากการไม่สามารถเก็บเงินจากลูกค้าได้ </w:t>
      </w:r>
      <w:r w:rsidRPr="00B676A6">
        <w:rPr>
          <w:rFonts w:ascii="Browallia New" w:hAnsi="Browallia New" w:cs="Browallia New"/>
          <w:sz w:val="28"/>
          <w:szCs w:val="28"/>
          <w:cs/>
        </w:rPr>
        <w:t>ค่าเผื่อ</w:t>
      </w:r>
      <w:r>
        <w:rPr>
          <w:rFonts w:ascii="Browallia New" w:hAnsi="Browallia New" w:cs="Browallia New" w:hint="cs"/>
          <w:sz w:val="28"/>
          <w:szCs w:val="28"/>
          <w:cs/>
        </w:rPr>
        <w:t>ผลขาดทุนจากการด้อยค่า</w:t>
      </w:r>
      <w:r w:rsidRPr="00C522F9">
        <w:rPr>
          <w:rFonts w:ascii="Browallia New" w:hAnsi="Browallia New" w:cs="Browallia New"/>
          <w:sz w:val="28"/>
          <w:szCs w:val="28"/>
          <w:cs/>
          <w:lang w:val="en-GB"/>
        </w:rPr>
        <w:t xml:space="preserve">นั้นเป็นการประเมินผลขาดทุนด้านเครดิตที่คาดว่าจะเกิดขึ้น ผู้บริหารได้จัดกลุ่มตามประเภทของลูกหนี้ และพิจารณาความเสี่ยงด้านเครดิตที่มีลักษณะร่วมกัน อัตราผลขาดทุนด้านเครดิตที่คาดว่าจะเกิดขึ้นพิจารณาจากลักษณะการจ่ายชำระในอดีต ข้อมูลผลขาดทุนด้านเครดิตจากประสบการณ์ในอดีต ปัจจัยภายนอก รวมทั้งข้อมูลและปัจจัยในอนาคตที่อาจมีผลกระทบต่อการจ่ายชำระของลูกหนี้ </w:t>
      </w:r>
      <w:r>
        <w:rPr>
          <w:rFonts w:ascii="Browallia New" w:hAnsi="Browallia New" w:cs="Browallia New"/>
          <w:sz w:val="28"/>
          <w:szCs w:val="28"/>
          <w:lang w:val="en-GB"/>
        </w:rPr>
        <w:t xml:space="preserve">              </w:t>
      </w:r>
      <w:r w:rsidRPr="00C522F9">
        <w:rPr>
          <w:rFonts w:ascii="Browallia New" w:hAnsi="Browallia New" w:cs="Browallia New"/>
          <w:sz w:val="28"/>
          <w:szCs w:val="28"/>
          <w:cs/>
          <w:lang w:val="en-GB"/>
        </w:rPr>
        <w:t>ซึ่งพิจารณา ณ ทุกสิ้นรอบระยะเวลารายงาน</w:t>
      </w:r>
    </w:p>
    <w:p w14:paraId="04CF4419" w14:textId="77777777" w:rsidR="00A73D88" w:rsidRPr="00C522F9" w:rsidRDefault="00A73D88"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1A1B50A4" w14:textId="644B7F6F" w:rsidR="00C716FB" w:rsidRPr="00C07995" w:rsidRDefault="00C716FB"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pacing w:val="-4"/>
          <w:sz w:val="28"/>
          <w:szCs w:val="28"/>
          <w:cs/>
        </w:rPr>
      </w:pPr>
      <w:r w:rsidRPr="00C716FB">
        <w:rPr>
          <w:rFonts w:ascii="Browallia New" w:hAnsi="Browallia New" w:cs="Browallia New"/>
          <w:spacing w:val="-4"/>
          <w:sz w:val="28"/>
          <w:szCs w:val="28"/>
          <w:cs/>
        </w:rPr>
        <w:t>ประมาณการกระแสเงินสดรับจากเงินลงทุนในลูกหนี้</w:t>
      </w:r>
    </w:p>
    <w:p w14:paraId="691FE58C" w14:textId="77777777" w:rsidR="0067169F" w:rsidRPr="00B62BD8"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p>
    <w:p w14:paraId="07B6210D" w14:textId="103DBDB4"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440"/>
        <w:jc w:val="thaiDistribute"/>
        <w:rPr>
          <w:rFonts w:ascii="Browallia New" w:hAnsi="Browallia New" w:cs="Browallia New"/>
          <w:sz w:val="28"/>
          <w:szCs w:val="28"/>
        </w:rPr>
      </w:pPr>
      <w:r w:rsidRPr="007662F4">
        <w:rPr>
          <w:rFonts w:ascii="Browallia New" w:hAnsi="Browallia New" w:cs="Browallia New"/>
          <w:sz w:val="28"/>
          <w:szCs w:val="28"/>
          <w:cs/>
        </w:rPr>
        <w:t>กลุ่มบริษัทประมาณการกระแสเงินสดที่คาดว่าจะได้รับในอนาคตสำหรับเงินลงทุนในลูกหนี้ขึ้นอยู่กับคุณภาพ</w:t>
      </w:r>
      <w:r w:rsidRPr="00F46B29">
        <w:rPr>
          <w:rFonts w:ascii="Browallia New" w:hAnsi="Browallia New" w:cs="Browallia New"/>
          <w:sz w:val="28"/>
          <w:szCs w:val="28"/>
        </w:rPr>
        <w:t xml:space="preserve"> </w:t>
      </w:r>
      <w:r w:rsidRPr="007662F4">
        <w:rPr>
          <w:rFonts w:ascii="Browallia New" w:hAnsi="Browallia New" w:cs="Browallia New"/>
          <w:sz w:val="28"/>
          <w:szCs w:val="28"/>
          <w:cs/>
        </w:rPr>
        <w:t>ชนิด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และอายุของหนี้</w:t>
      </w:r>
      <w:r w:rsidRPr="00F46B29">
        <w:rPr>
          <w:rFonts w:ascii="Browallia New" w:hAnsi="Browallia New" w:cs="Browallia New"/>
          <w:sz w:val="28"/>
          <w:szCs w:val="28"/>
        </w:rPr>
        <w:t xml:space="preserve"> </w:t>
      </w:r>
      <w:r w:rsidRPr="007662F4">
        <w:rPr>
          <w:rFonts w:ascii="Browallia New" w:hAnsi="Browallia New" w:cs="Browallia New"/>
          <w:sz w:val="28"/>
          <w:szCs w:val="28"/>
          <w:cs/>
        </w:rPr>
        <w:t>และอ้างอิงกับสถิติการเก็บหนี้ในอดีตทั้งหมด</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ยอดรวมของประมาณการกระแสเงินสดที่คาดว่าจะได้รับในอนาคตทั้งหมดจะต้องไม่เกินกว่าการประมาณการกระแสเงินสดที่ผู้บริหารได้คาดคะเนไว้ตั้งแต่ประมูลซื้อโครงการมา</w:t>
      </w:r>
      <w:r w:rsidRPr="00F46B29">
        <w:rPr>
          <w:rFonts w:ascii="Browallia New" w:hAnsi="Browallia New" w:cs="Browallia New"/>
          <w:sz w:val="28"/>
          <w:szCs w:val="28"/>
        </w:rPr>
        <w:t xml:space="preserve"> </w:t>
      </w:r>
      <w:r w:rsidRPr="007662F4">
        <w:rPr>
          <w:rFonts w:ascii="Browallia New" w:hAnsi="Browallia New" w:cs="Browallia New"/>
          <w:sz w:val="28"/>
          <w:szCs w:val="28"/>
          <w:cs/>
        </w:rPr>
        <w:t>โดยคาดว่าจะเรียกเก็บหนี้ได้ในระยะเวลา</w:t>
      </w:r>
      <w:r w:rsidRPr="00F46B29">
        <w:rPr>
          <w:rFonts w:ascii="Browallia New" w:hAnsi="Browallia New" w:cs="Browallia New"/>
          <w:sz w:val="28"/>
          <w:szCs w:val="28"/>
        </w:rPr>
        <w:t xml:space="preserve"> </w:t>
      </w:r>
      <w:r w:rsidRPr="007662F4">
        <w:rPr>
          <w:rFonts w:ascii="Browallia New" w:hAnsi="Browallia New" w:cs="Browallia New"/>
          <w:sz w:val="28"/>
          <w:szCs w:val="28"/>
        </w:rPr>
        <w:t>4 -</w:t>
      </w:r>
      <w:r w:rsidRPr="00F46B29">
        <w:rPr>
          <w:rFonts w:ascii="Browallia New" w:hAnsi="Browallia New" w:cs="Browallia New"/>
          <w:sz w:val="28"/>
          <w:szCs w:val="28"/>
        </w:rPr>
        <w:t xml:space="preserve"> </w:t>
      </w:r>
      <w:r w:rsidRPr="007662F4">
        <w:rPr>
          <w:rFonts w:ascii="Browallia New" w:hAnsi="Browallia New" w:cs="Browallia New"/>
          <w:sz w:val="28"/>
          <w:szCs w:val="28"/>
        </w:rPr>
        <w:t xml:space="preserve">5 </w:t>
      </w:r>
      <w:r w:rsidRPr="007662F4">
        <w:rPr>
          <w:rFonts w:ascii="Browallia New" w:hAnsi="Browallia New" w:cs="Browallia New"/>
          <w:sz w:val="28"/>
          <w:szCs w:val="28"/>
          <w:cs/>
        </w:rPr>
        <w:t>ปี</w:t>
      </w:r>
    </w:p>
    <w:p w14:paraId="75D44928" w14:textId="32D727CA" w:rsidR="004E4382" w:rsidRDefault="004E43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3FE62782" w14:textId="0FBA36C8"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ค่าเผื่อลดมูลค่าสำหรับบ้านและอาคารชุดเคลื่อนไหวช้า</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และเสื่อมคุณภาพ</w:t>
      </w:r>
    </w:p>
    <w:p w14:paraId="7B868A4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7372CC42"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2"/>
        <w:jc w:val="thaiDistribute"/>
        <w:rPr>
          <w:rFonts w:ascii="Browallia New" w:hAnsi="Browallia New" w:cs="Browallia New"/>
          <w:sz w:val="28"/>
          <w:szCs w:val="28"/>
          <w:lang w:val="en-GB"/>
        </w:rPr>
      </w:pPr>
      <w:r w:rsidRPr="004D23E4">
        <w:rPr>
          <w:rFonts w:ascii="Browallia New" w:hAnsi="Browallia New" w:cs="Browallia New" w:hint="cs"/>
          <w:sz w:val="28"/>
          <w:szCs w:val="28"/>
          <w:cs/>
          <w:lang w:val="en-GB"/>
        </w:rPr>
        <w:t>กลุ่มบริษัทได้ประมาณการค่าเผื่อลดมูลค่าสำหรับบ้านและอาคารชุดเคลื่อนไหวช้า</w:t>
      </w:r>
      <w:r w:rsidRPr="004D23E4">
        <w:rPr>
          <w:rFonts w:ascii="Browallia New" w:hAnsi="Browallia New" w:cs="Browallia New" w:hint="cs"/>
          <w:sz w:val="28"/>
          <w:szCs w:val="28"/>
          <w:lang w:val="en-GB"/>
        </w:rPr>
        <w:t xml:space="preserve"> </w:t>
      </w:r>
      <w:r w:rsidRPr="004D23E4">
        <w:rPr>
          <w:rFonts w:ascii="Browallia New" w:hAnsi="Browallia New" w:cs="Browallia New" w:hint="cs"/>
          <w:sz w:val="28"/>
          <w:szCs w:val="28"/>
          <w:cs/>
          <w:lang w:val="en-GB"/>
        </w:rPr>
        <w:t>และเสื่อมคุณภาพเพื่อให้สะท้อนถึงการด้อยค่าลงของบ้านและอาคารชุด</w:t>
      </w:r>
      <w:r w:rsidRPr="00B62BD8">
        <w:rPr>
          <w:rFonts w:ascii="Browallia New" w:hAnsi="Browallia New" w:cs="Browallia New" w:hint="cs"/>
          <w:sz w:val="28"/>
          <w:szCs w:val="28"/>
          <w:lang w:val="en-GB"/>
        </w:rPr>
        <w:t xml:space="preserve"> </w:t>
      </w:r>
    </w:p>
    <w:p w14:paraId="1612E881"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6E6E5F52" w14:textId="77777777"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อาคาร</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และอุปกรณ์</w:t>
      </w:r>
      <w:r w:rsidRPr="00F46B29">
        <w:rPr>
          <w:rFonts w:ascii="Browallia New" w:hAnsi="Browallia New" w:cs="Browallia New" w:hint="cs"/>
          <w:sz w:val="28"/>
          <w:szCs w:val="28"/>
        </w:rPr>
        <w:t xml:space="preserve"> </w:t>
      </w:r>
      <w:r w:rsidRPr="004D23E4">
        <w:rPr>
          <w:rFonts w:ascii="Browallia New" w:hAnsi="Browallia New" w:cs="Browallia New" w:hint="cs"/>
          <w:sz w:val="28"/>
          <w:szCs w:val="28"/>
          <w:cs/>
          <w:lang w:val="en-GB"/>
        </w:rPr>
        <w:t>และสินทรัพย์ไม่มีตัวตน</w:t>
      </w:r>
    </w:p>
    <w:p w14:paraId="1B4BD16A"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46AD9677" w14:textId="551A8053" w:rsidR="0067169F"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31"/>
        <w:jc w:val="thaiDistribute"/>
        <w:rPr>
          <w:rFonts w:ascii="Browallia New" w:hAnsi="Browallia New" w:cs="Browallia New"/>
          <w:sz w:val="28"/>
          <w:szCs w:val="28"/>
          <w:lang w:val="en-GB"/>
        </w:rPr>
      </w:pPr>
      <w:r w:rsidRPr="00B62BD8">
        <w:rPr>
          <w:rFonts w:ascii="Browallia New" w:hAnsi="Browallia New" w:cs="Browallia New" w:hint="cs"/>
          <w:sz w:val="28"/>
          <w:szCs w:val="28"/>
          <w:cs/>
          <w:lang w:val="en-GB"/>
        </w:rPr>
        <w:t>ฝ่ายบริหารเป็นผู้ประมาณการของอายุการให้ประโยชน์และมูลค่าคงเหลือของอาคารและอุปกรณ์</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และสินทรัพย์ไม่มีตัวตนของ</w:t>
      </w:r>
      <w:r w:rsidRPr="004D23E4">
        <w:rPr>
          <w:rFonts w:ascii="Browallia New" w:hAnsi="Browallia New" w:cs="Browallia New" w:hint="cs"/>
          <w:sz w:val="28"/>
          <w:szCs w:val="28"/>
          <w:cs/>
          <w:lang w:val="en-GB"/>
        </w:rPr>
        <w:t>กลุ่มบริษัท</w:t>
      </w:r>
      <w:r w:rsidRPr="00B62BD8">
        <w:rPr>
          <w:rFonts w:ascii="Browallia New" w:hAnsi="Browallia New" w:cs="Browallia New" w:hint="cs"/>
          <w:sz w:val="28"/>
          <w:szCs w:val="28"/>
          <w:cs/>
          <w:lang w:val="en-GB"/>
        </w:rPr>
        <w:t>โดยจะทบทวนค่าเสื่อมราคาและค่าตัดจำหน่ายเมื่ออายุการให้ประโยชน์และมูลค่าคงเหลือมีความแตกต่างไปจากการประมาณการในงวดก่อน</w:t>
      </w:r>
      <w:r w:rsidRPr="00B62BD8">
        <w:rPr>
          <w:rFonts w:ascii="Browallia New" w:hAnsi="Browallia New" w:cs="Browallia New" w:hint="cs"/>
          <w:sz w:val="28"/>
          <w:szCs w:val="28"/>
          <w:lang w:val="en-GB"/>
        </w:rPr>
        <w:t xml:space="preserve"> </w:t>
      </w:r>
      <w:r w:rsidRPr="00B62BD8">
        <w:rPr>
          <w:rFonts w:ascii="Browallia New" w:hAnsi="Browallia New" w:cs="Browallia New" w:hint="cs"/>
          <w:sz w:val="28"/>
          <w:szCs w:val="28"/>
          <w:cs/>
          <w:lang w:val="en-GB"/>
        </w:rPr>
        <w:t>หรือมีการตัดจำหน่ายสินทรัพย์ที่เสื่อมสภาพหรือไม่ได้ใช้งานอีกต่อไป</w:t>
      </w:r>
    </w:p>
    <w:p w14:paraId="3B926A01" w14:textId="77777777" w:rsidR="00666451" w:rsidRDefault="00666451" w:rsidP="006664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rPr>
          <w:rFonts w:ascii="Browallia New" w:hAnsi="Browallia New" w:cs="Browallia New"/>
          <w:sz w:val="28"/>
          <w:szCs w:val="28"/>
          <w:lang w:val="en-GB"/>
        </w:rPr>
      </w:pPr>
    </w:p>
    <w:p w14:paraId="134BFC4F" w14:textId="405CB37B"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w:t>
      </w:r>
      <w:r w:rsidR="001C3121">
        <w:rPr>
          <w:rFonts w:ascii="Browallia New" w:hAnsi="Browallia New" w:cs="Browallia New" w:hint="cs"/>
          <w:sz w:val="28"/>
          <w:szCs w:val="28"/>
          <w:cs/>
          <w:lang w:val="en-GB"/>
        </w:rPr>
        <w:t>สินทรัพย์ทางการเงิน</w:t>
      </w:r>
    </w:p>
    <w:p w14:paraId="651B1F3D" w14:textId="77777777" w:rsidR="0067169F" w:rsidRPr="004D23E4"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p>
    <w:p w14:paraId="03FFEC6E" w14:textId="2981438C" w:rsidR="00775D14" w:rsidRDefault="00487F52"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lang w:val="en-GB"/>
        </w:rPr>
      </w:pPr>
      <w:r w:rsidRPr="00487F52">
        <w:rPr>
          <w:rFonts w:ascii="Browallia New" w:hAnsi="Browallia New" w:cs="Browallia New"/>
          <w:sz w:val="28"/>
          <w:szCs w:val="28"/>
          <w:cs/>
          <w:lang w:val="en-GB"/>
        </w:rPr>
        <w:t xml:space="preserve">ผลขาดทุนจากการด้อยค่าของสินทรัพย์ทางการเงินอ้างอิงจากสมมติฐานที่เกี่ยวกับความเสี่ยงในการผิดนัดชำระหนี้และอัตราการขาดทุนที่คาดว่าจะเกิด </w:t>
      </w:r>
      <w:r w:rsidRPr="004D23E4">
        <w:rPr>
          <w:rFonts w:ascii="Browallia New" w:hAnsi="Browallia New" w:cs="Browallia New" w:hint="cs"/>
          <w:sz w:val="28"/>
          <w:szCs w:val="28"/>
          <w:cs/>
          <w:lang w:val="en-GB"/>
        </w:rPr>
        <w:t>กลุ่ม</w:t>
      </w:r>
      <w:r w:rsidRPr="00487F52">
        <w:rPr>
          <w:rFonts w:ascii="Browallia New" w:hAnsi="Browallia New" w:cs="Browallia New"/>
          <w:sz w:val="28"/>
          <w:szCs w:val="28"/>
          <w:cs/>
          <w:lang w:val="en-GB"/>
        </w:rPr>
        <w:t>บริษัทใช้ดุลยพินิจในการประเมินข้อสมมติฐานเหล่านี้ และพิจารณาเลือกปัจจัยที่ส่งผลต่อการคำนวณการด้อยค่าบนพื้นฐานของข้อมูลในอดีตของบริษัทและสภาวะแวดล้อมทางตลาดที่เกิดขึ้น รวมทั้งการคาดการณ์เหตุการณ์ในอนาคต ณ ทุกสิ้นรอบระยะเวลารายงาน</w:t>
      </w:r>
    </w:p>
    <w:p w14:paraId="78DC3D60" w14:textId="77777777" w:rsid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cs/>
          <w:lang w:val="en-GB"/>
        </w:rPr>
      </w:pPr>
    </w:p>
    <w:p w14:paraId="6B30BB03" w14:textId="561BCFCE" w:rsidR="0067169F" w:rsidRPr="004D23E4"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สัญญาเช่า</w:t>
      </w:r>
    </w:p>
    <w:p w14:paraId="47835016" w14:textId="77777777" w:rsidR="0067169F" w:rsidRPr="008A2719"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lang w:val="en-GB"/>
        </w:rPr>
      </w:pPr>
    </w:p>
    <w:p w14:paraId="6492DA5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A14C6A">
        <w:rPr>
          <w:rFonts w:ascii="Browallia New" w:hAnsi="Browallia New" w:cs="Browallia New"/>
          <w:sz w:val="28"/>
          <w:szCs w:val="28"/>
          <w:u w:val="single"/>
          <w:cs/>
          <w:lang w:val="en-GB"/>
        </w:rPr>
        <w:t>การกำหนดอายุสัญญาเช่า</w:t>
      </w:r>
    </w:p>
    <w:p w14:paraId="7AEB81A2"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109209AD" w14:textId="77777777" w:rsid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กลุ่มบริษัทกำหนดอายุสัญญาเช่าก็ต่อเมื่อสัญญาเช่านั้นมีความแน่นอนอย่างสมเหตุสมผลที่ระยะเวลาการเช่าจะถูกขยายหรือถูกยกเลิก โดยบริษัทพิจารณาจากข้อเท็จจริงและสภาพแวดล้อมที่เกี่ยวข้องทั้งหมดที่ทำให้เกิดสิ่งจูงใจทางเศรษฐกิจสำหรับผู้เช่า ในการใช้สิทธิเลือกขยายอายุสัญญาเช่าหรือไม่ใช้สิทธิเลือกในการยกเลิกสัญญาเช่า</w:t>
      </w:r>
    </w:p>
    <w:p w14:paraId="3CC822FE" w14:textId="77777777" w:rsidR="008A2719" w:rsidRPr="008A2719" w:rsidRDefault="008A2719"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4"/>
          <w:szCs w:val="24"/>
          <w:u w:val="single"/>
          <w:lang w:val="en-GB"/>
        </w:rPr>
      </w:pPr>
    </w:p>
    <w:p w14:paraId="2F15862D" w14:textId="4D89DBF5" w:rsidR="0067169F" w:rsidRPr="008A2719" w:rsidRDefault="0067169F" w:rsidP="008A27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u w:val="single"/>
          <w:lang w:val="en-GB"/>
        </w:rPr>
      </w:pPr>
      <w:r w:rsidRPr="00B62BD8">
        <w:rPr>
          <w:rFonts w:ascii="Browallia New" w:hAnsi="Browallia New" w:cs="Browallia New"/>
          <w:sz w:val="28"/>
          <w:szCs w:val="28"/>
          <w:cs/>
          <w:lang w:val="en-GB"/>
        </w:rPr>
        <w:t xml:space="preserve">กลุ่มบริษัทจะปรับปรุงอายุสัญญา เมื่อมีการเปลี่ยนแปลงระยะเวลาที่บอกเลิกไม่ได้ของสัญญาเช่า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โดยอา</w:t>
      </w:r>
      <w:r>
        <w:rPr>
          <w:rFonts w:ascii="Browallia New" w:hAnsi="Browallia New" w:cs="Browallia New" w:hint="cs"/>
          <w:sz w:val="28"/>
          <w:szCs w:val="28"/>
          <w:cs/>
          <w:lang w:val="en-GB"/>
        </w:rPr>
        <w:t>จ</w:t>
      </w:r>
      <w:r w:rsidRPr="00B62BD8">
        <w:rPr>
          <w:rFonts w:ascii="Browallia New" w:hAnsi="Browallia New" w:cs="Browallia New"/>
          <w:sz w:val="28"/>
          <w:szCs w:val="28"/>
          <w:cs/>
          <w:lang w:val="en-GB"/>
        </w:rPr>
        <w:t xml:space="preserve">จะเกิดจากบริษัทใช้ (หรือไม่ใช้) สิทธิ หรือบริษัทมีภาระผูกพันในการใช้ (หรือไม่ใช้สิทธิ) </w:t>
      </w:r>
      <w:r>
        <w:rPr>
          <w:rFonts w:ascii="Browallia New" w:hAnsi="Browallia New" w:cs="Browallia New" w:hint="cs"/>
          <w:sz w:val="28"/>
          <w:szCs w:val="28"/>
          <w:cs/>
          <w:lang w:val="en-GB"/>
        </w:rPr>
        <w:t xml:space="preserve">          </w:t>
      </w:r>
      <w:r w:rsidRPr="00B62BD8">
        <w:rPr>
          <w:rFonts w:ascii="Browallia New" w:hAnsi="Browallia New" w:cs="Browallia New"/>
          <w:sz w:val="28"/>
          <w:szCs w:val="28"/>
          <w:cs/>
          <w:lang w:val="en-GB"/>
        </w:rPr>
        <w:t>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ซึ่งมีผลกระทบต่อการประเมินอายุสัญญาเช่าและอยู่ภายใต้การควบคุมของกลุ่มบริษัท</w:t>
      </w:r>
    </w:p>
    <w:p w14:paraId="6CC0E7E5" w14:textId="77777777" w:rsidR="008A2719" w:rsidRPr="00997306" w:rsidRDefault="0067169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97306">
        <w:rPr>
          <w:rFonts w:ascii="Browallia New" w:hAnsi="Browallia New" w:cs="Browallia New"/>
          <w:sz w:val="28"/>
          <w:szCs w:val="28"/>
          <w:u w:val="single"/>
          <w:cs/>
          <w:lang w:val="en-GB"/>
        </w:rPr>
        <w:t>การกำหนดอัตราการคิดลดของหนี้สินตามสัญญาเช่า</w:t>
      </w:r>
    </w:p>
    <w:p w14:paraId="2786A98C" w14:textId="77777777" w:rsidR="008A2719" w:rsidRPr="00997306" w:rsidRDefault="008A2719"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4"/>
          <w:szCs w:val="24"/>
          <w:u w:val="single"/>
          <w:lang w:val="en-GB"/>
        </w:rPr>
      </w:pPr>
    </w:p>
    <w:p w14:paraId="2B9E501B" w14:textId="3F8D3713" w:rsidR="0067169F" w:rsidRPr="00997306" w:rsidRDefault="0067169F"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u w:val="single"/>
          <w:lang w:val="en-GB"/>
        </w:rPr>
      </w:pPr>
      <w:r w:rsidRPr="00997306">
        <w:rPr>
          <w:rFonts w:ascii="Browallia New" w:hAnsi="Browallia New" w:cs="Browallia New"/>
          <w:sz w:val="28"/>
          <w:szCs w:val="28"/>
          <w:cs/>
        </w:rPr>
        <w:t xml:space="preserve">กลุ่มบริษัทประเมินอัตราดอกเบี้ยการกู้ยืมส่วนเพิ่มของผู้เช่า </w:t>
      </w:r>
      <w:r w:rsidRPr="00997306">
        <w:rPr>
          <w:rFonts w:ascii="Browallia New" w:hAnsi="Browallia New" w:cs="Browallia New" w:hint="cs"/>
          <w:sz w:val="28"/>
          <w:szCs w:val="28"/>
          <w:cs/>
        </w:rPr>
        <w:t>โดย</w:t>
      </w:r>
      <w:r w:rsidRPr="00997306">
        <w:rPr>
          <w:rFonts w:ascii="Browallia New" w:hAnsi="Browallia New" w:cs="Browallia New"/>
          <w:sz w:val="28"/>
          <w:szCs w:val="28"/>
          <w:cs/>
        </w:rPr>
        <w:t>ใช้ข้อมูลที่การจัดหาเงินทุนจากบุคคลที่สามของแต่ละกิจการที่เป็นผู้เช่าและปรับปรุงข้อมูลที่ได้รับให้สะท้อนกับการเปลี่ยนแปลงในปัจจัยทางด้านการเงินของผู้เช่าหากเป็นไปได้</w:t>
      </w:r>
    </w:p>
    <w:p w14:paraId="7B8FB820" w14:textId="3A9C6525" w:rsidR="00040F8D" w:rsidRPr="00997306" w:rsidRDefault="00040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005D2AB3" w14:textId="54A29089" w:rsidR="00D01351"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ค่าเผื่อการด้อยค่าของสินทรัพย์</w:t>
      </w:r>
    </w:p>
    <w:p w14:paraId="4E615393" w14:textId="77777777" w:rsidR="00D01351" w:rsidRPr="00997306" w:rsidRDefault="00D01351" w:rsidP="00D0135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2"/>
        <w:rPr>
          <w:rFonts w:ascii="Browallia New" w:hAnsi="Browallia New" w:cs="Browallia New"/>
          <w:sz w:val="24"/>
          <w:szCs w:val="24"/>
          <w:lang w:val="en-GB"/>
        </w:rPr>
      </w:pPr>
    </w:p>
    <w:p w14:paraId="06E3212C" w14:textId="7979BD55" w:rsidR="0067169F" w:rsidRPr="00D01351"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D01351">
        <w:rPr>
          <w:rFonts w:ascii="Browallia New" w:hAnsi="Browallia New" w:cs="Browallia New" w:hint="cs"/>
          <w:sz w:val="28"/>
          <w:szCs w:val="28"/>
          <w:cs/>
          <w:lang w:val="en-GB"/>
        </w:rPr>
        <w:t>กลุ่มบริษัทพิจารณาค่าเผื่อการด้อยค่าของสินทรัพย์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หากมีข้อบ่งชี้ว่ามีการด้อยค่า</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เมื่อพบว่ามูลค่ายุติธรรมของสินทรัพย์ดังกล่าวลดลงอย่างมีสาระสำคัญ</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กลุ่มบริษัทจะประมาณมูลค่าที่คาดว่าจะได้รับคืนของสินทรัพย์</w:t>
      </w:r>
      <w:r w:rsidRPr="00D01351">
        <w:rPr>
          <w:rFonts w:ascii="Browallia New" w:hAnsi="Browallia New" w:cs="Browallia New" w:hint="cs"/>
          <w:sz w:val="28"/>
          <w:szCs w:val="28"/>
          <w:lang w:val="en-GB"/>
        </w:rPr>
        <w:t xml:space="preserve"> </w:t>
      </w:r>
      <w:r w:rsidRPr="00D01351">
        <w:rPr>
          <w:rFonts w:ascii="Browallia New" w:hAnsi="Browallia New" w:cs="Browallia New" w:hint="cs"/>
          <w:sz w:val="28"/>
          <w:szCs w:val="28"/>
          <w:cs/>
          <w:lang w:val="en-GB"/>
        </w:rPr>
        <w:t>ซึ่งการประมาณการดังกล่าวขึ้นอยู่กับดุลยพินิจของฝ่ายบริหาร</w:t>
      </w:r>
      <w:r w:rsidRPr="00D01351">
        <w:rPr>
          <w:rFonts w:ascii="Browallia New" w:hAnsi="Browallia New" w:cs="Browallia New" w:hint="cs"/>
          <w:sz w:val="28"/>
          <w:szCs w:val="28"/>
          <w:lang w:val="en-GB"/>
        </w:rPr>
        <w:t xml:space="preserve"> </w:t>
      </w:r>
    </w:p>
    <w:p w14:paraId="29C1AA41" w14:textId="77777777" w:rsidR="00981635" w:rsidRDefault="00981635" w:rsidP="000D18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2"/>
          <w:szCs w:val="22"/>
          <w:lang w:val="en-GB"/>
        </w:rPr>
      </w:pPr>
    </w:p>
    <w:p w14:paraId="40ED793E" w14:textId="77777777" w:rsidR="005F3143"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4D23E4">
        <w:rPr>
          <w:rFonts w:ascii="Browallia New" w:hAnsi="Browallia New" w:cs="Browallia New" w:hint="cs"/>
          <w:sz w:val="28"/>
          <w:szCs w:val="28"/>
          <w:cs/>
          <w:lang w:val="en-GB"/>
        </w:rPr>
        <w:t>ผลประโยชน์หลังออกจากงานของพนักงานตามโครงการผลประโยชน์</w:t>
      </w:r>
    </w:p>
    <w:p w14:paraId="46A2A3C8" w14:textId="77777777" w:rsidR="005F3143"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8"/>
          <w:szCs w:val="28"/>
          <w:lang w:val="en-GB"/>
        </w:rPr>
      </w:pPr>
    </w:p>
    <w:p w14:paraId="07AB40E5" w14:textId="6CDABE79" w:rsidR="0067169F"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rPr>
      </w:pPr>
      <w:r w:rsidRPr="005F3143">
        <w:rPr>
          <w:rFonts w:ascii="Browallia New" w:hAnsi="Browallia New" w:cs="Browallia New" w:hint="cs"/>
          <w:sz w:val="28"/>
          <w:szCs w:val="28"/>
          <w:cs/>
        </w:rPr>
        <w:t>หนี้สินตามโครงการผลประโยชน์หลังออกจากงานของพนักงานประมาณการตามหลักคณิตศาสตร์ประกันภัย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ซึ่งข้อสมมติฐานในการประมาณการดังกล่าวประกอบด้วย</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อัตราคิดลด</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อัตราการเพิ่มของเงินเดือนที่คาดว่าจะเพิ่มขึ้นในอนาคต</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ตรามรณะและปัจจัยที่เกี่ยวข้องในเชิงประชากรศาสตร์ในการกำหนดอัตราคิดลดฝ่ายบริหารได้พิจารณาถึงอัตราดอกเบี้ยที่สะท้อนถึงสภาพการณ์ทางเศรษฐกิจในปัจจุบัน</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ส่วนอัตรามรณะใช้ข้อมูลตารางอัตรามรณะที่เปิดเผยทั่วไปในประเทศ</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อย่างไรก็ตาม</w:t>
      </w:r>
      <w:r w:rsidRPr="005F3143">
        <w:rPr>
          <w:rFonts w:ascii="Browallia New" w:hAnsi="Browallia New" w:cs="Browallia New" w:hint="cs"/>
          <w:sz w:val="28"/>
          <w:szCs w:val="28"/>
        </w:rPr>
        <w:t xml:space="preserve"> </w:t>
      </w:r>
      <w:r w:rsidRPr="005F3143">
        <w:rPr>
          <w:rFonts w:ascii="Browallia New" w:hAnsi="Browallia New" w:cs="Browallia New" w:hint="cs"/>
          <w:sz w:val="28"/>
          <w:szCs w:val="28"/>
          <w:cs/>
        </w:rPr>
        <w:t>ผลประโยชน์หลังการเลิกจ้างงานที่เกิดขึ้นจริงนั้นอาจแตกต่างไปจากที่ประมาณไว้</w:t>
      </w:r>
    </w:p>
    <w:p w14:paraId="780A5F0F" w14:textId="19C75C6E" w:rsidR="000C4830" w:rsidRPr="00997306" w:rsidRDefault="000C4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4"/>
          <w:szCs w:val="24"/>
          <w:cs/>
          <w:lang w:val="en-GB"/>
        </w:rPr>
      </w:pPr>
    </w:p>
    <w:p w14:paraId="7A11AB92" w14:textId="1140A519" w:rsidR="005F3143" w:rsidRDefault="0067169F" w:rsidP="00DB3104">
      <w:pPr>
        <w:pStyle w:val="ListParagraph"/>
        <w:numPr>
          <w:ilvl w:val="2"/>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9" w:hanging="558"/>
        <w:rPr>
          <w:rFonts w:ascii="Browallia New" w:hAnsi="Browallia New" w:cs="Browallia New"/>
          <w:sz w:val="28"/>
          <w:szCs w:val="28"/>
          <w:lang w:val="en-GB"/>
        </w:rPr>
      </w:pPr>
      <w:r w:rsidRPr="00D92371">
        <w:rPr>
          <w:rFonts w:ascii="Browallia New" w:hAnsi="Browallia New" w:cs="Browallia New"/>
          <w:sz w:val="28"/>
          <w:szCs w:val="28"/>
          <w:cs/>
          <w:lang w:val="en-GB"/>
        </w:rPr>
        <w:t>สินทรัพย์ภาษีเงินได้รอการตัดบัญชี</w:t>
      </w:r>
    </w:p>
    <w:p w14:paraId="1B2F48E4" w14:textId="77777777" w:rsidR="005F3143" w:rsidRPr="00997306" w:rsidRDefault="005F3143" w:rsidP="005F31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5"/>
        <w:rPr>
          <w:rFonts w:ascii="Browallia New" w:hAnsi="Browallia New" w:cs="Browallia New"/>
          <w:sz w:val="24"/>
          <w:szCs w:val="24"/>
          <w:lang w:val="en-GB"/>
        </w:rPr>
      </w:pPr>
    </w:p>
    <w:p w14:paraId="4279BCC9" w14:textId="05CBC5AC" w:rsidR="0067169F" w:rsidRPr="005F3143" w:rsidRDefault="0067169F" w:rsidP="00C0799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67"/>
        <w:jc w:val="thaiDistribute"/>
        <w:rPr>
          <w:rFonts w:ascii="Browallia New" w:hAnsi="Browallia New" w:cs="Browallia New"/>
          <w:sz w:val="28"/>
          <w:szCs w:val="28"/>
          <w:lang w:val="en-GB"/>
        </w:rPr>
      </w:pPr>
      <w:r w:rsidRPr="005F3143">
        <w:rPr>
          <w:rFonts w:ascii="Browallia New" w:hAnsi="Browallia New" w:cs="Browallia New"/>
          <w:sz w:val="28"/>
          <w:szCs w:val="28"/>
          <w:cs/>
        </w:rPr>
        <w:t xml:space="preserve">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w:t>
      </w:r>
      <w:r w:rsidR="00C716FB">
        <w:rPr>
          <w:rFonts w:ascii="Browallia New" w:hAnsi="Browallia New" w:cs="Browallia New"/>
          <w:sz w:val="28"/>
          <w:szCs w:val="28"/>
        </w:rPr>
        <w:br/>
      </w:r>
      <w:r w:rsidRPr="005F3143">
        <w:rPr>
          <w:rFonts w:ascii="Browallia New" w:hAnsi="Browallia New" w:cs="Browallia New"/>
          <w:sz w:val="28"/>
          <w:szCs w:val="28"/>
          <w:cs/>
        </w:rPr>
        <w:t>ทั้งนี้ ผู้บริหารต้องใช้ดุลยพินิจในการประเมินผลกระทบของก</w:t>
      </w:r>
      <w:r w:rsidR="00C86028">
        <w:rPr>
          <w:rFonts w:ascii="Browallia New" w:hAnsi="Browallia New" w:cs="Browallia New" w:hint="cs"/>
          <w:sz w:val="28"/>
          <w:szCs w:val="28"/>
          <w:cs/>
        </w:rPr>
        <w:t>ฎ</w:t>
      </w:r>
      <w:r w:rsidRPr="005F3143">
        <w:rPr>
          <w:rFonts w:ascii="Browallia New" w:hAnsi="Browallia New" w:cs="Browallia New"/>
          <w:sz w:val="28"/>
          <w:szCs w:val="28"/>
          <w:cs/>
        </w:rPr>
        <w:t>หมายหรือข้อจำกัดทางด้านเศรษฐกิจหรือความไม่แน่นอนของก</w:t>
      </w:r>
      <w:r w:rsidR="00C86028">
        <w:rPr>
          <w:rFonts w:ascii="Browallia New" w:hAnsi="Browallia New" w:cs="Browallia New" w:hint="cs"/>
          <w:sz w:val="28"/>
          <w:szCs w:val="28"/>
          <w:cs/>
        </w:rPr>
        <w:t>ฎ</w:t>
      </w:r>
      <w:r w:rsidRPr="005F3143">
        <w:rPr>
          <w:rFonts w:ascii="Browallia New" w:hAnsi="Browallia New" w:cs="Browallia New"/>
          <w:sz w:val="28"/>
          <w:szCs w:val="28"/>
          <w:cs/>
        </w:rPr>
        <w:t>หมายภาษีอากร</w:t>
      </w:r>
    </w:p>
    <w:p w14:paraId="534C33C6" w14:textId="77777777" w:rsidR="0067169F" w:rsidRPr="00C86028" w:rsidRDefault="0067169F" w:rsidP="00671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jc w:val="thaiDistribute"/>
        <w:rPr>
          <w:rFonts w:ascii="Browallia New" w:hAnsi="Browallia New" w:cs="Browallia New"/>
          <w:sz w:val="28"/>
          <w:szCs w:val="28"/>
        </w:rPr>
      </w:pPr>
    </w:p>
    <w:p w14:paraId="427985A1" w14:textId="77777777" w:rsidR="00A62631" w:rsidRPr="00997306" w:rsidRDefault="00983517"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97306">
        <w:rPr>
          <w:rFonts w:ascii="Browallia New" w:hAnsi="Browallia New" w:cs="Browallia New"/>
          <w:sz w:val="28"/>
          <w:szCs w:val="28"/>
          <w:cs/>
          <w:lang w:val="en-GB"/>
        </w:rPr>
        <w:t>ปัจจัยความเสี่ยงด้านการเงิน</w:t>
      </w:r>
    </w:p>
    <w:p w14:paraId="18A062CB" w14:textId="4FD8BC7A" w:rsidR="00A62631" w:rsidRPr="00997306"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rPr>
          <w:rFonts w:ascii="Browallia New" w:hAnsi="Browallia New" w:cs="Browallia New"/>
          <w:sz w:val="28"/>
          <w:szCs w:val="28"/>
          <w:lang w:val="en-GB"/>
        </w:rPr>
      </w:pPr>
    </w:p>
    <w:p w14:paraId="4F03BA90" w14:textId="0F4C53DE" w:rsidR="00A62631" w:rsidRPr="00997306" w:rsidRDefault="00A62631" w:rsidP="00A62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97306">
        <w:rPr>
          <w:rFonts w:ascii="Browallia New" w:hAnsi="Browallia New" w:cs="Browallia New"/>
          <w:sz w:val="28"/>
          <w:szCs w:val="28"/>
          <w:cs/>
          <w:lang w:val="en-GB"/>
        </w:rPr>
        <w:t>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มีความเสี่ยงทางการเงิน ซึ่งได้แก่ ความเสี่ยงจากตลาด (รวมถึงความเสี่ยงจากอัตราแลกเปลี่ยนความเสี่ยงจากอัตราดอกเบี้ยและความเสี่ยงด้านราคา) ความเสี่ยงด้านการให้สินเชื่อ และความเสี่ยงด้าน</w:t>
      </w:r>
      <w:r w:rsidR="00C716FB" w:rsidRPr="00997306">
        <w:rPr>
          <w:rFonts w:ascii="Browallia New" w:hAnsi="Browallia New" w:cs="Browallia New"/>
          <w:sz w:val="28"/>
          <w:szCs w:val="28"/>
          <w:lang w:val="en-GB"/>
        </w:rPr>
        <w:br/>
      </w:r>
      <w:r w:rsidRPr="00997306">
        <w:rPr>
          <w:rFonts w:ascii="Browallia New" w:hAnsi="Browallia New" w:cs="Browallia New"/>
          <w:sz w:val="28"/>
          <w:szCs w:val="28"/>
          <w:cs/>
          <w:lang w:val="en-GB"/>
        </w:rPr>
        <w:t>สภาพคล่อง แผนการจัดการความเสี่ยงของกลุ่ม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จึงมุ่งเน้นไปยังการติดตามความผันผวนของตลาดการเงินและบริหารจัดการเพื่อลดผลกระทบต่อผลการดำเนินงานให้อยู่ในระดับที่ยอมรับได้ โดยกลุ่ม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อาจพิจารณาใช้สัญญาอนุพันธ์เพื่อป้องกันความเสี่ยงบางประการที่จะเกิดขึ้น</w:t>
      </w:r>
      <w:r w:rsidR="0074062C" w:rsidRPr="00997306">
        <w:rPr>
          <w:rFonts w:ascii="Browallia New" w:hAnsi="Browallia New" w:cs="Browallia New"/>
          <w:sz w:val="28"/>
          <w:szCs w:val="28"/>
          <w:lang w:val="en-GB"/>
        </w:rPr>
        <w:t xml:space="preserve"> </w:t>
      </w:r>
      <w:r w:rsidR="0074062C" w:rsidRPr="00997306">
        <w:rPr>
          <w:rFonts w:ascii="Browallia New" w:hAnsi="Browallia New" w:cs="Browallia New" w:hint="cs"/>
          <w:sz w:val="28"/>
          <w:szCs w:val="28"/>
          <w:cs/>
        </w:rPr>
        <w:t>ตามที่อธิบายในหมายเหตุประกอบ</w:t>
      </w:r>
      <w:r w:rsidR="00C716FB" w:rsidRPr="00997306">
        <w:rPr>
          <w:rFonts w:ascii="Browallia New" w:hAnsi="Browallia New" w:cs="Browallia New"/>
          <w:sz w:val="28"/>
          <w:szCs w:val="28"/>
        </w:rPr>
        <w:br/>
      </w:r>
      <w:r w:rsidR="0074062C" w:rsidRPr="00997306">
        <w:rPr>
          <w:rFonts w:ascii="Browallia New" w:hAnsi="Browallia New" w:cs="Browallia New" w:hint="cs"/>
          <w:sz w:val="28"/>
          <w:szCs w:val="28"/>
          <w:cs/>
        </w:rPr>
        <w:t>งบการเงิน</w:t>
      </w:r>
      <w:r w:rsidR="00C716FB" w:rsidRPr="00997306">
        <w:rPr>
          <w:rFonts w:ascii="Browallia New" w:hAnsi="Browallia New" w:cs="Browallia New" w:hint="cs"/>
          <w:sz w:val="28"/>
          <w:szCs w:val="28"/>
          <w:cs/>
        </w:rPr>
        <w:t>ข้อ</w:t>
      </w:r>
      <w:r w:rsidR="0074062C" w:rsidRPr="00997306">
        <w:rPr>
          <w:rFonts w:ascii="Browallia New" w:hAnsi="Browallia New" w:cs="Browallia New" w:hint="cs"/>
          <w:sz w:val="28"/>
          <w:szCs w:val="28"/>
        </w:rPr>
        <w:t xml:space="preserve"> </w:t>
      </w:r>
      <w:r w:rsidR="00157962" w:rsidRPr="00997306">
        <w:rPr>
          <w:rFonts w:ascii="Browallia New" w:hAnsi="Browallia New" w:cs="Browallia New"/>
          <w:sz w:val="28"/>
          <w:szCs w:val="28"/>
          <w:lang w:val="en-GB"/>
        </w:rPr>
        <w:t>40</w:t>
      </w:r>
    </w:p>
    <w:p w14:paraId="351E4F09" w14:textId="26E007A5" w:rsidR="005D504D" w:rsidRPr="00172F12" w:rsidRDefault="005D504D" w:rsidP="005D50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3"/>
        </w:tabs>
        <w:spacing w:line="240" w:lineRule="auto"/>
        <w:rPr>
          <w:rFonts w:ascii="Browallia New" w:hAnsi="Browallia New" w:cs="Browallia New"/>
          <w:sz w:val="28"/>
          <w:szCs w:val="28"/>
          <w:cs/>
          <w:lang w:val="en-GB"/>
        </w:rPr>
      </w:pPr>
      <w:r>
        <w:rPr>
          <w:rFonts w:ascii="Browallia New" w:hAnsi="Browallia New" w:cs="Browallia New"/>
          <w:sz w:val="28"/>
          <w:szCs w:val="28"/>
          <w:lang w:val="en-GB"/>
        </w:rPr>
        <w:tab/>
      </w:r>
    </w:p>
    <w:p w14:paraId="0967B99C" w14:textId="2FD745D3" w:rsidR="00C131AD" w:rsidRPr="00997306"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97306">
        <w:rPr>
          <w:rFonts w:ascii="Browallia New" w:hAnsi="Browallia New" w:cs="Browallia New"/>
          <w:sz w:val="28"/>
          <w:szCs w:val="28"/>
          <w:cs/>
          <w:lang w:val="en-GB"/>
        </w:rPr>
        <w:t>หน่วยงานบริหารความเสี่ยงทางการเงินของกลุ่ม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ขึ้นตรงกับแผนกการเงินของกลุ่ม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 xml:space="preserve"> ซึ่งคณะกรรมการบริษัทเป็นผู้อนุมัตินโยบายที่เกี่ยวข้องต่าง ๆ ซึ่งแผนกการเงินของกลุ่ม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เป็นผู้กำหนด ประเมิน และบริหารความเสี่ยงทางการเงิน โดยจะทำงานอย่างใกล้ชิดกับหน่วยปฏิบัติงานของกลุ่ม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 xml:space="preserve"> </w:t>
      </w:r>
      <w:r w:rsidR="009E7D1C" w:rsidRPr="00997306">
        <w:rPr>
          <w:rFonts w:ascii="Browallia New" w:hAnsi="Browallia New" w:cs="Browallia New"/>
          <w:sz w:val="28"/>
          <w:szCs w:val="28"/>
          <w:lang w:val="en-GB"/>
        </w:rPr>
        <w:br/>
      </w:r>
      <w:r w:rsidRPr="00997306">
        <w:rPr>
          <w:rFonts w:ascii="Browallia New" w:hAnsi="Browallia New" w:cs="Browallia New"/>
          <w:sz w:val="28"/>
          <w:szCs w:val="28"/>
          <w:cs/>
          <w:lang w:val="en-GB"/>
        </w:rPr>
        <w:t xml:space="preserve">ส่วนคณะกรรมการบริษัทจะกำหนดหลักการในการบริหารความเสี่ยงในภาพรวม รวมถึงกำหนดนโยบายเฉพาะด้านต่าง ๆ เช่น การบริหารความเสี่ยงด้านอัตราแลกเปลี่ยน การบริหารความเสี่ยงด้านอัตราดอกเบี้ย </w:t>
      </w:r>
      <w:r w:rsidR="009E7D1C" w:rsidRPr="00997306">
        <w:rPr>
          <w:rFonts w:ascii="Browallia New" w:hAnsi="Browallia New" w:cs="Browallia New"/>
          <w:sz w:val="28"/>
          <w:szCs w:val="28"/>
          <w:lang w:val="en-GB"/>
        </w:rPr>
        <w:br/>
      </w:r>
      <w:r w:rsidRPr="00997306">
        <w:rPr>
          <w:rFonts w:ascii="Browallia New" w:hAnsi="Browallia New" w:cs="Browallia New"/>
          <w:sz w:val="28"/>
          <w:szCs w:val="28"/>
          <w:cs/>
          <w:lang w:val="en-GB"/>
        </w:rPr>
        <w:t>การบริหารความเสี่ยงด้านการให้สินเชื่อ การเข้าทำตราสารอนุพันธ์และเครื่องมือทางการเงินอื่น รวมทั้งการลงทุนในกรณีที่มีสภาพคล่องส่วนเกิน</w:t>
      </w:r>
    </w:p>
    <w:p w14:paraId="4F3C47B3" w14:textId="77777777" w:rsidR="00C131AD" w:rsidRPr="00F611AB" w:rsidRDefault="00C131AD"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8C3761A" w14:textId="49C2389F" w:rsidR="00A62631" w:rsidRPr="00997306" w:rsidRDefault="00A62631" w:rsidP="00C1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855"/>
        <w:jc w:val="thaiDistribute"/>
        <w:rPr>
          <w:rFonts w:ascii="Browallia New" w:hAnsi="Browallia New" w:cs="Browallia New"/>
          <w:sz w:val="28"/>
          <w:szCs w:val="28"/>
          <w:lang w:val="en-GB"/>
        </w:rPr>
      </w:pPr>
      <w:r w:rsidRPr="00997306">
        <w:rPr>
          <w:rFonts w:ascii="Browallia New" w:hAnsi="Browallia New" w:cs="Browallia New"/>
          <w:sz w:val="28"/>
          <w:szCs w:val="28"/>
          <w:cs/>
          <w:lang w:val="en-GB"/>
        </w:rPr>
        <w:t>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ไม่อนุญาตให้มีการใช้เครื่องมือทางการเงินที่มีลักษณะเป็นการเก็งกำไร โดยการทำตราสารอนุพันธ์ทุกประเภทต้องได้รับอนุมัติจากคณะกรรมการของแต่ละบริษัทในกลุ่ม</w:t>
      </w:r>
      <w:r w:rsidR="00172F12">
        <w:rPr>
          <w:rFonts w:ascii="Browallia New" w:hAnsi="Browallia New" w:cs="Browallia New" w:hint="cs"/>
          <w:sz w:val="28"/>
          <w:szCs w:val="28"/>
          <w:cs/>
          <w:lang w:val="en-GB"/>
        </w:rPr>
        <w:t>บริษัท</w:t>
      </w:r>
      <w:r w:rsidRPr="00997306">
        <w:rPr>
          <w:rFonts w:ascii="Browallia New" w:hAnsi="Browallia New" w:cs="Browallia New"/>
          <w:sz w:val="28"/>
          <w:szCs w:val="28"/>
          <w:cs/>
          <w:lang w:val="en-GB"/>
        </w:rPr>
        <w:t>ก่อน</w:t>
      </w:r>
    </w:p>
    <w:p w14:paraId="280F6DC7" w14:textId="77777777" w:rsidR="002D186D" w:rsidRPr="0028254A" w:rsidRDefault="002D186D"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BFDB983" w14:textId="75F5D901" w:rsidR="0067169F" w:rsidRPr="00997306" w:rsidRDefault="0067169F" w:rsidP="00DB310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5"/>
          <w:tab w:val="left" w:pos="1080"/>
        </w:tabs>
        <w:spacing w:line="240" w:lineRule="auto"/>
        <w:ind w:left="1440" w:hanging="990"/>
        <w:rPr>
          <w:rFonts w:ascii="Browallia New" w:hAnsi="Browallia New" w:cs="Browallia New"/>
          <w:sz w:val="28"/>
          <w:szCs w:val="28"/>
          <w:lang w:val="en-GB"/>
        </w:rPr>
      </w:pPr>
      <w:r w:rsidRPr="00997306">
        <w:rPr>
          <w:rFonts w:ascii="Browallia New" w:hAnsi="Browallia New" w:cs="Browallia New"/>
          <w:sz w:val="28"/>
          <w:szCs w:val="28"/>
          <w:cs/>
          <w:lang w:val="en-GB"/>
        </w:rPr>
        <w:t>การจัดการความเสี่ยงในส่วนของทุน</w:t>
      </w:r>
    </w:p>
    <w:p w14:paraId="3FC29AAA" w14:textId="77777777" w:rsidR="0067169F" w:rsidRPr="00F611AB" w:rsidRDefault="0067169F"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EDD31A3" w14:textId="031761C0" w:rsidR="00D74763" w:rsidRPr="00997306" w:rsidRDefault="00D74763" w:rsidP="0067169F">
      <w:pPr>
        <w:tabs>
          <w:tab w:val="clear" w:pos="907"/>
        </w:tabs>
        <w:spacing w:line="240" w:lineRule="auto"/>
        <w:ind w:left="851"/>
        <w:jc w:val="thaiDistribute"/>
        <w:rPr>
          <w:rFonts w:ascii="Browallia New" w:hAnsi="Browallia New" w:cs="Browallia New"/>
          <w:i/>
          <w:iCs/>
          <w:sz w:val="28"/>
          <w:szCs w:val="28"/>
        </w:rPr>
      </w:pPr>
      <w:r w:rsidRPr="00997306">
        <w:rPr>
          <w:rFonts w:ascii="Browallia New" w:hAnsi="Browallia New" w:cs="Browallia New"/>
          <w:i/>
          <w:iCs/>
          <w:sz w:val="28"/>
          <w:szCs w:val="28"/>
          <w:cs/>
        </w:rPr>
        <w:t>การบริหารความเสี่ยง</w:t>
      </w:r>
    </w:p>
    <w:p w14:paraId="471D1FF7" w14:textId="3EE41FD5" w:rsidR="0067169F" w:rsidRPr="00997306" w:rsidRDefault="0067169F" w:rsidP="00B935F7">
      <w:pPr>
        <w:tabs>
          <w:tab w:val="clear" w:pos="907"/>
        </w:tabs>
        <w:spacing w:line="240" w:lineRule="auto"/>
        <w:ind w:left="851"/>
        <w:jc w:val="thaiDistribute"/>
        <w:rPr>
          <w:rFonts w:ascii="Browallia New" w:hAnsi="Browallia New" w:cs="Browallia New"/>
          <w:sz w:val="28"/>
          <w:szCs w:val="28"/>
          <w:cs/>
        </w:rPr>
      </w:pPr>
      <w:r w:rsidRPr="00997306">
        <w:rPr>
          <w:rFonts w:ascii="Browallia New" w:hAnsi="Browallia New" w:cs="Browallia New"/>
          <w:sz w:val="28"/>
          <w:szCs w:val="28"/>
          <w:cs/>
        </w:rPr>
        <w:t>วัตถุประสงค์ของบริษัทในการบริหารทุนของบริษัทนั้นเพื่อดำรงไว้ซึ่งความสามารถในการดำเนินงานอย่างต่อเนื่องของบริษัท</w:t>
      </w:r>
      <w:r w:rsidRPr="00997306">
        <w:rPr>
          <w:rFonts w:ascii="Browallia New" w:hAnsi="Browallia New" w:cs="Browallia New"/>
          <w:sz w:val="28"/>
          <w:szCs w:val="28"/>
        </w:rPr>
        <w:t xml:space="preserve"> </w:t>
      </w:r>
      <w:r w:rsidRPr="00997306">
        <w:rPr>
          <w:rFonts w:ascii="Browallia New" w:hAnsi="Browallia New" w:cs="Browallia New"/>
          <w:sz w:val="28"/>
          <w:szCs w:val="28"/>
          <w:cs/>
        </w:rPr>
        <w:t>เพื่อสร้างผลตอบแทนต่อผู้ถือหุ้นและเป็นประโยชน์ต่อผู้ที่มีส่วนได้เสียอื่น</w:t>
      </w:r>
      <w:r w:rsidRPr="00997306">
        <w:rPr>
          <w:rFonts w:ascii="Browallia New" w:hAnsi="Browallia New" w:cs="Browallia New"/>
          <w:sz w:val="28"/>
          <w:szCs w:val="28"/>
        </w:rPr>
        <w:t xml:space="preserve"> </w:t>
      </w:r>
      <w:r w:rsidRPr="00997306">
        <w:rPr>
          <w:rFonts w:ascii="Browallia New" w:hAnsi="Browallia New" w:cs="Browallia New"/>
          <w:sz w:val="28"/>
          <w:szCs w:val="28"/>
          <w:cs/>
        </w:rPr>
        <w:t>และเพื่อดำรงไว้</w:t>
      </w:r>
      <w:r w:rsidRPr="00997306">
        <w:rPr>
          <w:rFonts w:ascii="Browallia New" w:hAnsi="Browallia New" w:cs="Browallia New" w:hint="cs"/>
          <w:sz w:val="28"/>
          <w:szCs w:val="28"/>
        </w:rPr>
        <w:t xml:space="preserve">           </w:t>
      </w:r>
      <w:r w:rsidRPr="00997306">
        <w:rPr>
          <w:rFonts w:ascii="Browallia New" w:hAnsi="Browallia New" w:cs="Browallia New"/>
          <w:sz w:val="28"/>
          <w:szCs w:val="28"/>
          <w:cs/>
        </w:rPr>
        <w:t>ซึ่งโครงสร้างของทุนที่เหมาะสม</w:t>
      </w:r>
      <w:r w:rsidRPr="00997306">
        <w:rPr>
          <w:rFonts w:ascii="Browallia New" w:hAnsi="Browallia New" w:cs="Browallia New"/>
          <w:sz w:val="28"/>
          <w:szCs w:val="28"/>
        </w:rPr>
        <w:t xml:space="preserve"> </w:t>
      </w:r>
      <w:r w:rsidRPr="00997306">
        <w:rPr>
          <w:rFonts w:ascii="Browallia New" w:hAnsi="Browallia New" w:cs="Browallia New"/>
          <w:sz w:val="28"/>
          <w:szCs w:val="28"/>
          <w:cs/>
        </w:rPr>
        <w:t>เพื่อลดต้นทุนทางการเงินของทุน</w:t>
      </w:r>
    </w:p>
    <w:p w14:paraId="282A9060" w14:textId="77777777" w:rsidR="00F611AB" w:rsidRPr="00F611AB" w:rsidRDefault="00F611A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21EE2C7C" w14:textId="200CDA97" w:rsidR="007A75E0" w:rsidRPr="00997306" w:rsidRDefault="0067169F" w:rsidP="0067169F">
      <w:pPr>
        <w:tabs>
          <w:tab w:val="clear" w:pos="907"/>
        </w:tabs>
        <w:spacing w:line="240" w:lineRule="auto"/>
        <w:ind w:left="851"/>
        <w:jc w:val="thaiDistribute"/>
        <w:rPr>
          <w:rFonts w:ascii="Browallia New" w:hAnsi="Browallia New" w:cs="Browallia New"/>
          <w:sz w:val="28"/>
          <w:szCs w:val="28"/>
        </w:rPr>
      </w:pPr>
      <w:r w:rsidRPr="00997306">
        <w:rPr>
          <w:rFonts w:ascii="Browallia New" w:hAnsi="Browallia New" w:cs="Browallia New"/>
          <w:sz w:val="28"/>
          <w:szCs w:val="28"/>
          <w:cs/>
        </w:rPr>
        <w:t>ในการดำรงไว้หรือปรับโครงสร้างของทุน</w:t>
      </w:r>
      <w:r w:rsidRPr="00997306">
        <w:rPr>
          <w:rFonts w:ascii="Browallia New" w:hAnsi="Browallia New" w:cs="Browallia New"/>
          <w:sz w:val="28"/>
          <w:szCs w:val="28"/>
        </w:rPr>
        <w:t xml:space="preserve"> </w:t>
      </w:r>
      <w:r w:rsidRPr="00997306">
        <w:rPr>
          <w:rFonts w:ascii="Browallia New" w:hAnsi="Browallia New" w:cs="Browallia New"/>
          <w:sz w:val="28"/>
          <w:szCs w:val="28"/>
          <w:cs/>
        </w:rPr>
        <w:t>บริษัทอาจปรับนโยบายการจ่ายเงินปันผล</w:t>
      </w:r>
      <w:r w:rsidRPr="00997306">
        <w:rPr>
          <w:rFonts w:ascii="Browallia New" w:hAnsi="Browallia New" w:cs="Browallia New"/>
          <w:sz w:val="28"/>
          <w:szCs w:val="28"/>
        </w:rPr>
        <w:t xml:space="preserve"> </w:t>
      </w:r>
      <w:r w:rsidRPr="00997306">
        <w:rPr>
          <w:rFonts w:ascii="Browallia New" w:hAnsi="Browallia New" w:cs="Browallia New"/>
          <w:sz w:val="28"/>
          <w:szCs w:val="28"/>
          <w:cs/>
        </w:rPr>
        <w:t>ออกหุ้นใหม่หรือออกหุ้นกู้เพื่อปรับโครงสร้างหนี้</w:t>
      </w:r>
      <w:r w:rsidRPr="00997306">
        <w:rPr>
          <w:rFonts w:ascii="Browallia New" w:hAnsi="Browallia New" w:cs="Browallia New"/>
          <w:sz w:val="28"/>
          <w:szCs w:val="28"/>
        </w:rPr>
        <w:t xml:space="preserve"> </w:t>
      </w:r>
      <w:r w:rsidRPr="00997306">
        <w:rPr>
          <w:rFonts w:ascii="Browallia New" w:hAnsi="Browallia New" w:cs="Browallia New"/>
          <w:sz w:val="28"/>
          <w:szCs w:val="28"/>
          <w:cs/>
        </w:rPr>
        <w:t>หรือการขายทรัพย์สินเพื่อลดภาระหนี้</w:t>
      </w:r>
    </w:p>
    <w:p w14:paraId="49D62A73" w14:textId="77777777" w:rsidR="003043D7" w:rsidRPr="00F611AB" w:rsidRDefault="003043D7"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74CCF814" w14:textId="77777777" w:rsidR="003043D7" w:rsidRPr="00997306" w:rsidRDefault="003043D7" w:rsidP="003043D7">
      <w:pPr>
        <w:tabs>
          <w:tab w:val="clear" w:pos="907"/>
        </w:tabs>
        <w:spacing w:line="240" w:lineRule="auto"/>
        <w:ind w:left="851"/>
        <w:jc w:val="thaiDistribute"/>
        <w:rPr>
          <w:rFonts w:ascii="Browallia New" w:hAnsi="Browallia New" w:cs="Browallia New"/>
          <w:i/>
          <w:iCs/>
          <w:sz w:val="28"/>
          <w:szCs w:val="28"/>
        </w:rPr>
      </w:pPr>
      <w:r w:rsidRPr="00997306">
        <w:rPr>
          <w:rFonts w:ascii="Browallia New" w:hAnsi="Browallia New" w:cs="Browallia New"/>
          <w:i/>
          <w:iCs/>
          <w:sz w:val="28"/>
          <w:szCs w:val="28"/>
          <w:cs/>
        </w:rPr>
        <w:t>การคงไว้ซึ่งอัตราส่วนตามสัญญาเงินกู้ (</w:t>
      </w:r>
      <w:r w:rsidRPr="00997306">
        <w:rPr>
          <w:rFonts w:ascii="Browallia New" w:hAnsi="Browallia New" w:cs="Browallia New"/>
          <w:i/>
          <w:iCs/>
          <w:sz w:val="28"/>
          <w:szCs w:val="28"/>
        </w:rPr>
        <w:t>Loan covenants)</w:t>
      </w:r>
    </w:p>
    <w:p w14:paraId="7E9E4A71" w14:textId="2C18AAEB" w:rsidR="003562E6" w:rsidRPr="00997306" w:rsidRDefault="003043D7" w:rsidP="003562E6">
      <w:pPr>
        <w:tabs>
          <w:tab w:val="clear" w:pos="907"/>
        </w:tabs>
        <w:spacing w:line="240" w:lineRule="auto"/>
        <w:ind w:left="851"/>
        <w:jc w:val="thaiDistribute"/>
        <w:rPr>
          <w:rFonts w:ascii="Browallia New" w:hAnsi="Browallia New" w:cs="Browallia New"/>
          <w:sz w:val="28"/>
          <w:szCs w:val="28"/>
        </w:rPr>
      </w:pPr>
      <w:r w:rsidRPr="00997306">
        <w:rPr>
          <w:rFonts w:ascii="Browallia New" w:hAnsi="Browallia New" w:cs="Browallia New"/>
          <w:sz w:val="28"/>
          <w:szCs w:val="28"/>
          <w:cs/>
        </w:rPr>
        <w:t xml:space="preserve">ภายใต้เงื่อนไขของวงเงินกู้หลักของบริษัท </w:t>
      </w:r>
      <w:r w:rsidR="00A52515" w:rsidRPr="00997306">
        <w:rPr>
          <w:rFonts w:ascii="Browallia New" w:hAnsi="Browallia New" w:cs="Browallia New" w:hint="cs"/>
          <w:sz w:val="28"/>
          <w:szCs w:val="28"/>
          <w:cs/>
        </w:rPr>
        <w:t>กลุ่ม</w:t>
      </w:r>
      <w:r w:rsidRPr="00997306">
        <w:rPr>
          <w:rFonts w:ascii="Browallia New" w:hAnsi="Browallia New" w:cs="Browallia New"/>
          <w:sz w:val="28"/>
          <w:szCs w:val="28"/>
          <w:cs/>
        </w:rPr>
        <w:t>บริษัทจะต้องคงไว้ซึ่ง</w:t>
      </w:r>
      <w:r w:rsidR="007E7619" w:rsidRPr="00997306">
        <w:rPr>
          <w:rFonts w:ascii="Browallia New" w:hAnsi="Browallia New" w:cs="Browallia New" w:hint="cs"/>
          <w:sz w:val="28"/>
          <w:szCs w:val="28"/>
          <w:cs/>
        </w:rPr>
        <w:t>มี</w:t>
      </w:r>
      <w:r w:rsidRPr="00997306">
        <w:rPr>
          <w:rFonts w:ascii="Browallia New" w:hAnsi="Browallia New" w:cs="Browallia New"/>
          <w:sz w:val="28"/>
          <w:szCs w:val="28"/>
          <w:cs/>
        </w:rPr>
        <w:t>อัตราส่วนทางการเงิน</w:t>
      </w:r>
      <w:r w:rsidR="007E7619" w:rsidRPr="00997306">
        <w:rPr>
          <w:rFonts w:ascii="Browallia New" w:hAnsi="Browallia New" w:cs="Browallia New" w:hint="cs"/>
          <w:sz w:val="28"/>
          <w:szCs w:val="28"/>
          <w:cs/>
        </w:rPr>
        <w:t>ที่ต้องพิจารณา</w:t>
      </w:r>
      <w:r w:rsidRPr="00997306">
        <w:rPr>
          <w:rFonts w:ascii="Browallia New" w:hAnsi="Browallia New" w:cs="Browallia New"/>
          <w:sz w:val="28"/>
          <w:szCs w:val="28"/>
          <w:cs/>
        </w:rPr>
        <w:t>ดังนี้</w:t>
      </w:r>
    </w:p>
    <w:p w14:paraId="2C2728DD" w14:textId="62F9A757" w:rsidR="003043D7" w:rsidRPr="00997306" w:rsidRDefault="003043D7"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97306">
        <w:rPr>
          <w:rFonts w:ascii="Browallia New" w:hAnsi="Browallia New" w:cs="Browallia New"/>
          <w:sz w:val="28"/>
          <w:szCs w:val="28"/>
          <w:cs/>
        </w:rPr>
        <w:t>อัตราส่วนหนี้สินที่มีดอกเบี้ยสุทธิต่อทุน</w:t>
      </w:r>
    </w:p>
    <w:p w14:paraId="7CB1E763" w14:textId="2B4D817A" w:rsidR="005E1976" w:rsidRPr="00997306" w:rsidRDefault="005E1976"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97306">
        <w:rPr>
          <w:rFonts w:ascii="Browallia New" w:hAnsi="Browallia New" w:cs="Browallia New"/>
          <w:sz w:val="28"/>
          <w:szCs w:val="28"/>
          <w:cs/>
        </w:rPr>
        <w:t>อัตราส่วนหนี้สินต่อทุน</w:t>
      </w:r>
    </w:p>
    <w:p w14:paraId="04D101D7" w14:textId="126E8007" w:rsidR="004B216B" w:rsidRPr="00997306" w:rsidRDefault="00EE1A5E" w:rsidP="00DB3104">
      <w:pPr>
        <w:pStyle w:val="ListParagraph"/>
        <w:numPr>
          <w:ilvl w:val="0"/>
          <w:numId w:val="24"/>
        </w:numPr>
        <w:tabs>
          <w:tab w:val="clear" w:pos="907"/>
        </w:tabs>
        <w:spacing w:line="240" w:lineRule="auto"/>
        <w:jc w:val="thaiDistribute"/>
        <w:rPr>
          <w:rFonts w:ascii="Browallia New" w:hAnsi="Browallia New" w:cs="Browallia New"/>
          <w:sz w:val="28"/>
          <w:szCs w:val="28"/>
        </w:rPr>
      </w:pPr>
      <w:r w:rsidRPr="00997306">
        <w:rPr>
          <w:rFonts w:ascii="Browallia New" w:hAnsi="Browallia New" w:cs="Browallia New" w:hint="cs"/>
          <w:sz w:val="28"/>
          <w:szCs w:val="28"/>
          <w:cs/>
        </w:rPr>
        <w:t>อัตราส่วนความสามารถในการชำระหนี้</w:t>
      </w:r>
    </w:p>
    <w:p w14:paraId="75577149" w14:textId="77777777" w:rsidR="003043D7" w:rsidRPr="00997306" w:rsidRDefault="003043D7" w:rsidP="003043D7">
      <w:pPr>
        <w:tabs>
          <w:tab w:val="clear" w:pos="907"/>
        </w:tabs>
        <w:spacing w:line="240" w:lineRule="auto"/>
        <w:ind w:left="851"/>
        <w:jc w:val="thaiDistribute"/>
        <w:rPr>
          <w:rFonts w:ascii="Browallia New" w:hAnsi="Browallia New" w:cs="Browallia New"/>
          <w:sz w:val="28"/>
          <w:szCs w:val="28"/>
        </w:rPr>
      </w:pPr>
    </w:p>
    <w:p w14:paraId="58563A33" w14:textId="03B6FF36" w:rsidR="003043D7" w:rsidRPr="00997306" w:rsidRDefault="00770C55" w:rsidP="003043D7">
      <w:pPr>
        <w:tabs>
          <w:tab w:val="clear" w:pos="907"/>
        </w:tabs>
        <w:spacing w:line="240" w:lineRule="auto"/>
        <w:ind w:left="851"/>
        <w:jc w:val="thaiDistribute"/>
        <w:rPr>
          <w:rFonts w:ascii="Browallia New" w:hAnsi="Browallia New" w:cs="Browallia New"/>
          <w:sz w:val="28"/>
          <w:szCs w:val="28"/>
        </w:rPr>
      </w:pPr>
      <w:r w:rsidRPr="00997306">
        <w:rPr>
          <w:rFonts w:ascii="Browallia New" w:hAnsi="Browallia New" w:cs="Browallia New" w:hint="cs"/>
          <w:sz w:val="28"/>
          <w:szCs w:val="28"/>
          <w:cs/>
        </w:rPr>
        <w:t>กลุ่ม</w:t>
      </w:r>
      <w:r w:rsidR="003043D7" w:rsidRPr="00997306">
        <w:rPr>
          <w:rFonts w:ascii="Browallia New" w:hAnsi="Browallia New" w:cs="Browallia New"/>
          <w:sz w:val="28"/>
          <w:szCs w:val="28"/>
          <w:cs/>
        </w:rPr>
        <w:t>บริษัทได้มีการทบทวนในเรื่องการปฏิบัติตามเงื่อนไขดังกล่าวทุกไตรมาสและสามารถคงไว้ซึ่งอัตราส่วนทางการเงินตลอดรอบระยะเวลารายงาน</w:t>
      </w:r>
    </w:p>
    <w:p w14:paraId="3F0EB418" w14:textId="77777777" w:rsidR="00250E0C" w:rsidRPr="00F611AB" w:rsidRDefault="00250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lang w:val="en-GB"/>
        </w:rPr>
      </w:pPr>
    </w:p>
    <w:p w14:paraId="0C35B45E" w14:textId="77777777" w:rsidR="00B002B0" w:rsidRDefault="00B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38701EE7" w14:textId="3B8F86DE" w:rsidR="006971B8" w:rsidRPr="003F2D62" w:rsidRDefault="006971B8" w:rsidP="001704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F2D62">
        <w:rPr>
          <w:rFonts w:ascii="Browallia New" w:hAnsi="Browallia New" w:cs="Browallia New"/>
          <w:b/>
          <w:bCs/>
          <w:sz w:val="28"/>
          <w:szCs w:val="28"/>
          <w:cs/>
          <w:lang w:val="en-GB"/>
        </w:rPr>
        <w:t>เงินสดและรายการเทียบเท่าเงินสด</w:t>
      </w:r>
    </w:p>
    <w:p w14:paraId="405E6879" w14:textId="77777777" w:rsidR="006971B8" w:rsidRPr="00C07995"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lang w:val="en-GB"/>
        </w:rPr>
      </w:pPr>
    </w:p>
    <w:tbl>
      <w:tblPr>
        <w:tblW w:w="9118" w:type="dxa"/>
        <w:tblInd w:w="238" w:type="dxa"/>
        <w:tblLayout w:type="fixed"/>
        <w:tblLook w:val="0000" w:firstRow="0" w:lastRow="0" w:firstColumn="0" w:lastColumn="0" w:noHBand="0" w:noVBand="0"/>
      </w:tblPr>
      <w:tblGrid>
        <w:gridCol w:w="3722"/>
        <w:gridCol w:w="1143"/>
        <w:gridCol w:w="236"/>
        <w:gridCol w:w="1148"/>
        <w:gridCol w:w="263"/>
        <w:gridCol w:w="1188"/>
        <w:gridCol w:w="236"/>
        <w:gridCol w:w="1182"/>
      </w:tblGrid>
      <w:tr w:rsidR="006971B8" w:rsidRPr="007D14BD" w14:paraId="07CB6D64" w14:textId="77777777" w:rsidTr="00C92AF2">
        <w:trPr>
          <w:trHeight w:val="20"/>
        </w:trPr>
        <w:tc>
          <w:tcPr>
            <w:tcW w:w="3722" w:type="dxa"/>
            <w:vAlign w:val="bottom"/>
          </w:tcPr>
          <w:p w14:paraId="00DABAA9"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5396" w:type="dxa"/>
            <w:gridSpan w:val="7"/>
            <w:vAlign w:val="bottom"/>
          </w:tcPr>
          <w:p w14:paraId="62378A8F" w14:textId="50A1C77D" w:rsidR="006971B8" w:rsidRPr="007D14BD" w:rsidRDefault="006971B8" w:rsidP="001B4041">
            <w:pPr>
              <w:tabs>
                <w:tab w:val="clear" w:pos="907"/>
                <w:tab w:val="left" w:pos="900"/>
              </w:tabs>
              <w:spacing w:line="240" w:lineRule="auto"/>
              <w:ind w:left="-18"/>
              <w:jc w:val="right"/>
              <w:rPr>
                <w:rFonts w:ascii="Browallia New" w:hAnsi="Browallia New" w:cs="Browallia New"/>
                <w:sz w:val="28"/>
                <w:szCs w:val="28"/>
                <w:cs/>
              </w:rPr>
            </w:pPr>
            <w:r w:rsidRPr="007D14BD">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D14BD">
              <w:rPr>
                <w:rFonts w:ascii="Browallia New" w:hAnsi="Browallia New" w:cs="Browallia New"/>
                <w:sz w:val="28"/>
                <w:szCs w:val="28"/>
                <w:cs/>
                <w:lang w:val="en-GB"/>
              </w:rPr>
              <w:t>พันบาท)</w:t>
            </w:r>
          </w:p>
        </w:tc>
      </w:tr>
      <w:tr w:rsidR="006971B8" w:rsidRPr="007D14BD" w14:paraId="30F67FFB" w14:textId="77777777" w:rsidTr="00C92AF2">
        <w:trPr>
          <w:trHeight w:val="20"/>
        </w:trPr>
        <w:tc>
          <w:tcPr>
            <w:tcW w:w="3722" w:type="dxa"/>
            <w:vAlign w:val="bottom"/>
          </w:tcPr>
          <w:p w14:paraId="22304150" w14:textId="77777777" w:rsidR="006971B8" w:rsidRPr="007D14BD" w:rsidRDefault="006971B8" w:rsidP="001B4041">
            <w:pPr>
              <w:tabs>
                <w:tab w:val="left" w:pos="540"/>
              </w:tabs>
              <w:spacing w:line="240" w:lineRule="auto"/>
              <w:ind w:right="-108"/>
              <w:rPr>
                <w:rFonts w:ascii="Browallia New" w:hAnsi="Browallia New" w:cs="Browallia New"/>
                <w:sz w:val="28"/>
                <w:szCs w:val="28"/>
              </w:rPr>
            </w:pPr>
          </w:p>
        </w:tc>
        <w:tc>
          <w:tcPr>
            <w:tcW w:w="2527" w:type="dxa"/>
            <w:gridSpan w:val="3"/>
            <w:tcBorders>
              <w:bottom w:val="single" w:sz="4" w:space="0" w:color="auto"/>
            </w:tcBorders>
            <w:vAlign w:val="bottom"/>
          </w:tcPr>
          <w:p w14:paraId="30466571"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r w:rsidRPr="007D14BD">
              <w:rPr>
                <w:rFonts w:ascii="Browallia New" w:hAnsi="Browallia New" w:cs="Browallia New"/>
                <w:sz w:val="28"/>
                <w:szCs w:val="28"/>
                <w:cs/>
              </w:rPr>
              <w:t>งบการเงินรวม</w:t>
            </w:r>
          </w:p>
        </w:tc>
        <w:tc>
          <w:tcPr>
            <w:tcW w:w="263" w:type="dxa"/>
            <w:vAlign w:val="bottom"/>
          </w:tcPr>
          <w:p w14:paraId="17AE6F8D" w14:textId="77777777" w:rsidR="006971B8" w:rsidRPr="007D14BD" w:rsidRDefault="006971B8" w:rsidP="001B4041">
            <w:pPr>
              <w:tabs>
                <w:tab w:val="left" w:pos="540"/>
              </w:tabs>
              <w:spacing w:line="240" w:lineRule="auto"/>
              <w:ind w:right="109"/>
              <w:jc w:val="center"/>
              <w:rPr>
                <w:rFonts w:ascii="Browallia New" w:hAnsi="Browallia New" w:cs="Browallia New"/>
                <w:sz w:val="28"/>
                <w:szCs w:val="28"/>
              </w:rPr>
            </w:pPr>
          </w:p>
        </w:tc>
        <w:tc>
          <w:tcPr>
            <w:tcW w:w="2606" w:type="dxa"/>
            <w:gridSpan w:val="3"/>
            <w:tcBorders>
              <w:bottom w:val="single" w:sz="4" w:space="0" w:color="auto"/>
            </w:tcBorders>
            <w:vAlign w:val="bottom"/>
          </w:tcPr>
          <w:p w14:paraId="19FA4359" w14:textId="77777777" w:rsidR="006971B8" w:rsidRPr="007D14BD" w:rsidRDefault="006971B8" w:rsidP="001B4041">
            <w:pPr>
              <w:tabs>
                <w:tab w:val="left" w:pos="540"/>
              </w:tabs>
              <w:spacing w:line="240" w:lineRule="auto"/>
              <w:ind w:right="-108"/>
              <w:jc w:val="center"/>
              <w:rPr>
                <w:rFonts w:ascii="Browallia New" w:hAnsi="Browallia New" w:cs="Browallia New"/>
                <w:sz w:val="28"/>
                <w:szCs w:val="28"/>
              </w:rPr>
            </w:pPr>
            <w:r w:rsidRPr="007D14BD">
              <w:rPr>
                <w:rFonts w:ascii="Browallia New" w:hAnsi="Browallia New" w:cs="Browallia New"/>
                <w:sz w:val="28"/>
                <w:szCs w:val="28"/>
                <w:cs/>
              </w:rPr>
              <w:t>งบการเงินเฉพาะของบริษัท</w:t>
            </w:r>
          </w:p>
        </w:tc>
      </w:tr>
      <w:tr w:rsidR="00027C1C" w:rsidRPr="007D14BD" w14:paraId="7B4C87AC" w14:textId="77777777" w:rsidTr="00C92AF2">
        <w:trPr>
          <w:trHeight w:val="20"/>
        </w:trPr>
        <w:tc>
          <w:tcPr>
            <w:tcW w:w="3722" w:type="dxa"/>
            <w:vAlign w:val="bottom"/>
          </w:tcPr>
          <w:p w14:paraId="7B988111" w14:textId="77777777" w:rsidR="00027C1C" w:rsidRPr="007D14BD" w:rsidRDefault="00027C1C" w:rsidP="00027C1C">
            <w:pPr>
              <w:tabs>
                <w:tab w:val="left" w:pos="540"/>
              </w:tabs>
              <w:spacing w:line="240" w:lineRule="auto"/>
              <w:ind w:right="-108"/>
              <w:rPr>
                <w:rFonts w:ascii="Browallia New" w:hAnsi="Browallia New" w:cs="Browallia New"/>
                <w:sz w:val="28"/>
                <w:szCs w:val="28"/>
              </w:rPr>
            </w:pPr>
            <w:bookmarkStart w:id="4" w:name="_Hlk328569362"/>
          </w:p>
        </w:tc>
        <w:tc>
          <w:tcPr>
            <w:tcW w:w="1143" w:type="dxa"/>
            <w:tcBorders>
              <w:top w:val="single" w:sz="4" w:space="0" w:color="auto"/>
              <w:bottom w:val="single" w:sz="4" w:space="0" w:color="auto"/>
            </w:tcBorders>
            <w:vAlign w:val="bottom"/>
          </w:tcPr>
          <w:p w14:paraId="249C74EB" w14:textId="10F19D14"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213E2C12" w14:textId="77777777"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692D7A11" w14:textId="1525A25D"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63" w:type="dxa"/>
            <w:vAlign w:val="bottom"/>
          </w:tcPr>
          <w:p w14:paraId="10B0BB9D" w14:textId="77777777"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p>
        </w:tc>
        <w:tc>
          <w:tcPr>
            <w:tcW w:w="1188" w:type="dxa"/>
            <w:tcBorders>
              <w:top w:val="single" w:sz="4" w:space="0" w:color="auto"/>
              <w:bottom w:val="single" w:sz="4" w:space="0" w:color="auto"/>
            </w:tcBorders>
            <w:vAlign w:val="bottom"/>
          </w:tcPr>
          <w:p w14:paraId="671A3CEA" w14:textId="11308420"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vAlign w:val="bottom"/>
          </w:tcPr>
          <w:p w14:paraId="749FD6C3" w14:textId="77777777" w:rsidR="00027C1C" w:rsidRPr="007D14BD" w:rsidRDefault="00027C1C" w:rsidP="00027C1C">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32FEFD6A" w14:textId="54C06A67" w:rsidR="00027C1C" w:rsidRPr="007D14BD" w:rsidRDefault="00027C1C" w:rsidP="00027C1C">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bookmarkEnd w:id="4"/>
      <w:tr w:rsidR="009C16C1" w:rsidRPr="007D14BD" w14:paraId="7B571E5C" w14:textId="77777777" w:rsidTr="00C92AF2">
        <w:trPr>
          <w:trHeight w:val="20"/>
        </w:trPr>
        <w:tc>
          <w:tcPr>
            <w:tcW w:w="3722" w:type="dxa"/>
            <w:vAlign w:val="bottom"/>
          </w:tcPr>
          <w:p w14:paraId="41FDCC38" w14:textId="77777777" w:rsidR="009C16C1" w:rsidRPr="007D14BD" w:rsidRDefault="009C16C1" w:rsidP="009C16C1">
            <w:pPr>
              <w:tabs>
                <w:tab w:val="left" w:pos="540"/>
              </w:tabs>
              <w:spacing w:line="240" w:lineRule="auto"/>
              <w:ind w:right="-108"/>
              <w:rPr>
                <w:rFonts w:ascii="Browallia New" w:hAnsi="Browallia New" w:cs="Browallia New"/>
                <w:sz w:val="28"/>
                <w:szCs w:val="28"/>
                <w:lang w:val="en-GB"/>
              </w:rPr>
            </w:pPr>
          </w:p>
        </w:tc>
        <w:tc>
          <w:tcPr>
            <w:tcW w:w="1143" w:type="dxa"/>
            <w:tcBorders>
              <w:top w:val="single" w:sz="4" w:space="0" w:color="auto"/>
            </w:tcBorders>
            <w:vAlign w:val="bottom"/>
          </w:tcPr>
          <w:p w14:paraId="40904833" w14:textId="77777777" w:rsidR="009C16C1" w:rsidRPr="005133A9" w:rsidRDefault="009C16C1" w:rsidP="009C16C1">
            <w:pPr>
              <w:tabs>
                <w:tab w:val="left" w:pos="540"/>
              </w:tabs>
              <w:spacing w:line="240" w:lineRule="auto"/>
              <w:ind w:right="72"/>
              <w:jc w:val="right"/>
              <w:rPr>
                <w:rFonts w:ascii="Browallia New" w:hAnsi="Browallia New" w:cs="Browallia New"/>
                <w:sz w:val="28"/>
                <w:szCs w:val="28"/>
              </w:rPr>
            </w:pPr>
          </w:p>
        </w:tc>
        <w:tc>
          <w:tcPr>
            <w:tcW w:w="236" w:type="dxa"/>
            <w:vAlign w:val="bottom"/>
          </w:tcPr>
          <w:p w14:paraId="7A2EADC8" w14:textId="77777777" w:rsidR="009C16C1" w:rsidRPr="005133A9" w:rsidRDefault="009C16C1" w:rsidP="009C16C1">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vAlign w:val="bottom"/>
          </w:tcPr>
          <w:p w14:paraId="6BCDC904" w14:textId="77777777" w:rsidR="009C16C1" w:rsidRPr="005133A9" w:rsidRDefault="009C16C1" w:rsidP="009C16C1">
            <w:pPr>
              <w:tabs>
                <w:tab w:val="left" w:pos="540"/>
              </w:tabs>
              <w:spacing w:line="240" w:lineRule="auto"/>
              <w:ind w:right="72"/>
              <w:jc w:val="right"/>
              <w:rPr>
                <w:rFonts w:ascii="Browallia New" w:hAnsi="Browallia New" w:cs="Browallia New"/>
                <w:sz w:val="28"/>
                <w:szCs w:val="28"/>
              </w:rPr>
            </w:pPr>
          </w:p>
        </w:tc>
        <w:tc>
          <w:tcPr>
            <w:tcW w:w="263" w:type="dxa"/>
            <w:vAlign w:val="bottom"/>
          </w:tcPr>
          <w:p w14:paraId="50A585EE" w14:textId="77777777" w:rsidR="009C16C1" w:rsidRPr="005133A9" w:rsidRDefault="009C16C1" w:rsidP="009C16C1">
            <w:pPr>
              <w:tabs>
                <w:tab w:val="left" w:pos="540"/>
              </w:tabs>
              <w:spacing w:line="240" w:lineRule="auto"/>
              <w:ind w:right="72"/>
              <w:jc w:val="right"/>
              <w:rPr>
                <w:rFonts w:ascii="Browallia New" w:hAnsi="Browallia New" w:cs="Browallia New"/>
                <w:sz w:val="28"/>
                <w:szCs w:val="28"/>
              </w:rPr>
            </w:pPr>
          </w:p>
        </w:tc>
        <w:tc>
          <w:tcPr>
            <w:tcW w:w="1188" w:type="dxa"/>
            <w:tcBorders>
              <w:top w:val="single" w:sz="4" w:space="0" w:color="auto"/>
            </w:tcBorders>
            <w:vAlign w:val="bottom"/>
          </w:tcPr>
          <w:p w14:paraId="790FCF74" w14:textId="77777777" w:rsidR="009C16C1" w:rsidRPr="005133A9" w:rsidRDefault="009C16C1" w:rsidP="009C16C1">
            <w:pPr>
              <w:tabs>
                <w:tab w:val="left" w:pos="540"/>
              </w:tabs>
              <w:spacing w:line="240" w:lineRule="auto"/>
              <w:jc w:val="right"/>
              <w:rPr>
                <w:rFonts w:ascii="Browallia New" w:hAnsi="Browallia New" w:cs="Browallia New"/>
                <w:sz w:val="28"/>
                <w:szCs w:val="28"/>
              </w:rPr>
            </w:pPr>
          </w:p>
        </w:tc>
        <w:tc>
          <w:tcPr>
            <w:tcW w:w="236" w:type="dxa"/>
            <w:vAlign w:val="bottom"/>
          </w:tcPr>
          <w:p w14:paraId="6E9686BB" w14:textId="77777777" w:rsidR="009C16C1" w:rsidRPr="007D14BD" w:rsidRDefault="009C16C1" w:rsidP="009C16C1">
            <w:pPr>
              <w:tabs>
                <w:tab w:val="left" w:pos="540"/>
              </w:tabs>
              <w:spacing w:line="240" w:lineRule="auto"/>
              <w:ind w:right="72"/>
              <w:jc w:val="right"/>
              <w:rPr>
                <w:rFonts w:ascii="Browallia New" w:hAnsi="Browallia New" w:cs="Browallia New"/>
                <w:sz w:val="28"/>
                <w:szCs w:val="28"/>
              </w:rPr>
            </w:pPr>
          </w:p>
        </w:tc>
        <w:tc>
          <w:tcPr>
            <w:tcW w:w="1182" w:type="dxa"/>
            <w:vAlign w:val="bottom"/>
          </w:tcPr>
          <w:p w14:paraId="1FBB9BDD" w14:textId="77777777" w:rsidR="009C16C1" w:rsidRPr="007D14BD" w:rsidRDefault="009C16C1" w:rsidP="009C16C1">
            <w:pPr>
              <w:tabs>
                <w:tab w:val="left" w:pos="540"/>
              </w:tabs>
              <w:spacing w:line="240" w:lineRule="auto"/>
              <w:jc w:val="right"/>
              <w:rPr>
                <w:rFonts w:ascii="Browallia New" w:hAnsi="Browallia New" w:cs="Browallia New"/>
                <w:sz w:val="28"/>
                <w:szCs w:val="28"/>
              </w:rPr>
            </w:pPr>
          </w:p>
        </w:tc>
      </w:tr>
      <w:tr w:rsidR="00027C1C" w:rsidRPr="007D14BD" w14:paraId="34306C56" w14:textId="77777777" w:rsidTr="00C07995">
        <w:trPr>
          <w:trHeight w:val="20"/>
        </w:trPr>
        <w:tc>
          <w:tcPr>
            <w:tcW w:w="3722" w:type="dxa"/>
            <w:vAlign w:val="bottom"/>
          </w:tcPr>
          <w:p w14:paraId="5834AEA6" w14:textId="77777777" w:rsidR="00027C1C" w:rsidRPr="007D14BD" w:rsidRDefault="00027C1C" w:rsidP="00027C1C">
            <w:pPr>
              <w:spacing w:line="240" w:lineRule="auto"/>
              <w:ind w:left="34"/>
              <w:rPr>
                <w:rFonts w:ascii="Browallia New" w:hAnsi="Browallia New" w:cs="Browallia New"/>
                <w:sz w:val="28"/>
                <w:szCs w:val="28"/>
                <w:cs/>
                <w:lang w:val="en-GB"/>
              </w:rPr>
            </w:pPr>
            <w:r w:rsidRPr="007D14BD">
              <w:rPr>
                <w:rFonts w:ascii="Browallia New" w:hAnsi="Browallia New" w:cs="Browallia New"/>
                <w:sz w:val="28"/>
                <w:szCs w:val="28"/>
                <w:cs/>
                <w:lang w:val="en-GB"/>
              </w:rPr>
              <w:t>เงินสดและเงินฝากระหว่างทาง</w:t>
            </w:r>
          </w:p>
        </w:tc>
        <w:tc>
          <w:tcPr>
            <w:tcW w:w="1143" w:type="dxa"/>
            <w:shd w:val="clear" w:color="auto" w:fill="auto"/>
            <w:vAlign w:val="bottom"/>
          </w:tcPr>
          <w:p w14:paraId="781D00A0" w14:textId="2543A5E3" w:rsidR="00027C1C" w:rsidRPr="005133A9" w:rsidRDefault="004A753F"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17,53</w:t>
            </w:r>
            <w:r w:rsidR="00F3605F">
              <w:rPr>
                <w:rFonts w:ascii="Browallia New" w:hAnsi="Browallia New" w:cs="Browallia New"/>
                <w:sz w:val="28"/>
                <w:szCs w:val="28"/>
              </w:rPr>
              <w:t>4</w:t>
            </w:r>
          </w:p>
        </w:tc>
        <w:tc>
          <w:tcPr>
            <w:tcW w:w="236" w:type="dxa"/>
            <w:vAlign w:val="bottom"/>
          </w:tcPr>
          <w:p w14:paraId="0BADF0AA" w14:textId="77777777"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AF66B06" w14:textId="0F05141C"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lang w:val="en-GB"/>
              </w:rPr>
            </w:pPr>
            <w:r w:rsidRPr="005133A9">
              <w:rPr>
                <w:rFonts w:ascii="Browallia New" w:hAnsi="Browallia New" w:cs="Browallia New"/>
                <w:sz w:val="28"/>
                <w:szCs w:val="28"/>
              </w:rPr>
              <w:t>17,103</w:t>
            </w:r>
          </w:p>
        </w:tc>
        <w:tc>
          <w:tcPr>
            <w:tcW w:w="263" w:type="dxa"/>
            <w:vAlign w:val="bottom"/>
          </w:tcPr>
          <w:p w14:paraId="4A7480AC" w14:textId="77777777" w:rsidR="00027C1C" w:rsidRPr="005133A9" w:rsidRDefault="00027C1C" w:rsidP="00027C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727928DD" w14:textId="1BA3189B" w:rsidR="00027C1C" w:rsidRPr="005133A9" w:rsidRDefault="00733865"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2,872</w:t>
            </w:r>
          </w:p>
        </w:tc>
        <w:tc>
          <w:tcPr>
            <w:tcW w:w="236" w:type="dxa"/>
            <w:vAlign w:val="bottom"/>
          </w:tcPr>
          <w:p w14:paraId="2D219315" w14:textId="77777777"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C145C93" w14:textId="3E62F418"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 xml:space="preserve">3,604 </w:t>
            </w:r>
          </w:p>
        </w:tc>
      </w:tr>
      <w:tr w:rsidR="00027C1C" w:rsidRPr="007D14BD" w14:paraId="1900A5FC" w14:textId="77777777" w:rsidTr="008C29EC">
        <w:trPr>
          <w:trHeight w:val="20"/>
        </w:trPr>
        <w:tc>
          <w:tcPr>
            <w:tcW w:w="3722" w:type="dxa"/>
            <w:vAlign w:val="bottom"/>
          </w:tcPr>
          <w:p w14:paraId="25079631" w14:textId="791FB9FA" w:rsidR="00027C1C" w:rsidRPr="000734BC" w:rsidRDefault="00027C1C" w:rsidP="00027C1C">
            <w:pPr>
              <w:spacing w:line="240" w:lineRule="auto"/>
              <w:ind w:left="34"/>
              <w:rPr>
                <w:cs/>
              </w:rPr>
            </w:pPr>
            <w:r>
              <w:rPr>
                <w:rFonts w:ascii="Browallia New" w:hAnsi="Browallia New" w:cs="Browallia New" w:hint="cs"/>
                <w:sz w:val="28"/>
                <w:szCs w:val="28"/>
                <w:cs/>
                <w:lang w:val="en-GB"/>
              </w:rPr>
              <w:t xml:space="preserve">เงินฝากธนาคาร </w:t>
            </w:r>
            <w:r>
              <w:rPr>
                <w:rFonts w:ascii="Browallia New" w:hAnsi="Browallia New" w:cs="Browallia New"/>
                <w:sz w:val="28"/>
                <w:szCs w:val="28"/>
              </w:rPr>
              <w:t xml:space="preserve">- </w:t>
            </w:r>
            <w:r>
              <w:rPr>
                <w:rFonts w:ascii="Browallia New" w:hAnsi="Browallia New" w:cs="Browallia New" w:hint="cs"/>
                <w:sz w:val="28"/>
                <w:szCs w:val="28"/>
                <w:cs/>
              </w:rPr>
              <w:t>ออมทรัพย์</w:t>
            </w:r>
          </w:p>
        </w:tc>
        <w:tc>
          <w:tcPr>
            <w:tcW w:w="1143" w:type="dxa"/>
            <w:shd w:val="clear" w:color="auto" w:fill="auto"/>
            <w:vAlign w:val="bottom"/>
          </w:tcPr>
          <w:p w14:paraId="2F198C5A" w14:textId="3C642B13" w:rsidR="00027C1C" w:rsidRPr="005133A9" w:rsidRDefault="00081056"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1</w:t>
            </w:r>
            <w:r w:rsidR="00E33212" w:rsidRPr="005133A9">
              <w:rPr>
                <w:rFonts w:ascii="Browallia New" w:hAnsi="Browallia New" w:cs="Browallia New"/>
                <w:sz w:val="28"/>
                <w:szCs w:val="28"/>
              </w:rPr>
              <w:t>03,8</w:t>
            </w:r>
            <w:r w:rsidR="00F3605F">
              <w:rPr>
                <w:rFonts w:ascii="Browallia New" w:hAnsi="Browallia New" w:cs="Browallia New"/>
                <w:sz w:val="28"/>
                <w:szCs w:val="28"/>
              </w:rPr>
              <w:t>28</w:t>
            </w:r>
          </w:p>
        </w:tc>
        <w:tc>
          <w:tcPr>
            <w:tcW w:w="236" w:type="dxa"/>
            <w:vAlign w:val="bottom"/>
          </w:tcPr>
          <w:p w14:paraId="022A20AB" w14:textId="77777777"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2533F24A" w14:textId="50E12899"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77,352</w:t>
            </w:r>
          </w:p>
        </w:tc>
        <w:tc>
          <w:tcPr>
            <w:tcW w:w="263" w:type="dxa"/>
            <w:vAlign w:val="bottom"/>
          </w:tcPr>
          <w:p w14:paraId="54E2B885" w14:textId="77777777" w:rsidR="00027C1C" w:rsidRPr="005133A9" w:rsidRDefault="00027C1C" w:rsidP="00027C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18CD9EEC" w14:textId="38338F08" w:rsidR="00027C1C" w:rsidRPr="005133A9" w:rsidRDefault="00F3605F"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8,307</w:t>
            </w:r>
          </w:p>
        </w:tc>
        <w:tc>
          <w:tcPr>
            <w:tcW w:w="236" w:type="dxa"/>
            <w:vAlign w:val="bottom"/>
          </w:tcPr>
          <w:p w14:paraId="23568260" w14:textId="77777777"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48D47105" w14:textId="753B1F3F" w:rsidR="00027C1C" w:rsidRPr="00EC0D6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 xml:space="preserve">20,710 </w:t>
            </w:r>
          </w:p>
        </w:tc>
      </w:tr>
      <w:tr w:rsidR="00027C1C" w:rsidRPr="007D14BD" w14:paraId="37C520D7" w14:textId="77777777" w:rsidTr="008C29EC">
        <w:trPr>
          <w:trHeight w:val="20"/>
        </w:trPr>
        <w:tc>
          <w:tcPr>
            <w:tcW w:w="3722" w:type="dxa"/>
            <w:vAlign w:val="bottom"/>
          </w:tcPr>
          <w:p w14:paraId="40B8FFAD" w14:textId="2626DFAD" w:rsidR="00027C1C" w:rsidRPr="007D14BD" w:rsidRDefault="00027C1C" w:rsidP="00027C1C">
            <w:pPr>
              <w:spacing w:line="240" w:lineRule="auto"/>
              <w:ind w:left="34"/>
              <w:rPr>
                <w:rFonts w:ascii="Browallia New" w:hAnsi="Browallia New" w:cs="Browallia New"/>
                <w:sz w:val="28"/>
                <w:szCs w:val="28"/>
                <w:cs/>
              </w:rPr>
            </w:pPr>
            <w:r w:rsidRPr="007D14BD">
              <w:rPr>
                <w:rFonts w:ascii="Browallia New" w:hAnsi="Browallia New" w:cs="Browallia New"/>
                <w:sz w:val="28"/>
                <w:szCs w:val="28"/>
                <w:cs/>
              </w:rPr>
              <w:t>เงินฝากธนาคาร</w:t>
            </w:r>
            <w:r>
              <w:rPr>
                <w:rFonts w:ascii="Browallia New" w:hAnsi="Browallia New" w:cs="Browallia New" w:hint="cs"/>
                <w:sz w:val="28"/>
                <w:szCs w:val="28"/>
                <w:cs/>
              </w:rPr>
              <w:t xml:space="preserve"> </w:t>
            </w:r>
            <w:r>
              <w:rPr>
                <w:rFonts w:ascii="Browallia New" w:hAnsi="Browallia New" w:cs="Browallia New"/>
                <w:sz w:val="28"/>
                <w:szCs w:val="28"/>
              </w:rPr>
              <w:t xml:space="preserve">- </w:t>
            </w:r>
            <w:r>
              <w:rPr>
                <w:rFonts w:ascii="Browallia New" w:hAnsi="Browallia New" w:cs="Browallia New" w:hint="cs"/>
                <w:sz w:val="28"/>
                <w:szCs w:val="28"/>
                <w:cs/>
              </w:rPr>
              <w:t>กระแสรายวัน</w:t>
            </w:r>
          </w:p>
        </w:tc>
        <w:tc>
          <w:tcPr>
            <w:tcW w:w="1143" w:type="dxa"/>
            <w:shd w:val="clear" w:color="auto" w:fill="auto"/>
            <w:vAlign w:val="bottom"/>
          </w:tcPr>
          <w:p w14:paraId="143560EC" w14:textId="38DAD0B6" w:rsidR="00027C1C" w:rsidRPr="005133A9" w:rsidRDefault="00081056"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2</w:t>
            </w:r>
            <w:r w:rsidR="005133A9" w:rsidRPr="005133A9">
              <w:rPr>
                <w:rFonts w:ascii="Browallia New" w:hAnsi="Browallia New" w:cs="Browallia New"/>
                <w:sz w:val="28"/>
                <w:szCs w:val="28"/>
              </w:rPr>
              <w:t>6,592</w:t>
            </w:r>
          </w:p>
        </w:tc>
        <w:tc>
          <w:tcPr>
            <w:tcW w:w="236" w:type="dxa"/>
            <w:vAlign w:val="bottom"/>
          </w:tcPr>
          <w:p w14:paraId="5ED405BD" w14:textId="77777777"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vAlign w:val="bottom"/>
          </w:tcPr>
          <w:p w14:paraId="06ED12DC" w14:textId="68DF58C9"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17,724</w:t>
            </w:r>
          </w:p>
        </w:tc>
        <w:tc>
          <w:tcPr>
            <w:tcW w:w="263" w:type="dxa"/>
            <w:vAlign w:val="bottom"/>
          </w:tcPr>
          <w:p w14:paraId="4FF92450" w14:textId="77777777" w:rsidR="00027C1C" w:rsidRPr="005133A9" w:rsidRDefault="00027C1C" w:rsidP="00027C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shd w:val="clear" w:color="auto" w:fill="auto"/>
          </w:tcPr>
          <w:p w14:paraId="23F2F937" w14:textId="6660417F" w:rsidR="00027C1C" w:rsidRPr="005133A9" w:rsidRDefault="00F3605F"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Pr>
                <w:rFonts w:ascii="Browallia New" w:hAnsi="Browallia New" w:cs="Browallia New"/>
                <w:sz w:val="28"/>
                <w:szCs w:val="28"/>
              </w:rPr>
              <w:t>5,683</w:t>
            </w:r>
          </w:p>
        </w:tc>
        <w:tc>
          <w:tcPr>
            <w:tcW w:w="236" w:type="dxa"/>
            <w:vAlign w:val="bottom"/>
          </w:tcPr>
          <w:p w14:paraId="3B4F78E4" w14:textId="77777777"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Pr>
          <w:p w14:paraId="72DD885C" w14:textId="782AAE9E"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8C29EC">
              <w:rPr>
                <w:rFonts w:ascii="Browallia New" w:hAnsi="Browallia New" w:cs="Browallia New"/>
                <w:sz w:val="28"/>
                <w:szCs w:val="28"/>
              </w:rPr>
              <w:t xml:space="preserve">4,803 </w:t>
            </w:r>
          </w:p>
        </w:tc>
      </w:tr>
      <w:tr w:rsidR="00027C1C" w:rsidRPr="007D14BD" w14:paraId="30C88B1C" w14:textId="77777777" w:rsidTr="00C92AF2">
        <w:trPr>
          <w:trHeight w:val="20"/>
        </w:trPr>
        <w:tc>
          <w:tcPr>
            <w:tcW w:w="3722" w:type="dxa"/>
            <w:vAlign w:val="bottom"/>
          </w:tcPr>
          <w:p w14:paraId="2089B5D8" w14:textId="77777777" w:rsidR="00027C1C" w:rsidRPr="007D14BD" w:rsidRDefault="00027C1C" w:rsidP="00027C1C">
            <w:pPr>
              <w:spacing w:line="240" w:lineRule="auto"/>
              <w:ind w:left="317"/>
              <w:rPr>
                <w:rFonts w:ascii="Browallia New" w:hAnsi="Browallia New" w:cs="Browallia New"/>
                <w:sz w:val="28"/>
                <w:szCs w:val="28"/>
                <w:cs/>
                <w:lang w:val="en-GB"/>
              </w:rPr>
            </w:pPr>
            <w:r w:rsidRPr="007D14BD">
              <w:rPr>
                <w:rFonts w:ascii="Browallia New" w:hAnsi="Browallia New" w:cs="Browallia New"/>
                <w:sz w:val="28"/>
                <w:szCs w:val="28"/>
                <w:cs/>
              </w:rPr>
              <w:t>รวม</w:t>
            </w:r>
          </w:p>
        </w:tc>
        <w:tc>
          <w:tcPr>
            <w:tcW w:w="1143" w:type="dxa"/>
            <w:tcBorders>
              <w:top w:val="single" w:sz="4" w:space="0" w:color="auto"/>
              <w:bottom w:val="single" w:sz="12" w:space="0" w:color="auto"/>
            </w:tcBorders>
            <w:shd w:val="clear" w:color="auto" w:fill="auto"/>
            <w:vAlign w:val="bottom"/>
          </w:tcPr>
          <w:p w14:paraId="5E11DBDC" w14:textId="24E09207" w:rsidR="00027C1C" w:rsidRPr="005133A9" w:rsidRDefault="00887E41"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rPr>
            </w:pPr>
            <w:r w:rsidRPr="005133A9">
              <w:rPr>
                <w:rFonts w:ascii="Browallia New" w:hAnsi="Browallia New" w:cs="Browallia New"/>
                <w:sz w:val="28"/>
                <w:szCs w:val="28"/>
              </w:rPr>
              <w:t>147</w:t>
            </w:r>
            <w:r w:rsidR="005133A9" w:rsidRPr="005133A9">
              <w:rPr>
                <w:rFonts w:ascii="Browallia New" w:hAnsi="Browallia New" w:cs="Browallia New"/>
                <w:sz w:val="28"/>
                <w:szCs w:val="28"/>
              </w:rPr>
              <w:t>,9</w:t>
            </w:r>
            <w:r w:rsidR="00F3605F">
              <w:rPr>
                <w:rFonts w:ascii="Browallia New" w:hAnsi="Browallia New" w:cs="Browallia New"/>
                <w:sz w:val="28"/>
                <w:szCs w:val="28"/>
              </w:rPr>
              <w:t>54</w:t>
            </w:r>
          </w:p>
        </w:tc>
        <w:tc>
          <w:tcPr>
            <w:tcW w:w="236" w:type="dxa"/>
            <w:vAlign w:val="bottom"/>
          </w:tcPr>
          <w:p w14:paraId="6E2C7032" w14:textId="77777777"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39D90FDF" w14:textId="5B5E03BD" w:rsidR="00027C1C" w:rsidRPr="005133A9"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cs/>
                <w:lang w:val="en-GB"/>
              </w:rPr>
            </w:pPr>
            <w:r w:rsidRPr="005133A9">
              <w:rPr>
                <w:rFonts w:ascii="Browallia New" w:hAnsi="Browallia New" w:cs="Browallia New"/>
                <w:sz w:val="28"/>
                <w:szCs w:val="28"/>
              </w:rPr>
              <w:t>112,179</w:t>
            </w:r>
          </w:p>
        </w:tc>
        <w:tc>
          <w:tcPr>
            <w:tcW w:w="263" w:type="dxa"/>
            <w:vAlign w:val="bottom"/>
          </w:tcPr>
          <w:p w14:paraId="5742B274" w14:textId="77777777" w:rsidR="00027C1C" w:rsidRPr="005133A9" w:rsidRDefault="00027C1C" w:rsidP="00027C1C">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p>
        </w:tc>
        <w:tc>
          <w:tcPr>
            <w:tcW w:w="1188" w:type="dxa"/>
            <w:tcBorders>
              <w:top w:val="single" w:sz="4" w:space="0" w:color="auto"/>
              <w:bottom w:val="single" w:sz="12" w:space="0" w:color="auto"/>
            </w:tcBorders>
            <w:vAlign w:val="bottom"/>
          </w:tcPr>
          <w:p w14:paraId="34C5012E" w14:textId="7C90ECB4" w:rsidR="00027C1C" w:rsidRPr="005133A9" w:rsidRDefault="00A503EB"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5133A9">
              <w:rPr>
                <w:rFonts w:ascii="Browallia New" w:hAnsi="Browallia New" w:cs="Browallia New"/>
                <w:sz w:val="28"/>
                <w:szCs w:val="28"/>
              </w:rPr>
              <w:t>16,</w:t>
            </w:r>
            <w:r w:rsidR="0000476D" w:rsidRPr="005133A9">
              <w:rPr>
                <w:rFonts w:ascii="Browallia New" w:hAnsi="Browallia New" w:cs="Browallia New"/>
                <w:sz w:val="28"/>
                <w:szCs w:val="28"/>
              </w:rPr>
              <w:t>862</w:t>
            </w:r>
          </w:p>
        </w:tc>
        <w:tc>
          <w:tcPr>
            <w:tcW w:w="236" w:type="dxa"/>
            <w:vAlign w:val="bottom"/>
          </w:tcPr>
          <w:p w14:paraId="04CB10EA" w14:textId="77777777"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Browallia New" w:hAnsi="Browallia New" w:cs="Browallia New"/>
                <w:sz w:val="28"/>
                <w:szCs w:val="28"/>
              </w:rPr>
            </w:pPr>
          </w:p>
        </w:tc>
        <w:tc>
          <w:tcPr>
            <w:tcW w:w="1182" w:type="dxa"/>
            <w:tcBorders>
              <w:top w:val="single" w:sz="4" w:space="0" w:color="auto"/>
              <w:bottom w:val="single" w:sz="12" w:space="0" w:color="auto"/>
            </w:tcBorders>
            <w:vAlign w:val="bottom"/>
          </w:tcPr>
          <w:p w14:paraId="7D549441" w14:textId="1879D19F" w:rsidR="00027C1C" w:rsidRPr="007D14BD" w:rsidRDefault="00027C1C" w:rsidP="00027C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Browallia New" w:hAnsi="Browallia New" w:cs="Browallia New"/>
                <w:sz w:val="28"/>
                <w:szCs w:val="28"/>
              </w:rPr>
            </w:pPr>
            <w:r w:rsidRPr="00E043A7">
              <w:rPr>
                <w:rFonts w:ascii="Browallia New" w:hAnsi="Browallia New" w:cs="Browallia New"/>
                <w:sz w:val="28"/>
                <w:szCs w:val="28"/>
              </w:rPr>
              <w:t>29,117</w:t>
            </w:r>
          </w:p>
        </w:tc>
      </w:tr>
    </w:tbl>
    <w:p w14:paraId="15752D58" w14:textId="77777777" w:rsidR="00C716FB" w:rsidRPr="00F611AB" w:rsidRDefault="00C716FB" w:rsidP="00F611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1C5A7273" w14:textId="70E493F3" w:rsidR="00B90F5B" w:rsidRDefault="002B48E1"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170453">
        <w:rPr>
          <w:rFonts w:ascii="Browallia New" w:hAnsi="Browallia New" w:cs="Browallia New"/>
          <w:sz w:val="28"/>
          <w:szCs w:val="28"/>
          <w:cs/>
          <w:lang w:val="en-GB"/>
        </w:rPr>
        <w:t>ณ</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วันที่</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 xml:space="preserve">31 </w:t>
      </w:r>
      <w:r w:rsidRPr="00170453">
        <w:rPr>
          <w:rFonts w:ascii="Browallia New" w:hAnsi="Browallia New" w:cs="Browallia New"/>
          <w:sz w:val="28"/>
          <w:szCs w:val="28"/>
          <w:cs/>
          <w:lang w:val="en-GB"/>
        </w:rPr>
        <w:t>ธันวาคม</w:t>
      </w:r>
      <w:r w:rsidR="00F46B29" w:rsidRPr="00170453">
        <w:rPr>
          <w:rFonts w:ascii="Browallia New" w:hAnsi="Browallia New" w:cs="Browallia New"/>
          <w:sz w:val="28"/>
          <w:szCs w:val="28"/>
          <w:lang w:val="en-GB"/>
        </w:rPr>
        <w:t xml:space="preserve"> </w:t>
      </w:r>
      <w:r w:rsidRPr="00170453">
        <w:rPr>
          <w:rFonts w:ascii="Browallia New" w:hAnsi="Browallia New" w:cs="Browallia New"/>
          <w:sz w:val="28"/>
          <w:szCs w:val="28"/>
          <w:lang w:val="en-GB"/>
        </w:rPr>
        <w:t>25</w:t>
      </w:r>
      <w:r w:rsidR="00566669" w:rsidRPr="00170453">
        <w:rPr>
          <w:rFonts w:ascii="Browallia New" w:hAnsi="Browallia New" w:cs="Browallia New"/>
          <w:sz w:val="28"/>
          <w:szCs w:val="28"/>
          <w:lang w:val="en-GB"/>
        </w:rPr>
        <w:t>6</w:t>
      </w:r>
      <w:r w:rsidR="00A814B4">
        <w:rPr>
          <w:rFonts w:ascii="Browallia New" w:hAnsi="Browallia New" w:cs="Browallia New"/>
          <w:sz w:val="28"/>
          <w:szCs w:val="28"/>
          <w:lang w:val="en-GB"/>
        </w:rPr>
        <w:t>6</w:t>
      </w:r>
      <w:r w:rsidR="00F46B29" w:rsidRPr="00170453">
        <w:rPr>
          <w:rFonts w:ascii="Browallia New" w:hAnsi="Browallia New" w:cs="Browallia New"/>
          <w:sz w:val="28"/>
          <w:szCs w:val="28"/>
          <w:lang w:val="en-GB"/>
        </w:rPr>
        <w:t xml:space="preserve"> </w:t>
      </w:r>
      <w:r w:rsidR="004A2DFE" w:rsidRPr="00170453">
        <w:rPr>
          <w:rFonts w:ascii="Browallia New" w:hAnsi="Browallia New" w:cs="Browallia New" w:hint="cs"/>
          <w:sz w:val="28"/>
          <w:szCs w:val="28"/>
          <w:cs/>
          <w:lang w:val="en-GB"/>
        </w:rPr>
        <w:t>และ</w:t>
      </w:r>
      <w:r w:rsidR="00F46B29" w:rsidRPr="00170453">
        <w:rPr>
          <w:rFonts w:ascii="Browallia New" w:hAnsi="Browallia New" w:cs="Browallia New" w:hint="cs"/>
          <w:sz w:val="28"/>
          <w:szCs w:val="28"/>
          <w:lang w:val="en-GB"/>
        </w:rPr>
        <w:t xml:space="preserve"> </w:t>
      </w:r>
      <w:r w:rsidR="004A2DFE" w:rsidRPr="00170453">
        <w:rPr>
          <w:rFonts w:ascii="Browallia New" w:hAnsi="Browallia New" w:cs="Browallia New"/>
          <w:sz w:val="28"/>
          <w:szCs w:val="28"/>
          <w:lang w:val="en-GB"/>
        </w:rPr>
        <w:t>256</w:t>
      </w:r>
      <w:r w:rsidR="00A814B4">
        <w:rPr>
          <w:rFonts w:ascii="Browallia New" w:hAnsi="Browallia New" w:cs="Browallia New"/>
          <w:sz w:val="28"/>
          <w:szCs w:val="28"/>
          <w:lang w:val="en-GB"/>
        </w:rPr>
        <w:t>5</w:t>
      </w:r>
      <w:r w:rsidR="004A2DFE" w:rsidRPr="00170453">
        <w:rPr>
          <w:rFonts w:ascii="Browallia New" w:hAnsi="Browallia New" w:cs="Browallia New"/>
          <w:sz w:val="28"/>
          <w:szCs w:val="28"/>
          <w:lang w:val="en-GB"/>
        </w:rPr>
        <w:t xml:space="preserve"> </w:t>
      </w:r>
      <w:r w:rsidRPr="00170453">
        <w:rPr>
          <w:rFonts w:ascii="Browallia New" w:hAnsi="Browallia New" w:cs="Browallia New"/>
          <w:sz w:val="28"/>
          <w:szCs w:val="28"/>
          <w:cs/>
          <w:lang w:val="en-GB"/>
        </w:rPr>
        <w:t>เงินฝากธนาคารมีอัตราดอกเบี้ย</w:t>
      </w:r>
      <w:r w:rsidR="00970ADD" w:rsidRPr="00170453">
        <w:rPr>
          <w:rFonts w:ascii="Browallia New" w:hAnsi="Browallia New" w:cs="Browallia New" w:hint="cs"/>
          <w:sz w:val="28"/>
          <w:szCs w:val="28"/>
          <w:cs/>
          <w:lang w:val="en-GB"/>
        </w:rPr>
        <w:t>ตามอัตราตลาด</w:t>
      </w:r>
      <w:r w:rsidR="0028155C">
        <w:rPr>
          <w:rFonts w:ascii="Browallia New" w:hAnsi="Browallia New" w:cs="Browallia New"/>
          <w:sz w:val="28"/>
          <w:szCs w:val="28"/>
          <w:lang w:val="en-GB"/>
        </w:rPr>
        <w:t xml:space="preserve"> </w:t>
      </w:r>
      <w:r w:rsidR="00EE3A5F">
        <w:rPr>
          <w:rFonts w:ascii="Browallia New" w:hAnsi="Browallia New" w:cs="Browallia New" w:hint="cs"/>
          <w:sz w:val="28"/>
          <w:szCs w:val="28"/>
          <w:cs/>
          <w:lang w:val="en-GB"/>
        </w:rPr>
        <w:t xml:space="preserve">ร้อยละ </w:t>
      </w:r>
      <w:r w:rsidR="00EE3A5F">
        <w:rPr>
          <w:rFonts w:ascii="Browallia New" w:hAnsi="Browallia New" w:cs="Browallia New"/>
          <w:sz w:val="28"/>
          <w:szCs w:val="28"/>
        </w:rPr>
        <w:t>0.</w:t>
      </w:r>
      <w:r w:rsidR="0041040E">
        <w:rPr>
          <w:rFonts w:ascii="Browallia New" w:hAnsi="Browallia New" w:cs="Browallia New"/>
          <w:sz w:val="28"/>
          <w:szCs w:val="28"/>
        </w:rPr>
        <w:t>15</w:t>
      </w:r>
      <w:r w:rsidR="00A51CFA">
        <w:rPr>
          <w:rFonts w:ascii="Browallia New" w:hAnsi="Browallia New" w:cs="Browallia New"/>
          <w:sz w:val="28"/>
          <w:szCs w:val="28"/>
        </w:rPr>
        <w:t xml:space="preserve"> </w:t>
      </w:r>
      <w:r w:rsidR="0041040E">
        <w:rPr>
          <w:rFonts w:ascii="Browallia New" w:hAnsi="Browallia New" w:cs="Browallia New"/>
          <w:sz w:val="28"/>
          <w:szCs w:val="28"/>
        </w:rPr>
        <w:t>-</w:t>
      </w:r>
      <w:r w:rsidR="00A51CFA">
        <w:rPr>
          <w:rFonts w:ascii="Browallia New" w:hAnsi="Browallia New" w:cs="Browallia New"/>
          <w:sz w:val="28"/>
          <w:szCs w:val="28"/>
        </w:rPr>
        <w:t xml:space="preserve"> </w:t>
      </w:r>
      <w:r w:rsidR="0041040E">
        <w:rPr>
          <w:rFonts w:ascii="Browallia New" w:hAnsi="Browallia New" w:cs="Browallia New"/>
          <w:sz w:val="28"/>
          <w:szCs w:val="28"/>
        </w:rPr>
        <w:t>0.</w:t>
      </w:r>
      <w:r w:rsidR="004D3287">
        <w:rPr>
          <w:rFonts w:ascii="Browallia New" w:hAnsi="Browallia New" w:cs="Browallia New"/>
          <w:sz w:val="28"/>
          <w:szCs w:val="28"/>
        </w:rPr>
        <w:t>60</w:t>
      </w:r>
      <w:r w:rsidR="0041040E">
        <w:rPr>
          <w:rFonts w:ascii="Browallia New" w:hAnsi="Browallia New" w:cs="Browallia New"/>
          <w:sz w:val="28"/>
          <w:szCs w:val="28"/>
        </w:rPr>
        <w:t xml:space="preserve"> </w:t>
      </w:r>
      <w:r w:rsidR="0041040E">
        <w:rPr>
          <w:rFonts w:ascii="Browallia New" w:hAnsi="Browallia New" w:cs="Browallia New" w:hint="cs"/>
          <w:sz w:val="28"/>
          <w:szCs w:val="28"/>
          <w:cs/>
        </w:rPr>
        <w:t xml:space="preserve">และ </w:t>
      </w:r>
      <w:r w:rsidR="00E408A7">
        <w:rPr>
          <w:rFonts w:ascii="Browallia New" w:hAnsi="Browallia New" w:cs="Browallia New"/>
          <w:sz w:val="28"/>
          <w:szCs w:val="28"/>
        </w:rPr>
        <w:t>0.10</w:t>
      </w:r>
      <w:r w:rsidR="009D04C8">
        <w:rPr>
          <w:rFonts w:ascii="Browallia New" w:hAnsi="Browallia New" w:cs="Browallia New"/>
          <w:sz w:val="28"/>
          <w:szCs w:val="28"/>
        </w:rPr>
        <w:t xml:space="preserve"> </w:t>
      </w:r>
      <w:r w:rsidR="006676BD">
        <w:rPr>
          <w:rFonts w:ascii="Browallia New" w:hAnsi="Browallia New" w:cs="Browallia New"/>
          <w:sz w:val="28"/>
          <w:szCs w:val="28"/>
        </w:rPr>
        <w:t>-</w:t>
      </w:r>
      <w:r w:rsidR="00C47C93">
        <w:rPr>
          <w:rFonts w:ascii="Browallia New" w:hAnsi="Browallia New" w:cs="Browallia New"/>
          <w:sz w:val="28"/>
          <w:szCs w:val="28"/>
        </w:rPr>
        <w:t xml:space="preserve"> </w:t>
      </w:r>
      <w:r w:rsidR="00E408A7">
        <w:rPr>
          <w:rFonts w:ascii="Browallia New" w:hAnsi="Browallia New" w:cs="Browallia New"/>
          <w:sz w:val="28"/>
          <w:szCs w:val="28"/>
        </w:rPr>
        <w:t>0.35</w:t>
      </w:r>
      <w:r w:rsidR="002049BE">
        <w:rPr>
          <w:rFonts w:ascii="Browallia New" w:hAnsi="Browallia New" w:cs="Browallia New"/>
          <w:sz w:val="28"/>
          <w:szCs w:val="28"/>
        </w:rPr>
        <w:t xml:space="preserve"> </w:t>
      </w:r>
      <w:r w:rsidR="002049BE">
        <w:rPr>
          <w:rFonts w:ascii="Browallia New" w:hAnsi="Browallia New" w:cs="Browallia New" w:hint="cs"/>
          <w:sz w:val="28"/>
          <w:szCs w:val="28"/>
          <w:cs/>
        </w:rPr>
        <w:t>ตามลำดับ</w:t>
      </w:r>
    </w:p>
    <w:p w14:paraId="36D25246" w14:textId="77777777" w:rsidR="00162C39" w:rsidRPr="00EE3A5F" w:rsidRDefault="00162C39"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p>
    <w:p w14:paraId="0168C776" w14:textId="1FD721E9" w:rsidR="006971B8" w:rsidRPr="00BE72BC" w:rsidRDefault="006971B8" w:rsidP="008A429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72BC">
        <w:rPr>
          <w:rFonts w:ascii="Browallia New" w:hAnsi="Browallia New" w:cs="Browallia New"/>
          <w:b/>
          <w:bCs/>
          <w:sz w:val="28"/>
          <w:szCs w:val="28"/>
          <w:cs/>
          <w:lang w:val="en-GB"/>
        </w:rPr>
        <w:t>รายการบัญชีกับ</w:t>
      </w:r>
      <w:r w:rsidR="00B5183E" w:rsidRPr="00BE72BC">
        <w:rPr>
          <w:rFonts w:ascii="Browallia New" w:hAnsi="Browallia New" w:cs="Browallia New" w:hint="cs"/>
          <w:b/>
          <w:bCs/>
          <w:sz w:val="28"/>
          <w:szCs w:val="28"/>
          <w:cs/>
          <w:lang w:val="en-GB"/>
        </w:rPr>
        <w:t>บุคคลและ</w:t>
      </w:r>
      <w:r w:rsidRPr="00BE72BC">
        <w:rPr>
          <w:rFonts w:ascii="Browallia New" w:hAnsi="Browallia New" w:cs="Browallia New"/>
          <w:b/>
          <w:bCs/>
          <w:sz w:val="28"/>
          <w:szCs w:val="28"/>
          <w:cs/>
          <w:lang w:val="en-GB"/>
        </w:rPr>
        <w:t>บริษัทที่เกี่ยวข้องกัน</w:t>
      </w:r>
      <w:r w:rsidR="00612B13">
        <w:rPr>
          <w:rFonts w:ascii="Browallia New" w:hAnsi="Browallia New" w:cs="Browallia New"/>
          <w:b/>
          <w:bCs/>
          <w:sz w:val="28"/>
          <w:szCs w:val="28"/>
          <w:lang w:val="en-GB"/>
        </w:rPr>
        <w:tab/>
      </w:r>
    </w:p>
    <w:p w14:paraId="2BB8B4B0" w14:textId="77777777" w:rsidR="006971B8" w:rsidRPr="00EF30E4"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0"/>
          <w:szCs w:val="20"/>
          <w:cs/>
          <w:lang w:val="en-GB"/>
        </w:rPr>
      </w:pPr>
    </w:p>
    <w:p w14:paraId="3D2AF3E2" w14:textId="08E58BC1" w:rsidR="009D2D0E" w:rsidRDefault="006971B8"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rPr>
      </w:pPr>
      <w:r w:rsidRPr="00170453">
        <w:rPr>
          <w:rFonts w:ascii="Browallia New" w:hAnsi="Browallia New" w:cs="Browallia New"/>
          <w:sz w:val="28"/>
          <w:szCs w:val="28"/>
          <w:cs/>
          <w:lang w:val="en-GB"/>
        </w:rPr>
        <w:t>งบการเงินนี้ได้รวมผลของรายการที่เกิดกับบุคคลและบริษัทที่เกี่ยวข้องกันตามมูลฐานที่พิจารณาร่วมกันระหว่างบริษัทกับบริษัทที่เกี่ยวข้องกัน</w:t>
      </w:r>
      <w:r w:rsidR="00F46B29" w:rsidRPr="00F46B29">
        <w:rPr>
          <w:rFonts w:ascii="Browallia New" w:hAnsi="Browallia New" w:cs="Browallia New"/>
          <w:sz w:val="28"/>
          <w:szCs w:val="28"/>
        </w:rPr>
        <w:t xml:space="preserve"> </w:t>
      </w:r>
      <w:r w:rsidRPr="00170453">
        <w:rPr>
          <w:rFonts w:ascii="Browallia New" w:hAnsi="Browallia New" w:cs="Browallia New"/>
          <w:sz w:val="28"/>
          <w:szCs w:val="28"/>
          <w:cs/>
          <w:lang w:val="en-GB"/>
        </w:rPr>
        <w:t>ซึ่งมูลฐานที่ใช้บางกรณีอาจแตกต่างจากมูลฐานที่ใช้สำหรับรายการที่เกิดขึ้นกับบุคคลหรือนิติบุคคลที่ไม่เกี่ยวข้องกัน</w:t>
      </w:r>
      <w:r w:rsidR="00F46B29" w:rsidRPr="00F46B29">
        <w:rPr>
          <w:rFonts w:ascii="Browallia New" w:hAnsi="Browallia New" w:cs="Browallia New"/>
          <w:sz w:val="28"/>
          <w:szCs w:val="28"/>
        </w:rPr>
        <w:t xml:space="preserve"> </w:t>
      </w:r>
    </w:p>
    <w:p w14:paraId="6174C490" w14:textId="77777777" w:rsidR="004122EC" w:rsidRPr="0030176F" w:rsidRDefault="004122EC" w:rsidP="0026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4"/>
          <w:szCs w:val="24"/>
          <w:cs/>
          <w:lang w:val="en-GB"/>
        </w:rPr>
      </w:pPr>
    </w:p>
    <w:p w14:paraId="30C0A2BF" w14:textId="32CEA8B5" w:rsidR="006971B8" w:rsidRPr="00170453"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28"/>
          <w:szCs w:val="28"/>
          <w:lang w:val="en-GB"/>
        </w:rPr>
      </w:pPr>
      <w:r w:rsidRPr="00170453">
        <w:rPr>
          <w:rFonts w:ascii="Browallia New" w:hAnsi="Browallia New" w:cs="Browallia New"/>
          <w:sz w:val="28"/>
          <w:szCs w:val="28"/>
          <w:cs/>
          <w:lang w:val="en-GB"/>
        </w:rPr>
        <w:t>นโยบายการกำหนดราคาสำหรับแต่ละรายการมีดังต่อไปนี้</w:t>
      </w:r>
    </w:p>
    <w:p w14:paraId="69304C08" w14:textId="77777777" w:rsidR="006971B8" w:rsidRPr="0030176F" w:rsidRDefault="006971B8" w:rsidP="00170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lang w:val="en-GB"/>
        </w:rPr>
      </w:pPr>
    </w:p>
    <w:tbl>
      <w:tblPr>
        <w:tblW w:w="9148" w:type="dxa"/>
        <w:tblInd w:w="350" w:type="dxa"/>
        <w:tblBorders>
          <w:bottom w:val="single" w:sz="4" w:space="0" w:color="auto"/>
        </w:tblBorders>
        <w:tblLook w:val="00A0" w:firstRow="1" w:lastRow="0" w:firstColumn="1" w:lastColumn="0" w:noHBand="0" w:noVBand="0"/>
      </w:tblPr>
      <w:tblGrid>
        <w:gridCol w:w="4233"/>
        <w:gridCol w:w="236"/>
        <w:gridCol w:w="4679"/>
      </w:tblGrid>
      <w:tr w:rsidR="006971B8" w:rsidRPr="00EF30E4" w14:paraId="6A36B392" w14:textId="77777777" w:rsidTr="00170453">
        <w:trPr>
          <w:tblHeader/>
        </w:trPr>
        <w:tc>
          <w:tcPr>
            <w:tcW w:w="4233" w:type="dxa"/>
            <w:tcBorders>
              <w:bottom w:val="single" w:sz="4" w:space="0" w:color="auto"/>
            </w:tcBorders>
          </w:tcPr>
          <w:p w14:paraId="7CE1B627"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r w:rsidRPr="00F01834">
              <w:rPr>
                <w:rFonts w:ascii="Browallia New" w:hAnsi="Browallia New" w:cs="Browallia New"/>
                <w:sz w:val="28"/>
                <w:szCs w:val="28"/>
                <w:cs/>
              </w:rPr>
              <w:t>รายการ</w:t>
            </w:r>
          </w:p>
        </w:tc>
        <w:tc>
          <w:tcPr>
            <w:tcW w:w="236" w:type="dxa"/>
            <w:tcBorders>
              <w:bottom w:val="nil"/>
            </w:tcBorders>
          </w:tcPr>
          <w:p w14:paraId="7A1601E8"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4"/>
                <w:szCs w:val="24"/>
                <w:cs/>
              </w:rPr>
            </w:pPr>
          </w:p>
        </w:tc>
        <w:tc>
          <w:tcPr>
            <w:tcW w:w="4679" w:type="dxa"/>
            <w:tcBorders>
              <w:bottom w:val="single" w:sz="4" w:space="0" w:color="auto"/>
            </w:tcBorders>
          </w:tcPr>
          <w:p w14:paraId="39541858"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4"/>
                <w:szCs w:val="24"/>
                <w:cs/>
              </w:rPr>
            </w:pPr>
            <w:r w:rsidRPr="00F01834">
              <w:rPr>
                <w:rFonts w:ascii="Browallia New" w:hAnsi="Browallia New" w:cs="Browallia New"/>
                <w:sz w:val="28"/>
                <w:szCs w:val="28"/>
                <w:cs/>
              </w:rPr>
              <w:t>นโยบายการกำหนดราคา</w:t>
            </w:r>
          </w:p>
        </w:tc>
      </w:tr>
      <w:tr w:rsidR="006971B8" w:rsidRPr="00EF30E4" w14:paraId="7D02F9BB" w14:textId="77777777" w:rsidTr="0029051B">
        <w:trPr>
          <w:trHeight w:hRule="exact" w:val="216"/>
          <w:tblHeader/>
        </w:trPr>
        <w:tc>
          <w:tcPr>
            <w:tcW w:w="4233" w:type="dxa"/>
            <w:tcBorders>
              <w:top w:val="nil"/>
              <w:bottom w:val="nil"/>
            </w:tcBorders>
            <w:vAlign w:val="bottom"/>
          </w:tcPr>
          <w:p w14:paraId="4F93CC71"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4"/>
                <w:szCs w:val="24"/>
                <w:cs/>
              </w:rPr>
            </w:pPr>
          </w:p>
        </w:tc>
        <w:tc>
          <w:tcPr>
            <w:tcW w:w="236" w:type="dxa"/>
            <w:tcBorders>
              <w:top w:val="nil"/>
              <w:bottom w:val="nil"/>
            </w:tcBorders>
          </w:tcPr>
          <w:p w14:paraId="7416F42C"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2FA2361E"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6971B8" w:rsidRPr="00EF30E4" w14:paraId="34D72469" w14:textId="77777777" w:rsidTr="00170453">
        <w:tc>
          <w:tcPr>
            <w:tcW w:w="4233" w:type="dxa"/>
            <w:tcBorders>
              <w:top w:val="nil"/>
              <w:bottom w:val="nil"/>
            </w:tcBorders>
            <w:vAlign w:val="bottom"/>
          </w:tcPr>
          <w:p w14:paraId="76337D28" w14:textId="77777777" w:rsidR="006971B8" w:rsidRPr="00EF30E4" w:rsidRDefault="006971B8" w:rsidP="00B07EDD">
            <w:pPr>
              <w:tabs>
                <w:tab w:val="clear" w:pos="3742"/>
              </w:tabs>
              <w:spacing w:line="240" w:lineRule="auto"/>
              <w:ind w:left="175" w:right="175" w:hanging="175"/>
              <w:rPr>
                <w:rFonts w:ascii="Browallia New" w:hAnsi="Browallia New" w:cs="Browallia New"/>
                <w:b/>
                <w:bCs/>
                <w:sz w:val="24"/>
                <w:szCs w:val="24"/>
                <w:cs/>
              </w:rPr>
            </w:pPr>
            <w:r w:rsidRPr="00B07EDD">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cs/>
              </w:rPr>
            </w:pPr>
          </w:p>
        </w:tc>
        <w:tc>
          <w:tcPr>
            <w:tcW w:w="4679" w:type="dxa"/>
            <w:tcBorders>
              <w:top w:val="nil"/>
              <w:bottom w:val="nil"/>
            </w:tcBorders>
          </w:tcPr>
          <w:p w14:paraId="55B8FD38" w14:textId="77777777" w:rsidR="006971B8" w:rsidRPr="00EF30E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cs/>
              </w:rPr>
            </w:pPr>
          </w:p>
        </w:tc>
      </w:tr>
      <w:tr w:rsidR="00182D24" w:rsidRPr="00EF30E4" w14:paraId="44E0146B" w14:textId="77777777" w:rsidTr="003960B4">
        <w:tc>
          <w:tcPr>
            <w:tcW w:w="4233" w:type="dxa"/>
            <w:tcBorders>
              <w:top w:val="nil"/>
            </w:tcBorders>
          </w:tcPr>
          <w:p w14:paraId="3C9CAC88" w14:textId="5BD3FF30" w:rsidR="00182D24" w:rsidRPr="007B23D7" w:rsidRDefault="00182D24" w:rsidP="007B23D7">
            <w:pPr>
              <w:tabs>
                <w:tab w:val="clear" w:pos="3742"/>
              </w:tabs>
              <w:spacing w:line="240" w:lineRule="auto"/>
              <w:ind w:left="175" w:right="175"/>
              <w:rPr>
                <w:rFonts w:ascii="Browallia New" w:hAnsi="Browallia New" w:cs="Browallia New"/>
                <w:sz w:val="28"/>
                <w:szCs w:val="28"/>
              </w:rPr>
            </w:pPr>
            <w:r w:rsidRPr="007B23D7">
              <w:rPr>
                <w:rFonts w:ascii="Browallia New" w:hAnsi="Browallia New" w:cs="Browallia New"/>
                <w:sz w:val="28"/>
                <w:szCs w:val="28"/>
                <w:cs/>
              </w:rPr>
              <w:t>รายได้จากการขายสินค้า</w:t>
            </w:r>
          </w:p>
        </w:tc>
        <w:tc>
          <w:tcPr>
            <w:tcW w:w="236" w:type="dxa"/>
            <w:tcBorders>
              <w:top w:val="nil"/>
            </w:tcBorders>
          </w:tcPr>
          <w:p w14:paraId="6193B5D2" w14:textId="77777777" w:rsidR="00182D24" w:rsidRPr="00EF30E4"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7AB32003" w14:textId="16D029D3" w:rsidR="00182D24" w:rsidRPr="00B07EDD" w:rsidRDefault="00182D24" w:rsidP="00182D24">
            <w:pPr>
              <w:spacing w:line="240" w:lineRule="auto"/>
              <w:ind w:left="175" w:right="-109" w:hanging="175"/>
              <w:rPr>
                <w:rFonts w:ascii="Browallia New" w:hAnsi="Browallia New" w:cs="Browallia New"/>
                <w:sz w:val="28"/>
                <w:szCs w:val="28"/>
              </w:rPr>
            </w:pPr>
            <w:r w:rsidRPr="00B07EDD">
              <w:rPr>
                <w:rFonts w:ascii="Browallia New" w:hAnsi="Browallia New" w:cs="Browallia New"/>
                <w:sz w:val="28"/>
                <w:szCs w:val="28"/>
                <w:cs/>
                <w:lang w:val="en-GB"/>
              </w:rPr>
              <w:t>ตามราคาที่ตกลงกัน</w:t>
            </w:r>
          </w:p>
        </w:tc>
      </w:tr>
      <w:tr w:rsidR="00182D24" w:rsidRPr="00EF30E4" w14:paraId="48FDFD7A" w14:textId="77777777" w:rsidTr="003960B4">
        <w:tc>
          <w:tcPr>
            <w:tcW w:w="4233" w:type="dxa"/>
            <w:tcBorders>
              <w:top w:val="nil"/>
            </w:tcBorders>
          </w:tcPr>
          <w:p w14:paraId="4C7DB0ED" w14:textId="4ACE5369" w:rsidR="00182D24" w:rsidRPr="007B23D7" w:rsidRDefault="00182D24"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sz w:val="28"/>
                <w:szCs w:val="28"/>
                <w:cs/>
              </w:rPr>
              <w:t>รายได้จากการให้เช่า</w:t>
            </w:r>
          </w:p>
        </w:tc>
        <w:tc>
          <w:tcPr>
            <w:tcW w:w="236" w:type="dxa"/>
            <w:tcBorders>
              <w:top w:val="nil"/>
            </w:tcBorders>
          </w:tcPr>
          <w:p w14:paraId="0CF9422D" w14:textId="77777777" w:rsidR="00182D24" w:rsidRPr="00EF30E4" w:rsidRDefault="00182D24" w:rsidP="00182D24">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516C762A" w14:textId="2DD80D58" w:rsidR="00182D24" w:rsidRPr="00B07EDD" w:rsidRDefault="00182D24" w:rsidP="00182D24">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ราคาตามสัญญา</w:t>
            </w:r>
          </w:p>
        </w:tc>
      </w:tr>
      <w:tr w:rsidR="00E379DD" w:rsidRPr="00EF30E4" w14:paraId="785D9CF7" w14:textId="77777777" w:rsidTr="006160B6">
        <w:tc>
          <w:tcPr>
            <w:tcW w:w="4233" w:type="dxa"/>
            <w:tcBorders>
              <w:top w:val="nil"/>
            </w:tcBorders>
            <w:vAlign w:val="bottom"/>
          </w:tcPr>
          <w:p w14:paraId="1AAD3853" w14:textId="0CE4EA95" w:rsidR="00E379DD" w:rsidRPr="007B23D7" w:rsidRDefault="00E379DD"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sz w:val="28"/>
                <w:szCs w:val="28"/>
                <w:cs/>
              </w:rPr>
              <w:t>รายได้จากกิจการโรงแรม</w:t>
            </w:r>
          </w:p>
        </w:tc>
        <w:tc>
          <w:tcPr>
            <w:tcW w:w="236" w:type="dxa"/>
            <w:tcBorders>
              <w:top w:val="nil"/>
            </w:tcBorders>
          </w:tcPr>
          <w:p w14:paraId="02568F0A" w14:textId="77777777" w:rsidR="00E379DD" w:rsidRPr="00EF30E4"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4DBA1FAA" w14:textId="450812AC" w:rsidR="00E379DD" w:rsidRPr="00B07EDD" w:rsidRDefault="00E379DD" w:rsidP="00E379DD">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ราคาตามสัญญา</w:t>
            </w:r>
          </w:p>
        </w:tc>
      </w:tr>
      <w:tr w:rsidR="00E379DD" w:rsidRPr="00EF30E4" w14:paraId="17D8EBE2" w14:textId="77777777" w:rsidTr="003960B4">
        <w:tc>
          <w:tcPr>
            <w:tcW w:w="4233" w:type="dxa"/>
          </w:tcPr>
          <w:p w14:paraId="05B7DF23" w14:textId="2F0460B4" w:rsidR="00E379DD" w:rsidRPr="007B23D7" w:rsidRDefault="00E379DD" w:rsidP="007B23D7">
            <w:pPr>
              <w:tabs>
                <w:tab w:val="clear" w:pos="3742"/>
              </w:tabs>
              <w:spacing w:line="240" w:lineRule="auto"/>
              <w:ind w:left="175" w:right="175"/>
              <w:rPr>
                <w:rFonts w:ascii="Browallia New" w:hAnsi="Browallia New" w:cs="Browallia New"/>
                <w:sz w:val="28"/>
                <w:szCs w:val="28"/>
              </w:rPr>
            </w:pPr>
            <w:r w:rsidRPr="007B23D7">
              <w:rPr>
                <w:rFonts w:ascii="Browallia New" w:hAnsi="Browallia New" w:cs="Browallia New"/>
                <w:sz w:val="28"/>
                <w:szCs w:val="28"/>
                <w:cs/>
              </w:rPr>
              <w:t>รายได้</w:t>
            </w:r>
            <w:r w:rsidRPr="007B23D7">
              <w:rPr>
                <w:rFonts w:ascii="Browallia New" w:hAnsi="Browallia New" w:cs="Browallia New" w:hint="cs"/>
                <w:sz w:val="28"/>
                <w:szCs w:val="28"/>
                <w:cs/>
              </w:rPr>
              <w:t>ค่าบริการ</w:t>
            </w:r>
          </w:p>
        </w:tc>
        <w:tc>
          <w:tcPr>
            <w:tcW w:w="236" w:type="dxa"/>
          </w:tcPr>
          <w:p w14:paraId="79F7F8EF" w14:textId="77777777" w:rsidR="00E379DD" w:rsidRPr="00EF30E4"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3915E402" w14:textId="77777777" w:rsidR="00E379DD" w:rsidRPr="00B07EDD" w:rsidRDefault="00E379DD" w:rsidP="00E379DD">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ราคาตามสัญญา</w:t>
            </w:r>
          </w:p>
        </w:tc>
      </w:tr>
      <w:tr w:rsidR="00E379DD" w:rsidRPr="00EF30E4" w14:paraId="6E16C553" w14:textId="77777777" w:rsidTr="003960B4">
        <w:tc>
          <w:tcPr>
            <w:tcW w:w="4233" w:type="dxa"/>
            <w:tcBorders>
              <w:top w:val="nil"/>
            </w:tcBorders>
          </w:tcPr>
          <w:p w14:paraId="45197EB9" w14:textId="24A50D56" w:rsidR="00E379DD" w:rsidRPr="007B23D7" w:rsidRDefault="00E379DD"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hint="cs"/>
                <w:sz w:val="28"/>
                <w:szCs w:val="28"/>
                <w:cs/>
              </w:rPr>
              <w:t>ดอกเบี้ยรับ</w:t>
            </w:r>
          </w:p>
        </w:tc>
        <w:tc>
          <w:tcPr>
            <w:tcW w:w="236" w:type="dxa"/>
            <w:tcBorders>
              <w:top w:val="nil"/>
            </w:tcBorders>
          </w:tcPr>
          <w:p w14:paraId="7E1F5A64" w14:textId="77777777" w:rsidR="00E379DD" w:rsidRPr="00EF30E4"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13DBB0B5" w14:textId="49997162" w:rsidR="00E379DD" w:rsidRPr="00B07EDD" w:rsidRDefault="00E379DD" w:rsidP="00E379DD">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อัตราที่ตกลงร่วมกันในสัญญา</w:t>
            </w:r>
          </w:p>
        </w:tc>
      </w:tr>
      <w:tr w:rsidR="00E379DD" w:rsidRPr="00EF30E4" w14:paraId="114BAE65" w14:textId="77777777" w:rsidTr="003960B4">
        <w:tc>
          <w:tcPr>
            <w:tcW w:w="4233" w:type="dxa"/>
            <w:tcBorders>
              <w:top w:val="nil"/>
            </w:tcBorders>
          </w:tcPr>
          <w:p w14:paraId="768D397D" w14:textId="146F05EE" w:rsidR="00E379DD" w:rsidRPr="007B23D7" w:rsidRDefault="00E379DD"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hint="cs"/>
                <w:sz w:val="28"/>
                <w:szCs w:val="28"/>
                <w:cs/>
              </w:rPr>
              <w:t>เงินปันผลรับ</w:t>
            </w:r>
          </w:p>
        </w:tc>
        <w:tc>
          <w:tcPr>
            <w:tcW w:w="236" w:type="dxa"/>
            <w:tcBorders>
              <w:top w:val="nil"/>
            </w:tcBorders>
          </w:tcPr>
          <w:p w14:paraId="22E3726A" w14:textId="77777777" w:rsidR="00E379DD" w:rsidRPr="00EF30E4" w:rsidRDefault="00E379DD" w:rsidP="00E379DD">
            <w:pPr>
              <w:spacing w:line="240" w:lineRule="auto"/>
              <w:ind w:left="175" w:hanging="175"/>
              <w:rPr>
                <w:rFonts w:ascii="Browallia New" w:hAnsi="Browallia New" w:cs="Browallia New"/>
                <w:sz w:val="24"/>
                <w:szCs w:val="24"/>
                <w:cs/>
              </w:rPr>
            </w:pPr>
          </w:p>
        </w:tc>
        <w:tc>
          <w:tcPr>
            <w:tcW w:w="4679" w:type="dxa"/>
            <w:tcBorders>
              <w:top w:val="nil"/>
            </w:tcBorders>
            <w:vAlign w:val="bottom"/>
          </w:tcPr>
          <w:p w14:paraId="0AA905AF" w14:textId="3F9C44FD" w:rsidR="00E379DD" w:rsidRPr="00B07EDD" w:rsidRDefault="00E379DD" w:rsidP="00E379DD">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ตาม</w:t>
            </w:r>
            <w:r w:rsidRPr="00B07EDD">
              <w:rPr>
                <w:rFonts w:ascii="Browallia New" w:hAnsi="Browallia New" w:cs="Browallia New" w:hint="cs"/>
                <w:sz w:val="28"/>
                <w:szCs w:val="28"/>
                <w:cs/>
              </w:rPr>
              <w:t>ที่อนุมัติในที่ประชุม</w:t>
            </w:r>
          </w:p>
        </w:tc>
      </w:tr>
      <w:tr w:rsidR="00E379DD" w:rsidRPr="00EF30E4" w14:paraId="1CE1FF69" w14:textId="77777777" w:rsidTr="003960B4">
        <w:tc>
          <w:tcPr>
            <w:tcW w:w="4233" w:type="dxa"/>
          </w:tcPr>
          <w:p w14:paraId="22327FC6" w14:textId="14CFEEAE" w:rsidR="00E379DD" w:rsidRPr="007B23D7" w:rsidRDefault="00E379DD" w:rsidP="007B23D7">
            <w:pPr>
              <w:tabs>
                <w:tab w:val="clear" w:pos="3742"/>
              </w:tabs>
              <w:spacing w:line="240" w:lineRule="auto"/>
              <w:ind w:left="175" w:right="175"/>
              <w:rPr>
                <w:rFonts w:ascii="Browallia New" w:hAnsi="Browallia New" w:cs="Browallia New"/>
                <w:sz w:val="28"/>
                <w:szCs w:val="28"/>
              </w:rPr>
            </w:pPr>
            <w:r w:rsidRPr="007B23D7">
              <w:rPr>
                <w:rFonts w:ascii="Browallia New" w:hAnsi="Browallia New" w:cs="Browallia New"/>
                <w:sz w:val="28"/>
                <w:szCs w:val="28"/>
                <w:cs/>
              </w:rPr>
              <w:t>รายได้อื่น</w:t>
            </w:r>
          </w:p>
        </w:tc>
        <w:tc>
          <w:tcPr>
            <w:tcW w:w="236" w:type="dxa"/>
          </w:tcPr>
          <w:p w14:paraId="065CA2B4" w14:textId="77777777" w:rsidR="00E379DD" w:rsidRPr="00EF30E4" w:rsidRDefault="00E379DD" w:rsidP="00E379DD">
            <w:pPr>
              <w:spacing w:line="240" w:lineRule="auto"/>
              <w:ind w:left="175" w:hanging="175"/>
              <w:rPr>
                <w:rFonts w:ascii="Browallia New" w:hAnsi="Browallia New" w:cs="Browallia New"/>
                <w:sz w:val="24"/>
                <w:szCs w:val="24"/>
                <w:cs/>
              </w:rPr>
            </w:pPr>
          </w:p>
        </w:tc>
        <w:tc>
          <w:tcPr>
            <w:tcW w:w="4679" w:type="dxa"/>
            <w:vAlign w:val="bottom"/>
          </w:tcPr>
          <w:p w14:paraId="2ADA89B7" w14:textId="080448AE" w:rsidR="00E379DD" w:rsidRPr="00B07EDD" w:rsidRDefault="00E379DD" w:rsidP="00E379DD">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lang w:val="en-GB"/>
              </w:rPr>
              <w:t>ตามราคาที่ตกลงกัน</w:t>
            </w:r>
          </w:p>
        </w:tc>
      </w:tr>
      <w:tr w:rsidR="00E379DD" w:rsidRPr="00EF30E4" w14:paraId="41778420" w14:textId="77777777" w:rsidTr="00170453">
        <w:tc>
          <w:tcPr>
            <w:tcW w:w="4233" w:type="dxa"/>
            <w:tcBorders>
              <w:top w:val="nil"/>
              <w:bottom w:val="nil"/>
            </w:tcBorders>
          </w:tcPr>
          <w:p w14:paraId="39C5F39F" w14:textId="1A76DEB3" w:rsidR="00E379DD" w:rsidRPr="007B23D7" w:rsidRDefault="00E379DD"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sz w:val="28"/>
                <w:szCs w:val="28"/>
                <w:cs/>
              </w:rPr>
              <w:t>ค่าใช้จ่ายอื่น</w:t>
            </w:r>
          </w:p>
        </w:tc>
        <w:tc>
          <w:tcPr>
            <w:tcW w:w="236" w:type="dxa"/>
            <w:tcBorders>
              <w:top w:val="nil"/>
              <w:bottom w:val="nil"/>
            </w:tcBorders>
          </w:tcPr>
          <w:p w14:paraId="7A1FE83D" w14:textId="77777777" w:rsidR="00E379DD" w:rsidRPr="00EF30E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351D55F6" w14:textId="5D4A4261" w:rsidR="00E379DD" w:rsidRPr="00B07EDD"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r w:rsidRPr="00B07EDD">
              <w:rPr>
                <w:rFonts w:ascii="Browallia New" w:hAnsi="Browallia New" w:cs="Browallia New"/>
                <w:sz w:val="28"/>
                <w:szCs w:val="28"/>
                <w:cs/>
                <w:lang w:val="en-GB"/>
              </w:rPr>
              <w:t>ตามราคาที่ตกลงกัน</w:t>
            </w:r>
          </w:p>
        </w:tc>
      </w:tr>
      <w:tr w:rsidR="00E379DD" w:rsidRPr="00EF30E4" w14:paraId="716721D6" w14:textId="77777777" w:rsidTr="003960B4">
        <w:tc>
          <w:tcPr>
            <w:tcW w:w="4233" w:type="dxa"/>
            <w:tcBorders>
              <w:top w:val="nil"/>
              <w:bottom w:val="nil"/>
            </w:tcBorders>
            <w:vAlign w:val="bottom"/>
          </w:tcPr>
          <w:p w14:paraId="79DD7AE0" w14:textId="5AC7EDED" w:rsidR="00E379DD" w:rsidRPr="007B23D7" w:rsidRDefault="008D46F4" w:rsidP="007B23D7">
            <w:pPr>
              <w:tabs>
                <w:tab w:val="clear" w:pos="3742"/>
              </w:tabs>
              <w:spacing w:line="240" w:lineRule="auto"/>
              <w:ind w:left="175" w:right="175"/>
              <w:rPr>
                <w:rFonts w:ascii="Browallia New" w:hAnsi="Browallia New" w:cs="Browallia New"/>
                <w:sz w:val="28"/>
                <w:szCs w:val="28"/>
                <w:cs/>
              </w:rPr>
            </w:pPr>
            <w:r w:rsidRPr="007B23D7">
              <w:rPr>
                <w:rFonts w:ascii="Browallia New" w:hAnsi="Browallia New" w:cs="Browallia New" w:hint="cs"/>
                <w:sz w:val="28"/>
                <w:szCs w:val="28"/>
                <w:cs/>
              </w:rPr>
              <w:t>ดอกเบี้ยจ่าย</w:t>
            </w:r>
          </w:p>
        </w:tc>
        <w:tc>
          <w:tcPr>
            <w:tcW w:w="236" w:type="dxa"/>
            <w:tcBorders>
              <w:top w:val="nil"/>
              <w:bottom w:val="nil"/>
            </w:tcBorders>
          </w:tcPr>
          <w:p w14:paraId="40BFDE42" w14:textId="77777777" w:rsidR="00E379DD" w:rsidRPr="00EF30E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4"/>
                <w:szCs w:val="24"/>
              </w:rPr>
            </w:pPr>
          </w:p>
        </w:tc>
        <w:tc>
          <w:tcPr>
            <w:tcW w:w="4679" w:type="dxa"/>
            <w:tcBorders>
              <w:top w:val="nil"/>
              <w:bottom w:val="nil"/>
            </w:tcBorders>
            <w:vAlign w:val="bottom"/>
          </w:tcPr>
          <w:p w14:paraId="1BBE5F9F" w14:textId="597C833B" w:rsidR="00E379DD" w:rsidRPr="00B07EDD"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lang w:val="en-GB"/>
              </w:rPr>
            </w:pPr>
            <w:r w:rsidRPr="00B07EDD">
              <w:rPr>
                <w:rFonts w:ascii="Browallia New" w:hAnsi="Browallia New" w:cs="Browallia New"/>
                <w:sz w:val="28"/>
                <w:szCs w:val="28"/>
                <w:cs/>
              </w:rPr>
              <w:t>อัตราที่ตกลงร่วมกันในสัญญา</w:t>
            </w:r>
          </w:p>
        </w:tc>
      </w:tr>
      <w:tr w:rsidR="00E379DD" w:rsidRPr="00EF30E4" w14:paraId="4A723D4A" w14:textId="77777777" w:rsidTr="00170453">
        <w:tc>
          <w:tcPr>
            <w:tcW w:w="4233" w:type="dxa"/>
            <w:tcBorders>
              <w:top w:val="nil"/>
              <w:bottom w:val="nil"/>
            </w:tcBorders>
            <w:vAlign w:val="bottom"/>
          </w:tcPr>
          <w:p w14:paraId="3DBC1499" w14:textId="05F322C2" w:rsidR="00E379DD" w:rsidRPr="0098101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p>
        </w:tc>
        <w:tc>
          <w:tcPr>
            <w:tcW w:w="236" w:type="dxa"/>
            <w:tcBorders>
              <w:top w:val="nil"/>
              <w:bottom w:val="nil"/>
            </w:tcBorders>
          </w:tcPr>
          <w:p w14:paraId="736F0174" w14:textId="77777777" w:rsidR="00E379DD" w:rsidRPr="0098101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rPr>
            </w:pPr>
          </w:p>
        </w:tc>
        <w:tc>
          <w:tcPr>
            <w:tcW w:w="4679" w:type="dxa"/>
            <w:tcBorders>
              <w:top w:val="nil"/>
              <w:bottom w:val="nil"/>
            </w:tcBorders>
            <w:vAlign w:val="bottom"/>
          </w:tcPr>
          <w:p w14:paraId="0497B11C" w14:textId="6E8BD83A" w:rsidR="00E379DD" w:rsidRPr="0098101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rPr>
            </w:pPr>
          </w:p>
        </w:tc>
      </w:tr>
      <w:tr w:rsidR="00E379DD" w:rsidRPr="00EF30E4" w14:paraId="14313083" w14:textId="77777777" w:rsidTr="00170453">
        <w:tc>
          <w:tcPr>
            <w:tcW w:w="9148" w:type="dxa"/>
            <w:gridSpan w:val="3"/>
            <w:tcBorders>
              <w:top w:val="nil"/>
              <w:bottom w:val="nil"/>
            </w:tcBorders>
            <w:vAlign w:val="bottom"/>
          </w:tcPr>
          <w:p w14:paraId="4737F5EC"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1F971FE9"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119AC30D"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2FB845DA"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3998AD15"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50142B49"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56971A54" w14:textId="77777777" w:rsidR="00A05686" w:rsidRDefault="00A05686"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b/>
                <w:bCs/>
                <w:sz w:val="28"/>
                <w:szCs w:val="28"/>
              </w:rPr>
            </w:pPr>
          </w:p>
          <w:p w14:paraId="29895290" w14:textId="30CD7F3D" w:rsidR="00E379DD" w:rsidRPr="00EF30E4" w:rsidRDefault="00E379DD" w:rsidP="00E379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4"/>
                <w:szCs w:val="24"/>
              </w:rPr>
            </w:pPr>
            <w:r w:rsidRPr="00B07EDD">
              <w:rPr>
                <w:rFonts w:ascii="Browallia New" w:hAnsi="Browallia New" w:cs="Browallia New"/>
                <w:b/>
                <w:bCs/>
                <w:sz w:val="28"/>
                <w:szCs w:val="28"/>
                <w:cs/>
              </w:rPr>
              <w:t>รายการธุรกิจกับบุคคลและบริษัทที่เกี่ยวข้องกัน</w:t>
            </w:r>
          </w:p>
        </w:tc>
      </w:tr>
      <w:tr w:rsidR="00461055" w:rsidRPr="00EF30E4" w14:paraId="066507E7" w14:textId="77777777" w:rsidTr="006160B6">
        <w:tc>
          <w:tcPr>
            <w:tcW w:w="4233" w:type="dxa"/>
            <w:tcBorders>
              <w:top w:val="nil"/>
              <w:bottom w:val="nil"/>
            </w:tcBorders>
          </w:tcPr>
          <w:p w14:paraId="3E1ECF08" w14:textId="1E264F9F" w:rsidR="00461055" w:rsidRPr="00B07EDD" w:rsidRDefault="00461055" w:rsidP="00461055">
            <w:pPr>
              <w:spacing w:line="240" w:lineRule="auto"/>
              <w:ind w:left="175"/>
              <w:rPr>
                <w:rFonts w:ascii="Browallia New" w:hAnsi="Browallia New" w:cs="Browallia New"/>
                <w:sz w:val="28"/>
                <w:szCs w:val="28"/>
                <w:highlight w:val="green"/>
                <w:cs/>
              </w:rPr>
            </w:pPr>
            <w:r w:rsidRPr="00B07EDD">
              <w:rPr>
                <w:rFonts w:ascii="Browallia New" w:hAnsi="Browallia New" w:cs="Browallia New"/>
                <w:sz w:val="28"/>
                <w:szCs w:val="28"/>
                <w:cs/>
              </w:rPr>
              <w:t>จำหน่ายสินทรัพย์</w:t>
            </w:r>
          </w:p>
        </w:tc>
        <w:tc>
          <w:tcPr>
            <w:tcW w:w="236" w:type="dxa"/>
            <w:tcBorders>
              <w:top w:val="nil"/>
              <w:bottom w:val="nil"/>
            </w:tcBorders>
          </w:tcPr>
          <w:p w14:paraId="3EF93DA6" w14:textId="77777777" w:rsidR="00461055" w:rsidRPr="00B07EDD" w:rsidRDefault="00461055" w:rsidP="00461055">
            <w:pPr>
              <w:spacing w:line="240" w:lineRule="auto"/>
              <w:ind w:left="175" w:hanging="175"/>
              <w:rPr>
                <w:rFonts w:ascii="Browallia New" w:hAnsi="Browallia New" w:cs="Browallia New"/>
                <w:sz w:val="28"/>
                <w:szCs w:val="28"/>
                <w:highlight w:val="green"/>
                <w:cs/>
              </w:rPr>
            </w:pPr>
          </w:p>
        </w:tc>
        <w:tc>
          <w:tcPr>
            <w:tcW w:w="4679" w:type="dxa"/>
            <w:tcBorders>
              <w:top w:val="nil"/>
              <w:bottom w:val="nil"/>
            </w:tcBorders>
            <w:vAlign w:val="bottom"/>
          </w:tcPr>
          <w:p w14:paraId="7ABED7AD" w14:textId="3EC94EEB" w:rsidR="00461055" w:rsidRPr="00B07EDD" w:rsidRDefault="00461055" w:rsidP="00461055">
            <w:pPr>
              <w:spacing w:line="240" w:lineRule="auto"/>
              <w:ind w:left="175" w:right="-109" w:hanging="175"/>
              <w:rPr>
                <w:rFonts w:ascii="Browallia New" w:hAnsi="Browallia New" w:cs="Browallia New"/>
                <w:sz w:val="28"/>
                <w:szCs w:val="28"/>
              </w:rPr>
            </w:pPr>
            <w:r w:rsidRPr="00B07EDD">
              <w:rPr>
                <w:rFonts w:ascii="Browallia New" w:hAnsi="Browallia New" w:cs="Browallia New"/>
                <w:sz w:val="28"/>
                <w:szCs w:val="28"/>
                <w:cs/>
                <w:lang w:val="en-GB"/>
              </w:rPr>
              <w:t>ตามราคาที่ตกลงกัน</w:t>
            </w:r>
          </w:p>
        </w:tc>
      </w:tr>
      <w:tr w:rsidR="00461055" w:rsidRPr="00EF30E4" w14:paraId="41A8BDF9" w14:textId="77777777" w:rsidTr="006160B6">
        <w:tc>
          <w:tcPr>
            <w:tcW w:w="4233" w:type="dxa"/>
            <w:tcBorders>
              <w:bottom w:val="nil"/>
            </w:tcBorders>
          </w:tcPr>
          <w:p w14:paraId="54D5B428" w14:textId="4BE56423" w:rsidR="00461055" w:rsidRPr="00B07EDD" w:rsidRDefault="00461055" w:rsidP="00461055">
            <w:pPr>
              <w:spacing w:line="240" w:lineRule="auto"/>
              <w:ind w:left="175"/>
              <w:rPr>
                <w:rFonts w:ascii="Browallia New" w:hAnsi="Browallia New" w:cs="Browallia New"/>
                <w:sz w:val="28"/>
                <w:szCs w:val="28"/>
                <w:cs/>
              </w:rPr>
            </w:pPr>
            <w:r w:rsidRPr="00B07EDD">
              <w:rPr>
                <w:rFonts w:ascii="Browallia New" w:hAnsi="Browallia New" w:cs="Browallia New"/>
                <w:sz w:val="28"/>
                <w:szCs w:val="28"/>
                <w:cs/>
              </w:rPr>
              <w:t>จำหน่ายอสังหาริมทรัพย์เพื่อการลงทุน</w:t>
            </w:r>
          </w:p>
        </w:tc>
        <w:tc>
          <w:tcPr>
            <w:tcW w:w="236" w:type="dxa"/>
            <w:tcBorders>
              <w:bottom w:val="nil"/>
            </w:tcBorders>
          </w:tcPr>
          <w:p w14:paraId="256D4D28" w14:textId="77777777" w:rsidR="00461055" w:rsidRPr="00B07EDD" w:rsidRDefault="00461055" w:rsidP="00461055">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6D35BD36" w14:textId="3A3F7998" w:rsidR="00461055" w:rsidRPr="00B07EDD" w:rsidRDefault="00461055" w:rsidP="00461055">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461055" w:rsidRPr="00EF30E4" w14:paraId="121DF436" w14:textId="77777777" w:rsidTr="00170453">
        <w:tc>
          <w:tcPr>
            <w:tcW w:w="4233" w:type="dxa"/>
            <w:tcBorders>
              <w:bottom w:val="nil"/>
            </w:tcBorders>
            <w:vAlign w:val="bottom"/>
          </w:tcPr>
          <w:p w14:paraId="0FD62AB8" w14:textId="1752722D" w:rsidR="00461055" w:rsidRPr="00B07EDD" w:rsidRDefault="00461055" w:rsidP="00461055">
            <w:pPr>
              <w:spacing w:line="240" w:lineRule="auto"/>
              <w:ind w:left="175"/>
              <w:rPr>
                <w:rFonts w:ascii="Browallia New" w:hAnsi="Browallia New" w:cs="Browallia New"/>
                <w:sz w:val="28"/>
                <w:szCs w:val="28"/>
                <w:cs/>
              </w:rPr>
            </w:pPr>
            <w:r w:rsidRPr="00B07EDD">
              <w:rPr>
                <w:rFonts w:ascii="Browallia New" w:hAnsi="Browallia New" w:cs="Browallia New"/>
                <w:sz w:val="28"/>
                <w:szCs w:val="28"/>
                <w:cs/>
              </w:rPr>
              <w:t>ค่าใช้จ่ายอื่น</w:t>
            </w:r>
          </w:p>
        </w:tc>
        <w:tc>
          <w:tcPr>
            <w:tcW w:w="236" w:type="dxa"/>
            <w:tcBorders>
              <w:bottom w:val="nil"/>
            </w:tcBorders>
          </w:tcPr>
          <w:p w14:paraId="2631864C" w14:textId="77777777" w:rsidR="00461055" w:rsidRPr="00B07EDD" w:rsidRDefault="00461055" w:rsidP="00461055">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54F9E6F4" w14:textId="50F2E663" w:rsidR="00461055" w:rsidRPr="00B07EDD" w:rsidRDefault="00461055" w:rsidP="00461055">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lang w:val="en-GB"/>
              </w:rPr>
              <w:t>ตามราคาที่ตกลงกัน</w:t>
            </w:r>
          </w:p>
        </w:tc>
      </w:tr>
      <w:tr w:rsidR="0030176F" w:rsidRPr="00EF30E4" w14:paraId="67D4E909" w14:textId="77777777" w:rsidTr="00170453">
        <w:tc>
          <w:tcPr>
            <w:tcW w:w="4233" w:type="dxa"/>
            <w:tcBorders>
              <w:bottom w:val="nil"/>
            </w:tcBorders>
            <w:vAlign w:val="bottom"/>
          </w:tcPr>
          <w:p w14:paraId="312D8168" w14:textId="30D12679" w:rsidR="0030176F" w:rsidRPr="00B07EDD" w:rsidRDefault="0030176F" w:rsidP="0030176F">
            <w:pPr>
              <w:spacing w:line="240" w:lineRule="auto"/>
              <w:ind w:left="175"/>
              <w:rPr>
                <w:rFonts w:ascii="Browallia New" w:hAnsi="Browallia New" w:cs="Browallia New"/>
                <w:sz w:val="28"/>
                <w:szCs w:val="28"/>
                <w:cs/>
              </w:rPr>
            </w:pPr>
            <w:r w:rsidRPr="00B07EDD">
              <w:rPr>
                <w:rFonts w:ascii="Browallia New" w:hAnsi="Browallia New" w:cs="Browallia New" w:hint="cs"/>
                <w:sz w:val="28"/>
                <w:szCs w:val="28"/>
                <w:cs/>
              </w:rPr>
              <w:t>ดอกเบี้ยจ่าย</w:t>
            </w:r>
          </w:p>
        </w:tc>
        <w:tc>
          <w:tcPr>
            <w:tcW w:w="236" w:type="dxa"/>
            <w:tcBorders>
              <w:bottom w:val="nil"/>
            </w:tcBorders>
          </w:tcPr>
          <w:p w14:paraId="39CA42CE" w14:textId="77777777" w:rsidR="0030176F" w:rsidRPr="00B07EDD"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F71B261" w14:textId="62BDAD79" w:rsidR="0030176F" w:rsidRPr="00B07EDD" w:rsidRDefault="0030176F" w:rsidP="0030176F">
            <w:pPr>
              <w:spacing w:line="240" w:lineRule="auto"/>
              <w:ind w:left="175" w:right="-109" w:hanging="175"/>
              <w:rPr>
                <w:rFonts w:ascii="Browallia New" w:hAnsi="Browallia New" w:cs="Browallia New"/>
                <w:sz w:val="28"/>
                <w:szCs w:val="28"/>
                <w:cs/>
                <w:lang w:val="en-GB"/>
              </w:rPr>
            </w:pPr>
            <w:r w:rsidRPr="00B07EDD">
              <w:rPr>
                <w:rFonts w:ascii="Browallia New" w:hAnsi="Browallia New" w:cs="Browallia New"/>
                <w:sz w:val="28"/>
                <w:szCs w:val="28"/>
                <w:cs/>
              </w:rPr>
              <w:t>อัตราที่ตกลงร่วมกันในสัญญา</w:t>
            </w:r>
          </w:p>
        </w:tc>
      </w:tr>
      <w:tr w:rsidR="0030176F" w:rsidRPr="00EF30E4" w14:paraId="0A535F10" w14:textId="77777777" w:rsidTr="006160B6">
        <w:tc>
          <w:tcPr>
            <w:tcW w:w="4233" w:type="dxa"/>
            <w:tcBorders>
              <w:bottom w:val="nil"/>
            </w:tcBorders>
          </w:tcPr>
          <w:p w14:paraId="3411E377" w14:textId="320F3F60" w:rsidR="0030176F" w:rsidRPr="00B07EDD" w:rsidRDefault="0030176F" w:rsidP="0030176F">
            <w:pPr>
              <w:spacing w:line="240" w:lineRule="auto"/>
              <w:ind w:left="175"/>
              <w:rPr>
                <w:rFonts w:ascii="Browallia New" w:hAnsi="Browallia New" w:cs="Browallia New"/>
                <w:sz w:val="28"/>
                <w:szCs w:val="28"/>
                <w:cs/>
              </w:rPr>
            </w:pPr>
            <w:r w:rsidRPr="00B07EDD">
              <w:rPr>
                <w:rFonts w:ascii="Browallia New" w:hAnsi="Browallia New" w:cs="Browallia New"/>
                <w:sz w:val="28"/>
                <w:szCs w:val="28"/>
                <w:cs/>
              </w:rPr>
              <w:t>ซื้อที่ดิน</w:t>
            </w:r>
          </w:p>
        </w:tc>
        <w:tc>
          <w:tcPr>
            <w:tcW w:w="236" w:type="dxa"/>
            <w:tcBorders>
              <w:bottom w:val="nil"/>
            </w:tcBorders>
          </w:tcPr>
          <w:p w14:paraId="2D502CE4" w14:textId="77777777" w:rsidR="0030176F" w:rsidRPr="00B07EDD"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77D6E670" w14:textId="0F7920C5" w:rsidR="0030176F" w:rsidRPr="00B07EDD" w:rsidRDefault="0030176F" w:rsidP="0030176F">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lang w:val="en-GB"/>
              </w:rPr>
              <w:t>ตามราคาที่ตกลงกันอ้างอิงจากราคาประเมินมูลค่าทรัพย์สิน</w:t>
            </w:r>
            <w:r w:rsidRPr="00B07EDD">
              <w:rPr>
                <w:rFonts w:ascii="Browallia New" w:hAnsi="Browallia New" w:cs="Browallia New"/>
                <w:sz w:val="28"/>
                <w:szCs w:val="28"/>
                <w:cs/>
                <w:lang w:val="en-GB"/>
              </w:rPr>
              <w:br/>
              <w:t>ของผู้ประเมินราคาอิสระ</w:t>
            </w:r>
          </w:p>
        </w:tc>
      </w:tr>
      <w:tr w:rsidR="0030176F" w:rsidRPr="00EF30E4" w14:paraId="7AF7F29A" w14:textId="77777777" w:rsidTr="00170453">
        <w:tc>
          <w:tcPr>
            <w:tcW w:w="4233" w:type="dxa"/>
            <w:tcBorders>
              <w:bottom w:val="nil"/>
            </w:tcBorders>
            <w:vAlign w:val="bottom"/>
          </w:tcPr>
          <w:p w14:paraId="3B766C1A" w14:textId="5888983E" w:rsidR="0030176F" w:rsidRPr="00B07EDD" w:rsidRDefault="0030176F" w:rsidP="0030176F">
            <w:pPr>
              <w:spacing w:line="240" w:lineRule="auto"/>
              <w:ind w:left="175"/>
              <w:rPr>
                <w:rFonts w:ascii="Browallia New" w:hAnsi="Browallia New" w:cs="Browallia New"/>
                <w:sz w:val="28"/>
                <w:szCs w:val="28"/>
                <w:cs/>
              </w:rPr>
            </w:pPr>
            <w:r w:rsidRPr="00B07EDD">
              <w:rPr>
                <w:rFonts w:ascii="Browallia New" w:hAnsi="Browallia New" w:cs="Browallia New" w:hint="cs"/>
                <w:sz w:val="28"/>
                <w:szCs w:val="28"/>
                <w:cs/>
              </w:rPr>
              <w:t>ค่าตอบแทนผู้บริหารคนสำคัญ</w:t>
            </w:r>
          </w:p>
        </w:tc>
        <w:tc>
          <w:tcPr>
            <w:tcW w:w="236" w:type="dxa"/>
            <w:tcBorders>
              <w:bottom w:val="nil"/>
            </w:tcBorders>
          </w:tcPr>
          <w:p w14:paraId="491DEBEC" w14:textId="77777777" w:rsidR="0030176F" w:rsidRPr="00B07EDD" w:rsidRDefault="0030176F" w:rsidP="0030176F">
            <w:pPr>
              <w:spacing w:line="240" w:lineRule="auto"/>
              <w:ind w:left="175" w:hanging="175"/>
              <w:rPr>
                <w:rFonts w:ascii="Browallia New" w:hAnsi="Browallia New" w:cs="Browallia New"/>
                <w:sz w:val="28"/>
                <w:szCs w:val="28"/>
                <w:cs/>
              </w:rPr>
            </w:pPr>
          </w:p>
        </w:tc>
        <w:tc>
          <w:tcPr>
            <w:tcW w:w="4679" w:type="dxa"/>
            <w:tcBorders>
              <w:bottom w:val="nil"/>
            </w:tcBorders>
            <w:vAlign w:val="bottom"/>
          </w:tcPr>
          <w:p w14:paraId="1BF0ABB5" w14:textId="5FB73651" w:rsidR="0030176F" w:rsidRPr="00B07EDD" w:rsidRDefault="0030176F" w:rsidP="0030176F">
            <w:pPr>
              <w:spacing w:line="240" w:lineRule="auto"/>
              <w:ind w:left="175" w:right="-109" w:hanging="175"/>
              <w:rPr>
                <w:rFonts w:ascii="Browallia New" w:hAnsi="Browallia New" w:cs="Browallia New"/>
                <w:sz w:val="28"/>
                <w:szCs w:val="28"/>
                <w:cs/>
              </w:rPr>
            </w:pPr>
            <w:r w:rsidRPr="00B07EDD">
              <w:rPr>
                <w:rFonts w:ascii="Browallia New" w:hAnsi="Browallia New" w:cs="Browallia New" w:hint="cs"/>
                <w:sz w:val="28"/>
                <w:szCs w:val="28"/>
                <w:cs/>
              </w:rPr>
              <w:t>ตามที่อนุมัติในที่ประชุมผู้ถือหุ้นสามัญประจำปี</w:t>
            </w:r>
          </w:p>
        </w:tc>
      </w:tr>
      <w:tr w:rsidR="0030176F" w:rsidRPr="00EF30E4" w14:paraId="69F58274" w14:textId="77777777" w:rsidTr="004D548E">
        <w:tc>
          <w:tcPr>
            <w:tcW w:w="4233" w:type="dxa"/>
            <w:tcBorders>
              <w:bottom w:val="nil"/>
            </w:tcBorders>
            <w:vAlign w:val="bottom"/>
          </w:tcPr>
          <w:p w14:paraId="0FD2908A" w14:textId="77777777" w:rsidR="0030176F" w:rsidRPr="00EF30E4" w:rsidRDefault="0030176F" w:rsidP="0030176F">
            <w:pPr>
              <w:spacing w:line="240" w:lineRule="auto"/>
              <w:ind w:left="175"/>
              <w:rPr>
                <w:rFonts w:ascii="Browallia New" w:hAnsi="Browallia New" w:cs="Browallia New"/>
                <w:sz w:val="24"/>
                <w:szCs w:val="24"/>
                <w:cs/>
              </w:rPr>
            </w:pPr>
          </w:p>
        </w:tc>
        <w:tc>
          <w:tcPr>
            <w:tcW w:w="236" w:type="dxa"/>
            <w:tcBorders>
              <w:bottom w:val="nil"/>
            </w:tcBorders>
          </w:tcPr>
          <w:p w14:paraId="1BFFB5A8" w14:textId="77777777" w:rsidR="0030176F" w:rsidRPr="00EF30E4" w:rsidRDefault="0030176F" w:rsidP="0030176F">
            <w:pPr>
              <w:spacing w:line="240" w:lineRule="auto"/>
              <w:ind w:left="175" w:hanging="175"/>
              <w:rPr>
                <w:rFonts w:ascii="Browallia New" w:hAnsi="Browallia New" w:cs="Browallia New"/>
                <w:sz w:val="24"/>
                <w:szCs w:val="24"/>
                <w:cs/>
              </w:rPr>
            </w:pPr>
          </w:p>
        </w:tc>
        <w:tc>
          <w:tcPr>
            <w:tcW w:w="4679" w:type="dxa"/>
            <w:tcBorders>
              <w:bottom w:val="nil"/>
            </w:tcBorders>
            <w:vAlign w:val="bottom"/>
          </w:tcPr>
          <w:p w14:paraId="3BE8B85C" w14:textId="77777777" w:rsidR="0030176F" w:rsidRPr="00EF30E4" w:rsidRDefault="0030176F" w:rsidP="0030176F">
            <w:pPr>
              <w:spacing w:line="240" w:lineRule="auto"/>
              <w:ind w:left="175" w:right="-109" w:hanging="175"/>
              <w:rPr>
                <w:rFonts w:ascii="Browallia New" w:hAnsi="Browallia New" w:cs="Browallia New"/>
                <w:sz w:val="24"/>
                <w:szCs w:val="24"/>
                <w:cs/>
              </w:rPr>
            </w:pPr>
          </w:p>
        </w:tc>
      </w:tr>
      <w:tr w:rsidR="0030176F" w:rsidRPr="00EF30E4" w14:paraId="38F7AE87" w14:textId="77777777" w:rsidTr="00F537FF">
        <w:tc>
          <w:tcPr>
            <w:tcW w:w="9148" w:type="dxa"/>
            <w:gridSpan w:val="3"/>
            <w:tcBorders>
              <w:bottom w:val="nil"/>
            </w:tcBorders>
            <w:vAlign w:val="bottom"/>
          </w:tcPr>
          <w:p w14:paraId="1ADA04D2" w14:textId="1CB214B4" w:rsidR="0030176F" w:rsidRPr="00EF30E4" w:rsidRDefault="0030176F" w:rsidP="0030176F">
            <w:pPr>
              <w:spacing w:line="240" w:lineRule="auto"/>
              <w:ind w:left="175" w:right="-109" w:hanging="175"/>
              <w:rPr>
                <w:rFonts w:ascii="Browallia New" w:hAnsi="Browallia New" w:cs="Browallia New"/>
                <w:sz w:val="24"/>
                <w:szCs w:val="24"/>
                <w:cs/>
              </w:rPr>
            </w:pPr>
            <w:r w:rsidRPr="00B07EDD">
              <w:rPr>
                <w:rFonts w:ascii="Browallia New" w:hAnsi="Browallia New" w:cs="Browallia New"/>
                <w:b/>
                <w:bCs/>
                <w:sz w:val="28"/>
                <w:szCs w:val="28"/>
                <w:cs/>
              </w:rPr>
              <w:t>รายการธุรกิจกับ</w:t>
            </w:r>
            <w:r w:rsidRPr="00B07EDD">
              <w:rPr>
                <w:rFonts w:ascii="Browallia New" w:hAnsi="Browallia New" w:cs="Browallia New" w:hint="cs"/>
                <w:b/>
                <w:bCs/>
                <w:sz w:val="28"/>
                <w:szCs w:val="28"/>
                <w:cs/>
              </w:rPr>
              <w:t>กรรมการของ</w:t>
            </w:r>
            <w:r w:rsidRPr="00B07EDD">
              <w:rPr>
                <w:rFonts w:ascii="Browallia New" w:hAnsi="Browallia New" w:cs="Browallia New"/>
                <w:b/>
                <w:bCs/>
                <w:sz w:val="28"/>
                <w:szCs w:val="28"/>
                <w:cs/>
              </w:rPr>
              <w:t>บริษัท</w:t>
            </w:r>
            <w:r w:rsidRPr="00B07EDD">
              <w:rPr>
                <w:rFonts w:ascii="Browallia New" w:hAnsi="Browallia New" w:cs="Browallia New" w:hint="cs"/>
                <w:b/>
                <w:bCs/>
                <w:sz w:val="28"/>
                <w:szCs w:val="28"/>
                <w:cs/>
              </w:rPr>
              <w:t>และบริษัทย่อย</w:t>
            </w:r>
          </w:p>
        </w:tc>
      </w:tr>
      <w:tr w:rsidR="00F537FF" w:rsidRPr="00EF30E4" w14:paraId="7079AEB7" w14:textId="77777777" w:rsidTr="00F537FF">
        <w:tc>
          <w:tcPr>
            <w:tcW w:w="4233" w:type="dxa"/>
            <w:tcBorders>
              <w:top w:val="nil"/>
              <w:bottom w:val="nil"/>
            </w:tcBorders>
            <w:vAlign w:val="bottom"/>
          </w:tcPr>
          <w:p w14:paraId="78ABEACA" w14:textId="6E10C35F" w:rsidR="00F537FF" w:rsidRPr="00B07EDD" w:rsidRDefault="00F537FF" w:rsidP="00F537FF">
            <w:pPr>
              <w:spacing w:line="240" w:lineRule="auto"/>
              <w:ind w:left="175"/>
              <w:rPr>
                <w:rFonts w:ascii="Browallia New" w:hAnsi="Browallia New" w:cs="Browallia New"/>
                <w:sz w:val="28"/>
                <w:szCs w:val="28"/>
                <w:cs/>
              </w:rPr>
            </w:pPr>
            <w:r w:rsidRPr="00B07EDD">
              <w:rPr>
                <w:rFonts w:ascii="Browallia New" w:hAnsi="Browallia New" w:cs="Browallia New"/>
                <w:sz w:val="28"/>
                <w:szCs w:val="28"/>
                <w:cs/>
              </w:rPr>
              <w:t>ดอกเบี้ยจ่าย</w:t>
            </w:r>
          </w:p>
        </w:tc>
        <w:tc>
          <w:tcPr>
            <w:tcW w:w="236" w:type="dxa"/>
            <w:tcBorders>
              <w:top w:val="nil"/>
              <w:bottom w:val="nil"/>
            </w:tcBorders>
          </w:tcPr>
          <w:p w14:paraId="765B482E" w14:textId="77777777" w:rsidR="00F537FF" w:rsidRPr="00B07EDD" w:rsidRDefault="00F537FF" w:rsidP="00F537FF">
            <w:pPr>
              <w:spacing w:line="240" w:lineRule="auto"/>
              <w:ind w:left="175" w:hanging="175"/>
              <w:rPr>
                <w:rFonts w:ascii="Browallia New" w:hAnsi="Browallia New" w:cs="Browallia New"/>
                <w:sz w:val="28"/>
                <w:szCs w:val="28"/>
                <w:cs/>
              </w:rPr>
            </w:pPr>
          </w:p>
        </w:tc>
        <w:tc>
          <w:tcPr>
            <w:tcW w:w="4679" w:type="dxa"/>
            <w:tcBorders>
              <w:top w:val="nil"/>
              <w:bottom w:val="nil"/>
            </w:tcBorders>
            <w:vAlign w:val="bottom"/>
          </w:tcPr>
          <w:p w14:paraId="26ED1635" w14:textId="433571EB" w:rsidR="00F537FF" w:rsidRPr="00B07EDD" w:rsidRDefault="00F537FF" w:rsidP="00F537FF">
            <w:pPr>
              <w:spacing w:line="240" w:lineRule="auto"/>
              <w:ind w:left="175" w:right="-109" w:hanging="175"/>
              <w:rPr>
                <w:rFonts w:ascii="Browallia New" w:hAnsi="Browallia New" w:cs="Browallia New"/>
                <w:sz w:val="28"/>
                <w:szCs w:val="28"/>
                <w:cs/>
              </w:rPr>
            </w:pPr>
            <w:r w:rsidRPr="00B07EDD">
              <w:rPr>
                <w:rFonts w:ascii="Browallia New" w:hAnsi="Browallia New" w:cs="Browallia New"/>
                <w:sz w:val="28"/>
                <w:szCs w:val="28"/>
                <w:cs/>
              </w:rPr>
              <w:t>อัตราที่ตกลงร่วมกันในสัญญา</w:t>
            </w:r>
          </w:p>
        </w:tc>
      </w:tr>
    </w:tbl>
    <w:p w14:paraId="48E7EE1E" w14:textId="77777777" w:rsidR="00405ED7" w:rsidRDefault="00405ED7" w:rsidP="00F8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15689C36" w14:textId="77777777" w:rsidR="006C060E" w:rsidRDefault="006C060E" w:rsidP="00F83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0C6CDDBF" w14:textId="2E377695" w:rsidR="006971B8" w:rsidRDefault="006971B8"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r w:rsidRPr="00E34610">
        <w:rPr>
          <w:rFonts w:ascii="Browallia New" w:hAnsi="Browallia New" w:cs="Browallia New"/>
          <w:sz w:val="28"/>
          <w:szCs w:val="28"/>
          <w:cs/>
        </w:rPr>
        <w:t>รายการบัญชีกับบุคคลและบริษัทที่เกี่ยวข้องกันที่เป็นสาระสำคัญ</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สำหรับ</w:t>
      </w:r>
      <w:r w:rsidR="00D94EC6" w:rsidRPr="00E34610">
        <w:rPr>
          <w:rFonts w:ascii="Browallia New" w:hAnsi="Browallia New" w:cs="Browallia New"/>
          <w:sz w:val="28"/>
          <w:szCs w:val="28"/>
          <w:cs/>
        </w:rPr>
        <w:t>ปี</w:t>
      </w:r>
      <w:r w:rsidRPr="00E34610">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34610">
        <w:rPr>
          <w:rFonts w:ascii="Browallia New" w:hAnsi="Browallia New" w:cs="Browallia New"/>
          <w:sz w:val="28"/>
          <w:szCs w:val="28"/>
        </w:rPr>
        <w:t xml:space="preserve">31 </w:t>
      </w:r>
      <w:r w:rsidR="00D94EC6" w:rsidRPr="00E34610">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rPr>
        <w:t>256</w:t>
      </w:r>
      <w:r w:rsidR="00644235">
        <w:rPr>
          <w:rFonts w:ascii="Browallia New" w:hAnsi="Browallia New" w:cs="Browallia New"/>
          <w:sz w:val="28"/>
          <w:szCs w:val="28"/>
        </w:rPr>
        <w:t>6</w:t>
      </w:r>
      <w:r w:rsidR="00066FF7">
        <w:rPr>
          <w:rFonts w:ascii="Browallia New" w:hAnsi="Browallia New" w:cs="Browallia New"/>
          <w:sz w:val="28"/>
          <w:szCs w:val="28"/>
        </w:rPr>
        <w:t xml:space="preserve"> </w:t>
      </w:r>
      <w:r w:rsidR="00DC4E6B" w:rsidRPr="00E34610">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DC4E6B" w:rsidRPr="00E34610">
        <w:rPr>
          <w:rFonts w:ascii="Browallia New" w:hAnsi="Browallia New" w:cs="Browallia New"/>
          <w:sz w:val="28"/>
          <w:szCs w:val="28"/>
          <w:lang w:val="en-GB"/>
        </w:rPr>
        <w:t>25</w:t>
      </w:r>
      <w:r w:rsidR="00E34610">
        <w:rPr>
          <w:rFonts w:ascii="Browallia New" w:hAnsi="Browallia New" w:cs="Browallia New"/>
          <w:sz w:val="28"/>
          <w:szCs w:val="28"/>
          <w:lang w:val="en-GB"/>
        </w:rPr>
        <w:t>6</w:t>
      </w:r>
      <w:r w:rsidR="00644235">
        <w:rPr>
          <w:rFonts w:ascii="Browallia New" w:hAnsi="Browallia New" w:cs="Browallia New"/>
          <w:sz w:val="28"/>
          <w:szCs w:val="28"/>
          <w:lang w:val="en-GB"/>
        </w:rPr>
        <w:t>5</w:t>
      </w:r>
      <w:r w:rsidR="00F46B29" w:rsidRPr="00F46B29">
        <w:rPr>
          <w:rFonts w:ascii="Browallia New" w:hAnsi="Browallia New" w:cs="Browallia New"/>
          <w:sz w:val="28"/>
          <w:szCs w:val="28"/>
        </w:rPr>
        <w:t xml:space="preserve"> </w:t>
      </w:r>
      <w:r w:rsidRPr="00E34610">
        <w:rPr>
          <w:rFonts w:ascii="Browallia New" w:hAnsi="Browallia New" w:cs="Browallia New"/>
          <w:sz w:val="28"/>
          <w:szCs w:val="28"/>
          <w:cs/>
        </w:rPr>
        <w:t>มีดังนี้</w:t>
      </w:r>
    </w:p>
    <w:p w14:paraId="7DA2292B" w14:textId="77777777" w:rsidR="008F755B" w:rsidRPr="00E34610" w:rsidRDefault="008F755B" w:rsidP="00591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jc w:val="thaiDistribute"/>
        <w:rPr>
          <w:rFonts w:ascii="Browallia New" w:hAnsi="Browallia New" w:cs="Browallia New"/>
          <w:sz w:val="28"/>
          <w:szCs w:val="28"/>
        </w:rPr>
      </w:pPr>
    </w:p>
    <w:tbl>
      <w:tblPr>
        <w:tblW w:w="9071" w:type="dxa"/>
        <w:tblInd w:w="392" w:type="dxa"/>
        <w:tblLayout w:type="fixed"/>
        <w:tblLook w:val="0000" w:firstRow="0" w:lastRow="0" w:firstColumn="0" w:lastColumn="0" w:noHBand="0" w:noVBand="0"/>
      </w:tblPr>
      <w:tblGrid>
        <w:gridCol w:w="4252"/>
        <w:gridCol w:w="992"/>
        <w:gridCol w:w="236"/>
        <w:gridCol w:w="1040"/>
        <w:gridCol w:w="240"/>
        <w:gridCol w:w="1035"/>
        <w:gridCol w:w="243"/>
        <w:gridCol w:w="1033"/>
      </w:tblGrid>
      <w:tr w:rsidR="006971B8" w:rsidRPr="00593EA0" w14:paraId="159B2AD4" w14:textId="77777777" w:rsidTr="009951C0">
        <w:trPr>
          <w:trHeight w:val="170"/>
          <w:tblHeader/>
        </w:trPr>
        <w:tc>
          <w:tcPr>
            <w:tcW w:w="4252" w:type="dxa"/>
            <w:tcBorders>
              <w:top w:val="nil"/>
              <w:left w:val="nil"/>
              <w:bottom w:val="nil"/>
              <w:right w:val="nil"/>
            </w:tcBorders>
          </w:tcPr>
          <w:p w14:paraId="1CFF95FB"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r w:rsidRPr="00593EA0">
              <w:rPr>
                <w:rFonts w:ascii="Browallia New" w:hAnsi="Browallia New" w:cs="Browallia New" w:hint="cs"/>
                <w:b/>
                <w:bCs/>
                <w:sz w:val="28"/>
                <w:szCs w:val="28"/>
              </w:rPr>
              <w:tab/>
            </w:r>
            <w:r w:rsidRPr="00593EA0">
              <w:rPr>
                <w:rFonts w:ascii="Browallia New" w:hAnsi="Browallia New" w:cs="Browallia New" w:hint="cs"/>
                <w:b/>
                <w:bCs/>
                <w:sz w:val="28"/>
                <w:szCs w:val="28"/>
              </w:rPr>
              <w:tab/>
            </w:r>
          </w:p>
        </w:tc>
        <w:tc>
          <w:tcPr>
            <w:tcW w:w="4819" w:type="dxa"/>
            <w:gridSpan w:val="7"/>
            <w:tcBorders>
              <w:top w:val="nil"/>
              <w:left w:val="nil"/>
              <w:right w:val="nil"/>
            </w:tcBorders>
          </w:tcPr>
          <w:p w14:paraId="142975DC" w14:textId="0597E15D" w:rsidR="006971B8" w:rsidRPr="00593EA0" w:rsidRDefault="006971B8" w:rsidP="001B4041">
            <w:pPr>
              <w:tabs>
                <w:tab w:val="clear" w:pos="907"/>
                <w:tab w:val="clear" w:pos="4678"/>
                <w:tab w:val="left" w:pos="900"/>
              </w:tabs>
              <w:spacing w:line="240" w:lineRule="auto"/>
              <w:ind w:left="-18"/>
              <w:jc w:val="right"/>
              <w:rPr>
                <w:rFonts w:ascii="Browallia New" w:hAnsi="Browallia New" w:cs="Browallia New"/>
                <w:sz w:val="28"/>
                <w:szCs w:val="28"/>
                <w:cs/>
              </w:rPr>
            </w:pPr>
            <w:r w:rsidRPr="00593EA0">
              <w:rPr>
                <w:rFonts w:ascii="Browallia New" w:hAnsi="Browallia New" w:cs="Browallia New" w:hint="cs"/>
                <w:sz w:val="28"/>
                <w:szCs w:val="28"/>
                <w:cs/>
              </w:rPr>
              <w:t>(หน่วย</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r w:rsidR="00F46B29"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ล้านบาท)</w:t>
            </w:r>
          </w:p>
        </w:tc>
      </w:tr>
      <w:tr w:rsidR="006971B8" w:rsidRPr="00593EA0" w14:paraId="75925A44" w14:textId="77777777" w:rsidTr="009951C0">
        <w:trPr>
          <w:trHeight w:val="170"/>
          <w:tblHeader/>
        </w:trPr>
        <w:tc>
          <w:tcPr>
            <w:tcW w:w="4252" w:type="dxa"/>
            <w:tcBorders>
              <w:top w:val="nil"/>
              <w:left w:val="nil"/>
              <w:bottom w:val="nil"/>
              <w:right w:val="nil"/>
            </w:tcBorders>
          </w:tcPr>
          <w:p w14:paraId="7CC6B970"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2268" w:type="dxa"/>
            <w:gridSpan w:val="3"/>
            <w:tcBorders>
              <w:left w:val="nil"/>
              <w:bottom w:val="single" w:sz="4" w:space="0" w:color="auto"/>
              <w:right w:val="nil"/>
            </w:tcBorders>
          </w:tcPr>
          <w:p w14:paraId="6EC50741"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งบการเงินรวม</w:t>
            </w:r>
          </w:p>
        </w:tc>
        <w:tc>
          <w:tcPr>
            <w:tcW w:w="240" w:type="dxa"/>
            <w:tcBorders>
              <w:left w:val="nil"/>
              <w:right w:val="nil"/>
            </w:tcBorders>
          </w:tcPr>
          <w:p w14:paraId="17B43556" w14:textId="77777777" w:rsidR="006971B8" w:rsidRPr="00593EA0" w:rsidRDefault="006971B8" w:rsidP="001B4041">
            <w:pPr>
              <w:spacing w:line="240" w:lineRule="auto"/>
              <w:ind w:left="-108" w:right="-108"/>
              <w:jc w:val="center"/>
              <w:rPr>
                <w:rFonts w:ascii="Browallia New" w:hAnsi="Browallia New" w:cs="Browallia New"/>
                <w:sz w:val="28"/>
                <w:szCs w:val="28"/>
              </w:rPr>
            </w:pPr>
          </w:p>
        </w:tc>
        <w:tc>
          <w:tcPr>
            <w:tcW w:w="2311" w:type="dxa"/>
            <w:gridSpan w:val="3"/>
            <w:tcBorders>
              <w:left w:val="nil"/>
              <w:bottom w:val="single" w:sz="4" w:space="0" w:color="auto"/>
              <w:right w:val="nil"/>
            </w:tcBorders>
          </w:tcPr>
          <w:p w14:paraId="776EED4B" w14:textId="77777777" w:rsidR="006971B8" w:rsidRPr="00593EA0" w:rsidRDefault="006971B8" w:rsidP="001B4041">
            <w:pPr>
              <w:spacing w:line="240" w:lineRule="auto"/>
              <w:ind w:left="-108" w:right="-108"/>
              <w:jc w:val="center"/>
              <w:rPr>
                <w:rFonts w:ascii="Browallia New" w:hAnsi="Browallia New" w:cs="Browallia New"/>
                <w:sz w:val="28"/>
                <w:szCs w:val="28"/>
              </w:rPr>
            </w:pPr>
            <w:r w:rsidRPr="00593EA0">
              <w:rPr>
                <w:rFonts w:ascii="Browallia New" w:hAnsi="Browallia New" w:cs="Browallia New" w:hint="cs"/>
                <w:sz w:val="28"/>
                <w:szCs w:val="28"/>
                <w:cs/>
              </w:rPr>
              <w:t>งบการเงินเฉพาะของบริษัท</w:t>
            </w:r>
          </w:p>
        </w:tc>
      </w:tr>
      <w:tr w:rsidR="006971B8" w:rsidRPr="00593EA0" w14:paraId="1F1F71D7" w14:textId="77777777" w:rsidTr="009951C0">
        <w:trPr>
          <w:trHeight w:val="348"/>
          <w:tblHeader/>
        </w:trPr>
        <w:tc>
          <w:tcPr>
            <w:tcW w:w="4252" w:type="dxa"/>
            <w:tcBorders>
              <w:top w:val="nil"/>
              <w:left w:val="nil"/>
              <w:bottom w:val="nil"/>
              <w:right w:val="nil"/>
            </w:tcBorders>
          </w:tcPr>
          <w:p w14:paraId="0A9DE502" w14:textId="77777777" w:rsidR="006971B8" w:rsidRPr="00593EA0" w:rsidRDefault="006971B8" w:rsidP="001B4041">
            <w:pPr>
              <w:tabs>
                <w:tab w:val="clear" w:pos="3742"/>
              </w:tabs>
              <w:spacing w:line="240" w:lineRule="auto"/>
              <w:ind w:left="175" w:right="175" w:hanging="175"/>
              <w:jc w:val="center"/>
              <w:rPr>
                <w:rFonts w:ascii="Browallia New" w:hAnsi="Browallia New" w:cs="Browallia New"/>
                <w:sz w:val="28"/>
                <w:szCs w:val="28"/>
              </w:rPr>
            </w:pPr>
          </w:p>
        </w:tc>
        <w:tc>
          <w:tcPr>
            <w:tcW w:w="4819" w:type="dxa"/>
            <w:gridSpan w:val="7"/>
            <w:tcBorders>
              <w:left w:val="nil"/>
              <w:bottom w:val="single" w:sz="4" w:space="0" w:color="auto"/>
              <w:right w:val="nil"/>
            </w:tcBorders>
          </w:tcPr>
          <w:p w14:paraId="66672C68" w14:textId="5ED5F00A" w:rsidR="006971B8" w:rsidRPr="00593EA0" w:rsidRDefault="006971B8" w:rsidP="001B4041">
            <w:pPr>
              <w:spacing w:line="240" w:lineRule="auto"/>
              <w:ind w:right="-10"/>
              <w:jc w:val="center"/>
              <w:rPr>
                <w:rFonts w:ascii="Browallia New" w:hAnsi="Browallia New" w:cs="Browallia New"/>
                <w:sz w:val="28"/>
                <w:szCs w:val="28"/>
              </w:rPr>
            </w:pPr>
            <w:r w:rsidRPr="00593EA0">
              <w:rPr>
                <w:rFonts w:ascii="Browallia New" w:hAnsi="Browallia New" w:cs="Browallia New" w:hint="cs"/>
                <w:sz w:val="28"/>
                <w:szCs w:val="28"/>
                <w:cs/>
              </w:rPr>
              <w:t>สำหรับ</w:t>
            </w:r>
            <w:r w:rsidR="00D94EC6" w:rsidRPr="00593EA0">
              <w:rPr>
                <w:rFonts w:ascii="Browallia New" w:hAnsi="Browallia New" w:cs="Browallia New" w:hint="cs"/>
                <w:sz w:val="28"/>
                <w:szCs w:val="28"/>
                <w:cs/>
              </w:rPr>
              <w:t>ปี</w:t>
            </w:r>
            <w:r w:rsidRPr="00593EA0">
              <w:rPr>
                <w:rFonts w:ascii="Browallia New" w:hAnsi="Browallia New" w:cs="Browallia New" w:hint="cs"/>
                <w:sz w:val="28"/>
                <w:szCs w:val="28"/>
                <w:cs/>
              </w:rPr>
              <w:t>สิ้นสุดวันที่</w:t>
            </w:r>
            <w:r w:rsidR="00F46B29" w:rsidRPr="00F46B29">
              <w:rPr>
                <w:rFonts w:ascii="Browallia New" w:hAnsi="Browallia New" w:cs="Browallia New" w:hint="cs"/>
                <w:sz w:val="28"/>
                <w:szCs w:val="28"/>
              </w:rPr>
              <w:t xml:space="preserve"> </w:t>
            </w:r>
            <w:r w:rsidR="00D94EC6" w:rsidRPr="00593EA0">
              <w:rPr>
                <w:rFonts w:ascii="Browallia New" w:hAnsi="Browallia New" w:cs="Browallia New" w:hint="cs"/>
                <w:sz w:val="28"/>
                <w:szCs w:val="28"/>
              </w:rPr>
              <w:t xml:space="preserve">31 </w:t>
            </w:r>
            <w:r w:rsidR="00D94EC6" w:rsidRPr="00593EA0">
              <w:rPr>
                <w:rFonts w:ascii="Browallia New" w:hAnsi="Browallia New" w:cs="Browallia New" w:hint="cs"/>
                <w:sz w:val="28"/>
                <w:szCs w:val="28"/>
                <w:cs/>
              </w:rPr>
              <w:t>ธันวาคม</w:t>
            </w:r>
            <w:r w:rsidR="00F46B29" w:rsidRPr="00F46B29">
              <w:rPr>
                <w:rFonts w:ascii="Browallia New" w:hAnsi="Browallia New" w:cs="Browallia New" w:hint="cs"/>
                <w:sz w:val="28"/>
                <w:szCs w:val="28"/>
              </w:rPr>
              <w:t xml:space="preserve"> </w:t>
            </w:r>
          </w:p>
        </w:tc>
      </w:tr>
      <w:tr w:rsidR="00F537FF" w:rsidRPr="00593EA0" w14:paraId="6A00E4F9" w14:textId="77777777" w:rsidTr="009951C0">
        <w:trPr>
          <w:trHeight w:val="348"/>
          <w:tblHeader/>
        </w:trPr>
        <w:tc>
          <w:tcPr>
            <w:tcW w:w="4252" w:type="dxa"/>
            <w:tcBorders>
              <w:top w:val="nil"/>
              <w:left w:val="nil"/>
              <w:bottom w:val="nil"/>
              <w:right w:val="nil"/>
            </w:tcBorders>
          </w:tcPr>
          <w:p w14:paraId="145F19B4" w14:textId="77777777" w:rsidR="00F537FF" w:rsidRPr="00593EA0" w:rsidRDefault="00F537FF" w:rsidP="00F537FF">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bottom w:val="single" w:sz="4" w:space="0" w:color="auto"/>
              <w:right w:val="nil"/>
            </w:tcBorders>
            <w:vAlign w:val="bottom"/>
          </w:tcPr>
          <w:p w14:paraId="1F69C4A4" w14:textId="4926F37A" w:rsidR="00F537FF" w:rsidRPr="00593EA0" w:rsidRDefault="00F537FF" w:rsidP="00F537F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tcBorders>
              <w:top w:val="single" w:sz="4" w:space="0" w:color="auto"/>
              <w:left w:val="nil"/>
              <w:right w:val="nil"/>
            </w:tcBorders>
            <w:vAlign w:val="bottom"/>
          </w:tcPr>
          <w:p w14:paraId="37A98E89" w14:textId="77777777" w:rsidR="00F537FF" w:rsidRPr="00593EA0" w:rsidRDefault="00F537FF" w:rsidP="00F537FF">
            <w:pPr>
              <w:spacing w:line="240" w:lineRule="auto"/>
              <w:ind w:right="-10"/>
              <w:jc w:val="center"/>
              <w:rPr>
                <w:rFonts w:ascii="Browallia New" w:hAnsi="Browallia New" w:cs="Browallia New"/>
                <w:sz w:val="28"/>
                <w:szCs w:val="28"/>
              </w:rPr>
            </w:pPr>
          </w:p>
        </w:tc>
        <w:tc>
          <w:tcPr>
            <w:tcW w:w="1040" w:type="dxa"/>
            <w:tcBorders>
              <w:top w:val="single" w:sz="4" w:space="0" w:color="auto"/>
              <w:left w:val="nil"/>
              <w:bottom w:val="single" w:sz="4" w:space="0" w:color="auto"/>
              <w:right w:val="nil"/>
            </w:tcBorders>
            <w:vAlign w:val="bottom"/>
          </w:tcPr>
          <w:p w14:paraId="7ECDF821" w14:textId="14B1A151" w:rsidR="00F537FF" w:rsidRPr="00593EA0" w:rsidRDefault="00F537FF" w:rsidP="00F537F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40" w:type="dxa"/>
            <w:tcBorders>
              <w:top w:val="single" w:sz="4" w:space="0" w:color="auto"/>
              <w:left w:val="nil"/>
              <w:right w:val="nil"/>
            </w:tcBorders>
          </w:tcPr>
          <w:p w14:paraId="3EB50C70" w14:textId="77777777" w:rsidR="00F537FF" w:rsidRPr="00593EA0" w:rsidRDefault="00F537FF" w:rsidP="00F537FF">
            <w:pPr>
              <w:spacing w:line="240" w:lineRule="auto"/>
              <w:ind w:right="-10"/>
              <w:jc w:val="center"/>
              <w:rPr>
                <w:rFonts w:ascii="Browallia New" w:hAnsi="Browallia New" w:cs="Browallia New"/>
                <w:sz w:val="28"/>
                <w:szCs w:val="28"/>
              </w:rPr>
            </w:pPr>
          </w:p>
        </w:tc>
        <w:tc>
          <w:tcPr>
            <w:tcW w:w="1035" w:type="dxa"/>
            <w:tcBorders>
              <w:top w:val="single" w:sz="4" w:space="0" w:color="auto"/>
              <w:left w:val="nil"/>
              <w:bottom w:val="single" w:sz="4" w:space="0" w:color="auto"/>
              <w:right w:val="nil"/>
            </w:tcBorders>
            <w:vAlign w:val="bottom"/>
          </w:tcPr>
          <w:p w14:paraId="42AB07AB" w14:textId="6B557FAC" w:rsidR="00F537FF" w:rsidRPr="00593EA0" w:rsidRDefault="00F537FF" w:rsidP="00F537F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43" w:type="dxa"/>
            <w:tcBorders>
              <w:top w:val="single" w:sz="4" w:space="0" w:color="auto"/>
              <w:left w:val="nil"/>
              <w:right w:val="nil"/>
            </w:tcBorders>
            <w:vAlign w:val="bottom"/>
          </w:tcPr>
          <w:p w14:paraId="365202F0" w14:textId="77777777" w:rsidR="00F537FF" w:rsidRPr="00593EA0" w:rsidRDefault="00F537FF" w:rsidP="00F537FF">
            <w:pPr>
              <w:spacing w:line="240" w:lineRule="auto"/>
              <w:ind w:right="-10"/>
              <w:jc w:val="center"/>
              <w:rPr>
                <w:rFonts w:ascii="Browallia New" w:hAnsi="Browallia New" w:cs="Browallia New"/>
                <w:sz w:val="28"/>
                <w:szCs w:val="28"/>
              </w:rPr>
            </w:pPr>
          </w:p>
        </w:tc>
        <w:tc>
          <w:tcPr>
            <w:tcW w:w="1033" w:type="dxa"/>
            <w:tcBorders>
              <w:top w:val="single" w:sz="4" w:space="0" w:color="auto"/>
              <w:left w:val="nil"/>
              <w:bottom w:val="single" w:sz="4" w:space="0" w:color="auto"/>
              <w:right w:val="nil"/>
            </w:tcBorders>
            <w:vAlign w:val="bottom"/>
          </w:tcPr>
          <w:p w14:paraId="03478689" w14:textId="5C153E42" w:rsidR="00F537FF" w:rsidRPr="00593EA0" w:rsidRDefault="00F537FF" w:rsidP="00F537FF">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C32CBC" w:rsidRPr="00593EA0" w14:paraId="6A22449C" w14:textId="77777777" w:rsidTr="009951C0">
        <w:trPr>
          <w:trHeight w:val="348"/>
          <w:tblHeader/>
        </w:trPr>
        <w:tc>
          <w:tcPr>
            <w:tcW w:w="4252" w:type="dxa"/>
            <w:tcBorders>
              <w:top w:val="nil"/>
              <w:left w:val="nil"/>
              <w:bottom w:val="nil"/>
              <w:right w:val="nil"/>
            </w:tcBorders>
          </w:tcPr>
          <w:p w14:paraId="3AE15166" w14:textId="77777777" w:rsidR="00C32CBC" w:rsidRPr="00593EA0" w:rsidRDefault="00C32CBC" w:rsidP="00057C33">
            <w:pPr>
              <w:tabs>
                <w:tab w:val="clear" w:pos="3742"/>
              </w:tabs>
              <w:spacing w:line="240" w:lineRule="auto"/>
              <w:ind w:left="175" w:right="175" w:hanging="175"/>
              <w:jc w:val="center"/>
              <w:rPr>
                <w:rFonts w:ascii="Browallia New" w:hAnsi="Browallia New" w:cs="Browallia New"/>
                <w:sz w:val="28"/>
                <w:szCs w:val="28"/>
              </w:rPr>
            </w:pPr>
          </w:p>
        </w:tc>
        <w:tc>
          <w:tcPr>
            <w:tcW w:w="992" w:type="dxa"/>
            <w:tcBorders>
              <w:top w:val="single" w:sz="4" w:space="0" w:color="auto"/>
              <w:left w:val="nil"/>
              <w:right w:val="nil"/>
            </w:tcBorders>
          </w:tcPr>
          <w:p w14:paraId="70FC7FB5"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36" w:type="dxa"/>
            <w:tcBorders>
              <w:left w:val="nil"/>
              <w:right w:val="nil"/>
            </w:tcBorders>
          </w:tcPr>
          <w:p w14:paraId="21BC31CD"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40" w:type="dxa"/>
            <w:tcBorders>
              <w:top w:val="single" w:sz="4" w:space="0" w:color="auto"/>
              <w:left w:val="nil"/>
              <w:right w:val="nil"/>
            </w:tcBorders>
          </w:tcPr>
          <w:p w14:paraId="4BCF4071"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0" w:type="dxa"/>
            <w:tcBorders>
              <w:left w:val="nil"/>
              <w:right w:val="nil"/>
            </w:tcBorders>
          </w:tcPr>
          <w:p w14:paraId="68E80704"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5" w:type="dxa"/>
            <w:tcBorders>
              <w:top w:val="single" w:sz="4" w:space="0" w:color="auto"/>
              <w:left w:val="nil"/>
              <w:right w:val="nil"/>
            </w:tcBorders>
          </w:tcPr>
          <w:p w14:paraId="286207BC"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243" w:type="dxa"/>
            <w:tcBorders>
              <w:left w:val="nil"/>
              <w:right w:val="nil"/>
            </w:tcBorders>
          </w:tcPr>
          <w:p w14:paraId="53CF849F" w14:textId="77777777" w:rsidR="00C32CBC" w:rsidRPr="00593EA0" w:rsidRDefault="00C32CBC" w:rsidP="00057C33">
            <w:pPr>
              <w:spacing w:line="240" w:lineRule="auto"/>
              <w:ind w:right="-10"/>
              <w:jc w:val="center"/>
              <w:rPr>
                <w:rFonts w:ascii="Browallia New" w:hAnsi="Browallia New" w:cs="Browallia New"/>
                <w:sz w:val="28"/>
                <w:szCs w:val="28"/>
              </w:rPr>
            </w:pPr>
          </w:p>
        </w:tc>
        <w:tc>
          <w:tcPr>
            <w:tcW w:w="1033" w:type="dxa"/>
            <w:tcBorders>
              <w:top w:val="single" w:sz="4" w:space="0" w:color="auto"/>
              <w:left w:val="nil"/>
              <w:right w:val="nil"/>
            </w:tcBorders>
          </w:tcPr>
          <w:p w14:paraId="5B1FB2FC" w14:textId="77777777" w:rsidR="00C32CBC" w:rsidRPr="00593EA0" w:rsidRDefault="00C32CBC" w:rsidP="00057C33">
            <w:pPr>
              <w:spacing w:line="240" w:lineRule="auto"/>
              <w:ind w:right="-10"/>
              <w:jc w:val="center"/>
              <w:rPr>
                <w:rFonts w:ascii="Browallia New" w:hAnsi="Browallia New" w:cs="Browallia New"/>
                <w:sz w:val="28"/>
                <w:szCs w:val="28"/>
              </w:rPr>
            </w:pPr>
          </w:p>
        </w:tc>
      </w:tr>
      <w:tr w:rsidR="00DC4E6B" w:rsidRPr="00593EA0" w14:paraId="16439EF4" w14:textId="77777777" w:rsidTr="009951C0">
        <w:trPr>
          <w:trHeight w:val="170"/>
        </w:trPr>
        <w:tc>
          <w:tcPr>
            <w:tcW w:w="4252" w:type="dxa"/>
            <w:tcBorders>
              <w:top w:val="nil"/>
              <w:left w:val="nil"/>
              <w:bottom w:val="nil"/>
              <w:right w:val="nil"/>
            </w:tcBorders>
          </w:tcPr>
          <w:p w14:paraId="3F5D0EEF" w14:textId="77777777" w:rsidR="00DC4E6B" w:rsidRPr="00593EA0" w:rsidRDefault="00DC4E6B" w:rsidP="00DC4E6B">
            <w:pPr>
              <w:tabs>
                <w:tab w:val="clear" w:pos="3742"/>
              </w:tabs>
              <w:spacing w:line="240" w:lineRule="auto"/>
              <w:ind w:left="175" w:right="175" w:hanging="175"/>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รายการธุรกิจกับบริษัทย่อย</w:t>
            </w:r>
          </w:p>
        </w:tc>
        <w:tc>
          <w:tcPr>
            <w:tcW w:w="992" w:type="dxa"/>
            <w:tcBorders>
              <w:top w:val="nil"/>
              <w:left w:val="nil"/>
              <w:bottom w:val="nil"/>
              <w:right w:val="nil"/>
            </w:tcBorders>
          </w:tcPr>
          <w:p w14:paraId="7012B592" w14:textId="77777777" w:rsidR="00DC4E6B" w:rsidRPr="00593EA0" w:rsidRDefault="00DC4E6B" w:rsidP="00DC4E6B">
            <w:pPr>
              <w:spacing w:line="240" w:lineRule="auto"/>
              <w:ind w:right="-11"/>
              <w:rPr>
                <w:rFonts w:ascii="Browallia New" w:hAnsi="Browallia New" w:cs="Browallia New"/>
                <w:sz w:val="28"/>
                <w:szCs w:val="28"/>
                <w:cs/>
              </w:rPr>
            </w:pPr>
          </w:p>
        </w:tc>
        <w:tc>
          <w:tcPr>
            <w:tcW w:w="236" w:type="dxa"/>
            <w:tcBorders>
              <w:top w:val="nil"/>
              <w:left w:val="nil"/>
              <w:bottom w:val="nil"/>
              <w:right w:val="nil"/>
            </w:tcBorders>
          </w:tcPr>
          <w:p w14:paraId="18CC9E93"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40" w:type="dxa"/>
            <w:tcBorders>
              <w:top w:val="nil"/>
              <w:left w:val="nil"/>
              <w:bottom w:val="nil"/>
              <w:right w:val="nil"/>
            </w:tcBorders>
          </w:tcPr>
          <w:p w14:paraId="7CEC1CAE"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91530A8"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5" w:type="dxa"/>
            <w:tcBorders>
              <w:top w:val="nil"/>
              <w:left w:val="nil"/>
              <w:bottom w:val="nil"/>
              <w:right w:val="nil"/>
            </w:tcBorders>
          </w:tcPr>
          <w:p w14:paraId="0CF850CF"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highlight w:val="green"/>
              </w:rPr>
            </w:pPr>
          </w:p>
        </w:tc>
        <w:tc>
          <w:tcPr>
            <w:tcW w:w="243" w:type="dxa"/>
            <w:tcBorders>
              <w:top w:val="nil"/>
              <w:left w:val="nil"/>
              <w:bottom w:val="nil"/>
              <w:right w:val="nil"/>
            </w:tcBorders>
          </w:tcPr>
          <w:p w14:paraId="2D40DC62" w14:textId="77777777" w:rsidR="00DC4E6B" w:rsidRPr="00593EA0" w:rsidRDefault="00DC4E6B" w:rsidP="00DC4E6B">
            <w:pPr>
              <w:tabs>
                <w:tab w:val="decimal" w:pos="522"/>
              </w:tabs>
              <w:spacing w:line="240" w:lineRule="auto"/>
              <w:ind w:right="-10"/>
              <w:jc w:val="both"/>
              <w:rPr>
                <w:rFonts w:ascii="Browallia New" w:hAnsi="Browallia New" w:cs="Browallia New"/>
                <w:sz w:val="28"/>
                <w:szCs w:val="28"/>
              </w:rPr>
            </w:pPr>
          </w:p>
        </w:tc>
        <w:tc>
          <w:tcPr>
            <w:tcW w:w="1033" w:type="dxa"/>
            <w:tcBorders>
              <w:top w:val="nil"/>
              <w:left w:val="nil"/>
              <w:bottom w:val="nil"/>
              <w:right w:val="nil"/>
            </w:tcBorders>
          </w:tcPr>
          <w:p w14:paraId="2C536482" w14:textId="77777777" w:rsidR="00DC4E6B" w:rsidRPr="00593EA0" w:rsidRDefault="00DC4E6B" w:rsidP="00DC4E6B">
            <w:pPr>
              <w:tabs>
                <w:tab w:val="decimal" w:pos="522"/>
              </w:tabs>
              <w:spacing w:line="240" w:lineRule="auto"/>
              <w:ind w:right="-10"/>
              <w:jc w:val="right"/>
              <w:rPr>
                <w:rFonts w:ascii="Browallia New" w:hAnsi="Browallia New" w:cs="Browallia New"/>
                <w:sz w:val="28"/>
                <w:szCs w:val="28"/>
              </w:rPr>
            </w:pPr>
          </w:p>
        </w:tc>
      </w:tr>
      <w:tr w:rsidR="00F537FF" w:rsidRPr="00593EA0" w14:paraId="2A1C25CC" w14:textId="77777777" w:rsidTr="009951C0">
        <w:trPr>
          <w:trHeight w:val="87"/>
        </w:trPr>
        <w:tc>
          <w:tcPr>
            <w:tcW w:w="4252" w:type="dxa"/>
            <w:tcBorders>
              <w:top w:val="nil"/>
              <w:left w:val="nil"/>
              <w:bottom w:val="nil"/>
              <w:right w:val="nil"/>
            </w:tcBorders>
          </w:tcPr>
          <w:p w14:paraId="3B35B44F" w14:textId="604E8D47" w:rsidR="00F537FF" w:rsidRPr="00700F13" w:rsidRDefault="00F537FF"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sz w:val="28"/>
                <w:szCs w:val="28"/>
                <w:cs/>
              </w:rPr>
              <w:t>รายได้จากการขายสินค้า</w:t>
            </w:r>
          </w:p>
        </w:tc>
        <w:tc>
          <w:tcPr>
            <w:tcW w:w="992" w:type="dxa"/>
            <w:tcBorders>
              <w:top w:val="nil"/>
              <w:left w:val="nil"/>
              <w:bottom w:val="nil"/>
              <w:right w:val="nil"/>
            </w:tcBorders>
            <w:vAlign w:val="bottom"/>
          </w:tcPr>
          <w:p w14:paraId="165300FC" w14:textId="1928D2C6" w:rsidR="00F537FF" w:rsidRPr="00700F13" w:rsidRDefault="006317DB"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lang w:val="en-GB"/>
              </w:rPr>
              <w:t>-</w:t>
            </w:r>
          </w:p>
        </w:tc>
        <w:tc>
          <w:tcPr>
            <w:tcW w:w="236" w:type="dxa"/>
            <w:tcBorders>
              <w:top w:val="nil"/>
              <w:left w:val="nil"/>
              <w:bottom w:val="nil"/>
              <w:right w:val="nil"/>
            </w:tcBorders>
          </w:tcPr>
          <w:p w14:paraId="09598590"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4A6599C3" w14:textId="5BBCDE66"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36C8AD60"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4BB0060E" w14:textId="36C1C481" w:rsidR="00F537FF" w:rsidRPr="00700F13" w:rsidRDefault="00881E6E" w:rsidP="00F537FF">
            <w:pPr>
              <w:spacing w:line="240" w:lineRule="auto"/>
              <w:ind w:right="-10"/>
              <w:jc w:val="right"/>
              <w:rPr>
                <w:rFonts w:ascii="Browallia New" w:hAnsi="Browallia New" w:cs="Browallia New"/>
                <w:sz w:val="28"/>
                <w:szCs w:val="28"/>
              </w:rPr>
            </w:pPr>
            <w:r w:rsidRPr="00700F13">
              <w:rPr>
                <w:rFonts w:ascii="Browallia New" w:hAnsi="Browallia New" w:cs="Browallia New" w:hint="cs"/>
                <w:sz w:val="28"/>
                <w:szCs w:val="28"/>
                <w:cs/>
              </w:rPr>
              <w:t>9.08</w:t>
            </w:r>
          </w:p>
        </w:tc>
        <w:tc>
          <w:tcPr>
            <w:tcW w:w="243" w:type="dxa"/>
            <w:tcBorders>
              <w:top w:val="nil"/>
              <w:left w:val="nil"/>
              <w:bottom w:val="nil"/>
              <w:right w:val="nil"/>
            </w:tcBorders>
          </w:tcPr>
          <w:p w14:paraId="3AE51A2F" w14:textId="77777777" w:rsidR="00F537FF" w:rsidRPr="00700F13"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022A416A" w14:textId="6ECC8CF5"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5.80</w:t>
            </w:r>
          </w:p>
        </w:tc>
      </w:tr>
      <w:tr w:rsidR="00F537FF" w:rsidRPr="00593EA0" w14:paraId="115DB78C" w14:textId="77777777" w:rsidTr="009951C0">
        <w:trPr>
          <w:trHeight w:val="87"/>
        </w:trPr>
        <w:tc>
          <w:tcPr>
            <w:tcW w:w="4252" w:type="dxa"/>
            <w:tcBorders>
              <w:top w:val="nil"/>
              <w:left w:val="nil"/>
              <w:bottom w:val="nil"/>
              <w:right w:val="nil"/>
            </w:tcBorders>
          </w:tcPr>
          <w:p w14:paraId="75295052" w14:textId="09E8F86B" w:rsidR="00F537FF" w:rsidRPr="00700F13" w:rsidRDefault="00F537FF"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sz w:val="28"/>
                <w:szCs w:val="28"/>
                <w:cs/>
              </w:rPr>
              <w:t>รายได้จากการให้เช่า</w:t>
            </w:r>
          </w:p>
        </w:tc>
        <w:tc>
          <w:tcPr>
            <w:tcW w:w="992" w:type="dxa"/>
            <w:tcBorders>
              <w:top w:val="nil"/>
              <w:left w:val="nil"/>
              <w:bottom w:val="nil"/>
              <w:right w:val="nil"/>
            </w:tcBorders>
            <w:vAlign w:val="bottom"/>
          </w:tcPr>
          <w:p w14:paraId="4CFB465C" w14:textId="67D17842" w:rsidR="00F537FF" w:rsidRPr="00700F13" w:rsidRDefault="004D0D40"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w:t>
            </w:r>
          </w:p>
        </w:tc>
        <w:tc>
          <w:tcPr>
            <w:tcW w:w="236" w:type="dxa"/>
            <w:tcBorders>
              <w:top w:val="nil"/>
              <w:left w:val="nil"/>
              <w:bottom w:val="nil"/>
              <w:right w:val="nil"/>
            </w:tcBorders>
          </w:tcPr>
          <w:p w14:paraId="5EC718E7"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17133BD3" w14:textId="3C945FB2" w:rsidR="00F537FF" w:rsidRPr="00700F13" w:rsidRDefault="00F537FF" w:rsidP="00F537FF">
            <w:pPr>
              <w:spacing w:line="240" w:lineRule="auto"/>
              <w:ind w:right="-10"/>
              <w:jc w:val="right"/>
              <w:rPr>
                <w:rFonts w:ascii="Browallia New" w:hAnsi="Browallia New" w:cs="Browallia New"/>
                <w:sz w:val="28"/>
                <w:szCs w:val="28"/>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57EAC253"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642DDE97" w14:textId="112B553D" w:rsidR="00F537FF" w:rsidRPr="00700F13" w:rsidRDefault="004D0D40"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4.10</w:t>
            </w:r>
          </w:p>
        </w:tc>
        <w:tc>
          <w:tcPr>
            <w:tcW w:w="243" w:type="dxa"/>
            <w:tcBorders>
              <w:top w:val="nil"/>
              <w:left w:val="nil"/>
              <w:bottom w:val="nil"/>
              <w:right w:val="nil"/>
            </w:tcBorders>
          </w:tcPr>
          <w:p w14:paraId="4EC12B09" w14:textId="77777777" w:rsidR="00F537FF" w:rsidRPr="00700F13"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639CCC7D" w14:textId="3848905C"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4.11</w:t>
            </w:r>
          </w:p>
        </w:tc>
      </w:tr>
      <w:tr w:rsidR="00A25CFC" w:rsidRPr="00593EA0" w14:paraId="23FC3AD9" w14:textId="77777777" w:rsidTr="009951C0">
        <w:trPr>
          <w:trHeight w:val="87"/>
        </w:trPr>
        <w:tc>
          <w:tcPr>
            <w:tcW w:w="4252" w:type="dxa"/>
            <w:tcBorders>
              <w:top w:val="nil"/>
              <w:left w:val="nil"/>
              <w:bottom w:val="nil"/>
              <w:right w:val="nil"/>
            </w:tcBorders>
          </w:tcPr>
          <w:p w14:paraId="290DD709" w14:textId="44E0B6A8" w:rsidR="00A25CFC" w:rsidRPr="00305B75" w:rsidRDefault="00056220" w:rsidP="00F537FF">
            <w:pPr>
              <w:tabs>
                <w:tab w:val="clear" w:pos="3742"/>
              </w:tabs>
              <w:spacing w:line="240" w:lineRule="auto"/>
              <w:ind w:left="175" w:right="175"/>
              <w:rPr>
                <w:rFonts w:ascii="Browallia New" w:hAnsi="Browallia New" w:cs="Browallia New"/>
                <w:sz w:val="28"/>
                <w:szCs w:val="28"/>
                <w:cs/>
              </w:rPr>
            </w:pPr>
            <w:r w:rsidRPr="00056220">
              <w:rPr>
                <w:rFonts w:ascii="Browallia New" w:hAnsi="Browallia New" w:cs="Browallia New"/>
                <w:sz w:val="28"/>
                <w:szCs w:val="28"/>
                <w:cs/>
              </w:rPr>
              <w:t>รายได้จากกิจการโรงแรม</w:t>
            </w:r>
          </w:p>
        </w:tc>
        <w:tc>
          <w:tcPr>
            <w:tcW w:w="992" w:type="dxa"/>
            <w:tcBorders>
              <w:top w:val="nil"/>
              <w:left w:val="nil"/>
              <w:bottom w:val="nil"/>
              <w:right w:val="nil"/>
            </w:tcBorders>
            <w:vAlign w:val="bottom"/>
          </w:tcPr>
          <w:p w14:paraId="12FF48DE" w14:textId="24FE39AD" w:rsidR="00A25CFC" w:rsidRPr="00F46B29" w:rsidRDefault="00750916"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36" w:type="dxa"/>
            <w:tcBorders>
              <w:top w:val="nil"/>
              <w:left w:val="nil"/>
              <w:bottom w:val="nil"/>
              <w:right w:val="nil"/>
            </w:tcBorders>
          </w:tcPr>
          <w:p w14:paraId="669B22E5" w14:textId="77777777" w:rsidR="00A25CFC" w:rsidRPr="00593EA0" w:rsidRDefault="00A25CFC"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68969882" w14:textId="7BCC29BD" w:rsidR="00A25CFC" w:rsidRPr="00F46B29" w:rsidRDefault="00056220"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40" w:type="dxa"/>
            <w:tcBorders>
              <w:top w:val="nil"/>
              <w:left w:val="nil"/>
              <w:bottom w:val="nil"/>
              <w:right w:val="nil"/>
            </w:tcBorders>
          </w:tcPr>
          <w:p w14:paraId="7465B3F3" w14:textId="77777777" w:rsidR="00A25CFC" w:rsidRPr="00593EA0" w:rsidRDefault="00A25CFC"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7CB573B9" w14:textId="35C75DE6" w:rsidR="00A25CFC" w:rsidRPr="002F49C3" w:rsidRDefault="007E71E1"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10.28</w:t>
            </w:r>
          </w:p>
        </w:tc>
        <w:tc>
          <w:tcPr>
            <w:tcW w:w="243" w:type="dxa"/>
            <w:tcBorders>
              <w:top w:val="nil"/>
              <w:left w:val="nil"/>
              <w:bottom w:val="nil"/>
              <w:right w:val="nil"/>
            </w:tcBorders>
          </w:tcPr>
          <w:p w14:paraId="5825898D" w14:textId="77777777" w:rsidR="00A25CFC" w:rsidRPr="00593EA0" w:rsidRDefault="00A25CFC"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331ABE1D" w14:textId="626A2847" w:rsidR="00A25CFC" w:rsidRPr="002F49C3" w:rsidRDefault="00056220"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r>
      <w:tr w:rsidR="00F537FF" w:rsidRPr="00593EA0" w14:paraId="1C2442BB" w14:textId="77777777" w:rsidTr="009951C0">
        <w:trPr>
          <w:trHeight w:val="87"/>
        </w:trPr>
        <w:tc>
          <w:tcPr>
            <w:tcW w:w="4252" w:type="dxa"/>
            <w:tcBorders>
              <w:top w:val="nil"/>
              <w:left w:val="nil"/>
              <w:bottom w:val="nil"/>
              <w:right w:val="nil"/>
            </w:tcBorders>
          </w:tcPr>
          <w:p w14:paraId="63534506" w14:textId="7E6DD072" w:rsidR="00F537FF" w:rsidRPr="00700F13" w:rsidRDefault="00F537FF"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sz w:val="28"/>
                <w:szCs w:val="28"/>
                <w:cs/>
              </w:rPr>
              <w:t>รายได้</w:t>
            </w:r>
            <w:r w:rsidRPr="00700F13">
              <w:rPr>
                <w:rFonts w:ascii="Browallia New" w:hAnsi="Browallia New" w:cs="Browallia New" w:hint="cs"/>
                <w:sz w:val="28"/>
                <w:szCs w:val="28"/>
                <w:cs/>
              </w:rPr>
              <w:t>ค่าบริการ</w:t>
            </w:r>
          </w:p>
        </w:tc>
        <w:tc>
          <w:tcPr>
            <w:tcW w:w="992" w:type="dxa"/>
            <w:tcBorders>
              <w:top w:val="nil"/>
              <w:left w:val="nil"/>
              <w:bottom w:val="nil"/>
              <w:right w:val="nil"/>
            </w:tcBorders>
            <w:vAlign w:val="bottom"/>
          </w:tcPr>
          <w:p w14:paraId="0C8BE10F" w14:textId="1779DE93" w:rsidR="00F537FF" w:rsidRPr="00700F13" w:rsidRDefault="001F4EBC"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w:t>
            </w:r>
          </w:p>
        </w:tc>
        <w:tc>
          <w:tcPr>
            <w:tcW w:w="236" w:type="dxa"/>
            <w:tcBorders>
              <w:top w:val="nil"/>
              <w:left w:val="nil"/>
              <w:bottom w:val="nil"/>
              <w:right w:val="nil"/>
            </w:tcBorders>
          </w:tcPr>
          <w:p w14:paraId="6D45A2CF"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2383DF67" w14:textId="3FE872D6" w:rsidR="00F537FF" w:rsidRPr="00700F13" w:rsidRDefault="00F537FF" w:rsidP="00F537FF">
            <w:pPr>
              <w:spacing w:line="240" w:lineRule="auto"/>
              <w:ind w:right="-10"/>
              <w:jc w:val="right"/>
              <w:rPr>
                <w:rFonts w:ascii="Browallia New" w:hAnsi="Browallia New" w:cs="Browallia New"/>
                <w:sz w:val="28"/>
                <w:szCs w:val="28"/>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151E442B"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4529DF9E" w14:textId="279B9A44" w:rsidR="00F537FF" w:rsidRPr="00700F13" w:rsidRDefault="001F4EBC"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4.38</w:t>
            </w:r>
          </w:p>
        </w:tc>
        <w:tc>
          <w:tcPr>
            <w:tcW w:w="243" w:type="dxa"/>
            <w:tcBorders>
              <w:top w:val="nil"/>
              <w:left w:val="nil"/>
              <w:bottom w:val="nil"/>
              <w:right w:val="nil"/>
            </w:tcBorders>
          </w:tcPr>
          <w:p w14:paraId="72747A80" w14:textId="77777777" w:rsidR="00F537FF" w:rsidRPr="00700F13"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798C72FD" w14:textId="52D6EEEA"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2.55</w:t>
            </w:r>
          </w:p>
        </w:tc>
      </w:tr>
      <w:tr w:rsidR="00F537FF" w:rsidRPr="00593EA0" w14:paraId="62ACA571" w14:textId="77777777" w:rsidTr="009951C0">
        <w:trPr>
          <w:trHeight w:val="170"/>
        </w:trPr>
        <w:tc>
          <w:tcPr>
            <w:tcW w:w="4252" w:type="dxa"/>
            <w:tcBorders>
              <w:top w:val="nil"/>
              <w:left w:val="nil"/>
              <w:bottom w:val="nil"/>
              <w:right w:val="nil"/>
            </w:tcBorders>
          </w:tcPr>
          <w:p w14:paraId="14E2D5FC" w14:textId="6206D81D" w:rsidR="00F537FF" w:rsidRPr="00700F13" w:rsidRDefault="00F537FF" w:rsidP="00F537FF">
            <w:pPr>
              <w:tabs>
                <w:tab w:val="clear" w:pos="3742"/>
              </w:tabs>
              <w:spacing w:line="240" w:lineRule="auto"/>
              <w:ind w:left="175" w:right="175"/>
              <w:rPr>
                <w:rFonts w:ascii="Browallia New" w:hAnsi="Browallia New" w:cs="Browallia New"/>
                <w:sz w:val="28"/>
                <w:szCs w:val="28"/>
                <w:lang w:val="en-GB"/>
              </w:rPr>
            </w:pPr>
            <w:r w:rsidRPr="00700F13">
              <w:rPr>
                <w:rFonts w:ascii="Browallia New" w:hAnsi="Browallia New" w:cs="Browallia New" w:hint="cs"/>
                <w:sz w:val="28"/>
                <w:szCs w:val="28"/>
                <w:cs/>
              </w:rPr>
              <w:t>ดอกเบี้ยรับ</w:t>
            </w:r>
          </w:p>
        </w:tc>
        <w:tc>
          <w:tcPr>
            <w:tcW w:w="992" w:type="dxa"/>
            <w:tcBorders>
              <w:top w:val="nil"/>
              <w:left w:val="nil"/>
              <w:bottom w:val="nil"/>
              <w:right w:val="nil"/>
            </w:tcBorders>
            <w:vAlign w:val="bottom"/>
          </w:tcPr>
          <w:p w14:paraId="5D37EAFA" w14:textId="736042C2" w:rsidR="00F537FF" w:rsidRPr="00700F13" w:rsidRDefault="00685599"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lang w:val="en-GB"/>
              </w:rPr>
              <w:t>-</w:t>
            </w:r>
          </w:p>
        </w:tc>
        <w:tc>
          <w:tcPr>
            <w:tcW w:w="236" w:type="dxa"/>
            <w:tcBorders>
              <w:top w:val="nil"/>
              <w:left w:val="nil"/>
              <w:bottom w:val="nil"/>
              <w:right w:val="nil"/>
            </w:tcBorders>
          </w:tcPr>
          <w:p w14:paraId="453E6F22"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073A3DED" w14:textId="2C86A090"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60666704"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538AEDF4" w14:textId="48207DC3" w:rsidR="00F537FF" w:rsidRPr="00700F13" w:rsidRDefault="00685599"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101.9</w:t>
            </w:r>
            <w:r w:rsidR="00C45ECD">
              <w:rPr>
                <w:rFonts w:ascii="Browallia New" w:hAnsi="Browallia New" w:cs="Browallia New"/>
                <w:sz w:val="28"/>
                <w:szCs w:val="28"/>
              </w:rPr>
              <w:t>7</w:t>
            </w:r>
          </w:p>
        </w:tc>
        <w:tc>
          <w:tcPr>
            <w:tcW w:w="243" w:type="dxa"/>
            <w:tcBorders>
              <w:top w:val="nil"/>
              <w:left w:val="nil"/>
              <w:bottom w:val="nil"/>
              <w:right w:val="nil"/>
            </w:tcBorders>
          </w:tcPr>
          <w:p w14:paraId="13D779E4" w14:textId="77777777" w:rsidR="00F537FF" w:rsidRPr="00700F13"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4C6BE7E9" w14:textId="1A986A84"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108.33</w:t>
            </w:r>
          </w:p>
        </w:tc>
      </w:tr>
      <w:tr w:rsidR="00F537FF" w:rsidRPr="00593EA0" w14:paraId="356C40D2" w14:textId="77777777" w:rsidTr="009951C0">
        <w:trPr>
          <w:trHeight w:val="170"/>
        </w:trPr>
        <w:tc>
          <w:tcPr>
            <w:tcW w:w="4252" w:type="dxa"/>
            <w:tcBorders>
              <w:top w:val="nil"/>
              <w:left w:val="nil"/>
              <w:bottom w:val="nil"/>
              <w:right w:val="nil"/>
            </w:tcBorders>
          </w:tcPr>
          <w:p w14:paraId="3193869B" w14:textId="1E680BCE" w:rsidR="00F537FF" w:rsidRPr="00593EA0" w:rsidRDefault="00F537FF" w:rsidP="00F537FF">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เงินปันผลรับ</w:t>
            </w:r>
          </w:p>
        </w:tc>
        <w:tc>
          <w:tcPr>
            <w:tcW w:w="992" w:type="dxa"/>
            <w:tcBorders>
              <w:top w:val="nil"/>
              <w:left w:val="nil"/>
              <w:bottom w:val="nil"/>
              <w:right w:val="nil"/>
            </w:tcBorders>
            <w:vAlign w:val="bottom"/>
          </w:tcPr>
          <w:p w14:paraId="039FA694" w14:textId="45A27D42" w:rsidR="00F537FF" w:rsidRPr="00593EA0" w:rsidRDefault="005E2418"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Borders>
              <w:top w:val="nil"/>
              <w:left w:val="nil"/>
              <w:bottom w:val="nil"/>
              <w:right w:val="nil"/>
            </w:tcBorders>
          </w:tcPr>
          <w:p w14:paraId="1EC62D12" w14:textId="77777777" w:rsidR="00F537FF" w:rsidRPr="00593EA0"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33BBD2F2" w14:textId="584E45E1" w:rsidR="00F537FF" w:rsidRPr="00593EA0" w:rsidRDefault="00F537FF" w:rsidP="00F537FF">
            <w:pPr>
              <w:spacing w:line="240" w:lineRule="auto"/>
              <w:ind w:right="-10"/>
              <w:jc w:val="right"/>
              <w:rPr>
                <w:rFonts w:ascii="Browallia New" w:hAnsi="Browallia New" w:cs="Browallia New"/>
                <w:sz w:val="28"/>
                <w:szCs w:val="28"/>
                <w:cs/>
                <w:lang w:val="en-GB"/>
              </w:rPr>
            </w:pPr>
            <w:r w:rsidRPr="00F46B29">
              <w:rPr>
                <w:rFonts w:ascii="Browallia New" w:hAnsi="Browallia New" w:cs="Browallia New" w:hint="cs"/>
                <w:sz w:val="28"/>
                <w:szCs w:val="28"/>
              </w:rPr>
              <w:t xml:space="preserve">    </w:t>
            </w:r>
            <w:r w:rsidRPr="00593EA0">
              <w:rPr>
                <w:rFonts w:ascii="Browallia New" w:hAnsi="Browallia New" w:cs="Browallia New" w:hint="cs"/>
                <w:sz w:val="28"/>
                <w:szCs w:val="28"/>
                <w:cs/>
                <w:lang w:val="en-GB"/>
              </w:rPr>
              <w:t>-</w:t>
            </w:r>
          </w:p>
        </w:tc>
        <w:tc>
          <w:tcPr>
            <w:tcW w:w="240" w:type="dxa"/>
            <w:tcBorders>
              <w:top w:val="nil"/>
              <w:left w:val="nil"/>
              <w:bottom w:val="nil"/>
              <w:right w:val="nil"/>
            </w:tcBorders>
          </w:tcPr>
          <w:p w14:paraId="47986BB9" w14:textId="77777777" w:rsidR="00F537FF" w:rsidRPr="00593EA0"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vAlign w:val="bottom"/>
          </w:tcPr>
          <w:p w14:paraId="3D6981EE" w14:textId="2640DA79" w:rsidR="00F537FF" w:rsidRPr="002F49C3" w:rsidRDefault="005E2418"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53.40</w:t>
            </w:r>
          </w:p>
        </w:tc>
        <w:tc>
          <w:tcPr>
            <w:tcW w:w="243" w:type="dxa"/>
            <w:tcBorders>
              <w:top w:val="nil"/>
              <w:left w:val="nil"/>
              <w:bottom w:val="nil"/>
              <w:right w:val="nil"/>
            </w:tcBorders>
          </w:tcPr>
          <w:p w14:paraId="13AA6C9E" w14:textId="77777777" w:rsidR="00F537FF" w:rsidRPr="00593EA0"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C15A51F" w14:textId="643B05D2" w:rsidR="00F537FF" w:rsidRPr="00593EA0" w:rsidRDefault="00F537FF" w:rsidP="00F537FF">
            <w:pPr>
              <w:spacing w:line="240" w:lineRule="auto"/>
              <w:ind w:right="-10"/>
              <w:jc w:val="right"/>
              <w:rPr>
                <w:rFonts w:ascii="Browallia New" w:hAnsi="Browallia New" w:cs="Browallia New"/>
                <w:sz w:val="28"/>
                <w:szCs w:val="28"/>
              </w:rPr>
            </w:pPr>
            <w:r w:rsidRPr="00B25E12">
              <w:rPr>
                <w:rFonts w:ascii="Browallia New" w:hAnsi="Browallia New" w:cs="Browallia New"/>
                <w:sz w:val="28"/>
                <w:szCs w:val="28"/>
              </w:rPr>
              <w:t>47.28</w:t>
            </w:r>
          </w:p>
        </w:tc>
      </w:tr>
      <w:tr w:rsidR="00F537FF" w:rsidRPr="00593EA0" w14:paraId="7A4DC2BC" w14:textId="77777777" w:rsidTr="009951C0">
        <w:trPr>
          <w:trHeight w:val="170"/>
        </w:trPr>
        <w:tc>
          <w:tcPr>
            <w:tcW w:w="4252" w:type="dxa"/>
            <w:tcBorders>
              <w:top w:val="nil"/>
              <w:left w:val="nil"/>
              <w:bottom w:val="nil"/>
              <w:right w:val="nil"/>
            </w:tcBorders>
          </w:tcPr>
          <w:p w14:paraId="1453CB0D" w14:textId="3A2C7E4A" w:rsidR="00F537FF" w:rsidRPr="00700F13" w:rsidRDefault="00F537FF"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hint="cs"/>
                <w:sz w:val="28"/>
                <w:szCs w:val="28"/>
                <w:cs/>
              </w:rPr>
              <w:t>รายได้อื่น</w:t>
            </w:r>
          </w:p>
        </w:tc>
        <w:tc>
          <w:tcPr>
            <w:tcW w:w="992" w:type="dxa"/>
            <w:tcBorders>
              <w:top w:val="nil"/>
              <w:left w:val="nil"/>
              <w:bottom w:val="nil"/>
              <w:right w:val="nil"/>
            </w:tcBorders>
            <w:vAlign w:val="bottom"/>
          </w:tcPr>
          <w:p w14:paraId="6DA173E2" w14:textId="07C2E4A3" w:rsidR="00F537FF" w:rsidRPr="00700F13" w:rsidRDefault="00DD01AC"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lang w:val="en-GB"/>
              </w:rPr>
              <w:t>-</w:t>
            </w:r>
          </w:p>
        </w:tc>
        <w:tc>
          <w:tcPr>
            <w:tcW w:w="236" w:type="dxa"/>
            <w:tcBorders>
              <w:top w:val="nil"/>
              <w:left w:val="nil"/>
              <w:bottom w:val="nil"/>
              <w:right w:val="nil"/>
            </w:tcBorders>
          </w:tcPr>
          <w:p w14:paraId="65E78DD9"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40" w:type="dxa"/>
            <w:tcBorders>
              <w:top w:val="nil"/>
              <w:left w:val="nil"/>
              <w:bottom w:val="nil"/>
              <w:right w:val="nil"/>
            </w:tcBorders>
            <w:vAlign w:val="bottom"/>
          </w:tcPr>
          <w:p w14:paraId="7F39BBA2" w14:textId="05256EC6"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64E03514" w14:textId="77777777" w:rsidR="00F537FF" w:rsidRPr="00700F13" w:rsidRDefault="00F537FF" w:rsidP="00F537FF">
            <w:pPr>
              <w:spacing w:line="240" w:lineRule="auto"/>
              <w:ind w:left="252"/>
              <w:jc w:val="right"/>
              <w:rPr>
                <w:rFonts w:ascii="Browallia New" w:hAnsi="Browallia New" w:cs="Browallia New"/>
                <w:sz w:val="28"/>
                <w:szCs w:val="28"/>
              </w:rPr>
            </w:pPr>
          </w:p>
        </w:tc>
        <w:tc>
          <w:tcPr>
            <w:tcW w:w="1035" w:type="dxa"/>
            <w:tcBorders>
              <w:top w:val="nil"/>
              <w:left w:val="nil"/>
              <w:bottom w:val="nil"/>
              <w:right w:val="nil"/>
            </w:tcBorders>
          </w:tcPr>
          <w:p w14:paraId="08612A98" w14:textId="613850B3" w:rsidR="00F537FF" w:rsidRPr="00700F13" w:rsidRDefault="00885AD6"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1.</w:t>
            </w:r>
            <w:r w:rsidR="00820255">
              <w:rPr>
                <w:rFonts w:ascii="Browallia New" w:hAnsi="Browallia New" w:cs="Browallia New"/>
                <w:sz w:val="28"/>
                <w:szCs w:val="28"/>
              </w:rPr>
              <w:t>74</w:t>
            </w:r>
          </w:p>
        </w:tc>
        <w:tc>
          <w:tcPr>
            <w:tcW w:w="243" w:type="dxa"/>
            <w:tcBorders>
              <w:top w:val="nil"/>
              <w:left w:val="nil"/>
              <w:bottom w:val="nil"/>
              <w:right w:val="nil"/>
            </w:tcBorders>
          </w:tcPr>
          <w:p w14:paraId="12ABB308" w14:textId="77777777" w:rsidR="00F537FF" w:rsidRPr="00700F13" w:rsidRDefault="00F537FF" w:rsidP="00F537FF">
            <w:pPr>
              <w:spacing w:line="240" w:lineRule="auto"/>
              <w:ind w:left="252"/>
              <w:jc w:val="right"/>
              <w:rPr>
                <w:rFonts w:ascii="Browallia New" w:hAnsi="Browallia New" w:cs="Browallia New"/>
                <w:sz w:val="28"/>
                <w:szCs w:val="28"/>
                <w:lang w:val="en-GB"/>
              </w:rPr>
            </w:pPr>
          </w:p>
        </w:tc>
        <w:tc>
          <w:tcPr>
            <w:tcW w:w="1033" w:type="dxa"/>
            <w:tcBorders>
              <w:top w:val="nil"/>
              <w:left w:val="nil"/>
              <w:bottom w:val="nil"/>
              <w:right w:val="nil"/>
            </w:tcBorders>
          </w:tcPr>
          <w:p w14:paraId="5FFFFB04" w14:textId="0F201200"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2.03</w:t>
            </w:r>
          </w:p>
        </w:tc>
      </w:tr>
      <w:tr w:rsidR="00F537FF" w:rsidRPr="00593EA0" w14:paraId="1E5FC2AE" w14:textId="77777777" w:rsidTr="009951C0">
        <w:trPr>
          <w:trHeight w:val="285"/>
        </w:trPr>
        <w:tc>
          <w:tcPr>
            <w:tcW w:w="4252" w:type="dxa"/>
            <w:tcBorders>
              <w:top w:val="nil"/>
              <w:left w:val="nil"/>
              <w:bottom w:val="nil"/>
              <w:right w:val="nil"/>
            </w:tcBorders>
          </w:tcPr>
          <w:p w14:paraId="72E87628" w14:textId="59CD045E" w:rsidR="00F537FF" w:rsidRPr="00700F13" w:rsidRDefault="00F537FF"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hint="cs"/>
                <w:sz w:val="28"/>
                <w:szCs w:val="28"/>
                <w:cs/>
              </w:rPr>
              <w:t>ค่าใช้จ่ายอื่น</w:t>
            </w:r>
          </w:p>
        </w:tc>
        <w:tc>
          <w:tcPr>
            <w:tcW w:w="992" w:type="dxa"/>
            <w:tcBorders>
              <w:top w:val="nil"/>
              <w:left w:val="nil"/>
              <w:bottom w:val="nil"/>
              <w:right w:val="nil"/>
            </w:tcBorders>
            <w:vAlign w:val="bottom"/>
          </w:tcPr>
          <w:p w14:paraId="5B09E20D" w14:textId="51D80BDE" w:rsidR="00F537FF" w:rsidRPr="00700F13" w:rsidRDefault="00136A3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lang w:val="en-GB"/>
              </w:rPr>
              <w:t>-</w:t>
            </w:r>
          </w:p>
        </w:tc>
        <w:tc>
          <w:tcPr>
            <w:tcW w:w="236" w:type="dxa"/>
            <w:tcBorders>
              <w:top w:val="nil"/>
              <w:left w:val="nil"/>
              <w:bottom w:val="nil"/>
              <w:right w:val="nil"/>
            </w:tcBorders>
          </w:tcPr>
          <w:p w14:paraId="253200F0"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5AC677" w14:textId="4ED481E6" w:rsidR="00F537FF" w:rsidRPr="00700F13" w:rsidRDefault="00F537FF" w:rsidP="00F537FF">
            <w:pPr>
              <w:spacing w:line="240" w:lineRule="auto"/>
              <w:ind w:right="-10"/>
              <w:jc w:val="right"/>
              <w:rPr>
                <w:rFonts w:ascii="Browallia New" w:hAnsi="Browallia New" w:cs="Browallia New"/>
                <w:sz w:val="28"/>
                <w:szCs w:val="28"/>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577C7D73"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5DE583C9" w14:textId="5276ED71" w:rsidR="00F537FF" w:rsidRPr="00700F13" w:rsidRDefault="00A425C1"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1.</w:t>
            </w:r>
            <w:r w:rsidR="009774AE">
              <w:rPr>
                <w:rFonts w:ascii="Browallia New" w:hAnsi="Browallia New" w:cs="Browallia New"/>
                <w:sz w:val="28"/>
                <w:szCs w:val="28"/>
              </w:rPr>
              <w:t>35</w:t>
            </w:r>
          </w:p>
        </w:tc>
        <w:tc>
          <w:tcPr>
            <w:tcW w:w="243" w:type="dxa"/>
            <w:tcBorders>
              <w:top w:val="nil"/>
              <w:left w:val="nil"/>
              <w:bottom w:val="nil"/>
              <w:right w:val="nil"/>
            </w:tcBorders>
          </w:tcPr>
          <w:p w14:paraId="48FD9C26"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tcPr>
          <w:p w14:paraId="445C2762" w14:textId="5C5F3575" w:rsidR="00F537FF" w:rsidRPr="00700F13" w:rsidRDefault="00F537FF" w:rsidP="00F537FF">
            <w:pPr>
              <w:spacing w:line="240" w:lineRule="auto"/>
              <w:ind w:right="-10"/>
              <w:jc w:val="right"/>
              <w:rPr>
                <w:rFonts w:ascii="Browallia New" w:hAnsi="Browallia New" w:cs="Browallia New"/>
                <w:sz w:val="28"/>
                <w:szCs w:val="28"/>
                <w:lang w:val="en-GB"/>
              </w:rPr>
            </w:pPr>
            <w:r w:rsidRPr="00700F13">
              <w:rPr>
                <w:rFonts w:ascii="Browallia New" w:hAnsi="Browallia New" w:cs="Browallia New"/>
                <w:sz w:val="28"/>
                <w:szCs w:val="28"/>
              </w:rPr>
              <w:t>1.30</w:t>
            </w:r>
          </w:p>
        </w:tc>
      </w:tr>
      <w:tr w:rsidR="00F537FF" w:rsidRPr="00593EA0" w14:paraId="55B59B0F" w14:textId="77777777" w:rsidTr="009951C0">
        <w:trPr>
          <w:trHeight w:val="285"/>
        </w:trPr>
        <w:tc>
          <w:tcPr>
            <w:tcW w:w="4252" w:type="dxa"/>
            <w:tcBorders>
              <w:top w:val="nil"/>
              <w:left w:val="nil"/>
              <w:bottom w:val="nil"/>
              <w:right w:val="nil"/>
            </w:tcBorders>
          </w:tcPr>
          <w:p w14:paraId="1BA0E603" w14:textId="440BC4AE" w:rsidR="00F537FF" w:rsidRPr="00700F13" w:rsidRDefault="008B51A7" w:rsidP="00F537FF">
            <w:pPr>
              <w:tabs>
                <w:tab w:val="clear" w:pos="3742"/>
              </w:tabs>
              <w:spacing w:line="240" w:lineRule="auto"/>
              <w:ind w:left="175" w:right="175"/>
              <w:rPr>
                <w:rFonts w:ascii="Browallia New" w:hAnsi="Browallia New" w:cs="Browallia New"/>
                <w:sz w:val="28"/>
                <w:szCs w:val="28"/>
                <w:cs/>
              </w:rPr>
            </w:pPr>
            <w:r w:rsidRPr="00700F13">
              <w:rPr>
                <w:rFonts w:ascii="Browallia New" w:hAnsi="Browallia New" w:cs="Browallia New" w:hint="cs"/>
                <w:sz w:val="28"/>
                <w:szCs w:val="28"/>
                <w:cs/>
              </w:rPr>
              <w:t>ดอกเบี้ยจ่าย</w:t>
            </w:r>
          </w:p>
        </w:tc>
        <w:tc>
          <w:tcPr>
            <w:tcW w:w="992" w:type="dxa"/>
            <w:tcBorders>
              <w:top w:val="nil"/>
              <w:left w:val="nil"/>
              <w:bottom w:val="nil"/>
              <w:right w:val="nil"/>
            </w:tcBorders>
            <w:vAlign w:val="bottom"/>
          </w:tcPr>
          <w:p w14:paraId="06A4C8A6" w14:textId="1492D101" w:rsidR="00F537FF" w:rsidRPr="00700F13" w:rsidRDefault="00E36C55" w:rsidP="00F537FF">
            <w:pPr>
              <w:spacing w:line="240" w:lineRule="auto"/>
              <w:ind w:right="-10"/>
              <w:jc w:val="right"/>
              <w:rPr>
                <w:rFonts w:ascii="Browallia New" w:hAnsi="Browallia New" w:cs="Browallia New"/>
                <w:sz w:val="28"/>
                <w:szCs w:val="28"/>
                <w:cs/>
                <w:lang w:val="en-GB"/>
              </w:rPr>
            </w:pPr>
            <w:r w:rsidRPr="00700F13">
              <w:rPr>
                <w:rFonts w:ascii="Browallia New" w:hAnsi="Browallia New" w:cs="Browallia New"/>
                <w:sz w:val="28"/>
                <w:szCs w:val="28"/>
                <w:lang w:val="en-GB"/>
              </w:rPr>
              <w:t>-</w:t>
            </w:r>
          </w:p>
        </w:tc>
        <w:tc>
          <w:tcPr>
            <w:tcW w:w="236" w:type="dxa"/>
            <w:tcBorders>
              <w:top w:val="nil"/>
              <w:left w:val="nil"/>
              <w:bottom w:val="nil"/>
              <w:right w:val="nil"/>
            </w:tcBorders>
          </w:tcPr>
          <w:p w14:paraId="7AB24DAF"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255B3A6C" w14:textId="45CD80EE" w:rsidR="00F537FF" w:rsidRPr="00700F13" w:rsidRDefault="00F537FF" w:rsidP="00F537FF">
            <w:pPr>
              <w:spacing w:line="240" w:lineRule="auto"/>
              <w:ind w:right="-10"/>
              <w:jc w:val="right"/>
              <w:rPr>
                <w:rFonts w:ascii="Browallia New" w:hAnsi="Browallia New" w:cs="Browallia New"/>
                <w:sz w:val="28"/>
                <w:szCs w:val="28"/>
                <w:cs/>
                <w:lang w:val="en-GB"/>
              </w:rPr>
            </w:pPr>
            <w:r w:rsidRPr="00700F13">
              <w:rPr>
                <w:rFonts w:ascii="Browallia New" w:hAnsi="Browallia New" w:cs="Browallia New" w:hint="cs"/>
                <w:sz w:val="28"/>
                <w:szCs w:val="28"/>
              </w:rPr>
              <w:t xml:space="preserve">    </w:t>
            </w:r>
            <w:r w:rsidRPr="00700F13">
              <w:rPr>
                <w:rFonts w:ascii="Browallia New" w:hAnsi="Browallia New" w:cs="Browallia New" w:hint="cs"/>
                <w:sz w:val="28"/>
                <w:szCs w:val="28"/>
                <w:cs/>
                <w:lang w:val="en-GB"/>
              </w:rPr>
              <w:t>-</w:t>
            </w:r>
          </w:p>
        </w:tc>
        <w:tc>
          <w:tcPr>
            <w:tcW w:w="240" w:type="dxa"/>
            <w:tcBorders>
              <w:top w:val="nil"/>
              <w:left w:val="nil"/>
              <w:bottom w:val="nil"/>
              <w:right w:val="nil"/>
            </w:tcBorders>
          </w:tcPr>
          <w:p w14:paraId="37DD00D9"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347666D7" w14:textId="61037BD9" w:rsidR="00F537FF" w:rsidRPr="00700F13" w:rsidRDefault="007C709E" w:rsidP="00F537FF">
            <w:pPr>
              <w:spacing w:line="240" w:lineRule="auto"/>
              <w:ind w:right="-10"/>
              <w:jc w:val="right"/>
              <w:rPr>
                <w:rFonts w:ascii="Browallia New" w:hAnsi="Browallia New" w:cs="Browallia New"/>
                <w:sz w:val="28"/>
                <w:szCs w:val="28"/>
              </w:rPr>
            </w:pPr>
            <w:r w:rsidRPr="00700F13">
              <w:rPr>
                <w:rFonts w:ascii="Browallia New" w:hAnsi="Browallia New" w:cs="Browallia New"/>
                <w:sz w:val="28"/>
                <w:szCs w:val="28"/>
              </w:rPr>
              <w:t>37.45</w:t>
            </w:r>
          </w:p>
        </w:tc>
        <w:tc>
          <w:tcPr>
            <w:tcW w:w="243" w:type="dxa"/>
            <w:tcBorders>
              <w:top w:val="nil"/>
              <w:left w:val="nil"/>
              <w:bottom w:val="nil"/>
              <w:right w:val="nil"/>
            </w:tcBorders>
          </w:tcPr>
          <w:p w14:paraId="3D54100F" w14:textId="77777777" w:rsidR="00F537FF" w:rsidRPr="00700F13" w:rsidRDefault="00F537FF" w:rsidP="00F537FF">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5CF8F400" w14:textId="4B92B0D4" w:rsidR="00F537FF" w:rsidRPr="00700F13" w:rsidRDefault="00F537FF" w:rsidP="00F537FF">
            <w:pPr>
              <w:spacing w:line="240" w:lineRule="auto"/>
              <w:ind w:right="-10"/>
              <w:jc w:val="right"/>
              <w:rPr>
                <w:rFonts w:ascii="Browallia New" w:hAnsi="Browallia New" w:cs="Browallia New"/>
                <w:sz w:val="28"/>
                <w:szCs w:val="28"/>
                <w:cs/>
                <w:lang w:val="en-GB"/>
              </w:rPr>
            </w:pPr>
            <w:r w:rsidRPr="00700F13">
              <w:rPr>
                <w:rFonts w:ascii="Browallia New" w:hAnsi="Browallia New" w:cs="Browallia New"/>
                <w:sz w:val="28"/>
                <w:szCs w:val="28"/>
              </w:rPr>
              <w:t>50.95</w:t>
            </w:r>
          </w:p>
        </w:tc>
      </w:tr>
      <w:tr w:rsidR="00F537FF" w:rsidRPr="00593EA0" w14:paraId="1259847D" w14:textId="77777777" w:rsidTr="009951C0">
        <w:trPr>
          <w:trHeight w:val="285"/>
        </w:trPr>
        <w:tc>
          <w:tcPr>
            <w:tcW w:w="4252" w:type="dxa"/>
            <w:tcBorders>
              <w:top w:val="nil"/>
              <w:left w:val="nil"/>
              <w:bottom w:val="nil"/>
              <w:right w:val="nil"/>
            </w:tcBorders>
          </w:tcPr>
          <w:p w14:paraId="21CEFEF4" w14:textId="77777777" w:rsidR="00F537FF" w:rsidRPr="00593EA0" w:rsidRDefault="00F537FF" w:rsidP="00F537FF">
            <w:pPr>
              <w:tabs>
                <w:tab w:val="clear" w:pos="3742"/>
              </w:tabs>
              <w:spacing w:line="240" w:lineRule="auto"/>
              <w:ind w:left="175" w:right="175"/>
              <w:rPr>
                <w:rFonts w:ascii="Browallia New" w:hAnsi="Browallia New" w:cs="Browallia New"/>
                <w:sz w:val="28"/>
                <w:szCs w:val="28"/>
                <w:cs/>
              </w:rPr>
            </w:pPr>
          </w:p>
        </w:tc>
        <w:tc>
          <w:tcPr>
            <w:tcW w:w="992" w:type="dxa"/>
            <w:tcBorders>
              <w:top w:val="nil"/>
              <w:left w:val="nil"/>
              <w:bottom w:val="nil"/>
              <w:right w:val="nil"/>
            </w:tcBorders>
            <w:vAlign w:val="bottom"/>
          </w:tcPr>
          <w:p w14:paraId="1D17962F" w14:textId="77777777" w:rsidR="00F537FF" w:rsidRPr="00593EA0" w:rsidRDefault="00F537FF" w:rsidP="00F537FF">
            <w:pPr>
              <w:spacing w:line="240" w:lineRule="auto"/>
              <w:ind w:right="-10"/>
              <w:jc w:val="center"/>
              <w:rPr>
                <w:rFonts w:ascii="Browallia New" w:hAnsi="Browallia New" w:cs="Browallia New"/>
                <w:sz w:val="28"/>
                <w:szCs w:val="28"/>
                <w:lang w:val="en-GB"/>
              </w:rPr>
            </w:pPr>
          </w:p>
        </w:tc>
        <w:tc>
          <w:tcPr>
            <w:tcW w:w="236" w:type="dxa"/>
            <w:tcBorders>
              <w:top w:val="nil"/>
              <w:left w:val="nil"/>
              <w:bottom w:val="nil"/>
              <w:right w:val="nil"/>
            </w:tcBorders>
          </w:tcPr>
          <w:p w14:paraId="2CE93DC0"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0AF2BCD4" w14:textId="77777777" w:rsidR="00F537FF" w:rsidRPr="00593EA0" w:rsidRDefault="00F537FF" w:rsidP="00F537FF">
            <w:pPr>
              <w:spacing w:line="240" w:lineRule="auto"/>
              <w:ind w:right="-10"/>
              <w:jc w:val="center"/>
              <w:rPr>
                <w:rFonts w:ascii="Browallia New" w:hAnsi="Browallia New" w:cs="Browallia New"/>
                <w:sz w:val="28"/>
                <w:szCs w:val="28"/>
                <w:cs/>
                <w:lang w:val="en-GB"/>
              </w:rPr>
            </w:pPr>
          </w:p>
        </w:tc>
        <w:tc>
          <w:tcPr>
            <w:tcW w:w="240" w:type="dxa"/>
            <w:tcBorders>
              <w:top w:val="nil"/>
              <w:left w:val="nil"/>
              <w:bottom w:val="nil"/>
              <w:right w:val="nil"/>
            </w:tcBorders>
          </w:tcPr>
          <w:p w14:paraId="1D42CED5"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2705959A" w14:textId="77777777" w:rsidR="00F537FF" w:rsidRPr="002F49C3" w:rsidRDefault="00F537FF" w:rsidP="00F537FF">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C48EEB8"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34FABE0B" w14:textId="77777777" w:rsidR="00F537FF" w:rsidRPr="00593EA0" w:rsidRDefault="00F537FF" w:rsidP="00F537FF">
            <w:pPr>
              <w:spacing w:line="240" w:lineRule="auto"/>
              <w:ind w:right="-10"/>
              <w:jc w:val="right"/>
              <w:rPr>
                <w:rFonts w:ascii="Browallia New" w:hAnsi="Browallia New" w:cs="Browallia New"/>
                <w:sz w:val="28"/>
                <w:szCs w:val="28"/>
                <w:lang w:val="en-GB"/>
              </w:rPr>
            </w:pPr>
          </w:p>
        </w:tc>
      </w:tr>
      <w:tr w:rsidR="00F537FF" w:rsidRPr="00593EA0" w14:paraId="16117B93" w14:textId="77777777" w:rsidTr="009951C0">
        <w:trPr>
          <w:trHeight w:val="285"/>
        </w:trPr>
        <w:tc>
          <w:tcPr>
            <w:tcW w:w="5244" w:type="dxa"/>
            <w:gridSpan w:val="2"/>
            <w:tcBorders>
              <w:top w:val="nil"/>
              <w:left w:val="nil"/>
              <w:bottom w:val="nil"/>
              <w:right w:val="nil"/>
            </w:tcBorders>
          </w:tcPr>
          <w:p w14:paraId="572B5054" w14:textId="508B8B8B" w:rsidR="00F537FF" w:rsidRPr="00593EA0" w:rsidRDefault="00F537FF" w:rsidP="00F537FF">
            <w:pPr>
              <w:spacing w:line="240" w:lineRule="auto"/>
              <w:ind w:right="-10"/>
              <w:rPr>
                <w:rFonts w:ascii="Browallia New" w:hAnsi="Browallia New" w:cs="Browallia New"/>
                <w:sz w:val="28"/>
                <w:szCs w:val="28"/>
                <w:lang w:val="en-GB"/>
              </w:rPr>
            </w:pPr>
            <w:r w:rsidRPr="00593EA0">
              <w:rPr>
                <w:rFonts w:ascii="Browallia New" w:hAnsi="Browallia New" w:cs="Browallia New" w:hint="cs"/>
                <w:b/>
                <w:bCs/>
                <w:sz w:val="28"/>
                <w:szCs w:val="28"/>
                <w:cs/>
              </w:rPr>
              <w:t>รายการธุรกิจกับบุคคลและกิจการที่เกี่ยวข้องกัน</w:t>
            </w:r>
          </w:p>
        </w:tc>
        <w:tc>
          <w:tcPr>
            <w:tcW w:w="236" w:type="dxa"/>
            <w:tcBorders>
              <w:top w:val="nil"/>
              <w:left w:val="nil"/>
              <w:bottom w:val="nil"/>
              <w:right w:val="nil"/>
            </w:tcBorders>
          </w:tcPr>
          <w:p w14:paraId="33B58D3E"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vAlign w:val="bottom"/>
          </w:tcPr>
          <w:p w14:paraId="56F85E7C" w14:textId="77777777" w:rsidR="00F537FF" w:rsidRPr="00593EA0" w:rsidRDefault="00F537FF" w:rsidP="00F537FF">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114DA885"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vAlign w:val="bottom"/>
          </w:tcPr>
          <w:p w14:paraId="6B46B840" w14:textId="77777777" w:rsidR="00F537FF" w:rsidRPr="002F49C3" w:rsidRDefault="00F537FF" w:rsidP="00F537FF">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3176976"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lang w:val="en-GB"/>
              </w:rPr>
            </w:pPr>
          </w:p>
        </w:tc>
        <w:tc>
          <w:tcPr>
            <w:tcW w:w="1033" w:type="dxa"/>
            <w:tcBorders>
              <w:top w:val="nil"/>
              <w:left w:val="nil"/>
              <w:bottom w:val="nil"/>
              <w:right w:val="nil"/>
            </w:tcBorders>
            <w:vAlign w:val="bottom"/>
          </w:tcPr>
          <w:p w14:paraId="0435913D" w14:textId="77777777" w:rsidR="00F537FF" w:rsidRPr="00593EA0" w:rsidRDefault="00F537FF" w:rsidP="00F537FF">
            <w:pPr>
              <w:spacing w:line="240" w:lineRule="auto"/>
              <w:ind w:right="-10"/>
              <w:jc w:val="right"/>
              <w:rPr>
                <w:rFonts w:ascii="Browallia New" w:hAnsi="Browallia New" w:cs="Browallia New"/>
                <w:sz w:val="28"/>
                <w:szCs w:val="28"/>
                <w:lang w:val="en-GB"/>
              </w:rPr>
            </w:pPr>
          </w:p>
        </w:tc>
      </w:tr>
      <w:tr w:rsidR="00F537FF" w:rsidRPr="00593EA0" w14:paraId="3B3A47A6" w14:textId="77777777" w:rsidTr="009951C0">
        <w:trPr>
          <w:trHeight w:val="170"/>
        </w:trPr>
        <w:tc>
          <w:tcPr>
            <w:tcW w:w="4252" w:type="dxa"/>
            <w:tcBorders>
              <w:top w:val="nil"/>
              <w:left w:val="nil"/>
              <w:bottom w:val="nil"/>
              <w:right w:val="nil"/>
            </w:tcBorders>
            <w:vAlign w:val="bottom"/>
          </w:tcPr>
          <w:p w14:paraId="19E250CC" w14:textId="77777777" w:rsidR="00F537FF" w:rsidRPr="00593EA0" w:rsidRDefault="00F537FF" w:rsidP="00F537FF">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ค่าใช้จ่ายอื่น</w:t>
            </w:r>
          </w:p>
        </w:tc>
        <w:tc>
          <w:tcPr>
            <w:tcW w:w="992" w:type="dxa"/>
            <w:tcBorders>
              <w:top w:val="nil"/>
              <w:left w:val="nil"/>
              <w:bottom w:val="nil"/>
              <w:right w:val="nil"/>
            </w:tcBorders>
          </w:tcPr>
          <w:p w14:paraId="1A426194" w14:textId="6200AC60" w:rsidR="00F537FF" w:rsidRPr="002F49C3" w:rsidRDefault="0015284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36" w:type="dxa"/>
            <w:tcBorders>
              <w:top w:val="nil"/>
              <w:left w:val="nil"/>
              <w:bottom w:val="nil"/>
              <w:right w:val="nil"/>
            </w:tcBorders>
          </w:tcPr>
          <w:p w14:paraId="7FA61878"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2205AC28" w14:textId="0DA6FA62" w:rsidR="00F537FF" w:rsidRPr="00157001" w:rsidRDefault="00F537FF"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0.01</w:t>
            </w:r>
          </w:p>
        </w:tc>
        <w:tc>
          <w:tcPr>
            <w:tcW w:w="240" w:type="dxa"/>
            <w:tcBorders>
              <w:top w:val="nil"/>
              <w:left w:val="nil"/>
              <w:bottom w:val="nil"/>
              <w:right w:val="nil"/>
            </w:tcBorders>
          </w:tcPr>
          <w:p w14:paraId="4EAA380C" w14:textId="77777777" w:rsidR="00F537FF" w:rsidRPr="00157001" w:rsidRDefault="00F537FF" w:rsidP="00F537FF">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73350311" w14:textId="6BACDF55" w:rsidR="00F537FF" w:rsidRPr="002F49C3" w:rsidRDefault="00152847"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w:t>
            </w:r>
          </w:p>
        </w:tc>
        <w:tc>
          <w:tcPr>
            <w:tcW w:w="243" w:type="dxa"/>
            <w:tcBorders>
              <w:top w:val="nil"/>
              <w:left w:val="nil"/>
              <w:bottom w:val="nil"/>
              <w:right w:val="nil"/>
            </w:tcBorders>
          </w:tcPr>
          <w:p w14:paraId="53C393CB"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109ACE3" w14:textId="08AEC0B3" w:rsidR="00F537FF" w:rsidRPr="00593EA0" w:rsidRDefault="00F537FF"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rPr>
              <w:t>-</w:t>
            </w:r>
          </w:p>
        </w:tc>
      </w:tr>
      <w:tr w:rsidR="00F537FF" w:rsidRPr="00593EA0" w14:paraId="7796745F" w14:textId="77777777" w:rsidTr="009951C0">
        <w:trPr>
          <w:trHeight w:val="170"/>
        </w:trPr>
        <w:tc>
          <w:tcPr>
            <w:tcW w:w="4252" w:type="dxa"/>
            <w:tcBorders>
              <w:top w:val="nil"/>
              <w:left w:val="nil"/>
              <w:bottom w:val="nil"/>
              <w:right w:val="nil"/>
            </w:tcBorders>
          </w:tcPr>
          <w:p w14:paraId="28DA793B" w14:textId="26C72AB1" w:rsidR="00F537FF" w:rsidRPr="00593EA0" w:rsidRDefault="00343037" w:rsidP="00F537FF">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ดอกเบี้ยจ่าย</w:t>
            </w:r>
          </w:p>
        </w:tc>
        <w:tc>
          <w:tcPr>
            <w:tcW w:w="992" w:type="dxa"/>
            <w:tcBorders>
              <w:top w:val="nil"/>
              <w:left w:val="nil"/>
              <w:bottom w:val="nil"/>
              <w:right w:val="nil"/>
            </w:tcBorders>
          </w:tcPr>
          <w:p w14:paraId="60699869" w14:textId="2754780E" w:rsidR="00F537FF" w:rsidRPr="002F49C3" w:rsidRDefault="0015284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65.57</w:t>
            </w:r>
          </w:p>
        </w:tc>
        <w:tc>
          <w:tcPr>
            <w:tcW w:w="236" w:type="dxa"/>
            <w:tcBorders>
              <w:top w:val="nil"/>
              <w:left w:val="nil"/>
              <w:bottom w:val="nil"/>
              <w:right w:val="nil"/>
            </w:tcBorders>
          </w:tcPr>
          <w:p w14:paraId="4E08D507"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43E14210" w14:textId="59E042DD" w:rsidR="00F537FF" w:rsidRPr="00157001" w:rsidRDefault="00F537FF"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45.77</w:t>
            </w:r>
          </w:p>
        </w:tc>
        <w:tc>
          <w:tcPr>
            <w:tcW w:w="240" w:type="dxa"/>
            <w:tcBorders>
              <w:top w:val="nil"/>
              <w:left w:val="nil"/>
              <w:bottom w:val="nil"/>
              <w:right w:val="nil"/>
            </w:tcBorders>
          </w:tcPr>
          <w:p w14:paraId="33B03575" w14:textId="77777777" w:rsidR="00F537FF" w:rsidRPr="00157001" w:rsidRDefault="00F537FF" w:rsidP="00F537FF">
            <w:pPr>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09FF9496" w14:textId="7D43FBB9" w:rsidR="00F537FF" w:rsidRPr="002F49C3" w:rsidRDefault="00152847" w:rsidP="00F537FF">
            <w:pPr>
              <w:spacing w:line="240" w:lineRule="auto"/>
              <w:ind w:right="-10"/>
              <w:jc w:val="right"/>
              <w:rPr>
                <w:rFonts w:ascii="Browallia New" w:hAnsi="Browallia New" w:cs="Browallia New"/>
                <w:sz w:val="28"/>
                <w:szCs w:val="28"/>
                <w:cs/>
              </w:rPr>
            </w:pPr>
            <w:r>
              <w:rPr>
                <w:rFonts w:ascii="Browallia New" w:hAnsi="Browallia New" w:cs="Browallia New"/>
                <w:sz w:val="28"/>
                <w:szCs w:val="28"/>
              </w:rPr>
              <w:t>63.00</w:t>
            </w:r>
          </w:p>
        </w:tc>
        <w:tc>
          <w:tcPr>
            <w:tcW w:w="243" w:type="dxa"/>
            <w:tcBorders>
              <w:top w:val="nil"/>
              <w:left w:val="nil"/>
              <w:bottom w:val="nil"/>
              <w:right w:val="nil"/>
            </w:tcBorders>
          </w:tcPr>
          <w:p w14:paraId="2CF3F21F"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259C4882" w14:textId="33235B42" w:rsidR="00F537FF" w:rsidRPr="00593EA0" w:rsidRDefault="00F537FF" w:rsidP="00F537FF">
            <w:pPr>
              <w:spacing w:line="240" w:lineRule="auto"/>
              <w:ind w:right="-10"/>
              <w:jc w:val="right"/>
              <w:rPr>
                <w:rFonts w:ascii="Browallia New" w:hAnsi="Browallia New" w:cs="Browallia New"/>
                <w:sz w:val="28"/>
                <w:szCs w:val="28"/>
                <w:cs/>
                <w:lang w:val="en-GB"/>
              </w:rPr>
            </w:pPr>
            <w:r w:rsidRPr="002F49C3">
              <w:rPr>
                <w:rFonts w:ascii="Browallia New" w:hAnsi="Browallia New" w:cs="Browallia New"/>
                <w:sz w:val="28"/>
                <w:szCs w:val="28"/>
              </w:rPr>
              <w:t>45.77</w:t>
            </w:r>
          </w:p>
        </w:tc>
      </w:tr>
      <w:tr w:rsidR="00F537FF" w:rsidRPr="00593EA0" w14:paraId="658C891F" w14:textId="77777777" w:rsidTr="009951C0">
        <w:trPr>
          <w:trHeight w:val="170"/>
        </w:trPr>
        <w:tc>
          <w:tcPr>
            <w:tcW w:w="4252" w:type="dxa"/>
            <w:tcBorders>
              <w:top w:val="nil"/>
              <w:left w:val="nil"/>
              <w:bottom w:val="nil"/>
              <w:right w:val="nil"/>
            </w:tcBorders>
          </w:tcPr>
          <w:p w14:paraId="45DB7436" w14:textId="77777777" w:rsidR="00F537FF" w:rsidRPr="00593EA0" w:rsidRDefault="00F537FF" w:rsidP="00F537FF">
            <w:pPr>
              <w:tabs>
                <w:tab w:val="clear" w:pos="3742"/>
              </w:tabs>
              <w:spacing w:line="240" w:lineRule="auto"/>
              <w:ind w:left="175" w:right="175" w:hanging="175"/>
              <w:rPr>
                <w:rFonts w:ascii="Browallia New" w:hAnsi="Browallia New" w:cs="Browallia New"/>
                <w:b/>
                <w:bCs/>
                <w:sz w:val="28"/>
                <w:szCs w:val="28"/>
                <w:cs/>
                <w:lang w:val="en-GB"/>
              </w:rPr>
            </w:pPr>
          </w:p>
        </w:tc>
        <w:tc>
          <w:tcPr>
            <w:tcW w:w="992" w:type="dxa"/>
            <w:tcBorders>
              <w:top w:val="nil"/>
              <w:left w:val="nil"/>
              <w:bottom w:val="nil"/>
              <w:right w:val="nil"/>
            </w:tcBorders>
          </w:tcPr>
          <w:p w14:paraId="0F060B58" w14:textId="77777777" w:rsidR="00F537FF" w:rsidRPr="00157001" w:rsidRDefault="00F537FF" w:rsidP="00F537FF">
            <w:pPr>
              <w:spacing w:line="240" w:lineRule="auto"/>
              <w:ind w:right="-11"/>
              <w:jc w:val="right"/>
              <w:rPr>
                <w:rFonts w:ascii="Browallia New" w:hAnsi="Browallia New" w:cs="Browallia New"/>
                <w:b/>
                <w:bCs/>
                <w:sz w:val="28"/>
                <w:szCs w:val="28"/>
                <w:cs/>
              </w:rPr>
            </w:pPr>
          </w:p>
        </w:tc>
        <w:tc>
          <w:tcPr>
            <w:tcW w:w="236" w:type="dxa"/>
            <w:tcBorders>
              <w:top w:val="nil"/>
              <w:left w:val="nil"/>
              <w:bottom w:val="nil"/>
              <w:right w:val="nil"/>
            </w:tcBorders>
          </w:tcPr>
          <w:p w14:paraId="75EDECA2"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439BEF7F" w14:textId="77777777" w:rsidR="00F537FF" w:rsidRPr="00157001" w:rsidRDefault="00F537FF" w:rsidP="00F537F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03FC3A9"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39421325" w14:textId="77777777" w:rsidR="00F537FF" w:rsidRPr="002F49C3" w:rsidRDefault="00F537FF" w:rsidP="00F537FF">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36E549BC"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154A7C3A" w14:textId="77777777" w:rsidR="00F537FF" w:rsidRPr="00593EA0" w:rsidRDefault="00F537FF" w:rsidP="00F537FF">
            <w:pPr>
              <w:tabs>
                <w:tab w:val="clear" w:pos="454"/>
              </w:tabs>
              <w:spacing w:line="240" w:lineRule="auto"/>
              <w:ind w:right="-10"/>
              <w:jc w:val="right"/>
              <w:rPr>
                <w:rFonts w:ascii="Browallia New" w:hAnsi="Browallia New" w:cs="Browallia New"/>
                <w:sz w:val="28"/>
                <w:szCs w:val="28"/>
                <w:cs/>
              </w:rPr>
            </w:pPr>
          </w:p>
        </w:tc>
      </w:tr>
      <w:tr w:rsidR="009951C0" w:rsidRPr="00593EA0" w14:paraId="09C4C51F" w14:textId="6E70D0B6" w:rsidTr="009951C0">
        <w:trPr>
          <w:trHeight w:val="170"/>
        </w:trPr>
        <w:tc>
          <w:tcPr>
            <w:tcW w:w="5244" w:type="dxa"/>
            <w:gridSpan w:val="2"/>
            <w:tcBorders>
              <w:top w:val="nil"/>
              <w:left w:val="nil"/>
              <w:bottom w:val="nil"/>
              <w:right w:val="nil"/>
            </w:tcBorders>
          </w:tcPr>
          <w:p w14:paraId="6C1ED199" w14:textId="77777777" w:rsidR="00641B65" w:rsidRDefault="00641B65" w:rsidP="00F537FF">
            <w:pPr>
              <w:spacing w:line="240" w:lineRule="auto"/>
              <w:ind w:right="-11"/>
              <w:rPr>
                <w:rFonts w:ascii="Browallia New" w:hAnsi="Browallia New" w:cs="Browallia New"/>
                <w:b/>
                <w:bCs/>
                <w:sz w:val="28"/>
                <w:szCs w:val="28"/>
              </w:rPr>
            </w:pPr>
          </w:p>
          <w:p w14:paraId="1C8E9F31" w14:textId="77777777" w:rsidR="00641B65" w:rsidRDefault="00641B65" w:rsidP="00F537FF">
            <w:pPr>
              <w:spacing w:line="240" w:lineRule="auto"/>
              <w:ind w:right="-11"/>
              <w:rPr>
                <w:rFonts w:ascii="Browallia New" w:hAnsi="Browallia New" w:cs="Browallia New"/>
                <w:b/>
                <w:bCs/>
                <w:sz w:val="28"/>
                <w:szCs w:val="28"/>
              </w:rPr>
            </w:pPr>
          </w:p>
          <w:p w14:paraId="3EDBF2EF" w14:textId="3B7BEF0D" w:rsidR="009951C0" w:rsidRPr="00593EA0" w:rsidRDefault="009951C0" w:rsidP="00F537FF">
            <w:pPr>
              <w:spacing w:line="240" w:lineRule="auto"/>
              <w:ind w:right="-11"/>
              <w:rPr>
                <w:rFonts w:ascii="Browallia New" w:hAnsi="Browallia New" w:cs="Browallia New"/>
                <w:b/>
                <w:bCs/>
                <w:sz w:val="28"/>
                <w:szCs w:val="28"/>
                <w:cs/>
              </w:rPr>
            </w:pPr>
            <w:r w:rsidRPr="00593EA0">
              <w:rPr>
                <w:rFonts w:ascii="Browallia New" w:hAnsi="Browallia New" w:cs="Browallia New" w:hint="cs"/>
                <w:b/>
                <w:bCs/>
                <w:sz w:val="28"/>
                <w:szCs w:val="28"/>
                <w:cs/>
              </w:rPr>
              <w:t>รายการธุรกิจกับกรรมการของบริษัทและบริษัทย่อย</w:t>
            </w:r>
          </w:p>
        </w:tc>
        <w:tc>
          <w:tcPr>
            <w:tcW w:w="236" w:type="dxa"/>
            <w:tcBorders>
              <w:top w:val="nil"/>
              <w:left w:val="nil"/>
              <w:bottom w:val="nil"/>
              <w:right w:val="nil"/>
            </w:tcBorders>
          </w:tcPr>
          <w:p w14:paraId="170390D8" w14:textId="77777777" w:rsidR="009951C0" w:rsidRPr="00593EA0" w:rsidRDefault="009951C0"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7ED87606" w14:textId="77777777" w:rsidR="009951C0" w:rsidRPr="00593EA0" w:rsidRDefault="009951C0" w:rsidP="00F537F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134AFED" w14:textId="77777777" w:rsidR="009951C0" w:rsidRPr="00593EA0" w:rsidRDefault="009951C0" w:rsidP="00F537FF">
            <w:pPr>
              <w:tabs>
                <w:tab w:val="decimal" w:pos="492"/>
              </w:tabs>
              <w:spacing w:line="240" w:lineRule="auto"/>
              <w:ind w:right="-10"/>
              <w:jc w:val="right"/>
              <w:rPr>
                <w:rFonts w:ascii="Browallia New" w:hAnsi="Browallia New" w:cs="Browallia New"/>
                <w:sz w:val="28"/>
                <w:szCs w:val="28"/>
              </w:rPr>
            </w:pPr>
          </w:p>
        </w:tc>
        <w:tc>
          <w:tcPr>
            <w:tcW w:w="1035" w:type="dxa"/>
            <w:tcBorders>
              <w:top w:val="nil"/>
              <w:left w:val="nil"/>
              <w:bottom w:val="nil"/>
              <w:right w:val="nil"/>
            </w:tcBorders>
          </w:tcPr>
          <w:p w14:paraId="6D4DF8BA" w14:textId="77777777" w:rsidR="009951C0" w:rsidRPr="002F49C3" w:rsidRDefault="009951C0" w:rsidP="00F537FF">
            <w:pPr>
              <w:spacing w:line="240" w:lineRule="auto"/>
              <w:ind w:right="-10"/>
              <w:jc w:val="right"/>
              <w:rPr>
                <w:rFonts w:ascii="Browallia New" w:hAnsi="Browallia New" w:cs="Browallia New"/>
                <w:sz w:val="28"/>
                <w:szCs w:val="28"/>
                <w:cs/>
              </w:rPr>
            </w:pPr>
          </w:p>
        </w:tc>
        <w:tc>
          <w:tcPr>
            <w:tcW w:w="243" w:type="dxa"/>
            <w:tcBorders>
              <w:top w:val="nil"/>
              <w:left w:val="nil"/>
              <w:bottom w:val="nil"/>
              <w:right w:val="nil"/>
            </w:tcBorders>
          </w:tcPr>
          <w:p w14:paraId="634BEB68" w14:textId="77777777" w:rsidR="009951C0" w:rsidRPr="00593EA0" w:rsidRDefault="009951C0" w:rsidP="00F537FF">
            <w:pPr>
              <w:tabs>
                <w:tab w:val="clear" w:pos="1871"/>
                <w:tab w:val="decimal" w:pos="492"/>
                <w:tab w:val="left" w:pos="2020"/>
              </w:tabs>
              <w:spacing w:line="240" w:lineRule="auto"/>
              <w:ind w:right="-10"/>
              <w:jc w:val="right"/>
              <w:rPr>
                <w:rFonts w:ascii="Browallia New" w:hAnsi="Browallia New" w:cs="Browallia New"/>
                <w:sz w:val="28"/>
                <w:szCs w:val="28"/>
              </w:rPr>
            </w:pPr>
          </w:p>
        </w:tc>
        <w:tc>
          <w:tcPr>
            <w:tcW w:w="1033" w:type="dxa"/>
            <w:tcBorders>
              <w:top w:val="nil"/>
              <w:left w:val="nil"/>
              <w:bottom w:val="nil"/>
              <w:right w:val="nil"/>
            </w:tcBorders>
          </w:tcPr>
          <w:p w14:paraId="7292EE16" w14:textId="77777777" w:rsidR="009951C0" w:rsidRPr="00593EA0" w:rsidRDefault="009951C0" w:rsidP="00F537FF">
            <w:pPr>
              <w:spacing w:line="240" w:lineRule="auto"/>
              <w:ind w:right="-11"/>
              <w:jc w:val="right"/>
              <w:rPr>
                <w:rFonts w:ascii="Browallia New" w:hAnsi="Browallia New" w:cs="Browallia New"/>
                <w:b/>
                <w:bCs/>
                <w:sz w:val="28"/>
                <w:szCs w:val="28"/>
                <w:cs/>
              </w:rPr>
            </w:pPr>
          </w:p>
        </w:tc>
      </w:tr>
      <w:tr w:rsidR="00F537FF" w:rsidRPr="00593EA0" w14:paraId="1B1C840A" w14:textId="77777777" w:rsidTr="009951C0">
        <w:trPr>
          <w:trHeight w:val="170"/>
        </w:trPr>
        <w:tc>
          <w:tcPr>
            <w:tcW w:w="4252" w:type="dxa"/>
            <w:tcBorders>
              <w:top w:val="nil"/>
              <w:left w:val="nil"/>
              <w:bottom w:val="nil"/>
              <w:right w:val="nil"/>
            </w:tcBorders>
          </w:tcPr>
          <w:p w14:paraId="4B23FFDC" w14:textId="22796FD3" w:rsidR="00F537FF" w:rsidRPr="00593EA0" w:rsidRDefault="00B44733" w:rsidP="00F537FF">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กำไรจากการจำหน่ายสินทรัพย์และ</w:t>
            </w:r>
          </w:p>
        </w:tc>
        <w:tc>
          <w:tcPr>
            <w:tcW w:w="992" w:type="dxa"/>
            <w:tcBorders>
              <w:top w:val="nil"/>
              <w:left w:val="nil"/>
              <w:bottom w:val="nil"/>
              <w:right w:val="nil"/>
            </w:tcBorders>
          </w:tcPr>
          <w:p w14:paraId="3F1B895E" w14:textId="45EF18A5" w:rsidR="00F537FF" w:rsidRPr="002F49C3" w:rsidRDefault="00F537FF" w:rsidP="00F537FF">
            <w:pPr>
              <w:spacing w:line="240" w:lineRule="auto"/>
              <w:ind w:right="-10"/>
              <w:jc w:val="right"/>
              <w:rPr>
                <w:rFonts w:ascii="Browallia New" w:hAnsi="Browallia New" w:cs="Browallia New"/>
                <w:sz w:val="28"/>
                <w:szCs w:val="28"/>
                <w:lang w:val="en-GB"/>
              </w:rPr>
            </w:pPr>
          </w:p>
        </w:tc>
        <w:tc>
          <w:tcPr>
            <w:tcW w:w="236" w:type="dxa"/>
            <w:tcBorders>
              <w:top w:val="nil"/>
              <w:left w:val="nil"/>
              <w:bottom w:val="nil"/>
              <w:right w:val="nil"/>
            </w:tcBorders>
          </w:tcPr>
          <w:p w14:paraId="1E71AAF3"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tcPr>
          <w:p w14:paraId="09B7F0EA" w14:textId="7744B7CE" w:rsidR="00F537FF" w:rsidRPr="00157001" w:rsidRDefault="00F537FF" w:rsidP="00F537FF">
            <w:pPr>
              <w:spacing w:line="240" w:lineRule="auto"/>
              <w:ind w:right="-10"/>
              <w:jc w:val="right"/>
              <w:rPr>
                <w:rFonts w:ascii="Browallia New" w:hAnsi="Browallia New" w:cs="Browallia New"/>
                <w:sz w:val="28"/>
                <w:szCs w:val="28"/>
                <w:lang w:val="en-GB"/>
              </w:rPr>
            </w:pPr>
          </w:p>
        </w:tc>
        <w:tc>
          <w:tcPr>
            <w:tcW w:w="240" w:type="dxa"/>
            <w:tcBorders>
              <w:top w:val="nil"/>
              <w:left w:val="nil"/>
              <w:bottom w:val="nil"/>
              <w:right w:val="nil"/>
            </w:tcBorders>
          </w:tcPr>
          <w:p w14:paraId="70A2032B"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12607160" w14:textId="2C614EAD" w:rsidR="00F537FF" w:rsidRPr="002F49C3" w:rsidRDefault="00F537FF" w:rsidP="00F537FF">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18EA20F5"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tcPr>
          <w:p w14:paraId="68FF0981" w14:textId="471C2C9B" w:rsidR="00F537FF" w:rsidRPr="00593EA0" w:rsidRDefault="00F537FF" w:rsidP="00F537FF">
            <w:pPr>
              <w:spacing w:line="240" w:lineRule="auto"/>
              <w:ind w:right="-10"/>
              <w:jc w:val="right"/>
              <w:rPr>
                <w:rFonts w:ascii="Browallia New" w:hAnsi="Browallia New" w:cs="Browallia New"/>
                <w:sz w:val="28"/>
                <w:szCs w:val="28"/>
                <w:lang w:val="en-GB"/>
              </w:rPr>
            </w:pPr>
          </w:p>
        </w:tc>
      </w:tr>
      <w:tr w:rsidR="00615734" w:rsidRPr="00593EA0" w14:paraId="633021FE" w14:textId="77777777" w:rsidTr="009951C0">
        <w:trPr>
          <w:trHeight w:val="170"/>
        </w:trPr>
        <w:tc>
          <w:tcPr>
            <w:tcW w:w="4252" w:type="dxa"/>
            <w:tcBorders>
              <w:top w:val="nil"/>
              <w:left w:val="nil"/>
              <w:bottom w:val="nil"/>
              <w:right w:val="nil"/>
            </w:tcBorders>
          </w:tcPr>
          <w:p w14:paraId="71518E23" w14:textId="239E7F58" w:rsidR="00615734" w:rsidRDefault="00615734" w:rsidP="00F537FF">
            <w:pPr>
              <w:tabs>
                <w:tab w:val="clear" w:pos="3742"/>
              </w:tabs>
              <w:spacing w:line="240" w:lineRule="auto"/>
              <w:ind w:left="175" w:right="175"/>
              <w:rPr>
                <w:rFonts w:ascii="Browallia New" w:hAnsi="Browallia New" w:cs="Browallia New"/>
                <w:sz w:val="28"/>
                <w:szCs w:val="28"/>
                <w:cs/>
              </w:rPr>
            </w:pPr>
            <w:r>
              <w:rPr>
                <w:rFonts w:ascii="Browallia New" w:hAnsi="Browallia New" w:cs="Browallia New" w:hint="cs"/>
                <w:sz w:val="28"/>
                <w:szCs w:val="28"/>
                <w:cs/>
              </w:rPr>
              <w:t xml:space="preserve">   อสังหาริมทรัพย์เพื่อการลงทุน</w:t>
            </w:r>
          </w:p>
        </w:tc>
        <w:tc>
          <w:tcPr>
            <w:tcW w:w="992" w:type="dxa"/>
            <w:tcBorders>
              <w:top w:val="nil"/>
              <w:left w:val="nil"/>
              <w:bottom w:val="nil"/>
              <w:right w:val="nil"/>
            </w:tcBorders>
          </w:tcPr>
          <w:p w14:paraId="60C6DBBC" w14:textId="3C7A42EF" w:rsidR="00615734" w:rsidRPr="002F49C3" w:rsidRDefault="0015284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241.87</w:t>
            </w:r>
          </w:p>
        </w:tc>
        <w:tc>
          <w:tcPr>
            <w:tcW w:w="236" w:type="dxa"/>
            <w:tcBorders>
              <w:top w:val="nil"/>
              <w:left w:val="nil"/>
              <w:bottom w:val="nil"/>
              <w:right w:val="nil"/>
            </w:tcBorders>
          </w:tcPr>
          <w:p w14:paraId="47E8A16D" w14:textId="77777777" w:rsidR="00615734" w:rsidRPr="00157001" w:rsidRDefault="00615734" w:rsidP="00F537FF">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tcPr>
          <w:p w14:paraId="42859C2D" w14:textId="6E62CD08" w:rsidR="00615734" w:rsidRPr="00157001" w:rsidRDefault="00E0033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w:t>
            </w:r>
          </w:p>
        </w:tc>
        <w:tc>
          <w:tcPr>
            <w:tcW w:w="240" w:type="dxa"/>
            <w:tcBorders>
              <w:top w:val="nil"/>
              <w:left w:val="nil"/>
              <w:bottom w:val="nil"/>
              <w:right w:val="nil"/>
            </w:tcBorders>
          </w:tcPr>
          <w:p w14:paraId="1AC5526D" w14:textId="77777777" w:rsidR="00615734" w:rsidRPr="00157001" w:rsidRDefault="00615734"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1EF7DE8A" w14:textId="6FC499B8" w:rsidR="00615734" w:rsidRPr="002F49C3" w:rsidRDefault="00FA005F" w:rsidP="00F537FF">
            <w:pPr>
              <w:spacing w:line="240" w:lineRule="auto"/>
              <w:ind w:right="-10"/>
              <w:jc w:val="right"/>
              <w:rPr>
                <w:rFonts w:ascii="Browallia New" w:hAnsi="Browallia New" w:cs="Browallia New"/>
                <w:sz w:val="28"/>
                <w:szCs w:val="28"/>
              </w:rPr>
            </w:pPr>
            <w:r w:rsidRPr="00152847">
              <w:rPr>
                <w:rFonts w:ascii="Browallia New" w:hAnsi="Browallia New" w:cs="Browallia New"/>
                <w:sz w:val="28"/>
                <w:szCs w:val="28"/>
              </w:rPr>
              <w:t>241.87</w:t>
            </w:r>
          </w:p>
        </w:tc>
        <w:tc>
          <w:tcPr>
            <w:tcW w:w="243" w:type="dxa"/>
            <w:tcBorders>
              <w:top w:val="nil"/>
              <w:left w:val="nil"/>
              <w:bottom w:val="nil"/>
              <w:right w:val="nil"/>
            </w:tcBorders>
          </w:tcPr>
          <w:p w14:paraId="26211DCA" w14:textId="77777777" w:rsidR="00615734" w:rsidRPr="00593EA0" w:rsidRDefault="00615734"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tcPr>
          <w:p w14:paraId="5F809710" w14:textId="1832C2AB" w:rsidR="00615734" w:rsidRPr="00593EA0" w:rsidRDefault="00E0033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w:t>
            </w:r>
          </w:p>
        </w:tc>
      </w:tr>
      <w:tr w:rsidR="005D63E3" w:rsidRPr="00593EA0" w14:paraId="46289973" w14:textId="77777777" w:rsidTr="009951C0">
        <w:trPr>
          <w:trHeight w:val="170"/>
        </w:trPr>
        <w:tc>
          <w:tcPr>
            <w:tcW w:w="4252" w:type="dxa"/>
            <w:tcBorders>
              <w:top w:val="nil"/>
              <w:left w:val="nil"/>
              <w:bottom w:val="nil"/>
              <w:right w:val="nil"/>
            </w:tcBorders>
          </w:tcPr>
          <w:p w14:paraId="77DC7CF5" w14:textId="5B11C042" w:rsidR="005D63E3" w:rsidRPr="00593EA0" w:rsidRDefault="00144135" w:rsidP="00F537FF">
            <w:pPr>
              <w:tabs>
                <w:tab w:val="clear" w:pos="3742"/>
              </w:tabs>
              <w:spacing w:line="240" w:lineRule="auto"/>
              <w:ind w:left="175" w:right="175"/>
              <w:rPr>
                <w:rFonts w:ascii="Browallia New" w:hAnsi="Browallia New" w:cs="Browallia New"/>
                <w:sz w:val="28"/>
                <w:szCs w:val="28"/>
                <w:cs/>
              </w:rPr>
            </w:pPr>
            <w:r w:rsidRPr="00367094">
              <w:rPr>
                <w:rFonts w:ascii="Browallia New" w:hAnsi="Browallia New" w:cs="Browallia New"/>
                <w:sz w:val="28"/>
                <w:szCs w:val="28"/>
                <w:cs/>
              </w:rPr>
              <w:t>ดอกเบี้ยจ่าย</w:t>
            </w:r>
          </w:p>
        </w:tc>
        <w:tc>
          <w:tcPr>
            <w:tcW w:w="992" w:type="dxa"/>
            <w:tcBorders>
              <w:top w:val="nil"/>
              <w:left w:val="nil"/>
              <w:bottom w:val="nil"/>
              <w:right w:val="nil"/>
            </w:tcBorders>
          </w:tcPr>
          <w:p w14:paraId="60B2CB72" w14:textId="2960640E" w:rsidR="005D63E3" w:rsidRPr="002F49C3" w:rsidRDefault="00152847"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43.91</w:t>
            </w:r>
          </w:p>
        </w:tc>
        <w:tc>
          <w:tcPr>
            <w:tcW w:w="236" w:type="dxa"/>
            <w:tcBorders>
              <w:top w:val="nil"/>
              <w:left w:val="nil"/>
              <w:bottom w:val="nil"/>
              <w:right w:val="nil"/>
            </w:tcBorders>
          </w:tcPr>
          <w:p w14:paraId="4633CBC6" w14:textId="77777777" w:rsidR="005D63E3" w:rsidRPr="00157001" w:rsidRDefault="005D63E3" w:rsidP="00F537FF">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bottom w:val="nil"/>
              <w:right w:val="nil"/>
            </w:tcBorders>
          </w:tcPr>
          <w:p w14:paraId="4C1D5255" w14:textId="6754D5B9" w:rsidR="005D63E3" w:rsidRPr="002F49C3" w:rsidRDefault="00706AD3"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55.54</w:t>
            </w:r>
          </w:p>
        </w:tc>
        <w:tc>
          <w:tcPr>
            <w:tcW w:w="240" w:type="dxa"/>
            <w:tcBorders>
              <w:top w:val="nil"/>
              <w:left w:val="nil"/>
              <w:bottom w:val="nil"/>
              <w:right w:val="nil"/>
            </w:tcBorders>
          </w:tcPr>
          <w:p w14:paraId="1BEC53D5" w14:textId="042837B9" w:rsidR="005D63E3" w:rsidRPr="00157001" w:rsidRDefault="005D63E3"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5458DAC2" w14:textId="69B1083A" w:rsidR="005D63E3" w:rsidRPr="002F49C3" w:rsidRDefault="00152847"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16.81</w:t>
            </w:r>
          </w:p>
        </w:tc>
        <w:tc>
          <w:tcPr>
            <w:tcW w:w="243" w:type="dxa"/>
            <w:tcBorders>
              <w:top w:val="nil"/>
              <w:left w:val="nil"/>
              <w:bottom w:val="nil"/>
              <w:right w:val="nil"/>
            </w:tcBorders>
          </w:tcPr>
          <w:p w14:paraId="6FCD3025" w14:textId="77777777" w:rsidR="005D63E3" w:rsidRPr="00593EA0" w:rsidRDefault="005D63E3"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tcPr>
          <w:p w14:paraId="2DBCFC52" w14:textId="4924C371" w:rsidR="005D63E3" w:rsidRPr="002F49C3" w:rsidRDefault="00706AD3" w:rsidP="00F537FF">
            <w:pPr>
              <w:spacing w:line="240" w:lineRule="auto"/>
              <w:ind w:right="-10"/>
              <w:jc w:val="right"/>
              <w:rPr>
                <w:rFonts w:ascii="Browallia New" w:hAnsi="Browallia New" w:cs="Browallia New"/>
                <w:sz w:val="28"/>
                <w:szCs w:val="28"/>
              </w:rPr>
            </w:pPr>
            <w:r w:rsidRPr="002F49C3">
              <w:rPr>
                <w:rFonts w:ascii="Browallia New" w:hAnsi="Browallia New" w:cs="Browallia New"/>
                <w:sz w:val="28"/>
                <w:szCs w:val="28"/>
              </w:rPr>
              <w:t>17.73</w:t>
            </w:r>
          </w:p>
        </w:tc>
      </w:tr>
      <w:tr w:rsidR="00F537FF" w:rsidRPr="00593EA0" w14:paraId="2C9DD348" w14:textId="77777777" w:rsidTr="009951C0">
        <w:trPr>
          <w:trHeight w:val="170"/>
        </w:trPr>
        <w:tc>
          <w:tcPr>
            <w:tcW w:w="4252" w:type="dxa"/>
            <w:tcBorders>
              <w:top w:val="nil"/>
              <w:left w:val="nil"/>
              <w:bottom w:val="nil"/>
              <w:right w:val="nil"/>
            </w:tcBorders>
          </w:tcPr>
          <w:p w14:paraId="300235DF" w14:textId="77777777" w:rsidR="00F537FF" w:rsidRPr="00593EA0" w:rsidRDefault="00F537FF" w:rsidP="00F537FF">
            <w:pPr>
              <w:tabs>
                <w:tab w:val="clear" w:pos="3742"/>
              </w:tabs>
              <w:spacing w:line="240" w:lineRule="auto"/>
              <w:ind w:left="175" w:right="175" w:hanging="175"/>
              <w:rPr>
                <w:rFonts w:ascii="Browallia New" w:hAnsi="Browallia New" w:cs="Browallia New"/>
                <w:b/>
                <w:bCs/>
                <w:sz w:val="28"/>
                <w:szCs w:val="28"/>
                <w:cs/>
              </w:rPr>
            </w:pPr>
          </w:p>
        </w:tc>
        <w:tc>
          <w:tcPr>
            <w:tcW w:w="992" w:type="dxa"/>
            <w:tcBorders>
              <w:top w:val="nil"/>
              <w:left w:val="nil"/>
              <w:bottom w:val="nil"/>
              <w:right w:val="nil"/>
            </w:tcBorders>
          </w:tcPr>
          <w:p w14:paraId="5FD9755D" w14:textId="77777777" w:rsidR="00F537FF" w:rsidRPr="002F49C3" w:rsidRDefault="00F537FF" w:rsidP="00F537FF">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34786A52" w14:textId="77777777" w:rsidR="00F537FF" w:rsidRPr="00307B7A"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A939718" w14:textId="77777777" w:rsidR="00F537FF" w:rsidRPr="00307B7A" w:rsidRDefault="00F537FF" w:rsidP="00F537F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183C3F" w14:textId="77777777" w:rsidR="00F537FF" w:rsidRPr="00307B7A" w:rsidRDefault="00F537FF"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4BCC367F" w14:textId="77777777" w:rsidR="00F537FF" w:rsidRPr="002F49C3" w:rsidRDefault="00F537FF" w:rsidP="00F537FF">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74537868"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tcPr>
          <w:p w14:paraId="413F188E" w14:textId="77777777" w:rsidR="00F537FF" w:rsidRPr="00593EA0" w:rsidRDefault="00F537FF" w:rsidP="00F5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F537FF" w:rsidRPr="00593EA0" w14:paraId="731E3DBA" w14:textId="77777777" w:rsidTr="009951C0">
        <w:trPr>
          <w:trHeight w:val="170"/>
        </w:trPr>
        <w:tc>
          <w:tcPr>
            <w:tcW w:w="4252" w:type="dxa"/>
            <w:tcBorders>
              <w:top w:val="nil"/>
              <w:left w:val="nil"/>
              <w:bottom w:val="nil"/>
              <w:right w:val="nil"/>
            </w:tcBorders>
          </w:tcPr>
          <w:p w14:paraId="3DBF46E0" w14:textId="2FE199A7" w:rsidR="00F537FF" w:rsidRPr="00593EA0" w:rsidRDefault="00F537FF" w:rsidP="00F537FF">
            <w:pPr>
              <w:tabs>
                <w:tab w:val="clear" w:pos="3742"/>
              </w:tabs>
              <w:spacing w:line="240" w:lineRule="auto"/>
              <w:ind w:left="175" w:right="175" w:hanging="175"/>
              <w:rPr>
                <w:rFonts w:ascii="Browallia New" w:hAnsi="Browallia New" w:cs="Browallia New"/>
                <w:b/>
                <w:bCs/>
                <w:sz w:val="28"/>
                <w:szCs w:val="28"/>
              </w:rPr>
            </w:pPr>
            <w:r w:rsidRPr="00593EA0">
              <w:rPr>
                <w:rFonts w:ascii="Browallia New" w:hAnsi="Browallia New" w:cs="Browallia New" w:hint="cs"/>
                <w:b/>
                <w:bCs/>
                <w:sz w:val="28"/>
                <w:szCs w:val="28"/>
                <w:cs/>
              </w:rPr>
              <w:t>ค่าตอบแทนผู้บริหารสำคัญ</w:t>
            </w:r>
            <w:r w:rsidRPr="00F46B29">
              <w:rPr>
                <w:rFonts w:ascii="Browallia New" w:hAnsi="Browallia New" w:cs="Browallia New" w:hint="cs"/>
                <w:b/>
                <w:bCs/>
                <w:sz w:val="28"/>
                <w:szCs w:val="28"/>
              </w:rPr>
              <w:t xml:space="preserve">  </w:t>
            </w:r>
          </w:p>
        </w:tc>
        <w:tc>
          <w:tcPr>
            <w:tcW w:w="992" w:type="dxa"/>
            <w:tcBorders>
              <w:top w:val="nil"/>
              <w:left w:val="nil"/>
              <w:bottom w:val="nil"/>
              <w:right w:val="nil"/>
            </w:tcBorders>
          </w:tcPr>
          <w:p w14:paraId="6E0ED16B" w14:textId="77777777" w:rsidR="00F537FF" w:rsidRPr="002F49C3" w:rsidRDefault="00F537FF" w:rsidP="00F537FF">
            <w:pPr>
              <w:spacing w:line="240" w:lineRule="auto"/>
              <w:ind w:right="-10"/>
              <w:jc w:val="right"/>
              <w:rPr>
                <w:rFonts w:ascii="Browallia New" w:hAnsi="Browallia New" w:cs="Browallia New"/>
                <w:sz w:val="28"/>
                <w:szCs w:val="28"/>
                <w:cs/>
                <w:lang w:val="en-GB"/>
              </w:rPr>
            </w:pPr>
          </w:p>
        </w:tc>
        <w:tc>
          <w:tcPr>
            <w:tcW w:w="236" w:type="dxa"/>
            <w:tcBorders>
              <w:top w:val="nil"/>
              <w:left w:val="nil"/>
              <w:bottom w:val="nil"/>
              <w:right w:val="nil"/>
            </w:tcBorders>
          </w:tcPr>
          <w:p w14:paraId="4984F21A" w14:textId="77777777" w:rsidR="00F537FF" w:rsidRPr="00307B7A" w:rsidRDefault="00F537FF" w:rsidP="00F537FF">
            <w:pPr>
              <w:tabs>
                <w:tab w:val="decimal" w:pos="492"/>
              </w:tabs>
              <w:spacing w:line="240" w:lineRule="auto"/>
              <w:ind w:right="-10"/>
              <w:jc w:val="right"/>
              <w:rPr>
                <w:rFonts w:ascii="Browallia New" w:hAnsi="Browallia New" w:cs="Browallia New"/>
                <w:sz w:val="28"/>
                <w:szCs w:val="28"/>
              </w:rPr>
            </w:pPr>
          </w:p>
        </w:tc>
        <w:tc>
          <w:tcPr>
            <w:tcW w:w="1040" w:type="dxa"/>
            <w:tcBorders>
              <w:top w:val="nil"/>
              <w:left w:val="nil"/>
              <w:bottom w:val="nil"/>
              <w:right w:val="nil"/>
            </w:tcBorders>
          </w:tcPr>
          <w:p w14:paraId="0C48AF95" w14:textId="77777777" w:rsidR="00F537FF" w:rsidRPr="00307B7A" w:rsidRDefault="00F537FF" w:rsidP="00F537FF">
            <w:pPr>
              <w:spacing w:line="240" w:lineRule="auto"/>
              <w:ind w:right="-11"/>
              <w:jc w:val="right"/>
              <w:rPr>
                <w:rFonts w:ascii="Browallia New" w:hAnsi="Browallia New" w:cs="Browallia New"/>
                <w:b/>
                <w:bCs/>
                <w:sz w:val="28"/>
                <w:szCs w:val="28"/>
                <w:cs/>
              </w:rPr>
            </w:pPr>
          </w:p>
        </w:tc>
        <w:tc>
          <w:tcPr>
            <w:tcW w:w="240" w:type="dxa"/>
            <w:tcBorders>
              <w:top w:val="nil"/>
              <w:left w:val="nil"/>
              <w:bottom w:val="nil"/>
              <w:right w:val="nil"/>
            </w:tcBorders>
          </w:tcPr>
          <w:p w14:paraId="5B849C54" w14:textId="77777777" w:rsidR="00F537FF" w:rsidRPr="00307B7A" w:rsidRDefault="00F537FF"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bottom w:val="nil"/>
              <w:right w:val="nil"/>
            </w:tcBorders>
          </w:tcPr>
          <w:p w14:paraId="096E1B02" w14:textId="77777777" w:rsidR="00F537FF" w:rsidRPr="002F49C3" w:rsidRDefault="00F537FF" w:rsidP="00F537FF">
            <w:pPr>
              <w:spacing w:line="240" w:lineRule="auto"/>
              <w:ind w:right="-10"/>
              <w:jc w:val="right"/>
              <w:rPr>
                <w:rFonts w:ascii="Browallia New" w:hAnsi="Browallia New" w:cs="Browallia New"/>
                <w:sz w:val="28"/>
                <w:szCs w:val="28"/>
              </w:rPr>
            </w:pPr>
          </w:p>
        </w:tc>
        <w:tc>
          <w:tcPr>
            <w:tcW w:w="243" w:type="dxa"/>
            <w:tcBorders>
              <w:top w:val="nil"/>
              <w:left w:val="nil"/>
              <w:bottom w:val="nil"/>
              <w:right w:val="nil"/>
            </w:tcBorders>
          </w:tcPr>
          <w:p w14:paraId="600EE30F"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bottom w:val="nil"/>
              <w:right w:val="nil"/>
            </w:tcBorders>
          </w:tcPr>
          <w:p w14:paraId="36298D4B" w14:textId="77777777" w:rsidR="00F537FF" w:rsidRPr="00593EA0" w:rsidRDefault="00F537FF" w:rsidP="00F53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522"/>
              </w:tabs>
              <w:spacing w:line="240" w:lineRule="auto"/>
              <w:ind w:left="-53" w:right="-10"/>
              <w:jc w:val="right"/>
              <w:rPr>
                <w:rFonts w:ascii="Browallia New" w:hAnsi="Browallia New" w:cs="Browallia New"/>
                <w:sz w:val="28"/>
                <w:szCs w:val="28"/>
                <w:lang w:val="en-GB"/>
              </w:rPr>
            </w:pPr>
          </w:p>
        </w:tc>
      </w:tr>
      <w:tr w:rsidR="00F537FF" w:rsidRPr="00593EA0" w14:paraId="0310784E" w14:textId="77777777" w:rsidTr="009951C0">
        <w:trPr>
          <w:trHeight w:val="170"/>
        </w:trPr>
        <w:tc>
          <w:tcPr>
            <w:tcW w:w="4252" w:type="dxa"/>
            <w:tcBorders>
              <w:top w:val="nil"/>
              <w:left w:val="nil"/>
              <w:bottom w:val="nil"/>
              <w:right w:val="nil"/>
            </w:tcBorders>
          </w:tcPr>
          <w:p w14:paraId="6A32ED59" w14:textId="2F9C1D3A" w:rsidR="00F537FF" w:rsidRPr="00593EA0" w:rsidRDefault="00F537FF" w:rsidP="00F537FF">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ผลประโยชน์ระยะสั้นของพนักงาน</w:t>
            </w:r>
          </w:p>
        </w:tc>
        <w:tc>
          <w:tcPr>
            <w:tcW w:w="992" w:type="dxa"/>
            <w:tcBorders>
              <w:top w:val="nil"/>
              <w:left w:val="nil"/>
              <w:right w:val="nil"/>
            </w:tcBorders>
          </w:tcPr>
          <w:p w14:paraId="3EC85503" w14:textId="0BBF1D11" w:rsidR="00F537FF" w:rsidRPr="002F49C3" w:rsidRDefault="00DA2AB9"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31.07</w:t>
            </w:r>
          </w:p>
        </w:tc>
        <w:tc>
          <w:tcPr>
            <w:tcW w:w="236" w:type="dxa"/>
            <w:tcBorders>
              <w:top w:val="nil"/>
              <w:left w:val="nil"/>
              <w:right w:val="nil"/>
            </w:tcBorders>
          </w:tcPr>
          <w:p w14:paraId="26721A3A" w14:textId="77777777" w:rsidR="00F537FF" w:rsidRPr="00157001" w:rsidRDefault="00F537FF" w:rsidP="00F537FF">
            <w:pPr>
              <w:tabs>
                <w:tab w:val="decimal" w:pos="492"/>
              </w:tabs>
              <w:spacing w:line="240" w:lineRule="auto"/>
              <w:ind w:right="175"/>
              <w:rPr>
                <w:rFonts w:ascii="Browallia New" w:hAnsi="Browallia New" w:cs="Browallia New"/>
                <w:sz w:val="28"/>
                <w:szCs w:val="28"/>
                <w:cs/>
              </w:rPr>
            </w:pPr>
          </w:p>
        </w:tc>
        <w:tc>
          <w:tcPr>
            <w:tcW w:w="1040" w:type="dxa"/>
            <w:tcBorders>
              <w:top w:val="nil"/>
              <w:left w:val="nil"/>
              <w:right w:val="nil"/>
            </w:tcBorders>
          </w:tcPr>
          <w:p w14:paraId="0264D726" w14:textId="639AA992" w:rsidR="00F537FF" w:rsidRPr="00157001" w:rsidRDefault="00F537FF"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lang w:val="en-GB"/>
              </w:rPr>
              <w:t>30.41</w:t>
            </w:r>
          </w:p>
        </w:tc>
        <w:tc>
          <w:tcPr>
            <w:tcW w:w="240" w:type="dxa"/>
            <w:tcBorders>
              <w:top w:val="nil"/>
              <w:left w:val="nil"/>
              <w:right w:val="nil"/>
            </w:tcBorders>
          </w:tcPr>
          <w:p w14:paraId="719E897E" w14:textId="77777777" w:rsidR="00F537FF" w:rsidRPr="00157001" w:rsidRDefault="00F537FF" w:rsidP="00F537FF">
            <w:pPr>
              <w:tabs>
                <w:tab w:val="decimal" w:pos="492"/>
              </w:tabs>
              <w:spacing w:line="240" w:lineRule="auto"/>
              <w:ind w:right="175"/>
              <w:jc w:val="right"/>
              <w:rPr>
                <w:rFonts w:ascii="Browallia New" w:hAnsi="Browallia New" w:cs="Browallia New"/>
                <w:sz w:val="28"/>
                <w:szCs w:val="28"/>
                <w:cs/>
              </w:rPr>
            </w:pPr>
          </w:p>
        </w:tc>
        <w:tc>
          <w:tcPr>
            <w:tcW w:w="1035" w:type="dxa"/>
            <w:tcBorders>
              <w:top w:val="nil"/>
              <w:left w:val="nil"/>
              <w:right w:val="nil"/>
            </w:tcBorders>
          </w:tcPr>
          <w:p w14:paraId="6A0DABEC" w14:textId="448DAFD3" w:rsidR="00F537FF" w:rsidRPr="002F49C3" w:rsidRDefault="00ED2D2F"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14.51</w:t>
            </w:r>
          </w:p>
        </w:tc>
        <w:tc>
          <w:tcPr>
            <w:tcW w:w="243" w:type="dxa"/>
            <w:tcBorders>
              <w:top w:val="nil"/>
              <w:left w:val="nil"/>
              <w:right w:val="nil"/>
            </w:tcBorders>
          </w:tcPr>
          <w:p w14:paraId="298964F6"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tcPr>
          <w:p w14:paraId="16F2FE3F" w14:textId="662D8E0A" w:rsidR="00F537FF" w:rsidRPr="00593EA0" w:rsidRDefault="00F537FF" w:rsidP="00F537FF">
            <w:pPr>
              <w:spacing w:line="240" w:lineRule="auto"/>
              <w:ind w:right="-10"/>
              <w:jc w:val="right"/>
              <w:rPr>
                <w:rFonts w:ascii="Browallia New" w:hAnsi="Browallia New" w:cs="Browallia New"/>
                <w:sz w:val="28"/>
                <w:szCs w:val="28"/>
                <w:lang w:val="en-GB"/>
              </w:rPr>
            </w:pPr>
            <w:r w:rsidRPr="002F49C3">
              <w:rPr>
                <w:rFonts w:ascii="Browallia New" w:hAnsi="Browallia New" w:cs="Browallia New"/>
                <w:sz w:val="28"/>
                <w:szCs w:val="28"/>
              </w:rPr>
              <w:t>14.51</w:t>
            </w:r>
          </w:p>
        </w:tc>
      </w:tr>
      <w:tr w:rsidR="00F537FF" w:rsidRPr="00593EA0" w14:paraId="240FF43B" w14:textId="77777777" w:rsidTr="009951C0">
        <w:trPr>
          <w:trHeight w:val="170"/>
        </w:trPr>
        <w:tc>
          <w:tcPr>
            <w:tcW w:w="4252" w:type="dxa"/>
            <w:tcBorders>
              <w:top w:val="nil"/>
              <w:left w:val="nil"/>
              <w:bottom w:val="nil"/>
              <w:right w:val="nil"/>
            </w:tcBorders>
          </w:tcPr>
          <w:p w14:paraId="29E3EB67" w14:textId="50CA0A04" w:rsidR="00F537FF" w:rsidRPr="00593EA0" w:rsidRDefault="00F537FF" w:rsidP="00F537FF">
            <w:pPr>
              <w:tabs>
                <w:tab w:val="clear" w:pos="3742"/>
              </w:tabs>
              <w:spacing w:line="240" w:lineRule="auto"/>
              <w:ind w:left="175" w:right="175"/>
              <w:rPr>
                <w:rFonts w:ascii="Browallia New" w:hAnsi="Browallia New" w:cs="Browallia New"/>
                <w:sz w:val="28"/>
                <w:szCs w:val="28"/>
                <w:cs/>
              </w:rPr>
            </w:pPr>
            <w:r w:rsidRPr="00593EA0">
              <w:rPr>
                <w:rFonts w:ascii="Browallia New" w:hAnsi="Browallia New" w:cs="Browallia New" w:hint="cs"/>
                <w:sz w:val="28"/>
                <w:szCs w:val="28"/>
                <w:cs/>
              </w:rPr>
              <w:t>ผลประโยชน์หลังออกจากงาน</w:t>
            </w:r>
          </w:p>
        </w:tc>
        <w:tc>
          <w:tcPr>
            <w:tcW w:w="992" w:type="dxa"/>
            <w:tcBorders>
              <w:top w:val="nil"/>
              <w:left w:val="nil"/>
              <w:right w:val="nil"/>
            </w:tcBorders>
          </w:tcPr>
          <w:p w14:paraId="27CAA890" w14:textId="14688D0F" w:rsidR="00F537FF" w:rsidRPr="002F49C3" w:rsidRDefault="00DA2AB9"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0.57</w:t>
            </w:r>
          </w:p>
        </w:tc>
        <w:tc>
          <w:tcPr>
            <w:tcW w:w="236" w:type="dxa"/>
            <w:tcBorders>
              <w:top w:val="nil"/>
              <w:left w:val="nil"/>
              <w:right w:val="nil"/>
            </w:tcBorders>
          </w:tcPr>
          <w:p w14:paraId="24B15423"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cs/>
              </w:rPr>
            </w:pPr>
          </w:p>
        </w:tc>
        <w:tc>
          <w:tcPr>
            <w:tcW w:w="1040" w:type="dxa"/>
            <w:tcBorders>
              <w:top w:val="nil"/>
              <w:left w:val="nil"/>
              <w:right w:val="nil"/>
            </w:tcBorders>
          </w:tcPr>
          <w:p w14:paraId="41F5828E" w14:textId="2F7DCE02" w:rsidR="00F537FF" w:rsidRPr="00157001" w:rsidRDefault="00496FD9"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0.59</w:t>
            </w:r>
          </w:p>
        </w:tc>
        <w:tc>
          <w:tcPr>
            <w:tcW w:w="240" w:type="dxa"/>
            <w:tcBorders>
              <w:top w:val="nil"/>
              <w:left w:val="nil"/>
              <w:right w:val="nil"/>
            </w:tcBorders>
          </w:tcPr>
          <w:p w14:paraId="029E5223"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cs/>
              </w:rPr>
            </w:pPr>
          </w:p>
        </w:tc>
        <w:tc>
          <w:tcPr>
            <w:tcW w:w="1035" w:type="dxa"/>
            <w:tcBorders>
              <w:top w:val="nil"/>
              <w:left w:val="nil"/>
              <w:right w:val="nil"/>
            </w:tcBorders>
          </w:tcPr>
          <w:p w14:paraId="0EC1C64F" w14:textId="36A6CAA7" w:rsidR="00F537FF" w:rsidRPr="002F49C3" w:rsidRDefault="00496FD9"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0.20</w:t>
            </w:r>
          </w:p>
        </w:tc>
        <w:tc>
          <w:tcPr>
            <w:tcW w:w="243" w:type="dxa"/>
            <w:tcBorders>
              <w:top w:val="nil"/>
              <w:left w:val="nil"/>
              <w:right w:val="nil"/>
            </w:tcBorders>
          </w:tcPr>
          <w:p w14:paraId="3AE18404"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nil"/>
              <w:left w:val="nil"/>
              <w:right w:val="nil"/>
            </w:tcBorders>
          </w:tcPr>
          <w:p w14:paraId="78926A96" w14:textId="2827DFDB" w:rsidR="00F537FF" w:rsidRPr="00593EA0" w:rsidRDefault="00496FD9"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0.18</w:t>
            </w:r>
          </w:p>
        </w:tc>
      </w:tr>
      <w:tr w:rsidR="00F537FF" w:rsidRPr="00593EA0" w14:paraId="27D0F177" w14:textId="77777777" w:rsidTr="009951C0">
        <w:trPr>
          <w:trHeight w:val="170"/>
        </w:trPr>
        <w:tc>
          <w:tcPr>
            <w:tcW w:w="4252" w:type="dxa"/>
            <w:tcBorders>
              <w:top w:val="nil"/>
              <w:left w:val="nil"/>
              <w:bottom w:val="nil"/>
              <w:right w:val="nil"/>
            </w:tcBorders>
          </w:tcPr>
          <w:p w14:paraId="1319391A" w14:textId="77777777" w:rsidR="00F537FF" w:rsidRPr="00593EA0" w:rsidRDefault="00F537FF" w:rsidP="00F537FF">
            <w:pPr>
              <w:spacing w:line="240" w:lineRule="auto"/>
              <w:ind w:left="175"/>
              <w:rPr>
                <w:rFonts w:ascii="Browallia New" w:hAnsi="Browallia New" w:cs="Browallia New"/>
                <w:sz w:val="28"/>
                <w:szCs w:val="28"/>
                <w:cs/>
              </w:rPr>
            </w:pPr>
            <w:r w:rsidRPr="00593EA0">
              <w:rPr>
                <w:rFonts w:ascii="Browallia New" w:hAnsi="Browallia New" w:cs="Browallia New" w:hint="cs"/>
                <w:sz w:val="28"/>
                <w:szCs w:val="28"/>
                <w:cs/>
              </w:rPr>
              <w:t>รวม</w:t>
            </w:r>
          </w:p>
        </w:tc>
        <w:tc>
          <w:tcPr>
            <w:tcW w:w="992" w:type="dxa"/>
            <w:tcBorders>
              <w:top w:val="single" w:sz="4" w:space="0" w:color="auto"/>
              <w:left w:val="nil"/>
              <w:bottom w:val="single" w:sz="12" w:space="0" w:color="auto"/>
              <w:right w:val="nil"/>
            </w:tcBorders>
          </w:tcPr>
          <w:p w14:paraId="49B060BA" w14:textId="0855B374" w:rsidR="00F537FF" w:rsidRPr="002F49C3" w:rsidRDefault="00DA2AB9"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31.64</w:t>
            </w:r>
          </w:p>
        </w:tc>
        <w:tc>
          <w:tcPr>
            <w:tcW w:w="236" w:type="dxa"/>
            <w:tcBorders>
              <w:top w:val="nil"/>
              <w:left w:val="nil"/>
              <w:bottom w:val="nil"/>
              <w:right w:val="nil"/>
            </w:tcBorders>
          </w:tcPr>
          <w:p w14:paraId="0E7BA7F3"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cs/>
                <w:lang w:val="en-GB"/>
              </w:rPr>
            </w:pPr>
          </w:p>
        </w:tc>
        <w:tc>
          <w:tcPr>
            <w:tcW w:w="1040" w:type="dxa"/>
            <w:tcBorders>
              <w:top w:val="single" w:sz="4" w:space="0" w:color="auto"/>
              <w:left w:val="nil"/>
              <w:bottom w:val="single" w:sz="12" w:space="0" w:color="auto"/>
              <w:right w:val="nil"/>
            </w:tcBorders>
          </w:tcPr>
          <w:p w14:paraId="38E6C9BA" w14:textId="4777F62D" w:rsidR="00F537FF" w:rsidRPr="00157001" w:rsidRDefault="00F537FF" w:rsidP="00F537FF">
            <w:pPr>
              <w:spacing w:line="240" w:lineRule="auto"/>
              <w:ind w:right="-10"/>
              <w:jc w:val="right"/>
              <w:rPr>
                <w:rFonts w:ascii="Browallia New" w:hAnsi="Browallia New" w:cs="Browallia New"/>
                <w:sz w:val="28"/>
                <w:szCs w:val="28"/>
                <w:lang w:val="en-GB"/>
              </w:rPr>
            </w:pPr>
            <w:r>
              <w:rPr>
                <w:rFonts w:ascii="Browallia New" w:hAnsi="Browallia New" w:cs="Browallia New"/>
                <w:sz w:val="28"/>
                <w:szCs w:val="28"/>
                <w:lang w:val="en-GB"/>
              </w:rPr>
              <w:t>31.00</w:t>
            </w:r>
          </w:p>
        </w:tc>
        <w:tc>
          <w:tcPr>
            <w:tcW w:w="240" w:type="dxa"/>
            <w:tcBorders>
              <w:top w:val="nil"/>
              <w:left w:val="nil"/>
              <w:bottom w:val="nil"/>
              <w:right w:val="nil"/>
            </w:tcBorders>
          </w:tcPr>
          <w:p w14:paraId="08D5C41C" w14:textId="77777777" w:rsidR="00F537FF" w:rsidRPr="00157001" w:rsidRDefault="00F537FF" w:rsidP="00F537FF">
            <w:pPr>
              <w:tabs>
                <w:tab w:val="decimal" w:pos="492"/>
              </w:tabs>
              <w:spacing w:line="240" w:lineRule="auto"/>
              <w:ind w:right="-10"/>
              <w:jc w:val="right"/>
              <w:rPr>
                <w:rFonts w:ascii="Browallia New" w:hAnsi="Browallia New" w:cs="Browallia New"/>
                <w:sz w:val="28"/>
                <w:szCs w:val="28"/>
                <w:lang w:val="en-GB"/>
              </w:rPr>
            </w:pPr>
          </w:p>
        </w:tc>
        <w:tc>
          <w:tcPr>
            <w:tcW w:w="1035" w:type="dxa"/>
            <w:tcBorders>
              <w:top w:val="single" w:sz="4" w:space="0" w:color="auto"/>
              <w:left w:val="nil"/>
              <w:bottom w:val="single" w:sz="12" w:space="0" w:color="auto"/>
              <w:right w:val="nil"/>
            </w:tcBorders>
          </w:tcPr>
          <w:p w14:paraId="0BD109FE" w14:textId="59239ADC" w:rsidR="00F537FF" w:rsidRPr="002F49C3" w:rsidRDefault="005746E4" w:rsidP="00F537FF">
            <w:pPr>
              <w:spacing w:line="240" w:lineRule="auto"/>
              <w:ind w:right="-10"/>
              <w:jc w:val="right"/>
              <w:rPr>
                <w:rFonts w:ascii="Browallia New" w:hAnsi="Browallia New" w:cs="Browallia New"/>
                <w:sz w:val="28"/>
                <w:szCs w:val="28"/>
              </w:rPr>
            </w:pPr>
            <w:r>
              <w:rPr>
                <w:rFonts w:ascii="Browallia New" w:hAnsi="Browallia New" w:cs="Browallia New"/>
                <w:sz w:val="28"/>
                <w:szCs w:val="28"/>
              </w:rPr>
              <w:t>14.71</w:t>
            </w:r>
          </w:p>
        </w:tc>
        <w:tc>
          <w:tcPr>
            <w:tcW w:w="243" w:type="dxa"/>
            <w:tcBorders>
              <w:top w:val="nil"/>
              <w:left w:val="nil"/>
              <w:bottom w:val="nil"/>
              <w:right w:val="nil"/>
            </w:tcBorders>
          </w:tcPr>
          <w:p w14:paraId="6D790201" w14:textId="77777777" w:rsidR="00F537FF" w:rsidRPr="00593EA0" w:rsidRDefault="00F537FF" w:rsidP="00F537FF">
            <w:pPr>
              <w:tabs>
                <w:tab w:val="decimal" w:pos="492"/>
              </w:tabs>
              <w:spacing w:line="240" w:lineRule="auto"/>
              <w:ind w:right="-10"/>
              <w:jc w:val="right"/>
              <w:rPr>
                <w:rFonts w:ascii="Browallia New" w:hAnsi="Browallia New" w:cs="Browallia New"/>
                <w:sz w:val="28"/>
                <w:szCs w:val="28"/>
                <w:cs/>
              </w:rPr>
            </w:pPr>
          </w:p>
        </w:tc>
        <w:tc>
          <w:tcPr>
            <w:tcW w:w="1033" w:type="dxa"/>
            <w:tcBorders>
              <w:top w:val="single" w:sz="4" w:space="0" w:color="auto"/>
              <w:left w:val="nil"/>
              <w:bottom w:val="single" w:sz="12" w:space="0" w:color="auto"/>
              <w:right w:val="nil"/>
            </w:tcBorders>
          </w:tcPr>
          <w:p w14:paraId="564ECB0F" w14:textId="209ADFB5" w:rsidR="00F537FF" w:rsidRPr="00593EA0" w:rsidRDefault="00F537FF" w:rsidP="00F537FF">
            <w:pPr>
              <w:spacing w:line="240" w:lineRule="auto"/>
              <w:ind w:right="-10"/>
              <w:jc w:val="right"/>
              <w:rPr>
                <w:rFonts w:ascii="Browallia New" w:hAnsi="Browallia New" w:cs="Browallia New"/>
                <w:sz w:val="28"/>
                <w:szCs w:val="28"/>
                <w:cs/>
                <w:lang w:val="en-GB"/>
              </w:rPr>
            </w:pPr>
            <w:r w:rsidRPr="002F49C3">
              <w:rPr>
                <w:rFonts w:ascii="Browallia New" w:hAnsi="Browallia New" w:cs="Browallia New"/>
                <w:sz w:val="28"/>
                <w:szCs w:val="28"/>
              </w:rPr>
              <w:t>14.69</w:t>
            </w:r>
          </w:p>
        </w:tc>
      </w:tr>
    </w:tbl>
    <w:p w14:paraId="1E7D2166" w14:textId="77777777" w:rsidR="00DC374E" w:rsidRDefault="00F8323D" w:rsidP="00BB0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sz w:val="28"/>
          <w:szCs w:val="28"/>
        </w:rPr>
        <w:t xml:space="preserve">     </w:t>
      </w:r>
      <w:r w:rsidR="00BB01F7">
        <w:rPr>
          <w:rFonts w:ascii="Browallia New" w:hAnsi="Browallia New" w:cs="Browallia New"/>
          <w:sz w:val="28"/>
          <w:szCs w:val="28"/>
        </w:rPr>
        <w:t xml:space="preserve"> </w:t>
      </w:r>
      <w:r w:rsidR="00660F92">
        <w:rPr>
          <w:rFonts w:ascii="Browallia New" w:hAnsi="Browallia New" w:cs="Browallia New"/>
          <w:sz w:val="28"/>
          <w:szCs w:val="28"/>
        </w:rPr>
        <w:t xml:space="preserve">  </w:t>
      </w:r>
    </w:p>
    <w:p w14:paraId="474584AF" w14:textId="1FE77E5F" w:rsidR="00F23099" w:rsidRPr="00D80684" w:rsidRDefault="00DC374E" w:rsidP="00C86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Browallia New" w:hAnsi="Browallia New" w:cs="Browallia New"/>
          <w:sz w:val="28"/>
          <w:szCs w:val="28"/>
        </w:rPr>
      </w:pPr>
      <w:r>
        <w:rPr>
          <w:rFonts w:ascii="Browallia New" w:hAnsi="Browallia New" w:cs="Browallia New"/>
          <w:sz w:val="28"/>
          <w:szCs w:val="28"/>
        </w:rPr>
        <w:t xml:space="preserve">         </w:t>
      </w:r>
      <w:r w:rsidR="006971B8" w:rsidRPr="00463743">
        <w:rPr>
          <w:rFonts w:ascii="Browallia New" w:hAnsi="Browallia New" w:cs="Browallia New"/>
          <w:sz w:val="28"/>
          <w:szCs w:val="28"/>
          <w:cs/>
        </w:rPr>
        <w:t>ยอดคงเหลือกับบริษัทที่เกี่ยวข้องกัน</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463743">
        <w:rPr>
          <w:rFonts w:ascii="Browallia New" w:hAnsi="Browallia New" w:cs="Browallia New"/>
          <w:sz w:val="28"/>
          <w:szCs w:val="28"/>
        </w:rPr>
        <w:t xml:space="preserve">31 </w:t>
      </w:r>
      <w:r w:rsidR="00D94EC6" w:rsidRPr="00463743">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DC4E6B" w:rsidRPr="00463743">
        <w:rPr>
          <w:rFonts w:ascii="Browallia New" w:hAnsi="Browallia New" w:cs="Browallia New"/>
          <w:sz w:val="28"/>
          <w:szCs w:val="28"/>
        </w:rPr>
        <w:t>256</w:t>
      </w:r>
      <w:r w:rsidR="00144135">
        <w:rPr>
          <w:rFonts w:ascii="Browallia New" w:hAnsi="Browallia New" w:cs="Browallia New"/>
          <w:sz w:val="28"/>
          <w:szCs w:val="28"/>
        </w:rPr>
        <w:t>6</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rPr>
        <w:t>25</w:t>
      </w:r>
      <w:r w:rsidR="00463743">
        <w:rPr>
          <w:rFonts w:ascii="Browallia New" w:hAnsi="Browallia New" w:cs="Browallia New"/>
          <w:sz w:val="28"/>
          <w:szCs w:val="28"/>
        </w:rPr>
        <w:t>6</w:t>
      </w:r>
      <w:r w:rsidR="00144135">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6971B8" w:rsidRPr="00463743">
        <w:rPr>
          <w:rFonts w:ascii="Browallia New" w:hAnsi="Browallia New" w:cs="Browallia New"/>
          <w:sz w:val="28"/>
          <w:szCs w:val="28"/>
          <w:cs/>
        </w:rPr>
        <w:t>มีดังนี้</w:t>
      </w:r>
    </w:p>
    <w:p w14:paraId="3503C3F7" w14:textId="77777777" w:rsidR="00207D09" w:rsidRPr="00D80684" w:rsidRDefault="00207D09" w:rsidP="00D45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090" w:type="dxa"/>
        <w:tblInd w:w="360" w:type="dxa"/>
        <w:tblLayout w:type="fixed"/>
        <w:tblLook w:val="01E0" w:firstRow="1" w:lastRow="1" w:firstColumn="1" w:lastColumn="1" w:noHBand="0" w:noVBand="0"/>
      </w:tblPr>
      <w:tblGrid>
        <w:gridCol w:w="4140"/>
        <w:gridCol w:w="990"/>
        <w:gridCol w:w="270"/>
        <w:gridCol w:w="990"/>
        <w:gridCol w:w="270"/>
        <w:gridCol w:w="1080"/>
        <w:gridCol w:w="270"/>
        <w:gridCol w:w="1074"/>
        <w:gridCol w:w="6"/>
      </w:tblGrid>
      <w:tr w:rsidR="008704E3" w:rsidRPr="007A784B" w14:paraId="41E26255" w14:textId="77777777" w:rsidTr="00C07995">
        <w:trPr>
          <w:gridAfter w:val="1"/>
          <w:wAfter w:w="6" w:type="dxa"/>
          <w:cantSplit/>
          <w:tblHeader/>
        </w:trPr>
        <w:tc>
          <w:tcPr>
            <w:tcW w:w="4140" w:type="dxa"/>
            <w:shd w:val="clear" w:color="auto" w:fill="auto"/>
          </w:tcPr>
          <w:p w14:paraId="25A54606" w14:textId="77777777" w:rsidR="008704E3" w:rsidRPr="007A784B" w:rsidRDefault="008704E3" w:rsidP="00092408">
            <w:pPr>
              <w:tabs>
                <w:tab w:val="clear" w:pos="454"/>
                <w:tab w:val="clear" w:pos="680"/>
                <w:tab w:val="left" w:pos="0"/>
              </w:tabs>
              <w:spacing w:line="240" w:lineRule="auto"/>
              <w:jc w:val="both"/>
              <w:rPr>
                <w:rFonts w:ascii="Browallia New" w:hAnsi="Browallia New" w:cs="Browallia New"/>
                <w:sz w:val="28"/>
                <w:szCs w:val="28"/>
              </w:rPr>
            </w:pPr>
          </w:p>
        </w:tc>
        <w:tc>
          <w:tcPr>
            <w:tcW w:w="4944" w:type="dxa"/>
            <w:gridSpan w:val="7"/>
            <w:shd w:val="clear" w:color="auto" w:fill="auto"/>
          </w:tcPr>
          <w:p w14:paraId="507C0BED" w14:textId="15B438FC" w:rsidR="008704E3" w:rsidRPr="007A784B" w:rsidRDefault="008704E3" w:rsidP="00092408">
            <w:pPr>
              <w:tabs>
                <w:tab w:val="clear" w:pos="907"/>
                <w:tab w:val="clear" w:pos="4678"/>
                <w:tab w:val="left" w:pos="900"/>
              </w:tabs>
              <w:spacing w:line="240" w:lineRule="auto"/>
              <w:ind w:left="-18"/>
              <w:jc w:val="right"/>
              <w:rPr>
                <w:rFonts w:ascii="Browallia New" w:hAnsi="Browallia New" w:cs="Browallia New"/>
                <w:sz w:val="28"/>
                <w:szCs w:val="28"/>
                <w:cs/>
              </w:rPr>
            </w:pPr>
            <w:r w:rsidRPr="007A784B">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A784B">
              <w:rPr>
                <w:rFonts w:ascii="Browallia New" w:hAnsi="Browallia New" w:cs="Browallia New"/>
                <w:sz w:val="28"/>
                <w:szCs w:val="28"/>
                <w:lang w:val="en-GB"/>
              </w:rPr>
              <w:t xml:space="preserve">: </w:t>
            </w:r>
            <w:r w:rsidRPr="007A784B">
              <w:rPr>
                <w:rFonts w:ascii="Browallia New" w:hAnsi="Browallia New" w:cs="Browallia New"/>
                <w:sz w:val="28"/>
                <w:szCs w:val="28"/>
                <w:cs/>
                <w:lang w:val="en-GB"/>
              </w:rPr>
              <w:t>พันบาท)</w:t>
            </w:r>
          </w:p>
        </w:tc>
      </w:tr>
      <w:tr w:rsidR="008704E3" w:rsidRPr="007A784B" w14:paraId="100F1076" w14:textId="77777777" w:rsidTr="00C07995">
        <w:trPr>
          <w:gridAfter w:val="1"/>
          <w:wAfter w:w="6" w:type="dxa"/>
          <w:cantSplit/>
          <w:tblHeader/>
        </w:trPr>
        <w:tc>
          <w:tcPr>
            <w:tcW w:w="4140" w:type="dxa"/>
            <w:shd w:val="clear" w:color="auto" w:fill="auto"/>
          </w:tcPr>
          <w:p w14:paraId="24E32B8D" w14:textId="77777777" w:rsidR="008704E3" w:rsidRPr="007A784B" w:rsidRDefault="008704E3" w:rsidP="00092408">
            <w:pPr>
              <w:tabs>
                <w:tab w:val="clear" w:pos="454"/>
                <w:tab w:val="clear" w:pos="680"/>
                <w:tab w:val="left" w:pos="0"/>
              </w:tabs>
              <w:spacing w:line="240" w:lineRule="auto"/>
              <w:ind w:right="-18"/>
              <w:jc w:val="both"/>
              <w:rPr>
                <w:rFonts w:ascii="Browallia New" w:hAnsi="Browallia New" w:cs="Browallia New"/>
                <w:sz w:val="28"/>
                <w:szCs w:val="28"/>
              </w:rPr>
            </w:pPr>
          </w:p>
        </w:tc>
        <w:tc>
          <w:tcPr>
            <w:tcW w:w="2250" w:type="dxa"/>
            <w:gridSpan w:val="3"/>
            <w:shd w:val="clear" w:color="auto" w:fill="auto"/>
          </w:tcPr>
          <w:p w14:paraId="3A0A7D71"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r w:rsidRPr="007A784B">
              <w:rPr>
                <w:rFonts w:ascii="Browallia New" w:hAnsi="Browallia New" w:cs="Browallia New"/>
                <w:sz w:val="28"/>
                <w:szCs w:val="28"/>
                <w:cs/>
              </w:rPr>
              <w:t>งบการเงินรวม</w:t>
            </w:r>
          </w:p>
        </w:tc>
        <w:tc>
          <w:tcPr>
            <w:tcW w:w="270" w:type="dxa"/>
            <w:shd w:val="clear" w:color="auto" w:fill="auto"/>
          </w:tcPr>
          <w:p w14:paraId="3F7B1AE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rPr>
            </w:pPr>
          </w:p>
        </w:tc>
        <w:tc>
          <w:tcPr>
            <w:tcW w:w="2424" w:type="dxa"/>
            <w:gridSpan w:val="3"/>
            <w:shd w:val="clear" w:color="auto" w:fill="auto"/>
          </w:tcPr>
          <w:p w14:paraId="70C35133" w14:textId="77777777" w:rsidR="008704E3" w:rsidRPr="007A784B" w:rsidRDefault="008704E3" w:rsidP="00092408">
            <w:pPr>
              <w:tabs>
                <w:tab w:val="clear" w:pos="454"/>
                <w:tab w:val="clear" w:pos="680"/>
                <w:tab w:val="left" w:pos="0"/>
              </w:tabs>
              <w:spacing w:line="240" w:lineRule="auto"/>
              <w:jc w:val="center"/>
              <w:rPr>
                <w:rFonts w:ascii="Browallia New" w:hAnsi="Browallia New" w:cs="Browallia New"/>
                <w:sz w:val="28"/>
                <w:szCs w:val="28"/>
                <w:cs/>
              </w:rPr>
            </w:pPr>
            <w:r w:rsidRPr="007A784B">
              <w:rPr>
                <w:rFonts w:ascii="Browallia New" w:hAnsi="Browallia New" w:cs="Browallia New"/>
                <w:sz w:val="28"/>
                <w:szCs w:val="28"/>
                <w:cs/>
              </w:rPr>
              <w:t>งบการเงินเฉพาะของบริษัท</w:t>
            </w:r>
          </w:p>
        </w:tc>
      </w:tr>
      <w:tr w:rsidR="00144135" w:rsidRPr="007A784B" w14:paraId="7CB78CB3" w14:textId="77777777" w:rsidTr="006160B6">
        <w:trPr>
          <w:cantSplit/>
          <w:tblHeader/>
        </w:trPr>
        <w:tc>
          <w:tcPr>
            <w:tcW w:w="4140" w:type="dxa"/>
            <w:shd w:val="clear" w:color="auto" w:fill="auto"/>
          </w:tcPr>
          <w:p w14:paraId="2CF726F5" w14:textId="77777777" w:rsidR="00144135" w:rsidRPr="007A784B" w:rsidRDefault="00144135" w:rsidP="00144135">
            <w:pPr>
              <w:tabs>
                <w:tab w:val="clear" w:pos="454"/>
                <w:tab w:val="clear" w:pos="680"/>
                <w:tab w:val="left" w:pos="0"/>
              </w:tabs>
              <w:spacing w:line="240" w:lineRule="auto"/>
              <w:jc w:val="both"/>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209E3F4D" w14:textId="51F5C0AE" w:rsidR="00144135" w:rsidRPr="007A784B" w:rsidRDefault="00144135" w:rsidP="00144135">
            <w:pPr>
              <w:tabs>
                <w:tab w:val="clear" w:pos="680"/>
                <w:tab w:val="clear" w:pos="907"/>
              </w:tabs>
              <w:spacing w:line="240" w:lineRule="auto"/>
              <w:ind w:left="-97" w:right="-12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70" w:type="dxa"/>
            <w:tcBorders>
              <w:top w:val="single" w:sz="4" w:space="0" w:color="auto"/>
            </w:tcBorders>
            <w:shd w:val="clear" w:color="auto" w:fill="auto"/>
            <w:vAlign w:val="bottom"/>
          </w:tcPr>
          <w:p w14:paraId="71EF2C96" w14:textId="77777777" w:rsidR="00144135" w:rsidRPr="007A784B" w:rsidRDefault="00144135" w:rsidP="00144135">
            <w:pPr>
              <w:tabs>
                <w:tab w:val="clear" w:pos="680"/>
                <w:tab w:val="clear" w:pos="907"/>
              </w:tabs>
              <w:spacing w:line="240" w:lineRule="auto"/>
              <w:ind w:left="-97" w:right="-120"/>
              <w:jc w:val="center"/>
              <w:rPr>
                <w:rFonts w:ascii="Browallia New" w:hAnsi="Browallia New" w:cs="Browallia New"/>
                <w:sz w:val="28"/>
                <w:szCs w:val="28"/>
              </w:rPr>
            </w:pPr>
          </w:p>
        </w:tc>
        <w:tc>
          <w:tcPr>
            <w:tcW w:w="990" w:type="dxa"/>
            <w:tcBorders>
              <w:top w:val="single" w:sz="4" w:space="0" w:color="auto"/>
              <w:bottom w:val="single" w:sz="4" w:space="0" w:color="auto"/>
            </w:tcBorders>
            <w:shd w:val="clear" w:color="auto" w:fill="auto"/>
            <w:vAlign w:val="bottom"/>
          </w:tcPr>
          <w:p w14:paraId="7F8E587F" w14:textId="49119203" w:rsidR="00144135" w:rsidRPr="007A784B" w:rsidRDefault="00144135" w:rsidP="00144135">
            <w:pPr>
              <w:tabs>
                <w:tab w:val="clear" w:pos="680"/>
                <w:tab w:val="clear" w:pos="907"/>
              </w:tabs>
              <w:spacing w:line="240" w:lineRule="auto"/>
              <w:ind w:left="-97" w:right="-12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70" w:type="dxa"/>
            <w:shd w:val="clear" w:color="auto" w:fill="auto"/>
          </w:tcPr>
          <w:p w14:paraId="12E5F075" w14:textId="77777777" w:rsidR="00144135" w:rsidRPr="007A784B" w:rsidRDefault="00144135" w:rsidP="00144135">
            <w:pPr>
              <w:spacing w:line="240" w:lineRule="auto"/>
              <w:ind w:right="-10"/>
              <w:jc w:val="center"/>
              <w:rPr>
                <w:rFonts w:ascii="Browallia New" w:hAnsi="Browallia New" w:cs="Browallia New"/>
                <w:sz w:val="28"/>
                <w:szCs w:val="28"/>
              </w:rPr>
            </w:pPr>
          </w:p>
        </w:tc>
        <w:tc>
          <w:tcPr>
            <w:tcW w:w="1080" w:type="dxa"/>
            <w:tcBorders>
              <w:top w:val="single" w:sz="4" w:space="0" w:color="auto"/>
              <w:bottom w:val="single" w:sz="4" w:space="0" w:color="auto"/>
            </w:tcBorders>
            <w:shd w:val="clear" w:color="auto" w:fill="auto"/>
            <w:vAlign w:val="bottom"/>
          </w:tcPr>
          <w:p w14:paraId="1A4676C6" w14:textId="16E18E87" w:rsidR="00144135" w:rsidRPr="007A784B" w:rsidRDefault="00144135" w:rsidP="00144135">
            <w:pPr>
              <w:tabs>
                <w:tab w:val="clear" w:pos="680"/>
                <w:tab w:val="clear" w:pos="907"/>
              </w:tabs>
              <w:spacing w:line="240" w:lineRule="auto"/>
              <w:ind w:left="-86" w:right="-10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70" w:type="dxa"/>
            <w:tcBorders>
              <w:top w:val="single" w:sz="4" w:space="0" w:color="auto"/>
            </w:tcBorders>
            <w:shd w:val="clear" w:color="auto" w:fill="auto"/>
            <w:vAlign w:val="bottom"/>
          </w:tcPr>
          <w:p w14:paraId="1C473B3C" w14:textId="77777777" w:rsidR="00144135" w:rsidRPr="007A784B" w:rsidRDefault="00144135" w:rsidP="00144135">
            <w:pPr>
              <w:tabs>
                <w:tab w:val="clear" w:pos="680"/>
                <w:tab w:val="clear" w:pos="907"/>
              </w:tabs>
              <w:spacing w:line="240" w:lineRule="auto"/>
              <w:ind w:left="-86" w:right="-100"/>
              <w:jc w:val="center"/>
              <w:rPr>
                <w:rFonts w:ascii="Browallia New" w:hAnsi="Browallia New" w:cs="Browallia New"/>
                <w:sz w:val="28"/>
                <w:szCs w:val="28"/>
              </w:rPr>
            </w:pPr>
          </w:p>
        </w:tc>
        <w:tc>
          <w:tcPr>
            <w:tcW w:w="1080" w:type="dxa"/>
            <w:gridSpan w:val="2"/>
            <w:tcBorders>
              <w:top w:val="single" w:sz="4" w:space="0" w:color="auto"/>
              <w:bottom w:val="single" w:sz="4" w:space="0" w:color="auto"/>
            </w:tcBorders>
            <w:shd w:val="clear" w:color="auto" w:fill="auto"/>
            <w:vAlign w:val="bottom"/>
          </w:tcPr>
          <w:p w14:paraId="73B83433" w14:textId="48F4ED01" w:rsidR="00144135" w:rsidRPr="007A784B" w:rsidRDefault="00144135" w:rsidP="00144135">
            <w:pPr>
              <w:tabs>
                <w:tab w:val="clear" w:pos="680"/>
                <w:tab w:val="clear" w:pos="907"/>
              </w:tabs>
              <w:spacing w:line="240" w:lineRule="auto"/>
              <w:ind w:left="-86" w:right="-10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8704E3" w:rsidRPr="00613759" w14:paraId="53C5221A" w14:textId="77777777" w:rsidTr="00C07995">
        <w:trPr>
          <w:cantSplit/>
          <w:tblHeader/>
        </w:trPr>
        <w:tc>
          <w:tcPr>
            <w:tcW w:w="4140" w:type="dxa"/>
            <w:shd w:val="clear" w:color="auto" w:fill="auto"/>
          </w:tcPr>
          <w:p w14:paraId="289D98C1" w14:textId="77777777" w:rsidR="008704E3" w:rsidRPr="00D80684" w:rsidRDefault="008704E3" w:rsidP="00092408">
            <w:pPr>
              <w:tabs>
                <w:tab w:val="clear" w:pos="3742"/>
              </w:tabs>
              <w:spacing w:line="240" w:lineRule="auto"/>
              <w:ind w:left="175" w:right="175" w:hanging="175"/>
              <w:rPr>
                <w:rFonts w:ascii="Browallia New" w:hAnsi="Browallia New" w:cs="Browallia New"/>
                <w:b/>
                <w:bCs/>
                <w:sz w:val="28"/>
                <w:szCs w:val="28"/>
                <w:cs/>
              </w:rPr>
            </w:pPr>
          </w:p>
        </w:tc>
        <w:tc>
          <w:tcPr>
            <w:tcW w:w="990" w:type="dxa"/>
            <w:shd w:val="clear" w:color="auto" w:fill="auto"/>
          </w:tcPr>
          <w:p w14:paraId="40F9E2FA"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4D8579DF"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14A12CD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06410860"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7EAF211"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5B552993"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6D28DD77" w14:textId="77777777" w:rsidR="008704E3" w:rsidRPr="00D80684"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8704E3" w:rsidRPr="007A784B" w14:paraId="6A0006BE" w14:textId="77777777" w:rsidTr="00C07995">
        <w:trPr>
          <w:cantSplit/>
        </w:trPr>
        <w:tc>
          <w:tcPr>
            <w:tcW w:w="5400" w:type="dxa"/>
            <w:gridSpan w:val="3"/>
            <w:shd w:val="clear" w:color="auto" w:fill="auto"/>
          </w:tcPr>
          <w:p w14:paraId="4CBA33A9" w14:textId="0DEA10AD" w:rsidR="008704E3" w:rsidRPr="007A784B" w:rsidRDefault="008704E3" w:rsidP="00F53D65">
            <w:pPr>
              <w:tabs>
                <w:tab w:val="clear" w:pos="227"/>
                <w:tab w:val="clear" w:pos="3742"/>
                <w:tab w:val="left" w:pos="104"/>
              </w:tabs>
              <w:spacing w:line="240" w:lineRule="auto"/>
              <w:ind w:left="250" w:right="-138" w:hanging="146"/>
              <w:rPr>
                <w:rFonts w:ascii="Browallia New" w:hAnsi="Browallia New" w:cs="Browallia New"/>
                <w:b/>
                <w:bCs/>
                <w:sz w:val="28"/>
                <w:szCs w:val="28"/>
              </w:rPr>
            </w:pPr>
            <w:r w:rsidRPr="007A784B">
              <w:rPr>
                <w:rFonts w:ascii="Browallia New" w:hAnsi="Browallia New" w:cs="Browallia New"/>
                <w:b/>
                <w:bCs/>
                <w:sz w:val="28"/>
                <w:szCs w:val="28"/>
                <w:cs/>
              </w:rPr>
              <w:t>ลูกหนี้การค้าและลูกหนี้อื่น</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00F46B29"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p>
        </w:tc>
        <w:tc>
          <w:tcPr>
            <w:tcW w:w="990" w:type="dxa"/>
            <w:shd w:val="clear" w:color="auto" w:fill="auto"/>
          </w:tcPr>
          <w:p w14:paraId="1E5CA9AC"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3E5E5B4"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05AA096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737742E"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5570F8A7" w14:textId="77777777" w:rsidR="008704E3" w:rsidRPr="007A784B" w:rsidRDefault="008704E3" w:rsidP="0009240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44135" w:rsidRPr="007A784B" w14:paraId="09DF9E7C" w14:textId="77777777" w:rsidTr="00C07995">
        <w:trPr>
          <w:cantSplit/>
        </w:trPr>
        <w:tc>
          <w:tcPr>
            <w:tcW w:w="4140" w:type="dxa"/>
            <w:shd w:val="clear" w:color="auto" w:fill="auto"/>
          </w:tcPr>
          <w:p w14:paraId="1E0F8C54" w14:textId="77777777" w:rsidR="00144135" w:rsidRPr="007A784B" w:rsidRDefault="00144135" w:rsidP="0014413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55873C2B" w14:textId="496D7364" w:rsidR="00144135" w:rsidRPr="00E203F5" w:rsidRDefault="00C65D90" w:rsidP="00144135">
            <w:pPr>
              <w:spacing w:line="240" w:lineRule="auto"/>
              <w:ind w:right="-10"/>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401C2CAA"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vAlign w:val="bottom"/>
          </w:tcPr>
          <w:p w14:paraId="13EA56F1" w14:textId="3D4EC292" w:rsidR="00144135" w:rsidRPr="007A784B" w:rsidRDefault="00144135" w:rsidP="00144135">
            <w:pPr>
              <w:spacing w:line="240" w:lineRule="auto"/>
              <w:ind w:right="-10"/>
              <w:jc w:val="right"/>
              <w:rPr>
                <w:rFonts w:ascii="Browallia New" w:hAnsi="Browallia New" w:cs="Browallia New"/>
                <w:sz w:val="28"/>
                <w:szCs w:val="28"/>
              </w:rPr>
            </w:pPr>
            <w:r w:rsidRPr="007A784B">
              <w:rPr>
                <w:rFonts w:ascii="Browallia New" w:hAnsi="Browallia New" w:cs="Browallia New"/>
                <w:sz w:val="28"/>
                <w:szCs w:val="28"/>
                <w:lang w:val="en-GB"/>
              </w:rPr>
              <w:t xml:space="preserve">    -</w:t>
            </w:r>
          </w:p>
        </w:tc>
        <w:tc>
          <w:tcPr>
            <w:tcW w:w="270" w:type="dxa"/>
            <w:shd w:val="clear" w:color="auto" w:fill="auto"/>
          </w:tcPr>
          <w:p w14:paraId="20162595"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0CAC8A4B" w14:textId="2C36916D" w:rsidR="00144135" w:rsidRPr="00E043A7" w:rsidRDefault="004E3C21" w:rsidP="00144135">
            <w:pPr>
              <w:spacing w:line="240" w:lineRule="auto"/>
              <w:ind w:right="-10"/>
              <w:jc w:val="right"/>
              <w:rPr>
                <w:rFonts w:ascii="Browallia New" w:hAnsi="Browallia New" w:cs="Browallia New"/>
                <w:sz w:val="28"/>
                <w:szCs w:val="28"/>
              </w:rPr>
            </w:pPr>
            <w:r w:rsidRPr="00E203F5">
              <w:rPr>
                <w:rFonts w:ascii="Browallia New" w:hAnsi="Browallia New" w:cs="Browallia New"/>
                <w:sz w:val="28"/>
                <w:szCs w:val="28"/>
              </w:rPr>
              <w:t>7,409</w:t>
            </w:r>
          </w:p>
        </w:tc>
        <w:tc>
          <w:tcPr>
            <w:tcW w:w="270" w:type="dxa"/>
            <w:shd w:val="clear" w:color="auto" w:fill="auto"/>
          </w:tcPr>
          <w:p w14:paraId="52420575" w14:textId="77777777" w:rsidR="00144135" w:rsidRPr="007A784B" w:rsidRDefault="00144135" w:rsidP="00144135">
            <w:pPr>
              <w:spacing w:line="240" w:lineRule="auto"/>
              <w:ind w:right="-10"/>
              <w:jc w:val="right"/>
              <w:rPr>
                <w:rFonts w:ascii="Browallia New" w:hAnsi="Browallia New" w:cs="Browallia New"/>
                <w:sz w:val="28"/>
                <w:szCs w:val="28"/>
              </w:rPr>
            </w:pPr>
          </w:p>
        </w:tc>
        <w:tc>
          <w:tcPr>
            <w:tcW w:w="1080" w:type="dxa"/>
            <w:gridSpan w:val="2"/>
            <w:shd w:val="clear" w:color="auto" w:fill="auto"/>
            <w:vAlign w:val="bottom"/>
          </w:tcPr>
          <w:p w14:paraId="49D84BC5" w14:textId="139675B7" w:rsidR="00144135" w:rsidRPr="007A784B" w:rsidRDefault="00144135" w:rsidP="00144135">
            <w:pPr>
              <w:spacing w:line="240" w:lineRule="auto"/>
              <w:ind w:right="-10"/>
              <w:jc w:val="right"/>
              <w:rPr>
                <w:rFonts w:ascii="Browallia New" w:hAnsi="Browallia New" w:cs="Browallia New"/>
                <w:sz w:val="28"/>
                <w:szCs w:val="28"/>
              </w:rPr>
            </w:pPr>
            <w:r w:rsidRPr="00E043A7">
              <w:rPr>
                <w:rFonts w:ascii="Browallia New" w:hAnsi="Browallia New" w:cs="Browallia New"/>
                <w:sz w:val="28"/>
                <w:szCs w:val="28"/>
              </w:rPr>
              <w:t>2,558</w:t>
            </w:r>
          </w:p>
        </w:tc>
      </w:tr>
      <w:tr w:rsidR="00144135" w:rsidRPr="007A784B" w14:paraId="67D488C2" w14:textId="77777777" w:rsidTr="006160B6">
        <w:trPr>
          <w:cantSplit/>
        </w:trPr>
        <w:tc>
          <w:tcPr>
            <w:tcW w:w="4140" w:type="dxa"/>
            <w:shd w:val="clear" w:color="auto" w:fill="auto"/>
          </w:tcPr>
          <w:p w14:paraId="1CD8FFA7" w14:textId="77777777" w:rsidR="00144135" w:rsidRPr="007A784B" w:rsidRDefault="00144135" w:rsidP="0014413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บุคคลที่เกี่ยวข้อง</w:t>
            </w:r>
          </w:p>
        </w:tc>
        <w:tc>
          <w:tcPr>
            <w:tcW w:w="990" w:type="dxa"/>
            <w:tcBorders>
              <w:bottom w:val="single" w:sz="4" w:space="0" w:color="auto"/>
            </w:tcBorders>
            <w:shd w:val="clear" w:color="auto" w:fill="auto"/>
          </w:tcPr>
          <w:p w14:paraId="4BD47C04" w14:textId="58AA8234" w:rsidR="00144135" w:rsidRPr="00E203F5" w:rsidRDefault="00C65D90" w:rsidP="00144135">
            <w:pPr>
              <w:spacing w:line="240" w:lineRule="auto"/>
              <w:ind w:right="-10"/>
              <w:jc w:val="right"/>
              <w:rPr>
                <w:rFonts w:ascii="Browallia New" w:hAnsi="Browallia New" w:cs="Browallia New"/>
                <w:sz w:val="28"/>
                <w:szCs w:val="28"/>
                <w:lang w:val="en-GB"/>
              </w:rPr>
            </w:pPr>
            <w:r w:rsidRPr="00E203F5">
              <w:rPr>
                <w:rFonts w:ascii="Browallia New" w:hAnsi="Browallia New" w:cs="Browallia New"/>
                <w:sz w:val="28"/>
                <w:szCs w:val="28"/>
                <w:lang w:val="en-GB"/>
              </w:rPr>
              <w:t>43</w:t>
            </w:r>
          </w:p>
        </w:tc>
        <w:tc>
          <w:tcPr>
            <w:tcW w:w="270" w:type="dxa"/>
            <w:shd w:val="clear" w:color="auto" w:fill="auto"/>
          </w:tcPr>
          <w:p w14:paraId="31A670D5"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tcBorders>
              <w:bottom w:val="single" w:sz="4" w:space="0" w:color="auto"/>
            </w:tcBorders>
            <w:shd w:val="clear" w:color="auto" w:fill="auto"/>
          </w:tcPr>
          <w:p w14:paraId="59436AE0" w14:textId="118B3435" w:rsidR="00144135" w:rsidRPr="007A784B" w:rsidRDefault="00144135" w:rsidP="00144135">
            <w:pPr>
              <w:spacing w:line="240" w:lineRule="auto"/>
              <w:ind w:right="-10"/>
              <w:jc w:val="right"/>
              <w:rPr>
                <w:rFonts w:ascii="Browallia New" w:hAnsi="Browallia New" w:cs="Browallia New"/>
                <w:sz w:val="28"/>
                <w:szCs w:val="28"/>
              </w:rPr>
            </w:pPr>
            <w:r w:rsidRPr="00665EE3">
              <w:rPr>
                <w:rFonts w:ascii="Browallia New" w:hAnsi="Browallia New" w:cs="Browallia New"/>
                <w:sz w:val="28"/>
                <w:szCs w:val="28"/>
                <w:lang w:val="en-GB"/>
              </w:rPr>
              <w:t>35</w:t>
            </w:r>
          </w:p>
        </w:tc>
        <w:tc>
          <w:tcPr>
            <w:tcW w:w="270" w:type="dxa"/>
            <w:shd w:val="clear" w:color="auto" w:fill="auto"/>
          </w:tcPr>
          <w:p w14:paraId="0A6808DE" w14:textId="77777777" w:rsidR="00144135" w:rsidRPr="007A784B"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bottom w:val="single" w:sz="4" w:space="0" w:color="auto"/>
            </w:tcBorders>
            <w:shd w:val="clear" w:color="auto" w:fill="auto"/>
            <w:vAlign w:val="bottom"/>
          </w:tcPr>
          <w:p w14:paraId="5428D8EE" w14:textId="7868886D" w:rsidR="00144135" w:rsidRPr="00E043A7" w:rsidRDefault="004E3C21" w:rsidP="00144135">
            <w:pPr>
              <w:spacing w:line="240" w:lineRule="auto"/>
              <w:ind w:right="-10"/>
              <w:jc w:val="right"/>
              <w:rPr>
                <w:rFonts w:ascii="Browallia New" w:hAnsi="Browallia New" w:cs="Browallia New"/>
                <w:sz w:val="28"/>
                <w:szCs w:val="28"/>
                <w:cs/>
                <w:lang w:val="en-GB"/>
              </w:rPr>
            </w:pPr>
            <w:r w:rsidRPr="00E203F5">
              <w:rPr>
                <w:rFonts w:ascii="Browallia New" w:hAnsi="Browallia New" w:cs="Browallia New"/>
                <w:sz w:val="28"/>
                <w:szCs w:val="28"/>
                <w:lang w:val="en-GB"/>
              </w:rPr>
              <w:t>43</w:t>
            </w:r>
          </w:p>
        </w:tc>
        <w:tc>
          <w:tcPr>
            <w:tcW w:w="270" w:type="dxa"/>
            <w:shd w:val="clear" w:color="auto" w:fill="auto"/>
          </w:tcPr>
          <w:p w14:paraId="3E1709B6" w14:textId="77777777" w:rsidR="00144135" w:rsidRPr="007A784B" w:rsidRDefault="00144135" w:rsidP="00144135">
            <w:pPr>
              <w:spacing w:line="240" w:lineRule="auto"/>
              <w:ind w:right="-10"/>
              <w:jc w:val="right"/>
              <w:rPr>
                <w:rFonts w:ascii="Browallia New" w:hAnsi="Browallia New" w:cs="Browallia New"/>
                <w:sz w:val="28"/>
                <w:szCs w:val="28"/>
              </w:rPr>
            </w:pPr>
          </w:p>
        </w:tc>
        <w:tc>
          <w:tcPr>
            <w:tcW w:w="1080" w:type="dxa"/>
            <w:gridSpan w:val="2"/>
            <w:tcBorders>
              <w:bottom w:val="single" w:sz="4" w:space="0" w:color="auto"/>
            </w:tcBorders>
            <w:shd w:val="clear" w:color="auto" w:fill="auto"/>
            <w:vAlign w:val="bottom"/>
          </w:tcPr>
          <w:p w14:paraId="14DC7080" w14:textId="0E2EA096" w:rsidR="00144135" w:rsidRPr="007A784B" w:rsidRDefault="00144135" w:rsidP="00144135">
            <w:pPr>
              <w:spacing w:line="240" w:lineRule="auto"/>
              <w:ind w:right="-10"/>
              <w:jc w:val="right"/>
              <w:rPr>
                <w:rFonts w:ascii="Browallia New" w:hAnsi="Browallia New" w:cs="Browallia New"/>
                <w:sz w:val="28"/>
                <w:szCs w:val="28"/>
                <w:cs/>
              </w:rPr>
            </w:pPr>
            <w:r w:rsidRPr="00E043A7">
              <w:rPr>
                <w:rFonts w:ascii="Browallia New" w:hAnsi="Browallia New" w:cs="Browallia New"/>
                <w:sz w:val="28"/>
                <w:szCs w:val="28"/>
                <w:lang w:val="en-GB"/>
              </w:rPr>
              <w:t>29</w:t>
            </w:r>
          </w:p>
        </w:tc>
      </w:tr>
      <w:tr w:rsidR="00144135" w:rsidRPr="007A784B" w14:paraId="49F6594D" w14:textId="77777777" w:rsidTr="006160B6">
        <w:trPr>
          <w:cantSplit/>
        </w:trPr>
        <w:tc>
          <w:tcPr>
            <w:tcW w:w="4140" w:type="dxa"/>
            <w:shd w:val="clear" w:color="auto" w:fill="auto"/>
          </w:tcPr>
          <w:p w14:paraId="5F8F6566" w14:textId="77777777" w:rsidR="00144135" w:rsidRPr="007A784B" w:rsidRDefault="00144135" w:rsidP="00144135">
            <w:pPr>
              <w:tabs>
                <w:tab w:val="clear" w:pos="227"/>
              </w:tabs>
              <w:spacing w:line="240" w:lineRule="auto"/>
              <w:ind w:left="237" w:firstLine="567"/>
              <w:rPr>
                <w:rFonts w:ascii="Browallia New" w:hAnsi="Browallia New" w:cs="Browallia New"/>
                <w:sz w:val="28"/>
                <w:szCs w:val="28"/>
                <w:cs/>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1B31DB9D" w14:textId="74C90D6C" w:rsidR="00144135" w:rsidRPr="00E203F5" w:rsidRDefault="00C65D90" w:rsidP="00144135">
            <w:pPr>
              <w:spacing w:line="240" w:lineRule="auto"/>
              <w:ind w:right="-10"/>
              <w:jc w:val="right"/>
              <w:rPr>
                <w:rFonts w:ascii="Browallia New" w:hAnsi="Browallia New" w:cs="Browallia New"/>
                <w:sz w:val="28"/>
                <w:szCs w:val="28"/>
                <w:lang w:val="en-GB"/>
              </w:rPr>
            </w:pPr>
            <w:r w:rsidRPr="00E203F5">
              <w:rPr>
                <w:rFonts w:ascii="Browallia New" w:hAnsi="Browallia New" w:cs="Browallia New"/>
                <w:sz w:val="28"/>
                <w:szCs w:val="28"/>
                <w:lang w:val="en-GB"/>
              </w:rPr>
              <w:t>43</w:t>
            </w:r>
          </w:p>
        </w:tc>
        <w:tc>
          <w:tcPr>
            <w:tcW w:w="270" w:type="dxa"/>
            <w:shd w:val="clear" w:color="auto" w:fill="auto"/>
            <w:vAlign w:val="bottom"/>
          </w:tcPr>
          <w:p w14:paraId="62C2DC8A" w14:textId="77777777" w:rsidR="00144135" w:rsidRPr="007A784B" w:rsidRDefault="00144135" w:rsidP="00144135">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8939769" w14:textId="245E8E93" w:rsidR="00144135" w:rsidRPr="007A784B" w:rsidRDefault="00144135" w:rsidP="00144135">
            <w:pPr>
              <w:spacing w:line="240" w:lineRule="auto"/>
              <w:ind w:right="-10"/>
              <w:jc w:val="right"/>
              <w:rPr>
                <w:rFonts w:ascii="Browallia New" w:hAnsi="Browallia New" w:cs="Browallia New"/>
                <w:sz w:val="28"/>
                <w:szCs w:val="28"/>
                <w:lang w:val="en-GB"/>
              </w:rPr>
            </w:pPr>
            <w:r w:rsidRPr="00665EE3">
              <w:rPr>
                <w:rFonts w:ascii="Browallia New" w:hAnsi="Browallia New" w:cs="Browallia New"/>
                <w:sz w:val="28"/>
                <w:szCs w:val="28"/>
                <w:lang w:val="en-GB"/>
              </w:rPr>
              <w:t>35</w:t>
            </w:r>
          </w:p>
        </w:tc>
        <w:tc>
          <w:tcPr>
            <w:tcW w:w="270" w:type="dxa"/>
            <w:shd w:val="clear" w:color="auto" w:fill="auto"/>
          </w:tcPr>
          <w:p w14:paraId="01248BF6" w14:textId="77777777" w:rsidR="00144135" w:rsidRPr="007A784B" w:rsidRDefault="00144135" w:rsidP="001441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vAlign w:val="bottom"/>
          </w:tcPr>
          <w:p w14:paraId="721A16A9" w14:textId="6696489F" w:rsidR="00144135" w:rsidRPr="00C204F2" w:rsidRDefault="00660072" w:rsidP="00144135">
            <w:pPr>
              <w:spacing w:line="240" w:lineRule="auto"/>
              <w:ind w:right="-10"/>
              <w:jc w:val="right"/>
              <w:rPr>
                <w:rFonts w:ascii="Browallia New" w:hAnsi="Browallia New" w:cs="Browallia New"/>
                <w:sz w:val="28"/>
                <w:szCs w:val="28"/>
              </w:rPr>
            </w:pPr>
            <w:r w:rsidRPr="00E203F5">
              <w:rPr>
                <w:rFonts w:ascii="Browallia New" w:hAnsi="Browallia New" w:cs="Browallia New"/>
                <w:sz w:val="28"/>
                <w:szCs w:val="28"/>
              </w:rPr>
              <w:t>7,452</w:t>
            </w:r>
          </w:p>
        </w:tc>
        <w:tc>
          <w:tcPr>
            <w:tcW w:w="270" w:type="dxa"/>
            <w:shd w:val="clear" w:color="auto" w:fill="auto"/>
          </w:tcPr>
          <w:p w14:paraId="6DE4375F" w14:textId="77777777" w:rsidR="00144135" w:rsidRPr="007A784B" w:rsidRDefault="00144135" w:rsidP="00144135">
            <w:pPr>
              <w:spacing w:line="240" w:lineRule="auto"/>
              <w:ind w:right="-1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672D2521" w14:textId="2DD34953" w:rsidR="00144135" w:rsidRPr="007A784B" w:rsidRDefault="00144135" w:rsidP="00144135">
            <w:pPr>
              <w:spacing w:line="240" w:lineRule="auto"/>
              <w:ind w:right="-10"/>
              <w:jc w:val="right"/>
              <w:rPr>
                <w:rFonts w:ascii="Browallia New" w:hAnsi="Browallia New" w:cs="Browallia New"/>
                <w:sz w:val="28"/>
                <w:szCs w:val="28"/>
              </w:rPr>
            </w:pPr>
            <w:r w:rsidRPr="00E043A7">
              <w:rPr>
                <w:rFonts w:ascii="Browallia New" w:hAnsi="Browallia New" w:cs="Browallia New"/>
                <w:sz w:val="28"/>
                <w:szCs w:val="28"/>
              </w:rPr>
              <w:t>2,587</w:t>
            </w:r>
          </w:p>
        </w:tc>
      </w:tr>
      <w:tr w:rsidR="00144135" w:rsidRPr="00613759" w14:paraId="29D76CD9" w14:textId="77777777" w:rsidTr="00C07995">
        <w:trPr>
          <w:cantSplit/>
        </w:trPr>
        <w:tc>
          <w:tcPr>
            <w:tcW w:w="4140" w:type="dxa"/>
            <w:shd w:val="clear" w:color="auto" w:fill="auto"/>
          </w:tcPr>
          <w:p w14:paraId="0ACCB18C" w14:textId="77777777" w:rsidR="00144135" w:rsidRPr="00D80684" w:rsidRDefault="00144135" w:rsidP="00144135">
            <w:pPr>
              <w:tabs>
                <w:tab w:val="clear" w:pos="227"/>
              </w:tabs>
              <w:spacing w:line="240" w:lineRule="auto"/>
              <w:ind w:left="237"/>
              <w:rPr>
                <w:rFonts w:ascii="Browallia New" w:hAnsi="Browallia New" w:cs="Browallia New"/>
                <w:sz w:val="28"/>
                <w:szCs w:val="28"/>
                <w:cs/>
              </w:rPr>
            </w:pPr>
          </w:p>
        </w:tc>
        <w:tc>
          <w:tcPr>
            <w:tcW w:w="990" w:type="dxa"/>
            <w:tcBorders>
              <w:top w:val="single" w:sz="4" w:space="0" w:color="auto"/>
            </w:tcBorders>
            <w:shd w:val="clear" w:color="auto" w:fill="auto"/>
            <w:vAlign w:val="bottom"/>
          </w:tcPr>
          <w:p w14:paraId="69C401C7" w14:textId="77777777" w:rsidR="00144135" w:rsidRPr="00D80684" w:rsidRDefault="00144135" w:rsidP="00144135">
            <w:pPr>
              <w:spacing w:line="240" w:lineRule="auto"/>
              <w:ind w:right="-10"/>
              <w:jc w:val="right"/>
              <w:rPr>
                <w:rFonts w:ascii="Browallia New" w:hAnsi="Browallia New" w:cs="Browallia New"/>
                <w:sz w:val="28"/>
                <w:szCs w:val="28"/>
                <w:lang w:val="en-GB"/>
              </w:rPr>
            </w:pPr>
          </w:p>
        </w:tc>
        <w:tc>
          <w:tcPr>
            <w:tcW w:w="270" w:type="dxa"/>
            <w:shd w:val="clear" w:color="auto" w:fill="auto"/>
            <w:vAlign w:val="bottom"/>
          </w:tcPr>
          <w:p w14:paraId="1F8518CB" w14:textId="77777777" w:rsidR="00144135" w:rsidRPr="00D80684" w:rsidRDefault="00144135" w:rsidP="00144135">
            <w:pPr>
              <w:tabs>
                <w:tab w:val="clear" w:pos="227"/>
                <w:tab w:val="clear" w:pos="454"/>
                <w:tab w:val="clear" w:pos="680"/>
              </w:tabs>
              <w:spacing w:line="240" w:lineRule="auto"/>
              <w:ind w:left="-45" w:right="23"/>
              <w:jc w:val="right"/>
              <w:rPr>
                <w:rFonts w:ascii="Browallia New" w:hAnsi="Browallia New" w:cs="Browallia New"/>
                <w:sz w:val="28"/>
                <w:szCs w:val="28"/>
              </w:rPr>
            </w:pPr>
          </w:p>
        </w:tc>
        <w:tc>
          <w:tcPr>
            <w:tcW w:w="990" w:type="dxa"/>
            <w:tcBorders>
              <w:top w:val="single" w:sz="4" w:space="0" w:color="auto"/>
            </w:tcBorders>
            <w:shd w:val="clear" w:color="auto" w:fill="auto"/>
            <w:vAlign w:val="bottom"/>
          </w:tcPr>
          <w:p w14:paraId="5014F3FE" w14:textId="77777777" w:rsidR="00144135" w:rsidRPr="00D80684" w:rsidRDefault="00144135" w:rsidP="00144135">
            <w:pPr>
              <w:spacing w:line="240" w:lineRule="auto"/>
              <w:ind w:right="-10"/>
              <w:jc w:val="right"/>
              <w:rPr>
                <w:rFonts w:ascii="Browallia New" w:hAnsi="Browallia New" w:cs="Browallia New"/>
                <w:sz w:val="28"/>
                <w:szCs w:val="28"/>
                <w:lang w:val="en-GB"/>
              </w:rPr>
            </w:pPr>
          </w:p>
        </w:tc>
        <w:tc>
          <w:tcPr>
            <w:tcW w:w="270" w:type="dxa"/>
            <w:shd w:val="clear" w:color="auto" w:fill="auto"/>
          </w:tcPr>
          <w:p w14:paraId="4EE145B8" w14:textId="77777777" w:rsidR="00144135" w:rsidRPr="00D80684" w:rsidRDefault="00144135" w:rsidP="001441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tcBorders>
              <w:top w:val="single" w:sz="4" w:space="0" w:color="auto"/>
            </w:tcBorders>
            <w:shd w:val="clear" w:color="auto" w:fill="auto"/>
          </w:tcPr>
          <w:p w14:paraId="333C73A5" w14:textId="77777777" w:rsidR="00144135" w:rsidRPr="00D80684"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312D4594" w14:textId="77777777" w:rsidR="00144135" w:rsidRPr="00D80684" w:rsidRDefault="00144135" w:rsidP="0014413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1080" w:type="dxa"/>
            <w:gridSpan w:val="2"/>
            <w:tcBorders>
              <w:top w:val="single" w:sz="4" w:space="0" w:color="auto"/>
            </w:tcBorders>
            <w:shd w:val="clear" w:color="auto" w:fill="auto"/>
          </w:tcPr>
          <w:p w14:paraId="30D300EE" w14:textId="77777777" w:rsidR="00144135" w:rsidRPr="00D80684"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r>
      <w:tr w:rsidR="00144135" w:rsidRPr="007A784B" w14:paraId="1E65FA35" w14:textId="0036B437" w:rsidTr="00C07995">
        <w:tblPrEx>
          <w:tblCellMar>
            <w:left w:w="46" w:type="dxa"/>
            <w:right w:w="46" w:type="dxa"/>
          </w:tblCellMar>
          <w:tblLook w:val="0000" w:firstRow="0" w:lastRow="0" w:firstColumn="0" w:lastColumn="0" w:noHBand="0" w:noVBand="0"/>
        </w:tblPrEx>
        <w:trPr>
          <w:cantSplit/>
        </w:trPr>
        <w:tc>
          <w:tcPr>
            <w:tcW w:w="5130" w:type="dxa"/>
            <w:gridSpan w:val="2"/>
            <w:shd w:val="clear" w:color="auto" w:fill="auto"/>
          </w:tcPr>
          <w:p w14:paraId="48779820" w14:textId="77777777" w:rsidR="00144135" w:rsidRPr="007A784B" w:rsidRDefault="00144135" w:rsidP="00144135">
            <w:pPr>
              <w:tabs>
                <w:tab w:val="clear" w:pos="3742"/>
              </w:tabs>
              <w:spacing w:line="240" w:lineRule="auto"/>
              <w:ind w:left="250" w:right="-138" w:hanging="84"/>
              <w:rPr>
                <w:rFonts w:ascii="Browallia New" w:hAnsi="Browallia New" w:cs="Browallia New"/>
                <w:b/>
                <w:bCs/>
                <w:sz w:val="28"/>
                <w:szCs w:val="28"/>
                <w:cs/>
              </w:rPr>
            </w:pPr>
            <w:r w:rsidRPr="007A784B">
              <w:rPr>
                <w:rFonts w:ascii="Browallia New" w:hAnsi="Browallia New" w:cs="Browallia New"/>
                <w:b/>
                <w:bCs/>
                <w:sz w:val="28"/>
                <w:szCs w:val="28"/>
                <w:cs/>
              </w:rPr>
              <w:t>เงินให้กู้ยืมระยะสั้นแก่บริษัทย่อยและดอกเบี้ยค้างรับ</w:t>
            </w:r>
          </w:p>
        </w:tc>
        <w:tc>
          <w:tcPr>
            <w:tcW w:w="270" w:type="dxa"/>
            <w:shd w:val="clear" w:color="auto" w:fill="auto"/>
          </w:tcPr>
          <w:p w14:paraId="2F13CE8E"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5E7E9A4" w14:textId="77777777" w:rsidR="00144135" w:rsidRPr="007A784B"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4CFAFA11"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53582E93" w14:textId="77777777" w:rsidR="00144135" w:rsidRPr="00302583"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78FF936B"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7FC75DCA"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144135" w:rsidRPr="007A784B" w14:paraId="1462286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493C856A" w14:textId="77777777" w:rsidR="00144135" w:rsidRPr="007A784B" w:rsidRDefault="00144135" w:rsidP="00144135">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w:t>
            </w:r>
          </w:p>
        </w:tc>
        <w:tc>
          <w:tcPr>
            <w:tcW w:w="990" w:type="dxa"/>
            <w:shd w:val="clear" w:color="auto" w:fill="auto"/>
            <w:vAlign w:val="bottom"/>
          </w:tcPr>
          <w:p w14:paraId="31D71C42" w14:textId="77777777" w:rsidR="00144135" w:rsidRPr="007A784B"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70" w:type="dxa"/>
            <w:shd w:val="clear" w:color="auto" w:fill="auto"/>
          </w:tcPr>
          <w:p w14:paraId="2463E745"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990" w:type="dxa"/>
            <w:shd w:val="clear" w:color="auto" w:fill="auto"/>
          </w:tcPr>
          <w:p w14:paraId="27AC0CFF" w14:textId="77777777" w:rsidR="00144135" w:rsidRPr="007A784B" w:rsidRDefault="00144135" w:rsidP="0014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right"/>
              <w:rPr>
                <w:rFonts w:ascii="Browallia New" w:hAnsi="Browallia New" w:cs="Browallia New"/>
                <w:sz w:val="28"/>
                <w:szCs w:val="28"/>
              </w:rPr>
            </w:pPr>
          </w:p>
        </w:tc>
        <w:tc>
          <w:tcPr>
            <w:tcW w:w="270" w:type="dxa"/>
            <w:shd w:val="clear" w:color="auto" w:fill="auto"/>
          </w:tcPr>
          <w:p w14:paraId="0E7B5EB1"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2DEC6DCA" w14:textId="77777777" w:rsidR="00144135" w:rsidRPr="00302583"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70" w:type="dxa"/>
            <w:shd w:val="clear" w:color="auto" w:fill="auto"/>
          </w:tcPr>
          <w:p w14:paraId="623CAEC7"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D0A04AC" w14:textId="77777777" w:rsidR="00144135" w:rsidRPr="007A784B"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E76D18" w:rsidRPr="007A784B" w14:paraId="642C43C3"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14B4E32B" w14:textId="77777777" w:rsidR="00E76D18" w:rsidRPr="007A784B" w:rsidRDefault="00E76D18" w:rsidP="00E76D18">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เงินให้กู้ยืม</w:t>
            </w:r>
          </w:p>
        </w:tc>
        <w:tc>
          <w:tcPr>
            <w:tcW w:w="990" w:type="dxa"/>
            <w:shd w:val="clear" w:color="auto" w:fill="auto"/>
          </w:tcPr>
          <w:p w14:paraId="7A7BA3BC" w14:textId="4D51D539" w:rsidR="00E76D18" w:rsidRPr="00E203F5" w:rsidRDefault="00E76D18" w:rsidP="00E76D18">
            <w:pPr>
              <w:tabs>
                <w:tab w:val="clear" w:pos="680"/>
                <w:tab w:val="clear" w:pos="907"/>
                <w:tab w:val="left" w:pos="696"/>
              </w:tabs>
              <w:spacing w:line="240" w:lineRule="auto"/>
              <w:ind w:right="56"/>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74456F8F" w14:textId="77777777" w:rsidR="00E76D18" w:rsidRPr="0023785C" w:rsidRDefault="00E76D18" w:rsidP="00E76D18">
            <w:pPr>
              <w:spacing w:line="240" w:lineRule="auto"/>
              <w:ind w:left="252"/>
              <w:jc w:val="right"/>
              <w:rPr>
                <w:rFonts w:ascii="Browallia New" w:hAnsi="Browallia New" w:cs="Browallia New"/>
                <w:sz w:val="28"/>
                <w:szCs w:val="28"/>
                <w:lang w:val="en-GB"/>
              </w:rPr>
            </w:pPr>
          </w:p>
        </w:tc>
        <w:tc>
          <w:tcPr>
            <w:tcW w:w="990" w:type="dxa"/>
            <w:shd w:val="clear" w:color="auto" w:fill="auto"/>
            <w:vAlign w:val="bottom"/>
          </w:tcPr>
          <w:p w14:paraId="26D5C25A" w14:textId="55898197" w:rsidR="00E76D18" w:rsidRPr="007A784B" w:rsidRDefault="00E76D18" w:rsidP="00E76D18">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8DC4D8"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tcPr>
          <w:p w14:paraId="66C57D9D" w14:textId="591356CD" w:rsidR="00E76D18" w:rsidRPr="006A4E48"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6A4E48">
              <w:rPr>
                <w:rFonts w:ascii="Browallia New" w:hAnsi="Browallia New" w:cs="Browallia New"/>
                <w:sz w:val="28"/>
                <w:szCs w:val="28"/>
                <w:lang w:val="en-GB"/>
              </w:rPr>
              <w:t>1,562,506</w:t>
            </w:r>
          </w:p>
        </w:tc>
        <w:tc>
          <w:tcPr>
            <w:tcW w:w="270" w:type="dxa"/>
            <w:shd w:val="clear" w:color="auto" w:fill="auto"/>
          </w:tcPr>
          <w:p w14:paraId="4170E6A6"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tcPr>
          <w:p w14:paraId="234D3663" w14:textId="5F25E373" w:rsidR="00E76D18" w:rsidRPr="007A784B"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r w:rsidRPr="005D68A8">
              <w:rPr>
                <w:rFonts w:ascii="Browallia New" w:hAnsi="Browallia New" w:cs="Browallia New"/>
                <w:sz w:val="28"/>
                <w:szCs w:val="28"/>
                <w:lang w:val="en-GB"/>
              </w:rPr>
              <w:t>1,412,879</w:t>
            </w:r>
          </w:p>
        </w:tc>
      </w:tr>
      <w:tr w:rsidR="00E76D18" w:rsidRPr="007A784B" w14:paraId="37E071ED" w14:textId="77777777">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11307AD7" w14:textId="77777777" w:rsidR="00E76D18" w:rsidRPr="007A784B" w:rsidRDefault="00E76D18" w:rsidP="00E76D18">
            <w:pPr>
              <w:tabs>
                <w:tab w:val="clear" w:pos="227"/>
              </w:tabs>
              <w:spacing w:line="240" w:lineRule="auto"/>
              <w:ind w:left="237" w:firstLine="567"/>
              <w:rPr>
                <w:rFonts w:ascii="Browallia New" w:hAnsi="Browallia New" w:cs="Browallia New"/>
                <w:sz w:val="28"/>
                <w:szCs w:val="28"/>
                <w:cs/>
              </w:rPr>
            </w:pPr>
            <w:r w:rsidRPr="007A784B">
              <w:rPr>
                <w:rFonts w:ascii="Browallia New" w:hAnsi="Browallia New" w:cs="Browallia New"/>
                <w:sz w:val="28"/>
                <w:szCs w:val="28"/>
                <w:cs/>
              </w:rPr>
              <w:t>ดอกเบี้ยค้างรับ</w:t>
            </w:r>
          </w:p>
        </w:tc>
        <w:tc>
          <w:tcPr>
            <w:tcW w:w="990" w:type="dxa"/>
            <w:tcBorders>
              <w:bottom w:val="single" w:sz="4" w:space="0" w:color="auto"/>
            </w:tcBorders>
            <w:shd w:val="clear" w:color="auto" w:fill="auto"/>
          </w:tcPr>
          <w:p w14:paraId="0BE54C45" w14:textId="576DBE47" w:rsidR="00E76D18" w:rsidRPr="00E203F5" w:rsidRDefault="00E76D18" w:rsidP="00E76D18">
            <w:pPr>
              <w:tabs>
                <w:tab w:val="clear" w:pos="680"/>
                <w:tab w:val="clear" w:pos="907"/>
                <w:tab w:val="left" w:pos="696"/>
              </w:tabs>
              <w:spacing w:line="240" w:lineRule="auto"/>
              <w:ind w:right="56"/>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76ABB573" w14:textId="77777777" w:rsidR="00E76D18" w:rsidRPr="0023785C" w:rsidRDefault="00E76D18" w:rsidP="00E76D18">
            <w:pPr>
              <w:spacing w:line="240" w:lineRule="auto"/>
              <w:ind w:left="252"/>
              <w:jc w:val="right"/>
              <w:rPr>
                <w:rFonts w:ascii="Browallia New" w:hAnsi="Browallia New" w:cs="Browallia New"/>
                <w:sz w:val="28"/>
                <w:szCs w:val="28"/>
                <w:lang w:val="en-GB"/>
              </w:rPr>
            </w:pPr>
          </w:p>
        </w:tc>
        <w:tc>
          <w:tcPr>
            <w:tcW w:w="990" w:type="dxa"/>
            <w:tcBorders>
              <w:bottom w:val="single" w:sz="4" w:space="0" w:color="auto"/>
            </w:tcBorders>
            <w:shd w:val="clear" w:color="auto" w:fill="auto"/>
            <w:vAlign w:val="bottom"/>
          </w:tcPr>
          <w:p w14:paraId="345CFA6F" w14:textId="739D3F00" w:rsidR="00E76D18" w:rsidRPr="007A784B" w:rsidRDefault="00E76D18" w:rsidP="00E76D18">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03F53"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bottom w:val="single" w:sz="4" w:space="0" w:color="auto"/>
            </w:tcBorders>
            <w:shd w:val="clear" w:color="auto" w:fill="auto"/>
          </w:tcPr>
          <w:p w14:paraId="1A8A4C8A" w14:textId="70E5DD28" w:rsidR="00E76D18" w:rsidRPr="006A4E48"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cs/>
                <w:lang w:val="en-GB"/>
              </w:rPr>
            </w:pPr>
            <w:r w:rsidRPr="006A4E48">
              <w:rPr>
                <w:rFonts w:ascii="Browallia New" w:hAnsi="Browallia New" w:cs="Browallia New"/>
                <w:sz w:val="28"/>
                <w:szCs w:val="28"/>
                <w:lang w:val="en-GB"/>
              </w:rPr>
              <w:t>45,353</w:t>
            </w:r>
          </w:p>
        </w:tc>
        <w:tc>
          <w:tcPr>
            <w:tcW w:w="270" w:type="dxa"/>
            <w:shd w:val="clear" w:color="auto" w:fill="auto"/>
          </w:tcPr>
          <w:p w14:paraId="46A70780"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bottom w:val="single" w:sz="4" w:space="0" w:color="auto"/>
            </w:tcBorders>
            <w:shd w:val="clear" w:color="auto" w:fill="auto"/>
          </w:tcPr>
          <w:p w14:paraId="10D78A47" w14:textId="4B93923C" w:rsidR="00E76D18" w:rsidRPr="007A784B"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D68A8">
              <w:rPr>
                <w:rFonts w:ascii="Browallia New" w:hAnsi="Browallia New" w:cs="Browallia New"/>
                <w:sz w:val="28"/>
                <w:szCs w:val="28"/>
                <w:lang w:val="en-GB"/>
              </w:rPr>
              <w:t>43,635</w:t>
            </w:r>
          </w:p>
        </w:tc>
      </w:tr>
      <w:tr w:rsidR="00E76D18" w:rsidRPr="007A784B" w14:paraId="0B4D3CC8"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387F6A6A" w14:textId="77777777" w:rsidR="00E76D18" w:rsidRPr="007A784B" w:rsidRDefault="00E76D18" w:rsidP="00E76D18">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0B222BC5" w14:textId="28298A14" w:rsidR="00E76D18" w:rsidRPr="00E203F5" w:rsidRDefault="00E76D18" w:rsidP="00E76D18">
            <w:pPr>
              <w:tabs>
                <w:tab w:val="clear" w:pos="680"/>
                <w:tab w:val="clear" w:pos="907"/>
                <w:tab w:val="left" w:pos="696"/>
              </w:tabs>
              <w:spacing w:line="240" w:lineRule="auto"/>
              <w:ind w:right="56"/>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38F5CE14" w14:textId="77777777" w:rsidR="00E76D18" w:rsidRPr="0023785C" w:rsidRDefault="00E76D18" w:rsidP="00E76D18">
            <w:pPr>
              <w:spacing w:line="240" w:lineRule="auto"/>
              <w:ind w:left="252"/>
              <w:jc w:val="right"/>
              <w:rPr>
                <w:rFonts w:ascii="Browallia New" w:hAnsi="Browallia New" w:cs="Browallia New"/>
                <w:sz w:val="28"/>
                <w:szCs w:val="28"/>
                <w:lang w:val="en-GB"/>
              </w:rPr>
            </w:pPr>
          </w:p>
        </w:tc>
        <w:tc>
          <w:tcPr>
            <w:tcW w:w="990" w:type="dxa"/>
            <w:tcBorders>
              <w:top w:val="single" w:sz="4" w:space="0" w:color="auto"/>
              <w:bottom w:val="single" w:sz="12" w:space="0" w:color="auto"/>
            </w:tcBorders>
            <w:shd w:val="clear" w:color="auto" w:fill="auto"/>
            <w:vAlign w:val="bottom"/>
          </w:tcPr>
          <w:p w14:paraId="48EFA0DE" w14:textId="52989788" w:rsidR="00E76D18" w:rsidRPr="007A784B" w:rsidRDefault="00E76D18" w:rsidP="00E76D18">
            <w:pPr>
              <w:tabs>
                <w:tab w:val="clear" w:pos="907"/>
                <w:tab w:val="left" w:pos="717"/>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2BFB490E"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622E60D8" w14:textId="1B009D21" w:rsidR="00E76D18" w:rsidRPr="006A4E48"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6A4E48">
              <w:rPr>
                <w:rFonts w:ascii="Browallia New" w:hAnsi="Browallia New" w:cs="Browallia New"/>
                <w:sz w:val="28"/>
                <w:szCs w:val="28"/>
                <w:lang w:val="en-GB"/>
              </w:rPr>
              <w:t>1,607,859</w:t>
            </w:r>
          </w:p>
        </w:tc>
        <w:tc>
          <w:tcPr>
            <w:tcW w:w="270" w:type="dxa"/>
            <w:shd w:val="clear" w:color="auto" w:fill="auto"/>
            <w:vAlign w:val="bottom"/>
          </w:tcPr>
          <w:p w14:paraId="2846389B" w14:textId="77777777" w:rsidR="00E76D18" w:rsidRPr="007A784B" w:rsidRDefault="00E76D18" w:rsidP="00E76D1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28F648A2" w14:textId="775DF15E" w:rsidR="00E76D18" w:rsidRPr="007A784B" w:rsidRDefault="00E76D18" w:rsidP="00E76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r w:rsidRPr="005D68A8">
              <w:rPr>
                <w:rFonts w:ascii="Browallia New" w:hAnsi="Browallia New" w:cs="Browallia New"/>
                <w:sz w:val="28"/>
                <w:szCs w:val="28"/>
                <w:lang w:val="en-GB"/>
              </w:rPr>
              <w:t>1,456,514</w:t>
            </w:r>
          </w:p>
        </w:tc>
      </w:tr>
      <w:tr w:rsidR="0006473B" w:rsidRPr="007A784B" w14:paraId="14879850"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17489" w14:textId="77777777" w:rsidR="0006473B" w:rsidRPr="007A784B" w:rsidRDefault="0006473B" w:rsidP="0006473B">
            <w:pPr>
              <w:tabs>
                <w:tab w:val="clear" w:pos="227"/>
                <w:tab w:val="clear" w:pos="454"/>
                <w:tab w:val="left" w:pos="430"/>
              </w:tabs>
              <w:spacing w:line="240" w:lineRule="auto"/>
              <w:ind w:left="250"/>
              <w:rPr>
                <w:rFonts w:ascii="Browallia New" w:hAnsi="Browallia New" w:cs="Browallia New"/>
                <w:sz w:val="28"/>
                <w:szCs w:val="28"/>
                <w:cs/>
              </w:rPr>
            </w:pPr>
          </w:p>
        </w:tc>
        <w:tc>
          <w:tcPr>
            <w:tcW w:w="990" w:type="dxa"/>
            <w:tcBorders>
              <w:top w:val="single" w:sz="12" w:space="0" w:color="auto"/>
            </w:tcBorders>
            <w:shd w:val="clear" w:color="auto" w:fill="auto"/>
            <w:vAlign w:val="bottom"/>
          </w:tcPr>
          <w:p w14:paraId="7780883A" w14:textId="77777777" w:rsidR="0006473B" w:rsidRPr="007A784B" w:rsidRDefault="0006473B" w:rsidP="0006473B">
            <w:pPr>
              <w:spacing w:line="240" w:lineRule="auto"/>
              <w:ind w:right="-10"/>
              <w:jc w:val="right"/>
              <w:rPr>
                <w:rFonts w:ascii="Browallia New" w:hAnsi="Browallia New" w:cs="Browallia New"/>
                <w:sz w:val="28"/>
                <w:szCs w:val="28"/>
                <w:lang w:val="en-GB"/>
              </w:rPr>
            </w:pPr>
          </w:p>
        </w:tc>
        <w:tc>
          <w:tcPr>
            <w:tcW w:w="270" w:type="dxa"/>
            <w:shd w:val="clear" w:color="auto" w:fill="auto"/>
          </w:tcPr>
          <w:p w14:paraId="18F71ED2" w14:textId="77777777" w:rsidR="0006473B" w:rsidRPr="007A784B" w:rsidRDefault="0006473B" w:rsidP="0006473B">
            <w:pPr>
              <w:spacing w:line="240" w:lineRule="auto"/>
              <w:ind w:left="252"/>
              <w:jc w:val="right"/>
              <w:rPr>
                <w:rFonts w:ascii="Browallia New" w:hAnsi="Browallia New" w:cs="Browallia New"/>
                <w:sz w:val="28"/>
                <w:szCs w:val="28"/>
              </w:rPr>
            </w:pPr>
          </w:p>
        </w:tc>
        <w:tc>
          <w:tcPr>
            <w:tcW w:w="990" w:type="dxa"/>
            <w:tcBorders>
              <w:top w:val="single" w:sz="12" w:space="0" w:color="auto"/>
            </w:tcBorders>
            <w:shd w:val="clear" w:color="auto" w:fill="auto"/>
            <w:vAlign w:val="bottom"/>
          </w:tcPr>
          <w:p w14:paraId="5B661A9B" w14:textId="77777777" w:rsidR="0006473B" w:rsidRPr="007A784B" w:rsidRDefault="0006473B" w:rsidP="0006473B">
            <w:pPr>
              <w:spacing w:line="240" w:lineRule="auto"/>
              <w:ind w:right="-10"/>
              <w:jc w:val="right"/>
              <w:rPr>
                <w:rFonts w:ascii="Browallia New" w:hAnsi="Browallia New" w:cs="Browallia New"/>
                <w:sz w:val="28"/>
                <w:szCs w:val="28"/>
                <w:lang w:val="en-GB"/>
              </w:rPr>
            </w:pPr>
          </w:p>
        </w:tc>
        <w:tc>
          <w:tcPr>
            <w:tcW w:w="270" w:type="dxa"/>
            <w:shd w:val="clear" w:color="auto" w:fill="auto"/>
          </w:tcPr>
          <w:p w14:paraId="77178E9D" w14:textId="77777777" w:rsidR="0006473B" w:rsidRPr="007A784B" w:rsidRDefault="0006473B" w:rsidP="0006473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DC702DC" w14:textId="77777777" w:rsidR="0006473B" w:rsidRPr="00E043A7" w:rsidRDefault="0006473B" w:rsidP="0006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270" w:type="dxa"/>
            <w:shd w:val="clear" w:color="auto" w:fill="auto"/>
            <w:vAlign w:val="bottom"/>
          </w:tcPr>
          <w:p w14:paraId="36C5AC6E" w14:textId="77777777" w:rsidR="0006473B" w:rsidRPr="007A784B" w:rsidRDefault="0006473B" w:rsidP="0006473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5874D120" w14:textId="77777777" w:rsidR="0006473B" w:rsidRPr="007A784B" w:rsidRDefault="0006473B" w:rsidP="0006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06473B" w:rsidRPr="007A784B" w14:paraId="403971C9" w14:textId="127A274B" w:rsidTr="00C07995">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0EAE6D1" w14:textId="4A293775" w:rsidR="0006473B" w:rsidRPr="007A784B" w:rsidRDefault="0006473B" w:rsidP="0006473B">
            <w:pPr>
              <w:tabs>
                <w:tab w:val="clear" w:pos="3742"/>
              </w:tabs>
              <w:spacing w:line="240" w:lineRule="auto"/>
              <w:ind w:left="250" w:right="-138" w:hanging="84"/>
              <w:rPr>
                <w:rFonts w:ascii="Browallia New" w:hAnsi="Browallia New" w:cs="Browallia New"/>
                <w:sz w:val="28"/>
                <w:szCs w:val="28"/>
              </w:rPr>
            </w:pPr>
            <w:r w:rsidRPr="007A784B">
              <w:rPr>
                <w:rFonts w:ascii="Browallia New" w:hAnsi="Browallia New" w:cs="Browallia New"/>
                <w:b/>
                <w:bCs/>
                <w:sz w:val="28"/>
                <w:szCs w:val="28"/>
                <w:cs/>
              </w:rPr>
              <w:t>เจ้าหนี้การค้าและค่าใช้จ่ายค้างจ่าย</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w:t>
            </w:r>
            <w:r w:rsidRPr="00F46B29">
              <w:rPr>
                <w:rFonts w:ascii="Browallia New" w:hAnsi="Browallia New" w:cs="Browallia New"/>
                <w:b/>
                <w:bCs/>
                <w:sz w:val="28"/>
                <w:szCs w:val="28"/>
              </w:rPr>
              <w:t xml:space="preserve"> </w:t>
            </w:r>
            <w:r w:rsidRPr="007A784B">
              <w:rPr>
                <w:rFonts w:ascii="Browallia New" w:hAnsi="Browallia New" w:cs="Browallia New"/>
                <w:b/>
                <w:bCs/>
                <w:sz w:val="28"/>
                <w:szCs w:val="28"/>
                <w:cs/>
              </w:rPr>
              <w:t>บุคคลและบริษัทที่เกี่ยวข้อง</w:t>
            </w:r>
            <w:r w:rsidRPr="00F46B29">
              <w:rPr>
                <w:rFonts w:ascii="Browallia New" w:hAnsi="Browallia New" w:cs="Browallia New"/>
                <w:sz w:val="28"/>
                <w:szCs w:val="28"/>
              </w:rPr>
              <w:t xml:space="preserve"> </w:t>
            </w:r>
          </w:p>
        </w:tc>
        <w:tc>
          <w:tcPr>
            <w:tcW w:w="270" w:type="dxa"/>
            <w:shd w:val="clear" w:color="auto" w:fill="auto"/>
            <w:vAlign w:val="bottom"/>
          </w:tcPr>
          <w:p w14:paraId="3EA5AAC8" w14:textId="77777777" w:rsidR="0006473B" w:rsidRPr="007A784B" w:rsidRDefault="0006473B" w:rsidP="0006473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shd w:val="clear" w:color="auto" w:fill="auto"/>
            <w:vAlign w:val="bottom"/>
          </w:tcPr>
          <w:p w14:paraId="74957FBD" w14:textId="77777777" w:rsidR="0006473B" w:rsidRPr="00E043A7" w:rsidRDefault="0006473B" w:rsidP="0006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70" w:type="dxa"/>
            <w:shd w:val="clear" w:color="auto" w:fill="auto"/>
            <w:vAlign w:val="bottom"/>
          </w:tcPr>
          <w:p w14:paraId="265261A2" w14:textId="77777777" w:rsidR="0006473B" w:rsidRPr="007A784B" w:rsidRDefault="0006473B" w:rsidP="0006473B">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080" w:type="dxa"/>
            <w:gridSpan w:val="2"/>
            <w:shd w:val="clear" w:color="auto" w:fill="auto"/>
            <w:vAlign w:val="bottom"/>
          </w:tcPr>
          <w:p w14:paraId="417853F3" w14:textId="77777777" w:rsidR="0006473B" w:rsidRPr="007A784B" w:rsidRDefault="0006473B" w:rsidP="0006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A83953" w:rsidRPr="007A784B" w14:paraId="64CBB5BD"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CF040F" w14:textId="77777777" w:rsidR="00A83953" w:rsidRPr="0028463A" w:rsidRDefault="00A83953" w:rsidP="00A83953">
            <w:pPr>
              <w:tabs>
                <w:tab w:val="clear" w:pos="227"/>
              </w:tabs>
              <w:spacing w:line="240" w:lineRule="auto"/>
              <w:ind w:firstLine="379"/>
              <w:rPr>
                <w:rFonts w:ascii="Browallia New" w:hAnsi="Browallia New" w:cs="Browallia New"/>
                <w:sz w:val="28"/>
                <w:szCs w:val="28"/>
              </w:rPr>
            </w:pPr>
            <w:r w:rsidRPr="007A784B">
              <w:rPr>
                <w:rFonts w:ascii="Browallia New" w:hAnsi="Browallia New" w:cs="Browallia New"/>
                <w:sz w:val="28"/>
                <w:szCs w:val="28"/>
                <w:cs/>
              </w:rPr>
              <w:t>บริษัทย่อย</w:t>
            </w:r>
          </w:p>
        </w:tc>
        <w:tc>
          <w:tcPr>
            <w:tcW w:w="990" w:type="dxa"/>
            <w:shd w:val="clear" w:color="auto" w:fill="auto"/>
          </w:tcPr>
          <w:p w14:paraId="7EDB9DB2" w14:textId="75772271" w:rsidR="00A83953" w:rsidRPr="00C6441E" w:rsidRDefault="00A83953" w:rsidP="00A83953">
            <w:pPr>
              <w:tabs>
                <w:tab w:val="clear" w:pos="680"/>
                <w:tab w:val="clear" w:pos="907"/>
                <w:tab w:val="left" w:pos="696"/>
              </w:tabs>
              <w:spacing w:line="240" w:lineRule="auto"/>
              <w:ind w:right="56"/>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4A3DA562" w14:textId="77777777" w:rsidR="00A83953" w:rsidRPr="007A784B" w:rsidRDefault="00A83953" w:rsidP="00A83953">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39FE73D9" w14:textId="5041E784" w:rsidR="00A83953" w:rsidRPr="007A784B" w:rsidRDefault="00A83953" w:rsidP="00A83953">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71AF1E1A"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6622B637" w14:textId="7106C4DA" w:rsidR="00A83953" w:rsidRPr="00E203F5" w:rsidRDefault="008F039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r>
              <w:rPr>
                <w:rFonts w:ascii="Browallia New" w:hAnsi="Browallia New" w:cs="Browallia New"/>
                <w:sz w:val="28"/>
                <w:szCs w:val="28"/>
              </w:rPr>
              <w:t>10,</w:t>
            </w:r>
            <w:r w:rsidR="00A83953" w:rsidRPr="00E203F5">
              <w:rPr>
                <w:rFonts w:ascii="Browallia New" w:hAnsi="Browallia New" w:cs="Browallia New"/>
                <w:sz w:val="28"/>
                <w:szCs w:val="28"/>
              </w:rPr>
              <w:t>440</w:t>
            </w:r>
          </w:p>
        </w:tc>
        <w:tc>
          <w:tcPr>
            <w:tcW w:w="270" w:type="dxa"/>
            <w:shd w:val="clear" w:color="auto" w:fill="auto"/>
          </w:tcPr>
          <w:p w14:paraId="5CB5560A"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3B2935A" w14:textId="53A65F54"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rPr>
              <w:t>39</w:t>
            </w:r>
            <w:r>
              <w:rPr>
                <w:rFonts w:ascii="Browallia New" w:hAnsi="Browallia New" w:cs="Browallia New"/>
                <w:sz w:val="28"/>
                <w:szCs w:val="28"/>
              </w:rPr>
              <w:t>5</w:t>
            </w:r>
          </w:p>
        </w:tc>
      </w:tr>
      <w:tr w:rsidR="00A83953" w:rsidRPr="007A784B" w14:paraId="495F524A"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76080FE3" w14:textId="77777777" w:rsidR="00A83953" w:rsidRPr="007A784B" w:rsidRDefault="00A83953" w:rsidP="00A83953">
            <w:pPr>
              <w:tabs>
                <w:tab w:val="clear" w:pos="227"/>
              </w:tabs>
              <w:spacing w:line="240" w:lineRule="auto"/>
              <w:ind w:firstLine="379"/>
              <w:rPr>
                <w:rFonts w:ascii="Browallia New" w:hAnsi="Browallia New" w:cs="Browallia New"/>
                <w:sz w:val="28"/>
                <w:szCs w:val="28"/>
                <w:cs/>
              </w:rPr>
            </w:pPr>
            <w:r w:rsidRPr="007A784B">
              <w:rPr>
                <w:rFonts w:ascii="Browallia New" w:hAnsi="Browallia New" w:cs="Browallia New"/>
                <w:sz w:val="28"/>
                <w:szCs w:val="28"/>
                <w:cs/>
              </w:rPr>
              <w:t>บริษัทย่อยทางอ้อม</w:t>
            </w:r>
          </w:p>
        </w:tc>
        <w:tc>
          <w:tcPr>
            <w:tcW w:w="990" w:type="dxa"/>
            <w:shd w:val="clear" w:color="auto" w:fill="auto"/>
          </w:tcPr>
          <w:p w14:paraId="2E567DD0" w14:textId="76712D4D" w:rsidR="00A83953" w:rsidRPr="00C6441E" w:rsidRDefault="00A83953" w:rsidP="00A83953">
            <w:pPr>
              <w:tabs>
                <w:tab w:val="clear" w:pos="680"/>
                <w:tab w:val="clear" w:pos="907"/>
                <w:tab w:val="left" w:pos="696"/>
              </w:tabs>
              <w:spacing w:line="240" w:lineRule="auto"/>
              <w:ind w:right="56"/>
              <w:jc w:val="right"/>
              <w:rPr>
                <w:rFonts w:ascii="Browallia New" w:hAnsi="Browallia New" w:cs="Browallia New"/>
                <w:sz w:val="28"/>
                <w:szCs w:val="28"/>
                <w:lang w:val="en-GB"/>
              </w:rPr>
            </w:pPr>
            <w:r w:rsidRPr="00E203F5">
              <w:rPr>
                <w:rFonts w:ascii="Browallia New" w:hAnsi="Browallia New" w:cs="Browallia New"/>
                <w:sz w:val="28"/>
                <w:szCs w:val="28"/>
                <w:lang w:val="en-GB"/>
              </w:rPr>
              <w:t>-</w:t>
            </w:r>
          </w:p>
        </w:tc>
        <w:tc>
          <w:tcPr>
            <w:tcW w:w="270" w:type="dxa"/>
            <w:shd w:val="clear" w:color="auto" w:fill="auto"/>
          </w:tcPr>
          <w:p w14:paraId="47256243" w14:textId="77777777" w:rsidR="00A83953" w:rsidRPr="007A784B" w:rsidRDefault="00A83953" w:rsidP="00A83953">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0378C0B" w14:textId="0B5B90EB" w:rsidR="00A83953" w:rsidRPr="007A784B" w:rsidRDefault="00A83953" w:rsidP="00A83953">
            <w:pPr>
              <w:tabs>
                <w:tab w:val="clear" w:pos="907"/>
                <w:tab w:val="left" w:pos="575"/>
              </w:tabs>
              <w:spacing w:line="240" w:lineRule="auto"/>
              <w:ind w:right="46"/>
              <w:jc w:val="right"/>
              <w:rPr>
                <w:rFonts w:ascii="Browallia New" w:hAnsi="Browallia New" w:cs="Browallia New"/>
                <w:sz w:val="28"/>
                <w:szCs w:val="28"/>
                <w:lang w:val="en-GB"/>
              </w:rPr>
            </w:pPr>
            <w:r w:rsidRPr="007A784B">
              <w:rPr>
                <w:rFonts w:ascii="Browallia New" w:hAnsi="Browallia New" w:cs="Browallia New"/>
                <w:sz w:val="28"/>
                <w:szCs w:val="28"/>
                <w:lang w:val="en-GB"/>
              </w:rPr>
              <w:t xml:space="preserve">    -</w:t>
            </w:r>
          </w:p>
        </w:tc>
        <w:tc>
          <w:tcPr>
            <w:tcW w:w="270" w:type="dxa"/>
            <w:shd w:val="clear" w:color="auto" w:fill="auto"/>
          </w:tcPr>
          <w:p w14:paraId="6E044474"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34C31AC4" w14:textId="57014853" w:rsidR="00A83953" w:rsidRPr="00E203F5"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203F5">
              <w:rPr>
                <w:rFonts w:ascii="Browallia New" w:hAnsi="Browallia New" w:cs="Browallia New"/>
                <w:sz w:val="28"/>
                <w:szCs w:val="28"/>
              </w:rPr>
              <w:t>122</w:t>
            </w:r>
          </w:p>
        </w:tc>
        <w:tc>
          <w:tcPr>
            <w:tcW w:w="270" w:type="dxa"/>
            <w:shd w:val="clear" w:color="auto" w:fill="auto"/>
          </w:tcPr>
          <w:p w14:paraId="3BE6A666"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A8A5EB0" w14:textId="30A3FEAC"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rPr>
              <w:t>11</w:t>
            </w:r>
            <w:r>
              <w:rPr>
                <w:rFonts w:ascii="Browallia New" w:hAnsi="Browallia New" w:cs="Browallia New"/>
                <w:sz w:val="28"/>
                <w:szCs w:val="28"/>
              </w:rPr>
              <w:t>6</w:t>
            </w:r>
          </w:p>
        </w:tc>
      </w:tr>
      <w:tr w:rsidR="00A83953" w:rsidRPr="007A784B" w14:paraId="2DCF7B45" w14:textId="77777777" w:rsidTr="006160B6">
        <w:tblPrEx>
          <w:tblCellMar>
            <w:left w:w="46" w:type="dxa"/>
            <w:right w:w="46" w:type="dxa"/>
          </w:tblCellMar>
          <w:tblLook w:val="0000" w:firstRow="0" w:lastRow="0" w:firstColumn="0" w:lastColumn="0" w:noHBand="0" w:noVBand="0"/>
        </w:tblPrEx>
        <w:trPr>
          <w:cantSplit/>
          <w:trHeight w:val="222"/>
        </w:trPr>
        <w:tc>
          <w:tcPr>
            <w:tcW w:w="4140" w:type="dxa"/>
            <w:shd w:val="clear" w:color="auto" w:fill="auto"/>
          </w:tcPr>
          <w:p w14:paraId="68E4BE3E" w14:textId="440A0287" w:rsidR="00A83953" w:rsidRPr="007A784B" w:rsidRDefault="00A83953" w:rsidP="00A83953">
            <w:pPr>
              <w:tabs>
                <w:tab w:val="clear" w:pos="227"/>
              </w:tabs>
              <w:spacing w:line="240" w:lineRule="auto"/>
              <w:ind w:firstLine="379"/>
              <w:rPr>
                <w:rFonts w:ascii="Browallia New" w:hAnsi="Browallia New" w:cs="Browallia New"/>
                <w:sz w:val="28"/>
                <w:szCs w:val="28"/>
                <w:cs/>
              </w:rPr>
            </w:pPr>
            <w:r w:rsidRPr="00367094">
              <w:rPr>
                <w:rFonts w:ascii="Browallia New" w:hAnsi="Browallia New" w:cs="Browallia New"/>
                <w:sz w:val="28"/>
                <w:szCs w:val="28"/>
                <w:cs/>
              </w:rPr>
              <w:t>บุคคลและบริษัทที่เกี่ยวข้อง</w:t>
            </w:r>
          </w:p>
        </w:tc>
        <w:tc>
          <w:tcPr>
            <w:tcW w:w="990" w:type="dxa"/>
            <w:shd w:val="clear" w:color="auto" w:fill="auto"/>
          </w:tcPr>
          <w:p w14:paraId="2A6336CD" w14:textId="0D65E3F9" w:rsidR="00A83953" w:rsidRPr="00E203F5" w:rsidRDefault="004C1EDD"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E203F5">
              <w:rPr>
                <w:rFonts w:ascii="Browallia New" w:hAnsi="Browallia New" w:cs="Browallia New"/>
                <w:sz w:val="28"/>
                <w:szCs w:val="28"/>
              </w:rPr>
              <w:t>56,660</w:t>
            </w:r>
          </w:p>
        </w:tc>
        <w:tc>
          <w:tcPr>
            <w:tcW w:w="270" w:type="dxa"/>
            <w:shd w:val="clear" w:color="auto" w:fill="auto"/>
          </w:tcPr>
          <w:p w14:paraId="3B3A2DFD"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shd w:val="clear" w:color="auto" w:fill="auto"/>
          </w:tcPr>
          <w:p w14:paraId="420322BE" w14:textId="52D3324E"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970AD4">
              <w:rPr>
                <w:rFonts w:ascii="Browallia New" w:hAnsi="Browallia New" w:cs="Browallia New"/>
                <w:sz w:val="28"/>
                <w:szCs w:val="28"/>
              </w:rPr>
              <w:t>53,433</w:t>
            </w:r>
          </w:p>
        </w:tc>
        <w:tc>
          <w:tcPr>
            <w:tcW w:w="270" w:type="dxa"/>
            <w:shd w:val="clear" w:color="auto" w:fill="auto"/>
          </w:tcPr>
          <w:p w14:paraId="0D58B914"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1FC0F6E1" w14:textId="27A0DC69" w:rsidR="00A83953" w:rsidRPr="00E203F5"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203F5">
              <w:rPr>
                <w:rFonts w:ascii="Browallia New" w:hAnsi="Browallia New" w:cs="Browallia New"/>
                <w:sz w:val="28"/>
                <w:szCs w:val="28"/>
              </w:rPr>
              <w:t>178</w:t>
            </w:r>
          </w:p>
        </w:tc>
        <w:tc>
          <w:tcPr>
            <w:tcW w:w="270" w:type="dxa"/>
            <w:shd w:val="clear" w:color="auto" w:fill="auto"/>
          </w:tcPr>
          <w:p w14:paraId="48CBDB92" w14:textId="77777777"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4FB354F8" w14:textId="02509111"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rPr>
              <w:t>17</w:t>
            </w:r>
            <w:r w:rsidRPr="003F1336">
              <w:rPr>
                <w:rFonts w:ascii="Browallia New" w:hAnsi="Browallia New" w:cs="Browallia New"/>
                <w:sz w:val="28"/>
                <w:szCs w:val="28"/>
              </w:rPr>
              <w:t>3</w:t>
            </w:r>
          </w:p>
        </w:tc>
      </w:tr>
      <w:tr w:rsidR="00A83953" w:rsidRPr="00C15708" w14:paraId="0463228E" w14:textId="77777777" w:rsidTr="006160B6">
        <w:tblPrEx>
          <w:tblCellMar>
            <w:left w:w="46" w:type="dxa"/>
            <w:right w:w="46" w:type="dxa"/>
          </w:tblCellMar>
          <w:tblLook w:val="0000" w:firstRow="0" w:lastRow="0" w:firstColumn="0" w:lastColumn="0" w:noHBand="0" w:noVBand="0"/>
        </w:tblPrEx>
        <w:trPr>
          <w:cantSplit/>
        </w:trPr>
        <w:tc>
          <w:tcPr>
            <w:tcW w:w="4140" w:type="dxa"/>
            <w:shd w:val="clear" w:color="auto" w:fill="auto"/>
          </w:tcPr>
          <w:p w14:paraId="0BB8E35B" w14:textId="77777777" w:rsidR="00A83953" w:rsidRPr="007A784B" w:rsidRDefault="00A83953" w:rsidP="00A83953">
            <w:pPr>
              <w:tabs>
                <w:tab w:val="clear" w:pos="227"/>
              </w:tabs>
              <w:spacing w:line="240" w:lineRule="auto"/>
              <w:ind w:left="237" w:firstLine="567"/>
              <w:rPr>
                <w:rFonts w:ascii="Browallia New" w:hAnsi="Browallia New" w:cs="Browallia New"/>
                <w:sz w:val="28"/>
                <w:szCs w:val="28"/>
              </w:rPr>
            </w:pPr>
            <w:r w:rsidRPr="007A784B">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4EF6D301" w14:textId="382ECE14" w:rsidR="00A83953" w:rsidRPr="00E203F5" w:rsidRDefault="004C1EDD"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 w:val="left" w:pos="575"/>
              </w:tabs>
              <w:spacing w:line="240" w:lineRule="auto"/>
              <w:ind w:left="-45" w:right="46"/>
              <w:jc w:val="right"/>
              <w:rPr>
                <w:rFonts w:ascii="Browallia New" w:hAnsi="Browallia New" w:cs="Browallia New"/>
                <w:sz w:val="28"/>
                <w:szCs w:val="28"/>
              </w:rPr>
            </w:pPr>
            <w:r w:rsidRPr="00E203F5">
              <w:rPr>
                <w:rFonts w:ascii="Browallia New" w:hAnsi="Browallia New" w:cs="Browallia New"/>
                <w:sz w:val="28"/>
                <w:szCs w:val="28"/>
              </w:rPr>
              <w:t>56,660</w:t>
            </w:r>
          </w:p>
        </w:tc>
        <w:tc>
          <w:tcPr>
            <w:tcW w:w="270" w:type="dxa"/>
            <w:shd w:val="clear" w:color="auto" w:fill="auto"/>
            <w:vAlign w:val="bottom"/>
          </w:tcPr>
          <w:p w14:paraId="6E09A900" w14:textId="77777777" w:rsidR="00A83953" w:rsidRPr="007A784B"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03A54476" w14:textId="0B3DB740" w:rsidR="00A83953" w:rsidRPr="007A784B" w:rsidRDefault="00A83953" w:rsidP="00A83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970AD4">
              <w:rPr>
                <w:rFonts w:ascii="Browallia New" w:hAnsi="Browallia New" w:cs="Browallia New"/>
                <w:sz w:val="28"/>
                <w:szCs w:val="28"/>
              </w:rPr>
              <w:t>53,433</w:t>
            </w:r>
          </w:p>
        </w:tc>
        <w:tc>
          <w:tcPr>
            <w:tcW w:w="270" w:type="dxa"/>
            <w:shd w:val="clear" w:color="auto" w:fill="auto"/>
            <w:vAlign w:val="bottom"/>
          </w:tcPr>
          <w:p w14:paraId="7640263A" w14:textId="77777777" w:rsidR="00A83953" w:rsidRPr="007A784B"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tcBorders>
              <w:top w:val="single" w:sz="4" w:space="0" w:color="auto"/>
            </w:tcBorders>
            <w:shd w:val="clear" w:color="auto" w:fill="auto"/>
            <w:vAlign w:val="bottom"/>
          </w:tcPr>
          <w:p w14:paraId="1607643A" w14:textId="070D40D9" w:rsidR="00A83953" w:rsidRPr="00E203F5" w:rsidRDefault="008F039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10,</w:t>
            </w:r>
            <w:r w:rsidR="00A83953" w:rsidRPr="00E203F5">
              <w:rPr>
                <w:rFonts w:ascii="Browallia New" w:hAnsi="Browallia New" w:cs="Browallia New"/>
                <w:sz w:val="28"/>
                <w:szCs w:val="28"/>
              </w:rPr>
              <w:t>740</w:t>
            </w:r>
          </w:p>
        </w:tc>
        <w:tc>
          <w:tcPr>
            <w:tcW w:w="270" w:type="dxa"/>
            <w:shd w:val="clear" w:color="auto" w:fill="auto"/>
            <w:vAlign w:val="bottom"/>
          </w:tcPr>
          <w:p w14:paraId="349CC0F0" w14:textId="77777777" w:rsidR="00A83953" w:rsidRPr="007A784B"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vAlign w:val="bottom"/>
          </w:tcPr>
          <w:p w14:paraId="7CA2960B" w14:textId="74A643CF"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684</w:t>
            </w:r>
          </w:p>
        </w:tc>
      </w:tr>
      <w:tr w:rsidR="00A83953" w:rsidRPr="00C15708" w14:paraId="3EDD73F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A314D1E" w14:textId="77777777" w:rsidR="00A83953" w:rsidRPr="00C15708" w:rsidRDefault="00A83953" w:rsidP="00A83953">
            <w:pPr>
              <w:tabs>
                <w:tab w:val="clear" w:pos="227"/>
              </w:tabs>
              <w:spacing w:line="240" w:lineRule="auto"/>
              <w:ind w:left="248" w:hanging="270"/>
              <w:rPr>
                <w:rFonts w:ascii="Browallia New" w:hAnsi="Browallia New" w:cs="Browallia New"/>
                <w:b/>
                <w:bCs/>
                <w:sz w:val="28"/>
                <w:szCs w:val="28"/>
                <w:cs/>
              </w:rPr>
            </w:pPr>
          </w:p>
        </w:tc>
        <w:tc>
          <w:tcPr>
            <w:tcW w:w="990" w:type="dxa"/>
            <w:tcBorders>
              <w:top w:val="single" w:sz="12" w:space="0" w:color="auto"/>
            </w:tcBorders>
            <w:shd w:val="clear" w:color="auto" w:fill="auto"/>
          </w:tcPr>
          <w:p w14:paraId="00686632"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0254E07" w14:textId="77777777" w:rsidR="00A83953" w:rsidRPr="00C15708"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tcBorders>
              <w:top w:val="single" w:sz="12" w:space="0" w:color="auto"/>
            </w:tcBorders>
            <w:shd w:val="clear" w:color="auto" w:fill="auto"/>
          </w:tcPr>
          <w:p w14:paraId="722F2F6B"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73B1209" w14:textId="77777777" w:rsidR="00A83953" w:rsidRPr="00C15708"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tcBorders>
              <w:top w:val="single" w:sz="12" w:space="0" w:color="auto"/>
            </w:tcBorders>
            <w:shd w:val="clear" w:color="auto" w:fill="auto"/>
            <w:vAlign w:val="bottom"/>
          </w:tcPr>
          <w:p w14:paraId="502FA7FA" w14:textId="77777777" w:rsidR="00A83953" w:rsidRPr="00302583"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F4C1150" w14:textId="77777777" w:rsidR="00A83953" w:rsidRPr="00C15708"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tcBorders>
              <w:top w:val="single" w:sz="12" w:space="0" w:color="auto"/>
            </w:tcBorders>
            <w:shd w:val="clear" w:color="auto" w:fill="auto"/>
            <w:vAlign w:val="bottom"/>
          </w:tcPr>
          <w:p w14:paraId="34410EB1" w14:textId="77777777" w:rsidR="00A83953" w:rsidRPr="00C15708" w:rsidRDefault="00A83953"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616B6" w:rsidRPr="00C15708" w14:paraId="39200898" w14:textId="77777777" w:rsidTr="00B616B6">
        <w:tblPrEx>
          <w:tblCellMar>
            <w:left w:w="46" w:type="dxa"/>
            <w:right w:w="46" w:type="dxa"/>
          </w:tblCellMar>
          <w:tblLook w:val="0000" w:firstRow="0" w:lastRow="0" w:firstColumn="0" w:lastColumn="0" w:noHBand="0" w:noVBand="0"/>
        </w:tblPrEx>
        <w:trPr>
          <w:cantSplit/>
        </w:trPr>
        <w:tc>
          <w:tcPr>
            <w:tcW w:w="4140" w:type="dxa"/>
            <w:shd w:val="clear" w:color="auto" w:fill="auto"/>
          </w:tcPr>
          <w:p w14:paraId="1EB9A107" w14:textId="77777777" w:rsidR="00B616B6" w:rsidRPr="00C15708" w:rsidRDefault="00B616B6" w:rsidP="00A83953">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52634DCD" w14:textId="77777777" w:rsidR="00B616B6" w:rsidRPr="00C15708" w:rsidRDefault="00B616B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6AC9D85"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6723CE4E" w14:textId="77777777" w:rsidR="00B616B6" w:rsidRPr="00C15708" w:rsidRDefault="00B616B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63AE821E"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38C29570" w14:textId="77777777" w:rsidR="00B616B6" w:rsidRPr="00302583"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BEBA9AE"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3AD93055"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B616B6" w:rsidRPr="00C15708" w14:paraId="023C7CBE" w14:textId="77777777" w:rsidTr="00B616B6">
        <w:tblPrEx>
          <w:tblCellMar>
            <w:left w:w="46" w:type="dxa"/>
            <w:right w:w="46" w:type="dxa"/>
          </w:tblCellMar>
          <w:tblLook w:val="0000" w:firstRow="0" w:lastRow="0" w:firstColumn="0" w:lastColumn="0" w:noHBand="0" w:noVBand="0"/>
        </w:tblPrEx>
        <w:trPr>
          <w:cantSplit/>
        </w:trPr>
        <w:tc>
          <w:tcPr>
            <w:tcW w:w="4140" w:type="dxa"/>
            <w:shd w:val="clear" w:color="auto" w:fill="auto"/>
          </w:tcPr>
          <w:p w14:paraId="43DEDB78" w14:textId="77777777" w:rsidR="00B616B6" w:rsidRPr="00C15708" w:rsidRDefault="00B616B6" w:rsidP="00A83953">
            <w:pPr>
              <w:tabs>
                <w:tab w:val="clear" w:pos="227"/>
              </w:tabs>
              <w:spacing w:line="240" w:lineRule="auto"/>
              <w:ind w:left="248" w:hanging="270"/>
              <w:rPr>
                <w:rFonts w:ascii="Browallia New" w:hAnsi="Browallia New" w:cs="Browallia New"/>
                <w:b/>
                <w:bCs/>
                <w:sz w:val="28"/>
                <w:szCs w:val="28"/>
                <w:cs/>
              </w:rPr>
            </w:pPr>
          </w:p>
        </w:tc>
        <w:tc>
          <w:tcPr>
            <w:tcW w:w="990" w:type="dxa"/>
            <w:shd w:val="clear" w:color="auto" w:fill="auto"/>
          </w:tcPr>
          <w:p w14:paraId="5796578B" w14:textId="77777777" w:rsidR="00B616B6" w:rsidRPr="00C15708" w:rsidRDefault="00B616B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DA95E3E"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9135D6" w14:textId="77777777" w:rsidR="00B616B6" w:rsidRPr="00C15708" w:rsidRDefault="00B616B6"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4ECB06E4"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vAlign w:val="bottom"/>
          </w:tcPr>
          <w:p w14:paraId="5DD442DA" w14:textId="77777777" w:rsidR="00B616B6" w:rsidRPr="00302583"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3157FDC"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hanging="166"/>
              <w:jc w:val="right"/>
              <w:rPr>
                <w:rFonts w:ascii="Browallia New" w:hAnsi="Browallia New" w:cs="Browallia New"/>
                <w:sz w:val="28"/>
                <w:szCs w:val="28"/>
              </w:rPr>
            </w:pPr>
          </w:p>
        </w:tc>
        <w:tc>
          <w:tcPr>
            <w:tcW w:w="1080" w:type="dxa"/>
            <w:gridSpan w:val="2"/>
            <w:shd w:val="clear" w:color="auto" w:fill="auto"/>
            <w:vAlign w:val="bottom"/>
          </w:tcPr>
          <w:p w14:paraId="5AD6EC84" w14:textId="77777777" w:rsidR="00B616B6" w:rsidRPr="00C15708" w:rsidRDefault="00B616B6" w:rsidP="00A8395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A83953" w:rsidRPr="00C15708" w14:paraId="47304D06" w14:textId="77777777" w:rsidTr="00C07995">
        <w:tblPrEx>
          <w:tblCellMar>
            <w:left w:w="46" w:type="dxa"/>
            <w:right w:w="46" w:type="dxa"/>
          </w:tblCellMar>
          <w:tblLook w:val="0000" w:firstRow="0" w:lastRow="0" w:firstColumn="0" w:lastColumn="0" w:noHBand="0" w:noVBand="0"/>
        </w:tblPrEx>
        <w:trPr>
          <w:cantSplit/>
        </w:trPr>
        <w:tc>
          <w:tcPr>
            <w:tcW w:w="6390" w:type="dxa"/>
            <w:gridSpan w:val="4"/>
            <w:shd w:val="clear" w:color="auto" w:fill="auto"/>
          </w:tcPr>
          <w:p w14:paraId="3534B2A0" w14:textId="4AFCE3F4" w:rsidR="00A83953" w:rsidRPr="00C15708" w:rsidRDefault="00A83953" w:rsidP="00A83953">
            <w:pPr>
              <w:tabs>
                <w:tab w:val="clear" w:pos="3742"/>
              </w:tabs>
              <w:spacing w:line="240" w:lineRule="auto"/>
              <w:ind w:left="250" w:right="-138" w:hanging="84"/>
              <w:rPr>
                <w:rFonts w:ascii="Browallia New" w:hAnsi="Browallia New" w:cs="Browallia New"/>
                <w:b/>
                <w:bCs/>
                <w:sz w:val="28"/>
                <w:szCs w:val="28"/>
              </w:rPr>
            </w:pPr>
            <w:r w:rsidRPr="00C15708">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270" w:type="dxa"/>
            <w:shd w:val="clear" w:color="auto" w:fill="auto"/>
          </w:tcPr>
          <w:p w14:paraId="41B57593" w14:textId="77777777" w:rsidR="00A83953" w:rsidRPr="00C15708" w:rsidRDefault="00A83953" w:rsidP="00A839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696C4CE2" w14:textId="77777777" w:rsidR="00A83953" w:rsidRPr="00302583" w:rsidRDefault="00A83953" w:rsidP="00A839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ACE7B0D" w14:textId="77777777" w:rsidR="00A83953" w:rsidRPr="00C15708" w:rsidRDefault="00A83953" w:rsidP="00A839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5E5392B7" w14:textId="77777777" w:rsidR="00A83953" w:rsidRPr="00C15708" w:rsidRDefault="00A83953" w:rsidP="00A8395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A83953" w:rsidRPr="00C15708" w14:paraId="73923F71"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307B127" w14:textId="77777777" w:rsidR="00A83953" w:rsidRPr="00CD446E" w:rsidRDefault="00A83953" w:rsidP="00A83953">
            <w:pPr>
              <w:tabs>
                <w:tab w:val="clear" w:pos="227"/>
              </w:tabs>
              <w:spacing w:line="240" w:lineRule="auto"/>
              <w:ind w:firstLine="379"/>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990" w:type="dxa"/>
            <w:shd w:val="clear" w:color="auto" w:fill="auto"/>
            <w:vAlign w:val="bottom"/>
          </w:tcPr>
          <w:p w14:paraId="7923F410"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3571447"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6EB1DB68"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383B091C"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BD95967" w14:textId="77777777" w:rsidR="00A83953" w:rsidRPr="00302583"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6C47A346"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134FB2FD" w14:textId="77777777" w:rsidR="00A83953" w:rsidRPr="00C15708" w:rsidRDefault="00A83953" w:rsidP="00A8395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F81DCC" w:rsidRPr="00AB4996" w14:paraId="3C9FDF16" w14:textId="77777777">
        <w:tblPrEx>
          <w:tblCellMar>
            <w:left w:w="46" w:type="dxa"/>
            <w:right w:w="46" w:type="dxa"/>
          </w:tblCellMar>
          <w:tblLook w:val="0000" w:firstRow="0" w:lastRow="0" w:firstColumn="0" w:lastColumn="0" w:noHBand="0" w:noVBand="0"/>
        </w:tblPrEx>
        <w:trPr>
          <w:cantSplit/>
        </w:trPr>
        <w:tc>
          <w:tcPr>
            <w:tcW w:w="4140" w:type="dxa"/>
            <w:shd w:val="clear" w:color="auto" w:fill="auto"/>
          </w:tcPr>
          <w:p w14:paraId="4C98C058" w14:textId="77777777" w:rsidR="00F81DCC" w:rsidRPr="00C15708" w:rsidRDefault="00F81DCC" w:rsidP="00F81DCC">
            <w:pPr>
              <w:tabs>
                <w:tab w:val="clear" w:pos="227"/>
              </w:tabs>
              <w:spacing w:line="240" w:lineRule="auto"/>
              <w:ind w:left="237" w:firstLine="567"/>
              <w:rPr>
                <w:rFonts w:ascii="Browallia New" w:hAnsi="Browallia New" w:cs="Browallia New"/>
                <w:sz w:val="28"/>
                <w:szCs w:val="28"/>
                <w:cs/>
              </w:rPr>
            </w:pPr>
            <w:r w:rsidRPr="00C15708">
              <w:rPr>
                <w:rFonts w:ascii="Browallia New" w:hAnsi="Browallia New" w:cs="Browallia New"/>
                <w:sz w:val="28"/>
                <w:szCs w:val="28"/>
                <w:cs/>
              </w:rPr>
              <w:t>เงินกู้ยืม</w:t>
            </w:r>
          </w:p>
        </w:tc>
        <w:tc>
          <w:tcPr>
            <w:tcW w:w="990" w:type="dxa"/>
            <w:shd w:val="clear" w:color="auto" w:fill="auto"/>
          </w:tcPr>
          <w:p w14:paraId="1B17D832" w14:textId="441F4FB6" w:rsidR="00F81DCC" w:rsidRPr="00F958F1" w:rsidRDefault="00F81DCC" w:rsidP="00F81DCC">
            <w:pPr>
              <w:tabs>
                <w:tab w:val="clear" w:pos="680"/>
                <w:tab w:val="clear" w:pos="907"/>
                <w:tab w:val="left" w:pos="696"/>
              </w:tabs>
              <w:spacing w:line="240" w:lineRule="auto"/>
              <w:ind w:right="56"/>
              <w:jc w:val="right"/>
              <w:rPr>
                <w:rFonts w:ascii="Browallia New" w:hAnsi="Browallia New" w:cs="Browallia New"/>
                <w:sz w:val="28"/>
                <w:szCs w:val="28"/>
                <w:lang w:val="en-GB"/>
              </w:rPr>
            </w:pPr>
            <w:r w:rsidRPr="00F958F1">
              <w:rPr>
                <w:rFonts w:ascii="Browallia New" w:hAnsi="Browallia New" w:cs="Browallia New"/>
                <w:sz w:val="28"/>
                <w:szCs w:val="28"/>
                <w:lang w:val="en-GB"/>
              </w:rPr>
              <w:t>-</w:t>
            </w:r>
          </w:p>
        </w:tc>
        <w:tc>
          <w:tcPr>
            <w:tcW w:w="270" w:type="dxa"/>
            <w:shd w:val="clear" w:color="auto" w:fill="auto"/>
          </w:tcPr>
          <w:p w14:paraId="7CCDC309" w14:textId="77777777" w:rsidR="00F81DCC" w:rsidRPr="00AB4996" w:rsidRDefault="00F81DCC" w:rsidP="00F81DCC">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7CC03E68" w14:textId="3F29A916" w:rsidR="00F81DCC" w:rsidRPr="00AB4996" w:rsidRDefault="00F81DCC" w:rsidP="00F81DCC">
            <w:pPr>
              <w:tabs>
                <w:tab w:val="clear" w:pos="907"/>
                <w:tab w:val="left" w:pos="575"/>
              </w:tabs>
              <w:spacing w:line="240" w:lineRule="auto"/>
              <w:ind w:right="46"/>
              <w:jc w:val="right"/>
              <w:rPr>
                <w:rFonts w:ascii="Browallia New" w:hAnsi="Browallia New" w:cs="Browallia New"/>
                <w:sz w:val="28"/>
                <w:szCs w:val="28"/>
                <w:lang w:val="en-GB"/>
              </w:rPr>
            </w:pPr>
            <w:r w:rsidRPr="00513331">
              <w:rPr>
                <w:rFonts w:ascii="Browallia New" w:hAnsi="Browallia New" w:cs="Browallia New"/>
                <w:sz w:val="28"/>
                <w:szCs w:val="28"/>
                <w:lang w:val="en-GB"/>
              </w:rPr>
              <w:t xml:space="preserve">    -</w:t>
            </w:r>
          </w:p>
        </w:tc>
        <w:tc>
          <w:tcPr>
            <w:tcW w:w="270" w:type="dxa"/>
            <w:shd w:val="clear" w:color="auto" w:fill="auto"/>
          </w:tcPr>
          <w:p w14:paraId="76270BA5" w14:textId="77777777"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52F6C07C" w14:textId="7E9C06DD" w:rsidR="00F81DCC" w:rsidRPr="00F958F1"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F958F1">
              <w:rPr>
                <w:rFonts w:ascii="Browallia New" w:hAnsi="Browallia New" w:cs="Browallia New"/>
                <w:sz w:val="28"/>
                <w:szCs w:val="28"/>
                <w:lang w:val="en-GB"/>
              </w:rPr>
              <w:t>354,650</w:t>
            </w:r>
          </w:p>
        </w:tc>
        <w:tc>
          <w:tcPr>
            <w:tcW w:w="270" w:type="dxa"/>
            <w:shd w:val="clear" w:color="auto" w:fill="auto"/>
          </w:tcPr>
          <w:p w14:paraId="5F434583" w14:textId="77777777"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32CEA515" w14:textId="3F228D8F"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556,200 </w:t>
            </w:r>
          </w:p>
        </w:tc>
      </w:tr>
      <w:tr w:rsidR="00F81DCC" w:rsidRPr="00AB4996" w14:paraId="6565AD68" w14:textId="77777777">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C3E1B45" w14:textId="77777777" w:rsidR="00F81DCC" w:rsidRPr="00C15708" w:rsidRDefault="00F81DCC" w:rsidP="00F81DCC">
            <w:pPr>
              <w:tabs>
                <w:tab w:val="clear" w:pos="227"/>
              </w:tabs>
              <w:spacing w:line="240" w:lineRule="auto"/>
              <w:ind w:left="237" w:firstLine="567"/>
              <w:rPr>
                <w:rFonts w:ascii="Browallia New" w:hAnsi="Browallia New" w:cs="Browallia New"/>
                <w:sz w:val="28"/>
                <w:szCs w:val="28"/>
                <w:cs/>
              </w:rPr>
            </w:pPr>
            <w:r w:rsidRPr="00C15708">
              <w:rPr>
                <w:rFonts w:ascii="Browallia New" w:hAnsi="Browallia New" w:cs="Browallia New"/>
                <w:sz w:val="28"/>
                <w:szCs w:val="28"/>
                <w:cs/>
              </w:rPr>
              <w:t>ดอกเบี้ยค้างจ่าย</w:t>
            </w:r>
          </w:p>
        </w:tc>
        <w:tc>
          <w:tcPr>
            <w:tcW w:w="990" w:type="dxa"/>
            <w:shd w:val="clear" w:color="auto" w:fill="auto"/>
          </w:tcPr>
          <w:p w14:paraId="55A8FC75" w14:textId="0041C938" w:rsidR="00F81DCC" w:rsidRPr="00F958F1" w:rsidRDefault="00F81DCC" w:rsidP="00F81DCC">
            <w:pPr>
              <w:tabs>
                <w:tab w:val="clear" w:pos="680"/>
                <w:tab w:val="clear" w:pos="907"/>
                <w:tab w:val="left" w:pos="696"/>
              </w:tabs>
              <w:spacing w:line="240" w:lineRule="auto"/>
              <w:ind w:right="56"/>
              <w:jc w:val="right"/>
              <w:rPr>
                <w:rFonts w:ascii="Browallia New" w:hAnsi="Browallia New" w:cs="Browallia New"/>
                <w:sz w:val="28"/>
                <w:szCs w:val="28"/>
                <w:lang w:val="en-GB"/>
              </w:rPr>
            </w:pPr>
            <w:r w:rsidRPr="00F958F1">
              <w:rPr>
                <w:rFonts w:ascii="Browallia New" w:hAnsi="Browallia New" w:cs="Browallia New"/>
                <w:sz w:val="28"/>
                <w:szCs w:val="28"/>
                <w:lang w:val="en-GB"/>
              </w:rPr>
              <w:t>-</w:t>
            </w:r>
          </w:p>
        </w:tc>
        <w:tc>
          <w:tcPr>
            <w:tcW w:w="270" w:type="dxa"/>
            <w:shd w:val="clear" w:color="auto" w:fill="auto"/>
          </w:tcPr>
          <w:p w14:paraId="4EE9FEE7" w14:textId="77777777" w:rsidR="00F81DCC" w:rsidRPr="00AB4996" w:rsidRDefault="00F81DCC" w:rsidP="00F81DCC">
            <w:pPr>
              <w:tabs>
                <w:tab w:val="clear" w:pos="227"/>
                <w:tab w:val="clear" w:pos="454"/>
                <w:tab w:val="clear" w:pos="680"/>
              </w:tabs>
              <w:spacing w:line="240" w:lineRule="auto"/>
              <w:ind w:left="-45" w:right="-10"/>
              <w:jc w:val="right"/>
              <w:rPr>
                <w:rFonts w:ascii="Browallia New" w:hAnsi="Browallia New" w:cs="Browallia New"/>
                <w:sz w:val="28"/>
                <w:szCs w:val="28"/>
                <w:lang w:val="en-GB"/>
              </w:rPr>
            </w:pPr>
          </w:p>
        </w:tc>
        <w:tc>
          <w:tcPr>
            <w:tcW w:w="990" w:type="dxa"/>
            <w:shd w:val="clear" w:color="auto" w:fill="auto"/>
            <w:vAlign w:val="bottom"/>
          </w:tcPr>
          <w:p w14:paraId="01E4BB10" w14:textId="3C488B6E" w:rsidR="00F81DCC" w:rsidRPr="00AB4996" w:rsidRDefault="00F81DCC" w:rsidP="00F81DCC">
            <w:pPr>
              <w:tabs>
                <w:tab w:val="clear" w:pos="907"/>
                <w:tab w:val="left" w:pos="575"/>
              </w:tabs>
              <w:spacing w:line="240" w:lineRule="auto"/>
              <w:ind w:right="46"/>
              <w:jc w:val="right"/>
              <w:rPr>
                <w:rFonts w:ascii="Browallia New" w:hAnsi="Browallia New" w:cs="Browallia New"/>
                <w:sz w:val="28"/>
                <w:szCs w:val="28"/>
                <w:lang w:val="en-GB"/>
              </w:rPr>
            </w:pPr>
            <w:r w:rsidRPr="00513331">
              <w:rPr>
                <w:rFonts w:ascii="Browallia New" w:hAnsi="Browallia New" w:cs="Browallia New"/>
                <w:sz w:val="28"/>
                <w:szCs w:val="28"/>
                <w:lang w:val="en-GB"/>
              </w:rPr>
              <w:t xml:space="preserve">    -</w:t>
            </w:r>
          </w:p>
        </w:tc>
        <w:tc>
          <w:tcPr>
            <w:tcW w:w="270" w:type="dxa"/>
            <w:shd w:val="clear" w:color="auto" w:fill="auto"/>
          </w:tcPr>
          <w:p w14:paraId="3EE911CE" w14:textId="77777777"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shd w:val="clear" w:color="auto" w:fill="auto"/>
          </w:tcPr>
          <w:p w14:paraId="0E5CE023" w14:textId="3D6DADB5" w:rsidR="00F81DCC" w:rsidRPr="00F958F1"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F958F1">
              <w:rPr>
                <w:rFonts w:ascii="Browallia New" w:hAnsi="Browallia New" w:cs="Browallia New"/>
                <w:sz w:val="28"/>
                <w:szCs w:val="28"/>
                <w:lang w:val="en-GB"/>
              </w:rPr>
              <w:t>6,267</w:t>
            </w:r>
          </w:p>
        </w:tc>
        <w:tc>
          <w:tcPr>
            <w:tcW w:w="270" w:type="dxa"/>
            <w:shd w:val="clear" w:color="auto" w:fill="auto"/>
          </w:tcPr>
          <w:p w14:paraId="1C0F5018" w14:textId="77777777"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080" w:type="dxa"/>
            <w:gridSpan w:val="2"/>
            <w:shd w:val="clear" w:color="auto" w:fill="auto"/>
          </w:tcPr>
          <w:p w14:paraId="12807719" w14:textId="2B9D89EE" w:rsidR="00F81DCC" w:rsidRPr="00AB4996" w:rsidRDefault="00F81DCC" w:rsidP="00F81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E043A7">
              <w:rPr>
                <w:rFonts w:ascii="Browallia New" w:hAnsi="Browallia New" w:cs="Browallia New"/>
                <w:sz w:val="28"/>
                <w:szCs w:val="28"/>
                <w:lang w:val="en-GB"/>
              </w:rPr>
              <w:t xml:space="preserve"> 6,447 </w:t>
            </w:r>
          </w:p>
        </w:tc>
      </w:tr>
      <w:tr w:rsidR="00F81DCC" w:rsidRPr="00AB4996" w14:paraId="56EBBFBB"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08BA58E2" w14:textId="77777777" w:rsidR="00F81DCC" w:rsidRPr="00C15708" w:rsidRDefault="00F81DCC" w:rsidP="00F81DCC">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FF0915E" w14:textId="77777777" w:rsidR="00F81DCC" w:rsidRPr="00F958F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B05B6FC"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549DADC"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D5DE066"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35765E8E" w14:textId="77777777" w:rsidR="00F81DCC" w:rsidRPr="00201A1C"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19163B97"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04F8C6B5"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81DCC" w:rsidRPr="00AB4996" w14:paraId="30377438"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2D2748B2" w14:textId="61E36E82" w:rsidR="00F81DCC" w:rsidRPr="00CD446E" w:rsidRDefault="006D3CD8" w:rsidP="00F81DCC">
            <w:pPr>
              <w:tabs>
                <w:tab w:val="clear" w:pos="227"/>
              </w:tabs>
              <w:spacing w:line="240" w:lineRule="auto"/>
              <w:ind w:firstLine="379"/>
              <w:rPr>
                <w:rFonts w:ascii="Browallia New" w:hAnsi="Browallia New" w:cs="Browallia New"/>
                <w:sz w:val="28"/>
                <w:szCs w:val="28"/>
                <w:cs/>
              </w:rPr>
            </w:pPr>
            <w:r>
              <w:rPr>
                <w:rFonts w:ascii="Browallia New" w:hAnsi="Browallia New" w:cs="Browallia New" w:hint="cs"/>
                <w:sz w:val="28"/>
                <w:szCs w:val="28"/>
                <w:cs/>
              </w:rPr>
              <w:t>บุคคลและ</w:t>
            </w:r>
            <w:r w:rsidR="00F81DCC">
              <w:rPr>
                <w:rFonts w:ascii="Browallia New" w:hAnsi="Browallia New" w:cs="Browallia New" w:hint="cs"/>
                <w:sz w:val="28"/>
                <w:szCs w:val="28"/>
                <w:cs/>
              </w:rPr>
              <w:t>บริษัท</w:t>
            </w:r>
            <w:r w:rsidR="00F81DCC" w:rsidRPr="00CD446E">
              <w:rPr>
                <w:rFonts w:ascii="Browallia New" w:hAnsi="Browallia New" w:cs="Browallia New"/>
                <w:sz w:val="28"/>
                <w:szCs w:val="28"/>
                <w:cs/>
              </w:rPr>
              <w:t>ที่เกี่ยวข้อง</w:t>
            </w:r>
          </w:p>
        </w:tc>
        <w:tc>
          <w:tcPr>
            <w:tcW w:w="990" w:type="dxa"/>
            <w:shd w:val="clear" w:color="auto" w:fill="auto"/>
          </w:tcPr>
          <w:p w14:paraId="571C8D62" w14:textId="5E73C8E6" w:rsidR="00F81DCC" w:rsidRPr="00F958F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70" w:type="dxa"/>
            <w:shd w:val="clear" w:color="auto" w:fill="auto"/>
          </w:tcPr>
          <w:p w14:paraId="7D68D5B2"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39DAF97D"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0A1F293"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7FE3B3C9" w14:textId="77777777" w:rsidR="00F81DCC" w:rsidRPr="00201A1C"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D7523AC"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71E66ED9"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81DCC" w:rsidRPr="00AB4996" w14:paraId="32F0BD9B" w14:textId="77777777" w:rsidTr="000F1391">
        <w:tblPrEx>
          <w:tblCellMar>
            <w:left w:w="46" w:type="dxa"/>
            <w:right w:w="46" w:type="dxa"/>
          </w:tblCellMar>
          <w:tblLook w:val="0000" w:firstRow="0" w:lastRow="0" w:firstColumn="0" w:lastColumn="0" w:noHBand="0" w:noVBand="0"/>
        </w:tblPrEx>
        <w:trPr>
          <w:cantSplit/>
        </w:trPr>
        <w:tc>
          <w:tcPr>
            <w:tcW w:w="4140" w:type="dxa"/>
            <w:shd w:val="clear" w:color="auto" w:fill="auto"/>
          </w:tcPr>
          <w:p w14:paraId="5A7245B5" w14:textId="77777777" w:rsidR="00F81DCC" w:rsidRPr="00376012" w:rsidRDefault="00F81DCC" w:rsidP="00F81DCC">
            <w:pPr>
              <w:tabs>
                <w:tab w:val="clear" w:pos="227"/>
              </w:tabs>
              <w:spacing w:line="240" w:lineRule="auto"/>
              <w:ind w:left="237" w:firstLine="567"/>
              <w:rPr>
                <w:rFonts w:ascii="Browallia New" w:hAnsi="Browallia New" w:cs="Browallia New"/>
                <w:sz w:val="28"/>
                <w:szCs w:val="28"/>
                <w:cs/>
              </w:rPr>
            </w:pPr>
            <w:r w:rsidRPr="00376012">
              <w:rPr>
                <w:rFonts w:ascii="Browallia New" w:hAnsi="Browallia New" w:cs="Browallia New"/>
                <w:sz w:val="28"/>
                <w:szCs w:val="28"/>
                <w:cs/>
              </w:rPr>
              <w:t>เงินกู้ยืม</w:t>
            </w:r>
          </w:p>
        </w:tc>
        <w:tc>
          <w:tcPr>
            <w:tcW w:w="990" w:type="dxa"/>
            <w:shd w:val="clear" w:color="auto" w:fill="auto"/>
          </w:tcPr>
          <w:p w14:paraId="6CE927E3" w14:textId="39588E4E" w:rsidR="00F81DCC" w:rsidRPr="00F958F1" w:rsidRDefault="00643E6A"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1,582</w:t>
            </w:r>
            <w:r w:rsidR="00B379E3" w:rsidRPr="00F958F1">
              <w:rPr>
                <w:rFonts w:ascii="Browallia New" w:hAnsi="Browallia New" w:cs="Browallia New"/>
                <w:sz w:val="28"/>
                <w:szCs w:val="28"/>
              </w:rPr>
              <w:t>,487</w:t>
            </w:r>
          </w:p>
        </w:tc>
        <w:tc>
          <w:tcPr>
            <w:tcW w:w="270" w:type="dxa"/>
            <w:shd w:val="clear" w:color="auto" w:fill="auto"/>
          </w:tcPr>
          <w:p w14:paraId="47AC2853"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3293D18B" w14:textId="4619DE04"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1,894,000</w:t>
            </w:r>
          </w:p>
        </w:tc>
        <w:tc>
          <w:tcPr>
            <w:tcW w:w="270" w:type="dxa"/>
            <w:shd w:val="clear" w:color="auto" w:fill="auto"/>
          </w:tcPr>
          <w:p w14:paraId="6BDA8FB8"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3AC877F6" w14:textId="41C45516" w:rsidR="00F81DCC" w:rsidRPr="00F958F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1,350,887</w:t>
            </w:r>
          </w:p>
        </w:tc>
        <w:tc>
          <w:tcPr>
            <w:tcW w:w="270" w:type="dxa"/>
            <w:shd w:val="clear" w:color="auto" w:fill="auto"/>
          </w:tcPr>
          <w:p w14:paraId="37AEE46C" w14:textId="77777777" w:rsidR="00F81DCC" w:rsidRPr="00064AC8"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tcPr>
          <w:p w14:paraId="4B7DC4B9" w14:textId="55C14747" w:rsidR="00F81DCC" w:rsidRPr="00E043A7"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1,294,900 </w:t>
            </w:r>
          </w:p>
        </w:tc>
      </w:tr>
      <w:tr w:rsidR="00F81DCC" w:rsidRPr="00AB4996" w14:paraId="66D4D900" w14:textId="77777777" w:rsidTr="000F1391">
        <w:tblPrEx>
          <w:tblCellMar>
            <w:left w:w="46" w:type="dxa"/>
            <w:right w:w="46" w:type="dxa"/>
          </w:tblCellMar>
          <w:tblLook w:val="0000" w:firstRow="0" w:lastRow="0" w:firstColumn="0" w:lastColumn="0" w:noHBand="0" w:noVBand="0"/>
        </w:tblPrEx>
        <w:trPr>
          <w:cantSplit/>
        </w:trPr>
        <w:tc>
          <w:tcPr>
            <w:tcW w:w="4140" w:type="dxa"/>
            <w:shd w:val="clear" w:color="auto" w:fill="auto"/>
            <w:vAlign w:val="bottom"/>
          </w:tcPr>
          <w:p w14:paraId="58A6B953" w14:textId="77777777" w:rsidR="00F81DCC" w:rsidRPr="00376012" w:rsidRDefault="00F81DCC" w:rsidP="00F81DCC">
            <w:pPr>
              <w:tabs>
                <w:tab w:val="clear" w:pos="227"/>
              </w:tabs>
              <w:spacing w:line="240" w:lineRule="auto"/>
              <w:ind w:left="237" w:firstLine="567"/>
              <w:rPr>
                <w:rFonts w:ascii="Browallia New" w:hAnsi="Browallia New" w:cs="Browallia New"/>
                <w:sz w:val="28"/>
                <w:szCs w:val="28"/>
                <w:cs/>
              </w:rPr>
            </w:pPr>
            <w:r w:rsidRPr="00376012">
              <w:rPr>
                <w:rFonts w:ascii="Browallia New" w:hAnsi="Browallia New" w:cs="Browallia New"/>
                <w:sz w:val="28"/>
                <w:szCs w:val="28"/>
                <w:cs/>
              </w:rPr>
              <w:t>ดอกเบี้ยค้างจ่าย</w:t>
            </w:r>
          </w:p>
        </w:tc>
        <w:tc>
          <w:tcPr>
            <w:tcW w:w="990" w:type="dxa"/>
            <w:shd w:val="clear" w:color="auto" w:fill="auto"/>
          </w:tcPr>
          <w:p w14:paraId="0F209313" w14:textId="2FB247E5" w:rsidR="00F81DCC" w:rsidRPr="00F958F1" w:rsidRDefault="00B379E3"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20,173</w:t>
            </w:r>
          </w:p>
        </w:tc>
        <w:tc>
          <w:tcPr>
            <w:tcW w:w="270" w:type="dxa"/>
            <w:shd w:val="clear" w:color="auto" w:fill="auto"/>
          </w:tcPr>
          <w:p w14:paraId="6FB70549"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tcPr>
          <w:p w14:paraId="5B52A300" w14:textId="69671E3C"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24,880</w:t>
            </w:r>
          </w:p>
        </w:tc>
        <w:tc>
          <w:tcPr>
            <w:tcW w:w="270" w:type="dxa"/>
            <w:shd w:val="clear" w:color="auto" w:fill="auto"/>
          </w:tcPr>
          <w:p w14:paraId="0C441CFB"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tcPr>
          <w:p w14:paraId="2C1884D4" w14:textId="69051C29" w:rsidR="00F81DCC" w:rsidRPr="00F958F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19,109</w:t>
            </w:r>
          </w:p>
        </w:tc>
        <w:tc>
          <w:tcPr>
            <w:tcW w:w="270" w:type="dxa"/>
            <w:shd w:val="clear" w:color="auto" w:fill="auto"/>
          </w:tcPr>
          <w:p w14:paraId="43AC82F8" w14:textId="77777777" w:rsidR="00F81DCC" w:rsidRPr="00064AC8"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tcPr>
          <w:p w14:paraId="4C2948A6" w14:textId="72D84422" w:rsidR="00F81DCC" w:rsidRPr="00E043A7"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20,809 </w:t>
            </w:r>
          </w:p>
        </w:tc>
      </w:tr>
      <w:tr w:rsidR="00F81DCC" w:rsidRPr="00AB4996" w14:paraId="32379081" w14:textId="77777777" w:rsidTr="006160B6">
        <w:tblPrEx>
          <w:tblCellMar>
            <w:left w:w="46" w:type="dxa"/>
            <w:right w:w="46" w:type="dxa"/>
          </w:tblCellMar>
          <w:tblLook w:val="0000" w:firstRow="0" w:lastRow="0" w:firstColumn="0" w:lastColumn="0" w:noHBand="0" w:noVBand="0"/>
        </w:tblPrEx>
        <w:tc>
          <w:tcPr>
            <w:tcW w:w="4140" w:type="dxa"/>
            <w:shd w:val="clear" w:color="auto" w:fill="auto"/>
          </w:tcPr>
          <w:p w14:paraId="0E95C6E5" w14:textId="77777777" w:rsidR="00F81DCC" w:rsidRPr="00376012" w:rsidRDefault="00F81DCC" w:rsidP="00F81DCC">
            <w:pPr>
              <w:tabs>
                <w:tab w:val="clear" w:pos="227"/>
              </w:tabs>
              <w:spacing w:line="240" w:lineRule="auto"/>
              <w:ind w:left="237" w:firstLine="567"/>
              <w:rPr>
                <w:rFonts w:ascii="Browallia New" w:hAnsi="Browallia New" w:cs="Browallia New"/>
                <w:sz w:val="28"/>
                <w:szCs w:val="28"/>
              </w:rPr>
            </w:pPr>
            <w:r w:rsidRPr="00376012">
              <w:rPr>
                <w:rFonts w:ascii="Browallia New" w:hAnsi="Browallia New" w:cs="Browallia New"/>
                <w:sz w:val="28"/>
                <w:szCs w:val="28"/>
                <w:cs/>
              </w:rPr>
              <w:t>รวม</w:t>
            </w:r>
          </w:p>
        </w:tc>
        <w:tc>
          <w:tcPr>
            <w:tcW w:w="990" w:type="dxa"/>
            <w:tcBorders>
              <w:top w:val="single" w:sz="4" w:space="0" w:color="auto"/>
              <w:bottom w:val="single" w:sz="12" w:space="0" w:color="auto"/>
            </w:tcBorders>
            <w:shd w:val="clear" w:color="auto" w:fill="auto"/>
          </w:tcPr>
          <w:p w14:paraId="22FBF644" w14:textId="6CC08CDF" w:rsidR="00F81DCC" w:rsidRPr="00F958F1" w:rsidRDefault="00B379E3"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1,602,660</w:t>
            </w:r>
          </w:p>
        </w:tc>
        <w:tc>
          <w:tcPr>
            <w:tcW w:w="270" w:type="dxa"/>
            <w:shd w:val="clear" w:color="auto" w:fill="auto"/>
          </w:tcPr>
          <w:p w14:paraId="37235596"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top w:val="single" w:sz="4" w:space="0" w:color="auto"/>
              <w:bottom w:val="single" w:sz="12" w:space="0" w:color="auto"/>
            </w:tcBorders>
            <w:shd w:val="clear" w:color="auto" w:fill="auto"/>
          </w:tcPr>
          <w:p w14:paraId="61972EE3" w14:textId="33FFDB62"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15473">
              <w:rPr>
                <w:rFonts w:ascii="Browallia New" w:hAnsi="Browallia New" w:cs="Browallia New"/>
                <w:sz w:val="28"/>
                <w:szCs w:val="28"/>
              </w:rPr>
              <w:t>1,918,880</w:t>
            </w:r>
          </w:p>
        </w:tc>
        <w:tc>
          <w:tcPr>
            <w:tcW w:w="270" w:type="dxa"/>
            <w:shd w:val="clear" w:color="auto" w:fill="auto"/>
          </w:tcPr>
          <w:p w14:paraId="7FEE9AAB"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top w:val="single" w:sz="4" w:space="0" w:color="auto"/>
              <w:bottom w:val="single" w:sz="12" w:space="0" w:color="auto"/>
            </w:tcBorders>
            <w:shd w:val="clear" w:color="auto" w:fill="auto"/>
          </w:tcPr>
          <w:p w14:paraId="7FB09B03" w14:textId="511F5F2F" w:rsidR="00F81DCC" w:rsidRPr="00F958F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958F1">
              <w:rPr>
                <w:rFonts w:ascii="Browallia New" w:hAnsi="Browallia New" w:cs="Browallia New"/>
                <w:sz w:val="28"/>
                <w:szCs w:val="28"/>
              </w:rPr>
              <w:t>1,730,913</w:t>
            </w:r>
          </w:p>
        </w:tc>
        <w:tc>
          <w:tcPr>
            <w:tcW w:w="270" w:type="dxa"/>
            <w:shd w:val="clear" w:color="auto" w:fill="auto"/>
          </w:tcPr>
          <w:p w14:paraId="3537BCE6" w14:textId="77777777" w:rsidR="00F81DCC" w:rsidRPr="00064AC8"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tcBorders>
              <w:top w:val="single" w:sz="4" w:space="0" w:color="auto"/>
              <w:bottom w:val="single" w:sz="12" w:space="0" w:color="auto"/>
            </w:tcBorders>
            <w:shd w:val="clear" w:color="auto" w:fill="auto"/>
          </w:tcPr>
          <w:p w14:paraId="3656924E" w14:textId="6DBAC848" w:rsidR="00F81DCC" w:rsidRPr="00E043A7"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E043A7">
              <w:rPr>
                <w:rFonts w:ascii="Browallia New" w:hAnsi="Browallia New" w:cs="Browallia New"/>
                <w:sz w:val="28"/>
                <w:szCs w:val="28"/>
              </w:rPr>
              <w:t xml:space="preserve"> 1,878,356 </w:t>
            </w:r>
          </w:p>
        </w:tc>
      </w:tr>
      <w:tr w:rsidR="00F81DCC" w:rsidRPr="00AB4996" w14:paraId="762E447F"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320143E" w14:textId="049D2842" w:rsidR="00F81DCC" w:rsidRPr="00CD446E" w:rsidRDefault="00F81DCC" w:rsidP="00F81DCC">
            <w:pPr>
              <w:tabs>
                <w:tab w:val="clear" w:pos="227"/>
              </w:tabs>
              <w:spacing w:line="240" w:lineRule="auto"/>
              <w:ind w:left="237" w:hanging="177"/>
              <w:rPr>
                <w:rFonts w:ascii="Browallia New" w:hAnsi="Browallia New" w:cs="Browallia New"/>
                <w:sz w:val="28"/>
                <w:szCs w:val="28"/>
                <w:cs/>
              </w:rPr>
            </w:pPr>
          </w:p>
        </w:tc>
        <w:tc>
          <w:tcPr>
            <w:tcW w:w="990" w:type="dxa"/>
            <w:shd w:val="clear" w:color="auto" w:fill="auto"/>
          </w:tcPr>
          <w:p w14:paraId="60B5806A"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E0C3FF2"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990" w:type="dxa"/>
            <w:shd w:val="clear" w:color="auto" w:fill="auto"/>
          </w:tcPr>
          <w:p w14:paraId="26FDEDCC"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6987E80"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shd w:val="clear" w:color="auto" w:fill="auto"/>
          </w:tcPr>
          <w:p w14:paraId="5339FB12"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7261C411"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080" w:type="dxa"/>
            <w:gridSpan w:val="2"/>
            <w:shd w:val="clear" w:color="auto" w:fill="auto"/>
          </w:tcPr>
          <w:p w14:paraId="2BABBAE9" w14:textId="77777777"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81DCC" w:rsidRPr="00AB4996" w14:paraId="0E7BD6F9" w14:textId="77777777" w:rsidTr="00C07995">
        <w:tblPrEx>
          <w:tblCellMar>
            <w:left w:w="46" w:type="dxa"/>
            <w:right w:w="46" w:type="dxa"/>
          </w:tblCellMar>
          <w:tblLook w:val="0000" w:firstRow="0" w:lastRow="0" w:firstColumn="0" w:lastColumn="0" w:noHBand="0" w:noVBand="0"/>
        </w:tblPrEx>
        <w:trPr>
          <w:cantSplit/>
        </w:trPr>
        <w:tc>
          <w:tcPr>
            <w:tcW w:w="4140" w:type="dxa"/>
            <w:shd w:val="clear" w:color="auto" w:fill="auto"/>
          </w:tcPr>
          <w:p w14:paraId="6806C3C1" w14:textId="6BBFA4ED" w:rsidR="00F81DCC" w:rsidRPr="00BB46D3" w:rsidRDefault="00F81DCC" w:rsidP="00F81DCC">
            <w:pPr>
              <w:tabs>
                <w:tab w:val="clear" w:pos="3742"/>
              </w:tabs>
              <w:spacing w:line="240" w:lineRule="auto"/>
              <w:ind w:left="250" w:right="-138" w:hanging="84"/>
              <w:rPr>
                <w:rFonts w:ascii="Browallia New" w:hAnsi="Browallia New" w:cs="Browallia New"/>
                <w:b/>
                <w:bCs/>
                <w:sz w:val="28"/>
                <w:szCs w:val="28"/>
                <w:cs/>
              </w:rPr>
            </w:pPr>
            <w:r w:rsidRPr="00BB46D3">
              <w:rPr>
                <w:rFonts w:ascii="Browallia New" w:hAnsi="Browallia New" w:cs="Browallia New"/>
                <w:b/>
                <w:bCs/>
                <w:sz w:val="28"/>
                <w:szCs w:val="28"/>
                <w:cs/>
              </w:rPr>
              <w:t>ค่าตอบแทนผู้บริหารสำคัญ</w:t>
            </w:r>
          </w:p>
        </w:tc>
        <w:tc>
          <w:tcPr>
            <w:tcW w:w="990" w:type="dxa"/>
            <w:shd w:val="clear" w:color="auto" w:fill="auto"/>
            <w:vAlign w:val="bottom"/>
          </w:tcPr>
          <w:p w14:paraId="6690BA9F" w14:textId="77777777"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59545B19"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shd w:val="clear" w:color="auto" w:fill="auto"/>
            <w:vAlign w:val="bottom"/>
          </w:tcPr>
          <w:p w14:paraId="1437B928" w14:textId="4BA66B6E"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38C6FCA9"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shd w:val="clear" w:color="auto" w:fill="auto"/>
            <w:vAlign w:val="bottom"/>
          </w:tcPr>
          <w:p w14:paraId="44D7C406"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70" w:type="dxa"/>
            <w:shd w:val="clear" w:color="auto" w:fill="auto"/>
          </w:tcPr>
          <w:p w14:paraId="2487F1D9" w14:textId="77777777" w:rsidR="00F81DCC" w:rsidRPr="00AB4996"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gridSpan w:val="2"/>
            <w:shd w:val="clear" w:color="auto" w:fill="auto"/>
            <w:vAlign w:val="bottom"/>
          </w:tcPr>
          <w:p w14:paraId="0E55D93E" w14:textId="1C1E260C"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F81DCC" w:rsidRPr="00AB4996" w14:paraId="7E4F5E2A" w14:textId="77777777" w:rsidTr="006160B6">
        <w:tblPrEx>
          <w:tblCellMar>
            <w:left w:w="46" w:type="dxa"/>
            <w:right w:w="46" w:type="dxa"/>
          </w:tblCellMar>
          <w:tblLook w:val="0000" w:firstRow="0" w:lastRow="0" w:firstColumn="0" w:lastColumn="0" w:noHBand="0" w:noVBand="0"/>
        </w:tblPrEx>
        <w:trPr>
          <w:cantSplit/>
        </w:trPr>
        <w:tc>
          <w:tcPr>
            <w:tcW w:w="4140" w:type="dxa"/>
            <w:shd w:val="clear" w:color="auto" w:fill="auto"/>
          </w:tcPr>
          <w:p w14:paraId="6D05AF09" w14:textId="045871E4" w:rsidR="00F81DCC" w:rsidRPr="00815A6B" w:rsidRDefault="00F81DCC" w:rsidP="00F81DCC">
            <w:pPr>
              <w:tabs>
                <w:tab w:val="clear" w:pos="227"/>
              </w:tabs>
              <w:spacing w:line="240" w:lineRule="auto"/>
              <w:ind w:left="588" w:hanging="142"/>
              <w:rPr>
                <w:rFonts w:ascii="Browallia New" w:hAnsi="Browallia New" w:cs="Browallia New"/>
                <w:sz w:val="22"/>
                <w:szCs w:val="22"/>
                <w:cs/>
              </w:rPr>
            </w:pPr>
            <w:r>
              <w:rPr>
                <w:rFonts w:ascii="Browallia New" w:hAnsi="Browallia New" w:cs="Browallia New" w:hint="cs"/>
                <w:sz w:val="28"/>
                <w:szCs w:val="28"/>
                <w:cs/>
              </w:rPr>
              <w:t>หนี้สินตามภาระผูกพัน</w:t>
            </w:r>
            <w:r w:rsidRPr="00BB46D3">
              <w:rPr>
                <w:rFonts w:ascii="Browallia New" w:hAnsi="Browallia New" w:cs="Browallia New"/>
                <w:sz w:val="28"/>
                <w:szCs w:val="28"/>
                <w:cs/>
              </w:rPr>
              <w:t>ผลประโยชน์</w:t>
            </w:r>
            <w:r>
              <w:rPr>
                <w:rFonts w:ascii="Browallia New" w:hAnsi="Browallia New" w:cs="Browallia New"/>
                <w:sz w:val="28"/>
                <w:szCs w:val="28"/>
              </w:rPr>
              <w:t xml:space="preserve">              </w:t>
            </w:r>
            <w:r>
              <w:rPr>
                <w:rFonts w:ascii="Browallia New" w:hAnsi="Browallia New" w:cs="Browallia New" w:hint="cs"/>
                <w:sz w:val="28"/>
                <w:szCs w:val="28"/>
                <w:cs/>
              </w:rPr>
              <w:t xml:space="preserve">       </w:t>
            </w:r>
            <w:r w:rsidRPr="00BB46D3">
              <w:rPr>
                <w:rFonts w:ascii="Browallia New" w:hAnsi="Browallia New" w:cs="Browallia New"/>
                <w:sz w:val="28"/>
                <w:szCs w:val="28"/>
                <w:cs/>
              </w:rPr>
              <w:t>หลังออกจากงาน</w:t>
            </w:r>
          </w:p>
        </w:tc>
        <w:tc>
          <w:tcPr>
            <w:tcW w:w="990" w:type="dxa"/>
            <w:tcBorders>
              <w:bottom w:val="single" w:sz="12" w:space="0" w:color="auto"/>
            </w:tcBorders>
            <w:shd w:val="clear" w:color="auto" w:fill="auto"/>
            <w:vAlign w:val="bottom"/>
          </w:tcPr>
          <w:p w14:paraId="0E18CD9B" w14:textId="6D9E96A7" w:rsidR="00F81DCC" w:rsidRPr="001839F4" w:rsidRDefault="00EB4787"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19,921</w:t>
            </w:r>
          </w:p>
        </w:tc>
        <w:tc>
          <w:tcPr>
            <w:tcW w:w="270" w:type="dxa"/>
            <w:shd w:val="clear" w:color="auto" w:fill="auto"/>
          </w:tcPr>
          <w:p w14:paraId="689464FC"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990" w:type="dxa"/>
            <w:tcBorders>
              <w:bottom w:val="single" w:sz="12" w:space="0" w:color="auto"/>
            </w:tcBorders>
            <w:shd w:val="clear" w:color="auto" w:fill="auto"/>
            <w:vAlign w:val="bottom"/>
          </w:tcPr>
          <w:p w14:paraId="1FF301CC" w14:textId="7990148B" w:rsidR="00F81DCC" w:rsidRPr="009A2991"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1839F4">
              <w:rPr>
                <w:rFonts w:ascii="Browallia New" w:hAnsi="Browallia New" w:cs="Browallia New"/>
                <w:sz w:val="28"/>
                <w:szCs w:val="28"/>
              </w:rPr>
              <w:t>18,688</w:t>
            </w:r>
          </w:p>
        </w:tc>
        <w:tc>
          <w:tcPr>
            <w:tcW w:w="270" w:type="dxa"/>
            <w:shd w:val="clear" w:color="auto" w:fill="auto"/>
          </w:tcPr>
          <w:p w14:paraId="4898B850" w14:textId="77777777" w:rsidR="00F81DCC" w:rsidRPr="009A2991"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080" w:type="dxa"/>
            <w:tcBorders>
              <w:bottom w:val="single" w:sz="12" w:space="0" w:color="auto"/>
            </w:tcBorders>
            <w:shd w:val="clear" w:color="auto" w:fill="auto"/>
            <w:vAlign w:val="bottom"/>
          </w:tcPr>
          <w:p w14:paraId="25E3C0A9" w14:textId="60D0C90C" w:rsidR="00F81DCC" w:rsidRPr="00F8323D" w:rsidRDefault="00976FA1"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F8323D">
              <w:rPr>
                <w:rFonts w:ascii="Browallia New" w:hAnsi="Browallia New" w:cs="Browallia New"/>
                <w:sz w:val="28"/>
                <w:szCs w:val="28"/>
              </w:rPr>
              <w:t>1</w:t>
            </w:r>
            <w:r w:rsidR="005F162A">
              <w:rPr>
                <w:rFonts w:ascii="Browallia New" w:hAnsi="Browallia New" w:cs="Browallia New"/>
                <w:sz w:val="28"/>
                <w:szCs w:val="28"/>
              </w:rPr>
              <w:t>0,903</w:t>
            </w:r>
          </w:p>
        </w:tc>
        <w:tc>
          <w:tcPr>
            <w:tcW w:w="270" w:type="dxa"/>
            <w:shd w:val="clear" w:color="auto" w:fill="auto"/>
          </w:tcPr>
          <w:p w14:paraId="2D62E6F1" w14:textId="77777777" w:rsidR="00F81DCC" w:rsidRPr="00EF3DFB" w:rsidRDefault="00F81DCC" w:rsidP="00F81DC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highlight w:val="cyan"/>
              </w:rPr>
            </w:pPr>
          </w:p>
        </w:tc>
        <w:tc>
          <w:tcPr>
            <w:tcW w:w="1080" w:type="dxa"/>
            <w:gridSpan w:val="2"/>
            <w:tcBorders>
              <w:bottom w:val="single" w:sz="12" w:space="0" w:color="auto"/>
            </w:tcBorders>
            <w:shd w:val="clear" w:color="auto" w:fill="auto"/>
            <w:vAlign w:val="bottom"/>
          </w:tcPr>
          <w:p w14:paraId="46427355" w14:textId="31A25CC8" w:rsidR="00F81DCC" w:rsidRPr="00AB4996" w:rsidRDefault="00F81DCC" w:rsidP="00F81DCC">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7449A0">
              <w:rPr>
                <w:rFonts w:ascii="Browallia New" w:hAnsi="Browallia New" w:cs="Browallia New"/>
                <w:sz w:val="28"/>
                <w:szCs w:val="28"/>
              </w:rPr>
              <w:t>10,759</w:t>
            </w:r>
          </w:p>
        </w:tc>
      </w:tr>
    </w:tbl>
    <w:p w14:paraId="0F5C527D" w14:textId="7807463D" w:rsidR="00EF1FAF" w:rsidRDefault="00EF1FAF" w:rsidP="00066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59E7670" w14:textId="2DACC3A2" w:rsidR="00552461" w:rsidRPr="00463743"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ให้กู้ยืมระยะสั้นแก่บริษัทที่เกี่ยวข้องและดอกเบี้ยค้างรับในระหว่างปีสิ้นสุดวันที่</w:t>
      </w:r>
      <w:r w:rsidRPr="00F46B29">
        <w:rPr>
          <w:rFonts w:ascii="Browallia New" w:hAnsi="Browallia New" w:cs="Browallia New"/>
          <w:sz w:val="28"/>
          <w:szCs w:val="28"/>
        </w:rPr>
        <w:t xml:space="preserve"> </w:t>
      </w:r>
      <w:r w:rsidRPr="00F46B29">
        <w:rPr>
          <w:rFonts w:ascii="Browallia New" w:hAnsi="Browallia New" w:cs="Browallia New" w:hint="cs"/>
          <w:sz w:val="28"/>
          <w:szCs w:val="28"/>
        </w:rPr>
        <w:t xml:space="preserve">              </w:t>
      </w:r>
      <w:r w:rsidRPr="00463743">
        <w:rPr>
          <w:rFonts w:ascii="Browallia New" w:hAnsi="Browallia New" w:cs="Browallia New"/>
          <w:sz w:val="28"/>
          <w:szCs w:val="28"/>
        </w:rPr>
        <w:t>31</w:t>
      </w:r>
      <w:r w:rsidRPr="00F46B29">
        <w:rPr>
          <w:rFonts w:ascii="Browallia New" w:hAnsi="Browallia New" w:cs="Browallia New"/>
          <w:sz w:val="28"/>
          <w:szCs w:val="28"/>
        </w:rPr>
        <w:t xml:space="preserve"> </w:t>
      </w:r>
      <w:r w:rsidRPr="00463743">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463743">
        <w:rPr>
          <w:rFonts w:ascii="Browallia New" w:hAnsi="Browallia New" w:cs="Browallia New"/>
          <w:sz w:val="28"/>
          <w:szCs w:val="28"/>
        </w:rPr>
        <w:t>256</w:t>
      </w:r>
      <w:r w:rsidR="00144135">
        <w:rPr>
          <w:rFonts w:ascii="Browallia New" w:hAnsi="Browallia New" w:cs="Browallia New"/>
          <w:sz w:val="28"/>
          <w:szCs w:val="28"/>
        </w:rPr>
        <w:t>6</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7B325477"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cs/>
        </w:rPr>
      </w:pPr>
    </w:p>
    <w:tbl>
      <w:tblPr>
        <w:tblW w:w="9009" w:type="dxa"/>
        <w:tblInd w:w="426" w:type="dxa"/>
        <w:tblLayout w:type="fixed"/>
        <w:tblCellMar>
          <w:left w:w="46" w:type="dxa"/>
          <w:right w:w="46" w:type="dxa"/>
        </w:tblCellMar>
        <w:tblLook w:val="0000" w:firstRow="0" w:lastRow="0" w:firstColumn="0" w:lastColumn="0" w:noHBand="0" w:noVBand="0"/>
      </w:tblPr>
      <w:tblGrid>
        <w:gridCol w:w="3677"/>
        <w:gridCol w:w="1216"/>
        <w:gridCol w:w="142"/>
        <w:gridCol w:w="1181"/>
        <w:gridCol w:w="210"/>
        <w:gridCol w:w="1212"/>
        <w:gridCol w:w="182"/>
        <w:gridCol w:w="1189"/>
      </w:tblGrid>
      <w:tr w:rsidR="00552461" w:rsidRPr="00E06046" w14:paraId="6295BEC0" w14:textId="77777777" w:rsidTr="00305AAE">
        <w:trPr>
          <w:cantSplit/>
        </w:trPr>
        <w:tc>
          <w:tcPr>
            <w:tcW w:w="3677" w:type="dxa"/>
          </w:tcPr>
          <w:p w14:paraId="54DF58C2"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Pr>
          <w:p w14:paraId="175CEA50" w14:textId="77777777" w:rsidR="00552461" w:rsidRPr="00CD446E" w:rsidRDefault="00552461" w:rsidP="00305AAE">
            <w:pPr>
              <w:tabs>
                <w:tab w:val="clear" w:pos="4678"/>
              </w:tabs>
              <w:spacing w:line="240" w:lineRule="auto"/>
              <w:jc w:val="right"/>
              <w:rPr>
                <w:rFonts w:ascii="Browallia New" w:hAnsi="Browallia New" w:cs="Browallia New"/>
                <w:sz w:val="28"/>
                <w:szCs w:val="28"/>
                <w:cs/>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6FEA9958" w14:textId="77777777" w:rsidTr="00305AAE">
        <w:trPr>
          <w:cantSplit/>
        </w:trPr>
        <w:tc>
          <w:tcPr>
            <w:tcW w:w="3677" w:type="dxa"/>
          </w:tcPr>
          <w:p w14:paraId="25C3B4BA"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32" w:type="dxa"/>
            <w:gridSpan w:val="7"/>
            <w:tcBorders>
              <w:bottom w:val="single" w:sz="4" w:space="0" w:color="auto"/>
            </w:tcBorders>
          </w:tcPr>
          <w:p w14:paraId="5FF90967" w14:textId="77777777" w:rsidR="00552461" w:rsidRPr="00CD446E" w:rsidRDefault="00552461" w:rsidP="00305AAE">
            <w:pPr>
              <w:spacing w:line="240" w:lineRule="auto"/>
              <w:ind w:right="-45"/>
              <w:jc w:val="center"/>
              <w:rPr>
                <w:rFonts w:ascii="Browallia New" w:hAnsi="Browallia New" w:cs="Browallia New"/>
                <w:sz w:val="28"/>
                <w:szCs w:val="28"/>
                <w:cs/>
              </w:rPr>
            </w:pPr>
            <w:r w:rsidRPr="00CD446E">
              <w:rPr>
                <w:rFonts w:ascii="Browallia New" w:hAnsi="Browallia New" w:cs="Browallia New"/>
                <w:sz w:val="28"/>
                <w:szCs w:val="28"/>
                <w:cs/>
              </w:rPr>
              <w:t>งบการเงินเฉพาะของบริษัท</w:t>
            </w:r>
          </w:p>
        </w:tc>
      </w:tr>
      <w:tr w:rsidR="00552461" w:rsidRPr="00E06046" w14:paraId="69A48B1B" w14:textId="77777777" w:rsidTr="00305AAE">
        <w:trPr>
          <w:cantSplit/>
        </w:trPr>
        <w:tc>
          <w:tcPr>
            <w:tcW w:w="3677" w:type="dxa"/>
          </w:tcPr>
          <w:p w14:paraId="1609B88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6" w:type="dxa"/>
            <w:tcBorders>
              <w:bottom w:val="single" w:sz="4" w:space="0" w:color="auto"/>
            </w:tcBorders>
          </w:tcPr>
          <w:p w14:paraId="0DF830AA" w14:textId="7E6A474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144135">
              <w:rPr>
                <w:rFonts w:ascii="Browallia New" w:hAnsi="Browallia New" w:cs="Browallia New"/>
                <w:sz w:val="28"/>
                <w:szCs w:val="28"/>
              </w:rPr>
              <w:t>5</w:t>
            </w:r>
          </w:p>
        </w:tc>
        <w:tc>
          <w:tcPr>
            <w:tcW w:w="142" w:type="dxa"/>
          </w:tcPr>
          <w:p w14:paraId="056FB0A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1" w:type="dxa"/>
            <w:tcBorders>
              <w:bottom w:val="single" w:sz="4" w:space="0" w:color="auto"/>
            </w:tcBorders>
          </w:tcPr>
          <w:p w14:paraId="28D856F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210" w:type="dxa"/>
          </w:tcPr>
          <w:p w14:paraId="0E8D6EAB"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12" w:type="dxa"/>
            <w:tcBorders>
              <w:bottom w:val="single" w:sz="4" w:space="0" w:color="auto"/>
            </w:tcBorders>
          </w:tcPr>
          <w:p w14:paraId="62DB5249"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2" w:type="dxa"/>
          </w:tcPr>
          <w:p w14:paraId="12F0B541"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89" w:type="dxa"/>
            <w:tcBorders>
              <w:bottom w:val="single" w:sz="4" w:space="0" w:color="auto"/>
            </w:tcBorders>
          </w:tcPr>
          <w:p w14:paraId="37664652" w14:textId="234B7BAB"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rPr>
              <w:t>256</w:t>
            </w:r>
            <w:r w:rsidR="00144135">
              <w:rPr>
                <w:rFonts w:ascii="Browallia New" w:hAnsi="Browallia New" w:cs="Browallia New"/>
                <w:sz w:val="28"/>
                <w:szCs w:val="28"/>
              </w:rPr>
              <w:t>6</w:t>
            </w:r>
          </w:p>
        </w:tc>
      </w:tr>
      <w:tr w:rsidR="00552461" w:rsidRPr="00E06046" w14:paraId="2135DB22" w14:textId="77777777" w:rsidTr="00305AAE">
        <w:trPr>
          <w:cantSplit/>
          <w:trHeight w:hRule="exact" w:val="334"/>
        </w:trPr>
        <w:tc>
          <w:tcPr>
            <w:tcW w:w="3677" w:type="dxa"/>
            <w:vAlign w:val="center"/>
          </w:tcPr>
          <w:p w14:paraId="68798A69" w14:textId="77777777" w:rsidR="00552461" w:rsidRPr="00CD446E" w:rsidRDefault="00552461" w:rsidP="00305AAE">
            <w:pPr>
              <w:tabs>
                <w:tab w:val="clear" w:pos="227"/>
                <w:tab w:val="left" w:pos="0"/>
              </w:tabs>
              <w:spacing w:line="240" w:lineRule="auto"/>
              <w:ind w:left="237" w:hanging="177"/>
              <w:rPr>
                <w:rFonts w:ascii="Browallia New" w:hAnsi="Browallia New" w:cs="Browallia New"/>
                <w:b/>
                <w:bCs/>
                <w:sz w:val="28"/>
                <w:szCs w:val="28"/>
              </w:rPr>
            </w:pPr>
          </w:p>
        </w:tc>
        <w:tc>
          <w:tcPr>
            <w:tcW w:w="1216" w:type="dxa"/>
          </w:tcPr>
          <w:p w14:paraId="19BFC4CD"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42" w:type="dxa"/>
          </w:tcPr>
          <w:p w14:paraId="6CED9A1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23DC909"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47564632"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53CFC39B"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48FEA2C"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00178429"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0A2D86F0" w14:textId="77777777" w:rsidTr="00305AAE">
        <w:trPr>
          <w:cantSplit/>
        </w:trPr>
        <w:tc>
          <w:tcPr>
            <w:tcW w:w="4893" w:type="dxa"/>
            <w:gridSpan w:val="2"/>
            <w:vAlign w:val="center"/>
          </w:tcPr>
          <w:p w14:paraId="2A2470B6"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เงินให้กู้ยืมระยะสั้นแก่บริษัทย่อยและดอกเบี้ยค้างรับ</w:t>
            </w:r>
          </w:p>
        </w:tc>
        <w:tc>
          <w:tcPr>
            <w:tcW w:w="142" w:type="dxa"/>
          </w:tcPr>
          <w:p w14:paraId="5304B08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1" w:type="dxa"/>
            <w:vAlign w:val="center"/>
          </w:tcPr>
          <w:p w14:paraId="75F651D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210" w:type="dxa"/>
          </w:tcPr>
          <w:p w14:paraId="05AF650E"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12" w:type="dxa"/>
            <w:vAlign w:val="center"/>
          </w:tcPr>
          <w:p w14:paraId="34C46E94"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2" w:type="dxa"/>
          </w:tcPr>
          <w:p w14:paraId="6ED2E8D9"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89" w:type="dxa"/>
            <w:vAlign w:val="center"/>
          </w:tcPr>
          <w:p w14:paraId="2C3BB8CE" w14:textId="77777777" w:rsidR="00552461" w:rsidRPr="00CD446E" w:rsidRDefault="00552461" w:rsidP="00305AAE">
            <w:pPr>
              <w:spacing w:line="240" w:lineRule="auto"/>
              <w:ind w:right="96"/>
              <w:jc w:val="center"/>
              <w:rPr>
                <w:rFonts w:ascii="Browallia New" w:hAnsi="Browallia New" w:cs="Browallia New"/>
                <w:sz w:val="28"/>
                <w:szCs w:val="28"/>
              </w:rPr>
            </w:pPr>
          </w:p>
        </w:tc>
      </w:tr>
      <w:tr w:rsidR="00552461" w:rsidRPr="00E06046" w14:paraId="3CD5DB58" w14:textId="77777777" w:rsidTr="00305AAE">
        <w:trPr>
          <w:cantSplit/>
        </w:trPr>
        <w:tc>
          <w:tcPr>
            <w:tcW w:w="3677" w:type="dxa"/>
          </w:tcPr>
          <w:p w14:paraId="0F9E5F56"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lang w:val="en-GB"/>
              </w:rPr>
            </w:pPr>
            <w:r w:rsidRPr="00CD446E">
              <w:rPr>
                <w:rFonts w:ascii="Browallia New" w:hAnsi="Browallia New" w:cs="Browallia New"/>
                <w:sz w:val="28"/>
                <w:szCs w:val="28"/>
                <w:cs/>
              </w:rPr>
              <w:t>บริษัทย่อย</w:t>
            </w:r>
          </w:p>
        </w:tc>
        <w:tc>
          <w:tcPr>
            <w:tcW w:w="1216" w:type="dxa"/>
            <w:vAlign w:val="bottom"/>
          </w:tcPr>
          <w:p w14:paraId="49BC17EB"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cs/>
              </w:rPr>
            </w:pPr>
          </w:p>
        </w:tc>
        <w:tc>
          <w:tcPr>
            <w:tcW w:w="142" w:type="dxa"/>
            <w:vAlign w:val="bottom"/>
          </w:tcPr>
          <w:p w14:paraId="4FEE7C9E"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1" w:type="dxa"/>
            <w:vAlign w:val="bottom"/>
          </w:tcPr>
          <w:p w14:paraId="0B2FA8F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210" w:type="dxa"/>
            <w:vAlign w:val="bottom"/>
          </w:tcPr>
          <w:p w14:paraId="3E71F754"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212" w:type="dxa"/>
            <w:vAlign w:val="bottom"/>
          </w:tcPr>
          <w:p w14:paraId="352A2510"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82" w:type="dxa"/>
            <w:vAlign w:val="bottom"/>
          </w:tcPr>
          <w:p w14:paraId="2CDC9E98"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c>
          <w:tcPr>
            <w:tcW w:w="1189" w:type="dxa"/>
            <w:vAlign w:val="bottom"/>
          </w:tcPr>
          <w:p w14:paraId="26BD0782" w14:textId="77777777" w:rsidR="00552461" w:rsidRPr="00CD446E" w:rsidRDefault="00552461" w:rsidP="00305AAE">
            <w:pPr>
              <w:tabs>
                <w:tab w:val="clear" w:pos="680"/>
                <w:tab w:val="clear" w:pos="907"/>
              </w:tabs>
              <w:spacing w:line="240" w:lineRule="auto"/>
              <w:ind w:left="-46" w:right="96"/>
              <w:jc w:val="right"/>
              <w:rPr>
                <w:rFonts w:ascii="Browallia New" w:hAnsi="Browallia New" w:cs="Browallia New"/>
                <w:sz w:val="28"/>
                <w:szCs w:val="28"/>
              </w:rPr>
            </w:pPr>
          </w:p>
        </w:tc>
      </w:tr>
      <w:tr w:rsidR="00144135" w:rsidRPr="00E06046" w14:paraId="79240355" w14:textId="77777777">
        <w:trPr>
          <w:cantSplit/>
        </w:trPr>
        <w:tc>
          <w:tcPr>
            <w:tcW w:w="3677" w:type="dxa"/>
            <w:vAlign w:val="bottom"/>
          </w:tcPr>
          <w:p w14:paraId="734CA5FE" w14:textId="77777777" w:rsidR="00144135" w:rsidRPr="00CD446E" w:rsidRDefault="00144135" w:rsidP="00144135">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เงินให้กู้ยืม</w:t>
            </w:r>
          </w:p>
        </w:tc>
        <w:tc>
          <w:tcPr>
            <w:tcW w:w="1216" w:type="dxa"/>
          </w:tcPr>
          <w:p w14:paraId="5E88F81C" w14:textId="6F7A7C13" w:rsidR="00144135" w:rsidRPr="00CD446E"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1,412,879 </w:t>
            </w:r>
          </w:p>
        </w:tc>
        <w:tc>
          <w:tcPr>
            <w:tcW w:w="142" w:type="dxa"/>
            <w:vAlign w:val="bottom"/>
          </w:tcPr>
          <w:p w14:paraId="47A3274F" w14:textId="77777777" w:rsidR="00144135" w:rsidRPr="00CD446E" w:rsidRDefault="00144135" w:rsidP="00144135">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Pr>
          <w:p w14:paraId="5927D312" w14:textId="1B7D49F1" w:rsidR="00144135" w:rsidRPr="00E03E04" w:rsidRDefault="00D3122E"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486,805</w:t>
            </w:r>
          </w:p>
        </w:tc>
        <w:tc>
          <w:tcPr>
            <w:tcW w:w="210" w:type="dxa"/>
            <w:vAlign w:val="bottom"/>
          </w:tcPr>
          <w:p w14:paraId="67D93D6B"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Pr>
          <w:p w14:paraId="14161095" w14:textId="1BDDE03F" w:rsidR="00144135" w:rsidRPr="00E03E04" w:rsidRDefault="00D3122E"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E03E04">
              <w:rPr>
                <w:rFonts w:ascii="Browallia New" w:hAnsi="Browallia New" w:cs="Browallia New"/>
                <w:sz w:val="28"/>
                <w:szCs w:val="28"/>
                <w:lang w:val="en-GB"/>
              </w:rPr>
              <w:t>(337</w:t>
            </w:r>
            <w:r w:rsidR="00AC3E43" w:rsidRPr="00E03E04">
              <w:rPr>
                <w:rFonts w:ascii="Browallia New" w:hAnsi="Browallia New" w:cs="Browallia New"/>
                <w:sz w:val="28"/>
                <w:szCs w:val="28"/>
                <w:lang w:val="en-GB"/>
              </w:rPr>
              <w:t>,178)</w:t>
            </w:r>
          </w:p>
        </w:tc>
        <w:tc>
          <w:tcPr>
            <w:tcW w:w="182" w:type="dxa"/>
            <w:vAlign w:val="bottom"/>
          </w:tcPr>
          <w:p w14:paraId="2D86EE62"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C73FFAB" w14:textId="5D921CDE" w:rsidR="00144135" w:rsidRPr="00E03E04" w:rsidRDefault="00AC3E4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1,562,506</w:t>
            </w:r>
          </w:p>
        </w:tc>
      </w:tr>
      <w:tr w:rsidR="00144135" w:rsidRPr="00E06046" w14:paraId="167629DD" w14:textId="77777777">
        <w:trPr>
          <w:cantSplit/>
        </w:trPr>
        <w:tc>
          <w:tcPr>
            <w:tcW w:w="3677" w:type="dxa"/>
            <w:vAlign w:val="bottom"/>
          </w:tcPr>
          <w:p w14:paraId="75A0C744" w14:textId="77777777" w:rsidR="00144135" w:rsidRPr="00CD446E" w:rsidRDefault="00144135" w:rsidP="00144135">
            <w:pPr>
              <w:tabs>
                <w:tab w:val="clear" w:pos="227"/>
              </w:tabs>
              <w:spacing w:line="240" w:lineRule="auto"/>
              <w:ind w:left="237"/>
              <w:rPr>
                <w:rFonts w:ascii="Browallia New" w:hAnsi="Browallia New" w:cs="Browallia New"/>
                <w:sz w:val="28"/>
                <w:szCs w:val="28"/>
              </w:rPr>
            </w:pPr>
            <w:r w:rsidRPr="00CD446E">
              <w:rPr>
                <w:rFonts w:ascii="Browallia New" w:hAnsi="Browallia New" w:cs="Browallia New"/>
                <w:sz w:val="28"/>
                <w:szCs w:val="28"/>
                <w:cs/>
              </w:rPr>
              <w:t>ดอกเบี้ยค้างรับ</w:t>
            </w:r>
          </w:p>
        </w:tc>
        <w:tc>
          <w:tcPr>
            <w:tcW w:w="1216" w:type="dxa"/>
          </w:tcPr>
          <w:p w14:paraId="3409716B" w14:textId="48F6E328" w:rsidR="00144135" w:rsidRPr="00CD446E"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43,635 </w:t>
            </w:r>
          </w:p>
        </w:tc>
        <w:tc>
          <w:tcPr>
            <w:tcW w:w="142" w:type="dxa"/>
            <w:vAlign w:val="bottom"/>
          </w:tcPr>
          <w:p w14:paraId="6950D722" w14:textId="77777777" w:rsidR="00144135" w:rsidRPr="00CD446E" w:rsidRDefault="00144135" w:rsidP="00144135">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81" w:type="dxa"/>
          </w:tcPr>
          <w:p w14:paraId="5D5A1535" w14:textId="70480F42" w:rsidR="00144135" w:rsidRPr="00E03E04" w:rsidRDefault="00AC3E4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101,986</w:t>
            </w:r>
          </w:p>
        </w:tc>
        <w:tc>
          <w:tcPr>
            <w:tcW w:w="210" w:type="dxa"/>
            <w:vAlign w:val="bottom"/>
          </w:tcPr>
          <w:p w14:paraId="63EC74A2"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Pr>
          <w:p w14:paraId="014357A7" w14:textId="07DF8581" w:rsidR="00144135" w:rsidRPr="00E03E04" w:rsidRDefault="00AC3E4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E03E04">
              <w:rPr>
                <w:rFonts w:ascii="Browallia New" w:hAnsi="Browallia New" w:cs="Browallia New"/>
                <w:sz w:val="28"/>
                <w:szCs w:val="28"/>
                <w:lang w:val="en-GB"/>
              </w:rPr>
              <w:t>(100,268)</w:t>
            </w:r>
          </w:p>
        </w:tc>
        <w:tc>
          <w:tcPr>
            <w:tcW w:w="182" w:type="dxa"/>
            <w:vAlign w:val="bottom"/>
          </w:tcPr>
          <w:p w14:paraId="0F864B42"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Pr>
          <w:p w14:paraId="2E01CF30" w14:textId="2C5E5E8C" w:rsidR="00144135" w:rsidRPr="00E03E04" w:rsidRDefault="00B80EF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45,353</w:t>
            </w:r>
          </w:p>
        </w:tc>
      </w:tr>
      <w:tr w:rsidR="00144135" w:rsidRPr="00E06046" w14:paraId="605D050A" w14:textId="77777777">
        <w:trPr>
          <w:cantSplit/>
        </w:trPr>
        <w:tc>
          <w:tcPr>
            <w:tcW w:w="3677" w:type="dxa"/>
          </w:tcPr>
          <w:p w14:paraId="4E30AEB5" w14:textId="77777777" w:rsidR="00144135" w:rsidRPr="00CD446E" w:rsidRDefault="00144135" w:rsidP="00144135">
            <w:pPr>
              <w:tabs>
                <w:tab w:val="clear" w:pos="227"/>
              </w:tabs>
              <w:spacing w:line="240" w:lineRule="auto"/>
              <w:ind w:left="237" w:firstLine="13"/>
              <w:rPr>
                <w:rFonts w:ascii="Browallia New" w:hAnsi="Browallia New" w:cs="Browallia New"/>
                <w:sz w:val="28"/>
                <w:szCs w:val="28"/>
              </w:rPr>
            </w:pPr>
            <w:r w:rsidRPr="00CD446E">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3CAB266A" w14:textId="427551EB" w:rsidR="00144135" w:rsidRPr="00CD446E"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165CEA">
              <w:rPr>
                <w:rFonts w:ascii="Browallia New" w:hAnsi="Browallia New" w:cs="Browallia New"/>
                <w:sz w:val="28"/>
                <w:szCs w:val="28"/>
                <w:lang w:val="en-GB"/>
              </w:rPr>
              <w:t xml:space="preserve"> 1,456,514 </w:t>
            </w:r>
          </w:p>
        </w:tc>
        <w:tc>
          <w:tcPr>
            <w:tcW w:w="142" w:type="dxa"/>
            <w:vAlign w:val="bottom"/>
          </w:tcPr>
          <w:p w14:paraId="0CED8BC6" w14:textId="77777777" w:rsidR="00144135" w:rsidRPr="00CD446E" w:rsidRDefault="00144135" w:rsidP="00144135">
            <w:pPr>
              <w:tabs>
                <w:tab w:val="clear" w:pos="680"/>
                <w:tab w:val="clear" w:pos="907"/>
              </w:tabs>
              <w:spacing w:line="240" w:lineRule="auto"/>
              <w:ind w:left="-46" w:right="96"/>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017E78D" w14:textId="50849DAE" w:rsidR="00144135" w:rsidRPr="00E03E04" w:rsidRDefault="00AC3E4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588,791</w:t>
            </w:r>
          </w:p>
        </w:tc>
        <w:tc>
          <w:tcPr>
            <w:tcW w:w="210" w:type="dxa"/>
            <w:vAlign w:val="bottom"/>
          </w:tcPr>
          <w:p w14:paraId="001ABDAE"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12" w:type="dxa"/>
            <w:tcBorders>
              <w:top w:val="single" w:sz="4" w:space="0" w:color="auto"/>
              <w:bottom w:val="single" w:sz="12" w:space="0" w:color="auto"/>
            </w:tcBorders>
          </w:tcPr>
          <w:p w14:paraId="1CEB6B32" w14:textId="726BB0F6" w:rsidR="00144135" w:rsidRPr="00E03E04" w:rsidRDefault="00B17DEE"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(437,446)</w:t>
            </w:r>
          </w:p>
        </w:tc>
        <w:tc>
          <w:tcPr>
            <w:tcW w:w="182" w:type="dxa"/>
            <w:vAlign w:val="bottom"/>
          </w:tcPr>
          <w:p w14:paraId="0E7C0C60" w14:textId="77777777" w:rsidR="00144135" w:rsidRPr="00E03E04" w:rsidRDefault="00144135" w:rsidP="00144135">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189" w:type="dxa"/>
            <w:tcBorders>
              <w:top w:val="single" w:sz="4" w:space="0" w:color="auto"/>
              <w:bottom w:val="single" w:sz="12" w:space="0" w:color="auto"/>
            </w:tcBorders>
          </w:tcPr>
          <w:p w14:paraId="47F36B02" w14:textId="36192A60" w:rsidR="00144135" w:rsidRPr="00E03E04" w:rsidRDefault="00B80EF3"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E03E04">
              <w:rPr>
                <w:rFonts w:ascii="Browallia New" w:hAnsi="Browallia New" w:cs="Browallia New"/>
                <w:sz w:val="28"/>
                <w:szCs w:val="28"/>
                <w:lang w:val="en-GB"/>
              </w:rPr>
              <w:t>1,607,859</w:t>
            </w:r>
          </w:p>
        </w:tc>
      </w:tr>
    </w:tbl>
    <w:p w14:paraId="6B973E40"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p w14:paraId="6CADB3D1" w14:textId="77777777" w:rsidR="00F16527" w:rsidRDefault="00F16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243C137D" w14:textId="0F312D90" w:rsidR="00552461"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463743">
        <w:rPr>
          <w:rFonts w:ascii="Browallia New" w:hAnsi="Browallia New" w:cs="Browallia New"/>
          <w:sz w:val="28"/>
          <w:szCs w:val="28"/>
          <w:cs/>
        </w:rPr>
        <w:t>รายการเคลื่อนไหวของเงินกู้ยืมระยะสั้นจาก</w:t>
      </w:r>
      <w:r w:rsidRPr="00FE69F0">
        <w:rPr>
          <w:rFonts w:ascii="Browallia New" w:hAnsi="Browallia New" w:cs="Browallia New"/>
          <w:sz w:val="28"/>
          <w:szCs w:val="28"/>
          <w:cs/>
        </w:rPr>
        <w:t>บุคคลและบริษัท</w:t>
      </w:r>
      <w:r w:rsidRPr="00463743">
        <w:rPr>
          <w:rFonts w:ascii="Browallia New" w:hAnsi="Browallia New" w:cs="Browallia New"/>
          <w:sz w:val="28"/>
          <w:szCs w:val="28"/>
          <w:cs/>
        </w:rPr>
        <w:t>เกี่ยวข้องและดอกเบี้ยค้าง</w:t>
      </w:r>
      <w:r w:rsidRPr="00FE69F0">
        <w:rPr>
          <w:rFonts w:ascii="Browallia New" w:hAnsi="Browallia New" w:cs="Browallia New"/>
          <w:sz w:val="28"/>
          <w:szCs w:val="28"/>
          <w:cs/>
        </w:rPr>
        <w:t>จ่าย</w:t>
      </w:r>
      <w:r w:rsidRPr="00463743">
        <w:rPr>
          <w:rFonts w:ascii="Browallia New" w:hAnsi="Browallia New" w:cs="Browallia New"/>
          <w:sz w:val="28"/>
          <w:szCs w:val="28"/>
          <w:cs/>
        </w:rPr>
        <w:t>ระหว่างปีสิ้นสุดวันที่</w:t>
      </w:r>
      <w:r w:rsidRPr="00F46B29">
        <w:rPr>
          <w:rFonts w:ascii="Browallia New" w:hAnsi="Browallia New" w:cs="Browallia New"/>
          <w:sz w:val="28"/>
          <w:szCs w:val="28"/>
        </w:rPr>
        <w:t xml:space="preserve"> </w:t>
      </w:r>
      <w:r>
        <w:rPr>
          <w:rFonts w:ascii="Browallia New" w:hAnsi="Browallia New" w:cs="Browallia New"/>
          <w:sz w:val="28"/>
          <w:szCs w:val="28"/>
        </w:rPr>
        <w:t xml:space="preserve">         </w:t>
      </w:r>
      <w:r w:rsidRPr="00FE69F0">
        <w:rPr>
          <w:rFonts w:ascii="Browallia New" w:hAnsi="Browallia New" w:cs="Browallia New"/>
          <w:sz w:val="28"/>
          <w:szCs w:val="28"/>
        </w:rPr>
        <w:t xml:space="preserve">31 </w:t>
      </w:r>
      <w:r w:rsidRPr="00FE69F0">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FE69F0">
        <w:rPr>
          <w:rFonts w:ascii="Browallia New" w:hAnsi="Browallia New" w:cs="Browallia New"/>
          <w:sz w:val="28"/>
          <w:szCs w:val="28"/>
        </w:rPr>
        <w:t>256</w:t>
      </w:r>
      <w:r w:rsidR="00144135">
        <w:rPr>
          <w:rFonts w:ascii="Browallia New" w:hAnsi="Browallia New" w:cs="Browallia New"/>
          <w:sz w:val="28"/>
          <w:szCs w:val="28"/>
        </w:rPr>
        <w:t>6</w:t>
      </w:r>
      <w:r w:rsidRPr="00F46B29">
        <w:rPr>
          <w:rFonts w:ascii="Browallia New" w:hAnsi="Browallia New" w:cs="Browallia New"/>
          <w:sz w:val="28"/>
          <w:szCs w:val="28"/>
        </w:rPr>
        <w:t xml:space="preserve"> </w:t>
      </w:r>
      <w:r w:rsidRPr="00463743">
        <w:rPr>
          <w:rFonts w:ascii="Browallia New" w:hAnsi="Browallia New" w:cs="Browallia New"/>
          <w:sz w:val="28"/>
          <w:szCs w:val="28"/>
          <w:cs/>
        </w:rPr>
        <w:t>มีดังนี้</w:t>
      </w:r>
    </w:p>
    <w:p w14:paraId="2FC46E2A" w14:textId="77777777" w:rsidR="00552461" w:rsidRPr="00FE69F0" w:rsidRDefault="00552461"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9006" w:type="dxa"/>
        <w:tblInd w:w="426" w:type="dxa"/>
        <w:tblLayout w:type="fixed"/>
        <w:tblCellMar>
          <w:left w:w="46" w:type="dxa"/>
          <w:right w:w="46" w:type="dxa"/>
        </w:tblCellMar>
        <w:tblLook w:val="04A0" w:firstRow="1" w:lastRow="0" w:firstColumn="1" w:lastColumn="0" w:noHBand="0" w:noVBand="1"/>
      </w:tblPr>
      <w:tblGrid>
        <w:gridCol w:w="3678"/>
        <w:gridCol w:w="1215"/>
        <w:gridCol w:w="180"/>
        <w:gridCol w:w="1152"/>
        <w:gridCol w:w="180"/>
        <w:gridCol w:w="1171"/>
        <w:gridCol w:w="180"/>
        <w:gridCol w:w="1250"/>
      </w:tblGrid>
      <w:tr w:rsidR="00552461" w:rsidRPr="00E06046" w14:paraId="42CAC2BB" w14:textId="77777777" w:rsidTr="00305AAE">
        <w:trPr>
          <w:tblHeader/>
        </w:trPr>
        <w:tc>
          <w:tcPr>
            <w:tcW w:w="3678" w:type="dxa"/>
          </w:tcPr>
          <w:p w14:paraId="1DC30D3D" w14:textId="77777777" w:rsidR="00552461" w:rsidRPr="00CD446E" w:rsidRDefault="00552461" w:rsidP="00305AAE">
            <w:pPr>
              <w:spacing w:line="240" w:lineRule="auto"/>
              <w:ind w:right="851"/>
              <w:jc w:val="both"/>
              <w:rPr>
                <w:rFonts w:ascii="Browallia New" w:hAnsi="Browallia New" w:cs="Browallia New"/>
                <w:sz w:val="28"/>
                <w:szCs w:val="28"/>
              </w:rPr>
            </w:pPr>
            <w:r w:rsidRPr="00CD446E">
              <w:rPr>
                <w:rFonts w:ascii="Browallia New" w:hAnsi="Browallia New" w:cs="Browallia New"/>
                <w:sz w:val="28"/>
                <w:szCs w:val="28"/>
                <w:cs/>
              </w:rPr>
              <w:br w:type="page"/>
            </w:r>
          </w:p>
        </w:tc>
        <w:tc>
          <w:tcPr>
            <w:tcW w:w="5328" w:type="dxa"/>
            <w:gridSpan w:val="7"/>
            <w:hideMark/>
          </w:tcPr>
          <w:p w14:paraId="5EDF97AD" w14:textId="77777777" w:rsidR="00552461" w:rsidRPr="00CD446E" w:rsidRDefault="00552461" w:rsidP="00305AAE">
            <w:pPr>
              <w:tabs>
                <w:tab w:val="clear" w:pos="4678"/>
              </w:tabs>
              <w:spacing w:line="240" w:lineRule="auto"/>
              <w:jc w:val="right"/>
              <w:rPr>
                <w:rFonts w:ascii="Browallia New" w:hAnsi="Browallia New" w:cs="Browallia New"/>
                <w:sz w:val="28"/>
                <w:szCs w:val="28"/>
              </w:rPr>
            </w:pP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lang w:val="en-GB"/>
              </w:rPr>
              <w:t xml:space="preserve">: </w:t>
            </w:r>
            <w:r w:rsidRPr="00CD446E">
              <w:rPr>
                <w:rFonts w:ascii="Browallia New" w:hAnsi="Browallia New" w:cs="Browallia New"/>
                <w:sz w:val="28"/>
                <w:szCs w:val="28"/>
                <w:cs/>
              </w:rPr>
              <w:t>พันบาท)</w:t>
            </w:r>
          </w:p>
        </w:tc>
      </w:tr>
      <w:tr w:rsidR="00552461" w:rsidRPr="00E06046" w14:paraId="24FA0D9C" w14:textId="77777777" w:rsidTr="00305AAE">
        <w:trPr>
          <w:tblHeader/>
        </w:trPr>
        <w:tc>
          <w:tcPr>
            <w:tcW w:w="3678" w:type="dxa"/>
          </w:tcPr>
          <w:p w14:paraId="779D5593"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5328" w:type="dxa"/>
            <w:gridSpan w:val="7"/>
            <w:tcBorders>
              <w:top w:val="nil"/>
              <w:left w:val="nil"/>
              <w:bottom w:val="single" w:sz="4" w:space="0" w:color="auto"/>
              <w:right w:val="nil"/>
            </w:tcBorders>
            <w:hideMark/>
          </w:tcPr>
          <w:p w14:paraId="69E8D9D7" w14:textId="77777777" w:rsidR="00552461" w:rsidRPr="00CD446E" w:rsidRDefault="00552461" w:rsidP="00305AAE">
            <w:pPr>
              <w:spacing w:line="240" w:lineRule="auto"/>
              <w:ind w:right="-45"/>
              <w:jc w:val="center"/>
              <w:rPr>
                <w:rFonts w:ascii="Browallia New" w:hAnsi="Browallia New" w:cs="Browallia New"/>
                <w:sz w:val="28"/>
                <w:szCs w:val="28"/>
              </w:rPr>
            </w:pPr>
            <w:r w:rsidRPr="00CD446E">
              <w:rPr>
                <w:rFonts w:ascii="Browallia New" w:hAnsi="Browallia New" w:cs="Browallia New"/>
                <w:sz w:val="28"/>
                <w:szCs w:val="28"/>
                <w:cs/>
              </w:rPr>
              <w:t>งบการเงินรวม</w:t>
            </w:r>
          </w:p>
        </w:tc>
      </w:tr>
      <w:tr w:rsidR="00552461" w:rsidRPr="00E06046" w14:paraId="5678580B" w14:textId="77777777" w:rsidTr="00305AAE">
        <w:trPr>
          <w:tblHeader/>
        </w:trPr>
        <w:tc>
          <w:tcPr>
            <w:tcW w:w="3678" w:type="dxa"/>
          </w:tcPr>
          <w:p w14:paraId="27E8E0DB" w14:textId="77777777" w:rsidR="00552461" w:rsidRPr="00CD446E" w:rsidRDefault="00552461" w:rsidP="00305AAE">
            <w:pPr>
              <w:spacing w:line="240" w:lineRule="auto"/>
              <w:ind w:right="851"/>
              <w:jc w:val="both"/>
              <w:rPr>
                <w:rFonts w:ascii="Browallia New" w:hAnsi="Browallia New" w:cs="Browallia New"/>
                <w:sz w:val="28"/>
                <w:szCs w:val="28"/>
              </w:rPr>
            </w:pPr>
          </w:p>
        </w:tc>
        <w:tc>
          <w:tcPr>
            <w:tcW w:w="1215" w:type="dxa"/>
            <w:tcBorders>
              <w:top w:val="nil"/>
              <w:left w:val="nil"/>
              <w:bottom w:val="single" w:sz="4" w:space="0" w:color="auto"/>
              <w:right w:val="nil"/>
            </w:tcBorders>
          </w:tcPr>
          <w:p w14:paraId="2C06FA77" w14:textId="1602F402"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144135">
              <w:rPr>
                <w:rFonts w:ascii="Browallia New" w:hAnsi="Browallia New" w:cs="Browallia New"/>
                <w:sz w:val="28"/>
                <w:szCs w:val="28"/>
              </w:rPr>
              <w:t>5</w:t>
            </w:r>
          </w:p>
        </w:tc>
        <w:tc>
          <w:tcPr>
            <w:tcW w:w="180" w:type="dxa"/>
          </w:tcPr>
          <w:p w14:paraId="22C376F5"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52" w:type="dxa"/>
            <w:tcBorders>
              <w:top w:val="nil"/>
              <w:left w:val="nil"/>
              <w:bottom w:val="single" w:sz="4" w:space="0" w:color="auto"/>
              <w:right w:val="nil"/>
            </w:tcBorders>
          </w:tcPr>
          <w:p w14:paraId="3FB752AC"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6EB56C4"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171" w:type="dxa"/>
            <w:tcBorders>
              <w:top w:val="nil"/>
              <w:left w:val="nil"/>
              <w:bottom w:val="single" w:sz="4" w:space="0" w:color="auto"/>
              <w:right w:val="nil"/>
            </w:tcBorders>
          </w:tcPr>
          <w:p w14:paraId="3D6C8594"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cs/>
              </w:rPr>
              <w:t>ลดลง</w:t>
            </w:r>
          </w:p>
        </w:tc>
        <w:tc>
          <w:tcPr>
            <w:tcW w:w="180" w:type="dxa"/>
          </w:tcPr>
          <w:p w14:paraId="074D59A8" w14:textId="77777777" w:rsidR="00552461" w:rsidRPr="00CD446E" w:rsidRDefault="00552461" w:rsidP="00305AAE">
            <w:pPr>
              <w:tabs>
                <w:tab w:val="clear" w:pos="907"/>
              </w:tabs>
              <w:spacing w:line="240" w:lineRule="auto"/>
              <w:ind w:left="-46" w:right="-45"/>
              <w:jc w:val="both"/>
              <w:rPr>
                <w:rFonts w:ascii="Browallia New" w:hAnsi="Browallia New" w:cs="Browallia New"/>
                <w:sz w:val="28"/>
                <w:szCs w:val="28"/>
              </w:rPr>
            </w:pPr>
          </w:p>
        </w:tc>
        <w:tc>
          <w:tcPr>
            <w:tcW w:w="1250" w:type="dxa"/>
          </w:tcPr>
          <w:p w14:paraId="3D75422C" w14:textId="636DA095"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144135">
              <w:rPr>
                <w:rFonts w:ascii="Browallia New" w:hAnsi="Browallia New" w:cs="Browallia New"/>
                <w:sz w:val="28"/>
                <w:szCs w:val="28"/>
              </w:rPr>
              <w:t>6</w:t>
            </w:r>
          </w:p>
        </w:tc>
      </w:tr>
      <w:tr w:rsidR="00552461" w:rsidRPr="00E06046" w14:paraId="1EDFC7B6" w14:textId="77777777" w:rsidTr="00305AAE">
        <w:trPr>
          <w:trHeight w:hRule="exact" w:val="352"/>
        </w:trPr>
        <w:tc>
          <w:tcPr>
            <w:tcW w:w="3678" w:type="dxa"/>
            <w:vAlign w:val="bottom"/>
          </w:tcPr>
          <w:p w14:paraId="61D67177" w14:textId="77777777" w:rsidR="00552461" w:rsidRPr="00CD446E" w:rsidRDefault="00552461" w:rsidP="00305AAE">
            <w:pPr>
              <w:spacing w:line="240" w:lineRule="auto"/>
              <w:ind w:right="-44"/>
              <w:rPr>
                <w:rFonts w:ascii="Browallia New" w:hAnsi="Browallia New" w:cs="Browallia New"/>
                <w:sz w:val="28"/>
                <w:szCs w:val="28"/>
              </w:rPr>
            </w:pPr>
          </w:p>
        </w:tc>
        <w:tc>
          <w:tcPr>
            <w:tcW w:w="1215" w:type="dxa"/>
            <w:vAlign w:val="center"/>
          </w:tcPr>
          <w:p w14:paraId="7ACBC967"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76FA7930"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0208218C"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0CFBBC1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306CB6F3"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5B34FE6"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top w:val="single" w:sz="4" w:space="0" w:color="auto"/>
              <w:left w:val="nil"/>
              <w:right w:val="nil"/>
            </w:tcBorders>
            <w:vAlign w:val="center"/>
          </w:tcPr>
          <w:p w14:paraId="5B0D0E05"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65B0A13B" w14:textId="77777777" w:rsidTr="00305AAE">
        <w:tc>
          <w:tcPr>
            <w:tcW w:w="6225" w:type="dxa"/>
            <w:gridSpan w:val="4"/>
            <w:vAlign w:val="center"/>
          </w:tcPr>
          <w:p w14:paraId="09FD4831"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4C746AF"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7BEF7AF7"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D4D5C4E"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tcBorders>
              <w:left w:val="nil"/>
              <w:bottom w:val="nil"/>
              <w:right w:val="nil"/>
            </w:tcBorders>
            <w:vAlign w:val="center"/>
          </w:tcPr>
          <w:p w14:paraId="0BDAD882"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3694C03" w14:textId="77777777" w:rsidTr="00305AAE">
        <w:tc>
          <w:tcPr>
            <w:tcW w:w="3678" w:type="dxa"/>
            <w:vAlign w:val="bottom"/>
            <w:hideMark/>
          </w:tcPr>
          <w:p w14:paraId="44264281" w14:textId="77777777" w:rsidR="00552461" w:rsidRPr="00CD446E" w:rsidRDefault="00552461" w:rsidP="00305AAE">
            <w:pPr>
              <w:spacing w:line="240" w:lineRule="auto"/>
              <w:ind w:left="70"/>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215" w:type="dxa"/>
            <w:vAlign w:val="center"/>
          </w:tcPr>
          <w:p w14:paraId="0AD22230" w14:textId="77777777" w:rsidR="00552461" w:rsidRPr="00CD446E" w:rsidRDefault="00552461" w:rsidP="00305AAE">
            <w:pPr>
              <w:spacing w:line="240" w:lineRule="auto"/>
              <w:ind w:right="81"/>
              <w:jc w:val="center"/>
              <w:rPr>
                <w:rFonts w:ascii="Browallia New" w:hAnsi="Browallia New" w:cs="Browallia New"/>
                <w:sz w:val="28"/>
                <w:szCs w:val="28"/>
              </w:rPr>
            </w:pPr>
          </w:p>
        </w:tc>
        <w:tc>
          <w:tcPr>
            <w:tcW w:w="180" w:type="dxa"/>
          </w:tcPr>
          <w:p w14:paraId="3A763E51"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654169B6" w14:textId="77777777" w:rsidR="00552461" w:rsidRPr="00C27AE0" w:rsidRDefault="00552461" w:rsidP="00305AAE">
            <w:pPr>
              <w:spacing w:line="240" w:lineRule="auto"/>
              <w:ind w:right="-10"/>
              <w:jc w:val="center"/>
              <w:rPr>
                <w:rFonts w:ascii="Browallia New" w:hAnsi="Browallia New" w:cs="Browallia New"/>
                <w:sz w:val="28"/>
                <w:szCs w:val="28"/>
                <w:lang w:val="en-GB"/>
              </w:rPr>
            </w:pPr>
          </w:p>
        </w:tc>
        <w:tc>
          <w:tcPr>
            <w:tcW w:w="180" w:type="dxa"/>
          </w:tcPr>
          <w:p w14:paraId="1981657A"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71" w:type="dxa"/>
            <w:vAlign w:val="center"/>
          </w:tcPr>
          <w:p w14:paraId="141EC48D"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7B6716C8"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250" w:type="dxa"/>
            <w:vAlign w:val="center"/>
          </w:tcPr>
          <w:p w14:paraId="3CE1F463"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144135" w:rsidRPr="00AB4996" w14:paraId="51A3E8B5" w14:textId="77777777" w:rsidTr="006160B6">
        <w:tc>
          <w:tcPr>
            <w:tcW w:w="3678" w:type="dxa"/>
            <w:vAlign w:val="bottom"/>
            <w:hideMark/>
          </w:tcPr>
          <w:p w14:paraId="3995E4F5" w14:textId="77777777" w:rsidR="00144135" w:rsidRPr="00AB4996" w:rsidRDefault="00144135" w:rsidP="00144135">
            <w:pPr>
              <w:tabs>
                <w:tab w:val="clear" w:pos="227"/>
              </w:tabs>
              <w:spacing w:line="240" w:lineRule="auto"/>
              <w:ind w:left="237"/>
              <w:rPr>
                <w:rFonts w:ascii="Browallia New" w:hAnsi="Browallia New" w:cs="Browallia New"/>
                <w:sz w:val="28"/>
                <w:szCs w:val="28"/>
                <w:lang w:val="en-GB"/>
              </w:rPr>
            </w:pPr>
            <w:r w:rsidRPr="00AB4996">
              <w:rPr>
                <w:rFonts w:ascii="Browallia New" w:hAnsi="Browallia New" w:cs="Browallia New"/>
                <w:sz w:val="28"/>
                <w:szCs w:val="28"/>
                <w:cs/>
              </w:rPr>
              <w:t>เงินกู้ยืม</w:t>
            </w:r>
          </w:p>
        </w:tc>
        <w:tc>
          <w:tcPr>
            <w:tcW w:w="1215" w:type="dxa"/>
            <w:shd w:val="clear" w:color="auto" w:fill="auto"/>
            <w:vAlign w:val="bottom"/>
          </w:tcPr>
          <w:p w14:paraId="467D6AFD" w14:textId="669B0D3D" w:rsidR="00144135" w:rsidRPr="00030836"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F5B06">
              <w:rPr>
                <w:rFonts w:ascii="Browallia New" w:hAnsi="Browallia New" w:cs="Browallia New"/>
                <w:sz w:val="28"/>
                <w:szCs w:val="28"/>
                <w:lang w:val="en-GB"/>
              </w:rPr>
              <w:t>1,894,000</w:t>
            </w:r>
          </w:p>
        </w:tc>
        <w:tc>
          <w:tcPr>
            <w:tcW w:w="180" w:type="dxa"/>
            <w:shd w:val="clear" w:color="auto" w:fill="auto"/>
          </w:tcPr>
          <w:p w14:paraId="547E3989" w14:textId="77777777" w:rsidR="00144135" w:rsidRPr="004760B1" w:rsidRDefault="00144135" w:rsidP="00144135">
            <w:pPr>
              <w:spacing w:line="240" w:lineRule="auto"/>
              <w:ind w:right="851"/>
              <w:jc w:val="right"/>
              <w:rPr>
                <w:rFonts w:ascii="Browallia New" w:hAnsi="Browallia New" w:cs="Browallia New"/>
                <w:sz w:val="28"/>
                <w:szCs w:val="28"/>
                <w:lang w:val="en-GB"/>
              </w:rPr>
            </w:pPr>
          </w:p>
        </w:tc>
        <w:tc>
          <w:tcPr>
            <w:tcW w:w="1152" w:type="dxa"/>
            <w:shd w:val="clear" w:color="auto" w:fill="auto"/>
            <w:vAlign w:val="bottom"/>
          </w:tcPr>
          <w:p w14:paraId="09721D81" w14:textId="14ED56E7"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B96963">
              <w:rPr>
                <w:rFonts w:ascii="Browallia New" w:hAnsi="Browallia New" w:cs="Browallia New"/>
                <w:sz w:val="28"/>
                <w:szCs w:val="28"/>
                <w:lang w:val="en-GB"/>
              </w:rPr>
              <w:t>579,100</w:t>
            </w:r>
          </w:p>
        </w:tc>
        <w:tc>
          <w:tcPr>
            <w:tcW w:w="180" w:type="dxa"/>
            <w:shd w:val="clear" w:color="auto" w:fill="auto"/>
          </w:tcPr>
          <w:p w14:paraId="79E2A471" w14:textId="77777777" w:rsidR="00144135" w:rsidRPr="00B96963"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shd w:val="clear" w:color="auto" w:fill="auto"/>
            <w:vAlign w:val="bottom"/>
          </w:tcPr>
          <w:p w14:paraId="06CB874E" w14:textId="702B8C52"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(890,613)</w:t>
            </w:r>
          </w:p>
        </w:tc>
        <w:tc>
          <w:tcPr>
            <w:tcW w:w="180" w:type="dxa"/>
            <w:shd w:val="clear" w:color="auto" w:fill="auto"/>
          </w:tcPr>
          <w:p w14:paraId="49125F60" w14:textId="77777777" w:rsidR="00144135" w:rsidRPr="00B96963" w:rsidRDefault="00144135" w:rsidP="00144135">
            <w:pPr>
              <w:tabs>
                <w:tab w:val="clear" w:pos="227"/>
                <w:tab w:val="clear" w:pos="454"/>
                <w:tab w:val="clear" w:pos="680"/>
                <w:tab w:val="left" w:pos="720"/>
              </w:tabs>
              <w:spacing w:line="240" w:lineRule="auto"/>
              <w:ind w:left="-45" w:right="23"/>
              <w:jc w:val="center"/>
              <w:rPr>
                <w:rFonts w:ascii="Browallia New" w:hAnsi="Browallia New" w:cs="Browallia New"/>
                <w:sz w:val="28"/>
                <w:szCs w:val="28"/>
                <w:lang w:val="en-GB"/>
              </w:rPr>
            </w:pPr>
          </w:p>
        </w:tc>
        <w:tc>
          <w:tcPr>
            <w:tcW w:w="1250" w:type="dxa"/>
            <w:shd w:val="clear" w:color="auto" w:fill="auto"/>
            <w:vAlign w:val="bottom"/>
          </w:tcPr>
          <w:p w14:paraId="60E1CDE0" w14:textId="51B30CAA"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96963">
              <w:rPr>
                <w:rFonts w:ascii="Browallia New" w:hAnsi="Browallia New" w:cs="Browallia New"/>
                <w:sz w:val="28"/>
                <w:szCs w:val="28"/>
                <w:lang w:val="en-GB"/>
              </w:rPr>
              <w:t>1,582,487</w:t>
            </w:r>
          </w:p>
        </w:tc>
      </w:tr>
      <w:tr w:rsidR="00144135" w:rsidRPr="00AB4996" w14:paraId="7F672F6C" w14:textId="77777777" w:rsidTr="006160B6">
        <w:tc>
          <w:tcPr>
            <w:tcW w:w="3678" w:type="dxa"/>
            <w:vAlign w:val="bottom"/>
            <w:hideMark/>
          </w:tcPr>
          <w:p w14:paraId="18235BE5" w14:textId="77777777" w:rsidR="00144135" w:rsidRPr="00AB4996" w:rsidRDefault="00144135" w:rsidP="00144135">
            <w:pPr>
              <w:tabs>
                <w:tab w:val="clear" w:pos="227"/>
              </w:tabs>
              <w:spacing w:line="240" w:lineRule="auto"/>
              <w:ind w:left="237"/>
              <w:rPr>
                <w:rFonts w:ascii="Browallia New" w:hAnsi="Browallia New" w:cs="Browallia New"/>
                <w:sz w:val="28"/>
                <w:szCs w:val="28"/>
              </w:rPr>
            </w:pPr>
            <w:r w:rsidRPr="00AB4996">
              <w:rPr>
                <w:rFonts w:ascii="Browallia New" w:hAnsi="Browallia New" w:cs="Browallia New"/>
                <w:sz w:val="28"/>
                <w:szCs w:val="28"/>
                <w:cs/>
              </w:rPr>
              <w:t>ดอกเบี้ยค้างจ่าย</w:t>
            </w:r>
          </w:p>
        </w:tc>
        <w:tc>
          <w:tcPr>
            <w:tcW w:w="1215" w:type="dxa"/>
            <w:tcBorders>
              <w:top w:val="nil"/>
              <w:left w:val="nil"/>
              <w:bottom w:val="single" w:sz="4" w:space="0" w:color="auto"/>
              <w:right w:val="nil"/>
            </w:tcBorders>
            <w:shd w:val="clear" w:color="auto" w:fill="auto"/>
            <w:vAlign w:val="bottom"/>
          </w:tcPr>
          <w:p w14:paraId="1F892880" w14:textId="6557C3BC" w:rsidR="00144135" w:rsidRPr="00030836"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7F5B06">
              <w:rPr>
                <w:rFonts w:ascii="Browallia New" w:hAnsi="Browallia New" w:cs="Browallia New"/>
                <w:sz w:val="28"/>
                <w:szCs w:val="28"/>
                <w:lang w:val="en-GB"/>
              </w:rPr>
              <w:t>24,880</w:t>
            </w:r>
          </w:p>
        </w:tc>
        <w:tc>
          <w:tcPr>
            <w:tcW w:w="180" w:type="dxa"/>
            <w:shd w:val="clear" w:color="auto" w:fill="auto"/>
          </w:tcPr>
          <w:p w14:paraId="6BE374D7" w14:textId="77777777" w:rsidR="00144135" w:rsidRPr="004760B1" w:rsidRDefault="00144135" w:rsidP="00144135">
            <w:pPr>
              <w:spacing w:line="240" w:lineRule="auto"/>
              <w:ind w:right="851"/>
              <w:jc w:val="right"/>
              <w:rPr>
                <w:rFonts w:ascii="Browallia New" w:hAnsi="Browallia New" w:cs="Browallia New"/>
                <w:sz w:val="28"/>
                <w:szCs w:val="28"/>
                <w:lang w:val="en-GB"/>
              </w:rPr>
            </w:pPr>
          </w:p>
        </w:tc>
        <w:tc>
          <w:tcPr>
            <w:tcW w:w="1152" w:type="dxa"/>
            <w:tcBorders>
              <w:top w:val="nil"/>
              <w:left w:val="nil"/>
              <w:bottom w:val="single" w:sz="4" w:space="0" w:color="auto"/>
              <w:right w:val="nil"/>
            </w:tcBorders>
            <w:shd w:val="clear" w:color="auto" w:fill="auto"/>
            <w:vAlign w:val="bottom"/>
          </w:tcPr>
          <w:p w14:paraId="10063ABE" w14:textId="5CF9BEBB"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109,484</w:t>
            </w:r>
          </w:p>
        </w:tc>
        <w:tc>
          <w:tcPr>
            <w:tcW w:w="180" w:type="dxa"/>
            <w:shd w:val="clear" w:color="auto" w:fill="auto"/>
          </w:tcPr>
          <w:p w14:paraId="5A084E62" w14:textId="77777777" w:rsidR="00144135" w:rsidRPr="00B96963"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tcBorders>
              <w:top w:val="nil"/>
              <w:left w:val="nil"/>
              <w:bottom w:val="single" w:sz="4" w:space="0" w:color="auto"/>
              <w:right w:val="nil"/>
            </w:tcBorders>
            <w:shd w:val="clear" w:color="auto" w:fill="auto"/>
            <w:vAlign w:val="bottom"/>
          </w:tcPr>
          <w:p w14:paraId="0BB3EAC2" w14:textId="7416F821"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(114,191)</w:t>
            </w:r>
          </w:p>
        </w:tc>
        <w:tc>
          <w:tcPr>
            <w:tcW w:w="180" w:type="dxa"/>
            <w:shd w:val="clear" w:color="auto" w:fill="auto"/>
          </w:tcPr>
          <w:p w14:paraId="1041D033" w14:textId="77777777" w:rsidR="00144135" w:rsidRPr="00B96963" w:rsidRDefault="00144135" w:rsidP="00144135">
            <w:pPr>
              <w:tabs>
                <w:tab w:val="clear" w:pos="227"/>
                <w:tab w:val="clear" w:pos="454"/>
                <w:tab w:val="clear" w:pos="680"/>
                <w:tab w:val="left" w:pos="720"/>
              </w:tabs>
              <w:spacing w:line="240" w:lineRule="auto"/>
              <w:ind w:left="-45" w:right="23"/>
              <w:jc w:val="center"/>
              <w:rPr>
                <w:rFonts w:ascii="Browallia New" w:hAnsi="Browallia New" w:cs="Browallia New"/>
                <w:sz w:val="28"/>
                <w:szCs w:val="28"/>
                <w:lang w:val="en-GB"/>
              </w:rPr>
            </w:pPr>
          </w:p>
        </w:tc>
        <w:tc>
          <w:tcPr>
            <w:tcW w:w="1250" w:type="dxa"/>
            <w:tcBorders>
              <w:top w:val="nil"/>
              <w:left w:val="nil"/>
              <w:bottom w:val="single" w:sz="4" w:space="0" w:color="auto"/>
              <w:right w:val="nil"/>
            </w:tcBorders>
            <w:shd w:val="clear" w:color="auto" w:fill="auto"/>
            <w:vAlign w:val="bottom"/>
          </w:tcPr>
          <w:p w14:paraId="47DCDF16" w14:textId="3039EEEB"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20,173</w:t>
            </w:r>
          </w:p>
        </w:tc>
      </w:tr>
      <w:tr w:rsidR="00144135" w:rsidRPr="00E06046" w14:paraId="5B50605C" w14:textId="77777777" w:rsidTr="006160B6">
        <w:tc>
          <w:tcPr>
            <w:tcW w:w="3678" w:type="dxa"/>
            <w:hideMark/>
          </w:tcPr>
          <w:p w14:paraId="349339AC" w14:textId="77777777" w:rsidR="00144135" w:rsidRPr="00AB4996" w:rsidRDefault="00144135" w:rsidP="00144135">
            <w:pPr>
              <w:tabs>
                <w:tab w:val="clear" w:pos="227"/>
              </w:tabs>
              <w:spacing w:line="240" w:lineRule="auto"/>
              <w:ind w:left="237" w:firstLine="13"/>
              <w:rPr>
                <w:rFonts w:ascii="Browallia New" w:hAnsi="Browallia New" w:cs="Browallia New"/>
                <w:sz w:val="28"/>
                <w:szCs w:val="28"/>
              </w:rPr>
            </w:pPr>
            <w:r w:rsidRPr="00AB4996">
              <w:rPr>
                <w:rFonts w:ascii="Browallia New" w:hAnsi="Browallia New" w:cs="Browallia New"/>
                <w:sz w:val="28"/>
                <w:szCs w:val="28"/>
                <w:cs/>
              </w:rPr>
              <w:t>รวม</w:t>
            </w:r>
          </w:p>
        </w:tc>
        <w:tc>
          <w:tcPr>
            <w:tcW w:w="1215" w:type="dxa"/>
            <w:tcBorders>
              <w:top w:val="single" w:sz="4" w:space="0" w:color="auto"/>
              <w:left w:val="nil"/>
              <w:bottom w:val="single" w:sz="12" w:space="0" w:color="auto"/>
              <w:right w:val="nil"/>
            </w:tcBorders>
            <w:shd w:val="clear" w:color="auto" w:fill="auto"/>
            <w:vAlign w:val="bottom"/>
          </w:tcPr>
          <w:p w14:paraId="0F1843A5" w14:textId="72FCF6AF" w:rsidR="00144135" w:rsidRPr="00030836"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7F5B06">
              <w:rPr>
                <w:rFonts w:ascii="Browallia New" w:hAnsi="Browallia New" w:cs="Browallia New"/>
                <w:sz w:val="28"/>
                <w:szCs w:val="28"/>
                <w:lang w:val="en-GB"/>
              </w:rPr>
              <w:t>1,918,880</w:t>
            </w:r>
          </w:p>
        </w:tc>
        <w:tc>
          <w:tcPr>
            <w:tcW w:w="180" w:type="dxa"/>
            <w:shd w:val="clear" w:color="auto" w:fill="auto"/>
          </w:tcPr>
          <w:p w14:paraId="30E7C159" w14:textId="77777777" w:rsidR="00144135" w:rsidRPr="004760B1" w:rsidRDefault="00144135" w:rsidP="00144135">
            <w:pPr>
              <w:spacing w:line="240" w:lineRule="auto"/>
              <w:ind w:right="851"/>
              <w:jc w:val="right"/>
              <w:rPr>
                <w:rFonts w:ascii="Browallia New" w:hAnsi="Browallia New" w:cs="Browallia New"/>
                <w:sz w:val="28"/>
                <w:szCs w:val="28"/>
                <w:lang w:val="en-GB"/>
              </w:rPr>
            </w:pPr>
          </w:p>
        </w:tc>
        <w:tc>
          <w:tcPr>
            <w:tcW w:w="1152" w:type="dxa"/>
            <w:tcBorders>
              <w:top w:val="single" w:sz="4" w:space="0" w:color="auto"/>
              <w:left w:val="nil"/>
              <w:bottom w:val="single" w:sz="12" w:space="0" w:color="auto"/>
              <w:right w:val="nil"/>
            </w:tcBorders>
            <w:shd w:val="clear" w:color="auto" w:fill="auto"/>
            <w:vAlign w:val="bottom"/>
          </w:tcPr>
          <w:p w14:paraId="45F133D8" w14:textId="398F7A9F"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688,584</w:t>
            </w:r>
          </w:p>
        </w:tc>
        <w:tc>
          <w:tcPr>
            <w:tcW w:w="180" w:type="dxa"/>
            <w:shd w:val="clear" w:color="auto" w:fill="auto"/>
          </w:tcPr>
          <w:p w14:paraId="515ECE5E" w14:textId="77777777" w:rsidR="00144135" w:rsidRPr="00B96963" w:rsidRDefault="00144135"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1" w:type="dxa"/>
            <w:tcBorders>
              <w:top w:val="single" w:sz="4" w:space="0" w:color="auto"/>
              <w:left w:val="nil"/>
              <w:bottom w:val="single" w:sz="12" w:space="0" w:color="auto"/>
              <w:right w:val="nil"/>
            </w:tcBorders>
            <w:shd w:val="clear" w:color="auto" w:fill="auto"/>
            <w:vAlign w:val="bottom"/>
          </w:tcPr>
          <w:p w14:paraId="3D1FD161" w14:textId="50600A04"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(1,004,804)</w:t>
            </w:r>
          </w:p>
        </w:tc>
        <w:tc>
          <w:tcPr>
            <w:tcW w:w="180" w:type="dxa"/>
            <w:shd w:val="clear" w:color="auto" w:fill="auto"/>
          </w:tcPr>
          <w:p w14:paraId="08B038EE" w14:textId="77777777" w:rsidR="00144135" w:rsidRPr="00B96963" w:rsidRDefault="00144135" w:rsidP="00144135">
            <w:pPr>
              <w:tabs>
                <w:tab w:val="clear" w:pos="227"/>
                <w:tab w:val="clear" w:pos="454"/>
                <w:tab w:val="clear" w:pos="680"/>
                <w:tab w:val="left" w:pos="720"/>
              </w:tabs>
              <w:spacing w:line="240" w:lineRule="auto"/>
              <w:ind w:left="-45" w:right="23"/>
              <w:jc w:val="center"/>
              <w:rPr>
                <w:rFonts w:ascii="Browallia New" w:hAnsi="Browallia New" w:cs="Browallia New"/>
                <w:sz w:val="28"/>
                <w:szCs w:val="28"/>
                <w:lang w:val="en-GB"/>
              </w:rPr>
            </w:pPr>
          </w:p>
        </w:tc>
        <w:tc>
          <w:tcPr>
            <w:tcW w:w="1250" w:type="dxa"/>
            <w:tcBorders>
              <w:top w:val="single" w:sz="4" w:space="0" w:color="auto"/>
              <w:left w:val="nil"/>
              <w:bottom w:val="single" w:sz="12" w:space="0" w:color="auto"/>
              <w:right w:val="nil"/>
            </w:tcBorders>
            <w:shd w:val="clear" w:color="auto" w:fill="auto"/>
            <w:vAlign w:val="bottom"/>
          </w:tcPr>
          <w:p w14:paraId="6B84A8E6" w14:textId="0F6D16A5" w:rsidR="00144135" w:rsidRPr="00B96963" w:rsidRDefault="00993E5F" w:rsidP="00144135">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96963">
              <w:rPr>
                <w:rFonts w:ascii="Browallia New" w:hAnsi="Browallia New" w:cs="Browallia New"/>
                <w:sz w:val="28"/>
                <w:szCs w:val="28"/>
                <w:lang w:val="en-GB"/>
              </w:rPr>
              <w:t>1,602,660</w:t>
            </w:r>
          </w:p>
        </w:tc>
      </w:tr>
    </w:tbl>
    <w:p w14:paraId="317D1D10" w14:textId="77777777" w:rsidR="00882727" w:rsidRPr="00AD0671" w:rsidRDefault="00882727" w:rsidP="005524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p>
    <w:tbl>
      <w:tblPr>
        <w:tblW w:w="8995" w:type="dxa"/>
        <w:tblInd w:w="426" w:type="dxa"/>
        <w:tblLayout w:type="fixed"/>
        <w:tblCellMar>
          <w:left w:w="46" w:type="dxa"/>
          <w:right w:w="46" w:type="dxa"/>
        </w:tblCellMar>
        <w:tblLook w:val="0000" w:firstRow="0" w:lastRow="0" w:firstColumn="0" w:lastColumn="0" w:noHBand="0" w:noVBand="0"/>
      </w:tblPr>
      <w:tblGrid>
        <w:gridCol w:w="3685"/>
        <w:gridCol w:w="1190"/>
        <w:gridCol w:w="180"/>
        <w:gridCol w:w="1152"/>
        <w:gridCol w:w="180"/>
        <w:gridCol w:w="1177"/>
        <w:gridCol w:w="180"/>
        <w:gridCol w:w="1251"/>
      </w:tblGrid>
      <w:tr w:rsidR="00552461" w:rsidRPr="00E06046" w14:paraId="37F1F96B" w14:textId="77777777" w:rsidTr="00305AAE">
        <w:trPr>
          <w:cantSplit/>
        </w:trPr>
        <w:tc>
          <w:tcPr>
            <w:tcW w:w="3685" w:type="dxa"/>
          </w:tcPr>
          <w:p w14:paraId="14D9C60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r w:rsidRPr="00CD446E">
              <w:rPr>
                <w:rFonts w:ascii="Browallia New" w:hAnsi="Browallia New" w:cs="Browallia New"/>
                <w:sz w:val="28"/>
                <w:szCs w:val="28"/>
                <w:u w:val="single"/>
              </w:rPr>
              <w:br w:type="page"/>
            </w:r>
          </w:p>
        </w:tc>
        <w:tc>
          <w:tcPr>
            <w:tcW w:w="1190" w:type="dxa"/>
            <w:vAlign w:val="bottom"/>
          </w:tcPr>
          <w:p w14:paraId="018E056F"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0732A79"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1D3131D0"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350ACF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608" w:type="dxa"/>
            <w:gridSpan w:val="3"/>
            <w:vAlign w:val="bottom"/>
          </w:tcPr>
          <w:p w14:paraId="49074BC1"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r w:rsidRPr="00CD446E">
              <w:rPr>
                <w:rFonts w:ascii="Browallia New" w:hAnsi="Browallia New" w:cs="Browallia New"/>
                <w:sz w:val="28"/>
                <w:szCs w:val="28"/>
              </w:rPr>
              <w:t>(</w:t>
            </w:r>
            <w:r w:rsidRPr="00CD446E">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CD446E">
              <w:rPr>
                <w:rFonts w:ascii="Browallia New" w:hAnsi="Browallia New" w:cs="Browallia New"/>
                <w:sz w:val="28"/>
                <w:szCs w:val="28"/>
                <w:cs/>
              </w:rPr>
              <w:t>:</w:t>
            </w:r>
            <w:r w:rsidRPr="00F46B29">
              <w:rPr>
                <w:rFonts w:ascii="Browallia New" w:hAnsi="Browallia New" w:cs="Browallia New"/>
                <w:sz w:val="28"/>
                <w:szCs w:val="28"/>
              </w:rPr>
              <w:t xml:space="preserve"> </w:t>
            </w:r>
            <w:r w:rsidRPr="00CD446E">
              <w:rPr>
                <w:rFonts w:ascii="Browallia New" w:hAnsi="Browallia New" w:cs="Browallia New"/>
                <w:sz w:val="28"/>
                <w:szCs w:val="28"/>
                <w:cs/>
              </w:rPr>
              <w:t>พันบาท)</w:t>
            </w:r>
          </w:p>
        </w:tc>
      </w:tr>
      <w:tr w:rsidR="00552461" w:rsidRPr="00E06046" w14:paraId="496AB193" w14:textId="77777777" w:rsidTr="00305AAE">
        <w:trPr>
          <w:cantSplit/>
        </w:trPr>
        <w:tc>
          <w:tcPr>
            <w:tcW w:w="3685" w:type="dxa"/>
          </w:tcPr>
          <w:p w14:paraId="58FA413B"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u w:val="single"/>
                <w:cs/>
              </w:rPr>
            </w:pPr>
          </w:p>
        </w:tc>
        <w:tc>
          <w:tcPr>
            <w:tcW w:w="5310" w:type="dxa"/>
            <w:gridSpan w:val="7"/>
            <w:tcBorders>
              <w:bottom w:val="single" w:sz="4" w:space="0" w:color="auto"/>
            </w:tcBorders>
          </w:tcPr>
          <w:p w14:paraId="13A55997" w14:textId="77777777" w:rsidR="00552461" w:rsidRPr="00CD446E" w:rsidRDefault="00552461" w:rsidP="00305AAE">
            <w:pPr>
              <w:tabs>
                <w:tab w:val="left" w:pos="5059"/>
              </w:tabs>
              <w:spacing w:line="240" w:lineRule="auto"/>
              <w:ind w:right="851"/>
              <w:jc w:val="center"/>
              <w:rPr>
                <w:rFonts w:ascii="Browallia New" w:hAnsi="Browallia New" w:cs="Browallia New"/>
                <w:sz w:val="28"/>
                <w:szCs w:val="28"/>
                <w:cs/>
              </w:rPr>
            </w:pPr>
            <w:r w:rsidRPr="00F46B29">
              <w:rPr>
                <w:rFonts w:ascii="Browallia New" w:hAnsi="Browallia New" w:cs="Browallia New"/>
                <w:sz w:val="28"/>
                <w:szCs w:val="28"/>
              </w:rPr>
              <w:t xml:space="preserve">                 </w:t>
            </w:r>
            <w:r w:rsidRPr="00CD446E">
              <w:rPr>
                <w:rFonts w:ascii="Browallia New" w:hAnsi="Browallia New" w:cs="Browallia New"/>
                <w:sz w:val="28"/>
                <w:szCs w:val="28"/>
                <w:cs/>
              </w:rPr>
              <w:t>งบการเงินเฉพาะของบริษัท</w:t>
            </w:r>
          </w:p>
        </w:tc>
      </w:tr>
      <w:tr w:rsidR="00552461" w:rsidRPr="00E06046" w14:paraId="65DCC15D" w14:textId="77777777" w:rsidTr="00305AAE">
        <w:trPr>
          <w:cantSplit/>
        </w:trPr>
        <w:tc>
          <w:tcPr>
            <w:tcW w:w="3685" w:type="dxa"/>
          </w:tcPr>
          <w:p w14:paraId="1D2B2554" w14:textId="77777777" w:rsidR="00552461" w:rsidRPr="00CD446E" w:rsidRDefault="00552461" w:rsidP="00305AAE">
            <w:pPr>
              <w:spacing w:line="240" w:lineRule="auto"/>
              <w:ind w:left="2203" w:right="851"/>
              <w:jc w:val="both"/>
              <w:rPr>
                <w:rFonts w:ascii="Browallia New" w:hAnsi="Browallia New" w:cs="Browallia New"/>
                <w:sz w:val="28"/>
                <w:szCs w:val="28"/>
              </w:rPr>
            </w:pPr>
          </w:p>
        </w:tc>
        <w:tc>
          <w:tcPr>
            <w:tcW w:w="1190" w:type="dxa"/>
            <w:tcBorders>
              <w:top w:val="nil"/>
              <w:left w:val="nil"/>
              <w:bottom w:val="single" w:sz="4" w:space="0" w:color="auto"/>
              <w:right w:val="nil"/>
            </w:tcBorders>
          </w:tcPr>
          <w:p w14:paraId="1B43C196" w14:textId="10A04BD8"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r w:rsidRPr="00CD446E">
              <w:rPr>
                <w:rFonts w:ascii="Browallia New" w:hAnsi="Browallia New" w:cs="Browallia New"/>
                <w:sz w:val="28"/>
                <w:szCs w:val="28"/>
              </w:rPr>
              <w:t>256</w:t>
            </w:r>
            <w:r w:rsidR="00144135">
              <w:rPr>
                <w:rFonts w:ascii="Browallia New" w:hAnsi="Browallia New" w:cs="Browallia New"/>
                <w:sz w:val="28"/>
                <w:szCs w:val="28"/>
              </w:rPr>
              <w:t>5</w:t>
            </w:r>
          </w:p>
        </w:tc>
        <w:tc>
          <w:tcPr>
            <w:tcW w:w="180" w:type="dxa"/>
          </w:tcPr>
          <w:p w14:paraId="11666891"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52" w:type="dxa"/>
            <w:tcBorders>
              <w:top w:val="nil"/>
              <w:left w:val="nil"/>
              <w:bottom w:val="single" w:sz="4" w:space="0" w:color="auto"/>
              <w:right w:val="nil"/>
            </w:tcBorders>
          </w:tcPr>
          <w:p w14:paraId="20C64AAF"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เพิ่ม</w:t>
            </w:r>
            <w:r w:rsidRPr="00CD446E">
              <w:rPr>
                <w:rStyle w:val="PageNumber"/>
                <w:rFonts w:ascii="Browallia New" w:hAnsi="Browallia New" w:cs="Browallia New"/>
                <w:sz w:val="28"/>
                <w:szCs w:val="28"/>
                <w:cs/>
              </w:rPr>
              <w:t>ขึ้น</w:t>
            </w:r>
          </w:p>
        </w:tc>
        <w:tc>
          <w:tcPr>
            <w:tcW w:w="180" w:type="dxa"/>
          </w:tcPr>
          <w:p w14:paraId="722BE467"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177" w:type="dxa"/>
            <w:tcBorders>
              <w:top w:val="nil"/>
              <w:left w:val="nil"/>
              <w:bottom w:val="single" w:sz="4" w:space="0" w:color="auto"/>
              <w:right w:val="nil"/>
            </w:tcBorders>
          </w:tcPr>
          <w:p w14:paraId="18E6328A"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cs/>
              </w:rPr>
            </w:pPr>
            <w:r w:rsidRPr="00CD446E">
              <w:rPr>
                <w:rFonts w:ascii="Browallia New" w:hAnsi="Browallia New" w:cs="Browallia New"/>
                <w:sz w:val="28"/>
                <w:szCs w:val="28"/>
                <w:cs/>
              </w:rPr>
              <w:t>ลดลง</w:t>
            </w:r>
          </w:p>
        </w:tc>
        <w:tc>
          <w:tcPr>
            <w:tcW w:w="180" w:type="dxa"/>
          </w:tcPr>
          <w:p w14:paraId="522D99FE" w14:textId="77777777" w:rsidR="00552461" w:rsidRPr="00CD446E" w:rsidRDefault="00552461" w:rsidP="00305AAE">
            <w:pPr>
              <w:tabs>
                <w:tab w:val="clear" w:pos="907"/>
              </w:tabs>
              <w:spacing w:line="240" w:lineRule="auto"/>
              <w:ind w:left="-46" w:right="-45"/>
              <w:jc w:val="center"/>
              <w:rPr>
                <w:rFonts w:ascii="Browallia New" w:hAnsi="Browallia New" w:cs="Browallia New"/>
                <w:sz w:val="28"/>
                <w:szCs w:val="28"/>
              </w:rPr>
            </w:pPr>
          </w:p>
        </w:tc>
        <w:tc>
          <w:tcPr>
            <w:tcW w:w="1251" w:type="dxa"/>
          </w:tcPr>
          <w:p w14:paraId="3A799884" w14:textId="08A2FF4F" w:rsidR="00552461" w:rsidRPr="00CD446E" w:rsidRDefault="00552461" w:rsidP="00305AAE">
            <w:pPr>
              <w:tabs>
                <w:tab w:val="clear" w:pos="907"/>
              </w:tabs>
              <w:spacing w:line="240" w:lineRule="auto"/>
              <w:ind w:left="-46" w:right="-45"/>
              <w:jc w:val="center"/>
              <w:rPr>
                <w:rFonts w:ascii="Browallia New" w:hAnsi="Browallia New" w:cs="Browallia New"/>
                <w:sz w:val="28"/>
                <w:szCs w:val="28"/>
                <w:lang w:val="en-GB"/>
              </w:rPr>
            </w:pPr>
            <w:r w:rsidRPr="00CD446E">
              <w:rPr>
                <w:rFonts w:ascii="Browallia New" w:hAnsi="Browallia New" w:cs="Browallia New"/>
                <w:sz w:val="28"/>
                <w:szCs w:val="28"/>
              </w:rPr>
              <w:t>256</w:t>
            </w:r>
            <w:r w:rsidR="00144135">
              <w:rPr>
                <w:rFonts w:ascii="Browallia New" w:hAnsi="Browallia New" w:cs="Browallia New"/>
                <w:sz w:val="28"/>
                <w:szCs w:val="28"/>
              </w:rPr>
              <w:t>6</w:t>
            </w:r>
          </w:p>
        </w:tc>
      </w:tr>
      <w:tr w:rsidR="00552461" w:rsidRPr="00E06046" w14:paraId="4957D1D0" w14:textId="77777777" w:rsidTr="00305AAE">
        <w:trPr>
          <w:cantSplit/>
          <w:trHeight w:hRule="exact" w:val="298"/>
        </w:trPr>
        <w:tc>
          <w:tcPr>
            <w:tcW w:w="3685" w:type="dxa"/>
          </w:tcPr>
          <w:p w14:paraId="60F2FC94" w14:textId="77777777" w:rsidR="00552461" w:rsidRPr="00CD446E" w:rsidRDefault="00552461" w:rsidP="00305AAE">
            <w:pPr>
              <w:tabs>
                <w:tab w:val="clear" w:pos="227"/>
              </w:tabs>
              <w:spacing w:line="240" w:lineRule="auto"/>
              <w:ind w:left="237" w:hanging="177"/>
              <w:rPr>
                <w:rFonts w:ascii="Browallia New" w:hAnsi="Browallia New" w:cs="Browallia New"/>
                <w:b/>
                <w:bCs/>
                <w:sz w:val="28"/>
                <w:szCs w:val="28"/>
                <w:cs/>
              </w:rPr>
            </w:pPr>
          </w:p>
        </w:tc>
        <w:tc>
          <w:tcPr>
            <w:tcW w:w="1190" w:type="dxa"/>
          </w:tcPr>
          <w:p w14:paraId="64D093E7" w14:textId="77777777" w:rsidR="00552461" w:rsidRPr="00CD446E" w:rsidRDefault="00552461" w:rsidP="00305AAE">
            <w:pPr>
              <w:spacing w:line="240" w:lineRule="auto"/>
              <w:ind w:right="96"/>
              <w:jc w:val="center"/>
              <w:rPr>
                <w:rFonts w:ascii="Browallia New" w:hAnsi="Browallia New" w:cs="Browallia New"/>
                <w:sz w:val="28"/>
                <w:szCs w:val="28"/>
              </w:rPr>
            </w:pPr>
          </w:p>
        </w:tc>
        <w:tc>
          <w:tcPr>
            <w:tcW w:w="180" w:type="dxa"/>
          </w:tcPr>
          <w:p w14:paraId="30C6F277" w14:textId="77777777" w:rsidR="00552461" w:rsidRPr="00CD446E" w:rsidRDefault="00552461" w:rsidP="00305AAE">
            <w:pPr>
              <w:spacing w:line="240" w:lineRule="auto"/>
              <w:ind w:right="851"/>
              <w:jc w:val="right"/>
              <w:rPr>
                <w:rFonts w:ascii="Browallia New" w:hAnsi="Browallia New" w:cs="Browallia New"/>
                <w:sz w:val="28"/>
                <w:szCs w:val="28"/>
              </w:rPr>
            </w:pPr>
          </w:p>
        </w:tc>
        <w:tc>
          <w:tcPr>
            <w:tcW w:w="1152" w:type="dxa"/>
            <w:vAlign w:val="center"/>
          </w:tcPr>
          <w:p w14:paraId="5B508822" w14:textId="77777777" w:rsidR="00552461" w:rsidRPr="00CD446E" w:rsidRDefault="00552461" w:rsidP="00305AAE">
            <w:pPr>
              <w:spacing w:line="240" w:lineRule="auto"/>
              <w:ind w:right="96"/>
              <w:jc w:val="right"/>
              <w:rPr>
                <w:rFonts w:ascii="Browallia New" w:hAnsi="Browallia New" w:cs="Browallia New"/>
                <w:sz w:val="28"/>
                <w:szCs w:val="28"/>
              </w:rPr>
            </w:pPr>
          </w:p>
        </w:tc>
        <w:tc>
          <w:tcPr>
            <w:tcW w:w="180" w:type="dxa"/>
          </w:tcPr>
          <w:p w14:paraId="3B837670"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177" w:type="dxa"/>
            <w:vAlign w:val="center"/>
          </w:tcPr>
          <w:p w14:paraId="3D638AB8"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2ECD7B21"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tcBorders>
              <w:top w:val="single" w:sz="4" w:space="0" w:color="auto"/>
            </w:tcBorders>
            <w:vAlign w:val="center"/>
          </w:tcPr>
          <w:p w14:paraId="1BF96301"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42D5DF40" w14:textId="77777777" w:rsidTr="00305AAE">
        <w:trPr>
          <w:cantSplit/>
        </w:trPr>
        <w:tc>
          <w:tcPr>
            <w:tcW w:w="6207" w:type="dxa"/>
            <w:gridSpan w:val="4"/>
            <w:vAlign w:val="center"/>
          </w:tcPr>
          <w:p w14:paraId="4918F819" w14:textId="77777777" w:rsidR="00552461" w:rsidRPr="00CD446E" w:rsidRDefault="00552461" w:rsidP="00305AAE">
            <w:pPr>
              <w:tabs>
                <w:tab w:val="clear" w:pos="3742"/>
              </w:tabs>
              <w:spacing w:line="240" w:lineRule="auto"/>
              <w:ind w:left="250" w:right="175" w:hanging="180"/>
              <w:rPr>
                <w:rFonts w:ascii="Browallia New" w:hAnsi="Browallia New" w:cs="Browallia New"/>
                <w:sz w:val="28"/>
                <w:szCs w:val="28"/>
              </w:rPr>
            </w:pPr>
            <w:r w:rsidRPr="00CD446E">
              <w:rPr>
                <w:rFonts w:ascii="Browallia New" w:hAnsi="Browallia New" w:cs="Browallia New"/>
                <w:b/>
                <w:bCs/>
                <w:sz w:val="28"/>
                <w:szCs w:val="28"/>
                <w:cs/>
              </w:rPr>
              <w:t>เงินกู้ยืมระยะสั้นจากบุคคลและบริษัทที่เกี่ยวข้องและดอกเบี้ยค้างจ่าย</w:t>
            </w:r>
            <w:r w:rsidRPr="00F46B29">
              <w:rPr>
                <w:rFonts w:ascii="Browallia New" w:hAnsi="Browallia New" w:cs="Browallia New"/>
                <w:b/>
                <w:bCs/>
                <w:sz w:val="28"/>
                <w:szCs w:val="28"/>
              </w:rPr>
              <w:t xml:space="preserve">  </w:t>
            </w:r>
          </w:p>
        </w:tc>
        <w:tc>
          <w:tcPr>
            <w:tcW w:w="180" w:type="dxa"/>
          </w:tcPr>
          <w:p w14:paraId="5DF2A142" w14:textId="77777777" w:rsidR="00552461" w:rsidRPr="00CD446E" w:rsidRDefault="00552461" w:rsidP="00305AAE">
            <w:pPr>
              <w:spacing w:line="240" w:lineRule="auto"/>
              <w:ind w:right="851"/>
              <w:jc w:val="center"/>
              <w:rPr>
                <w:rFonts w:ascii="Browallia New" w:hAnsi="Browallia New" w:cs="Browallia New"/>
                <w:sz w:val="28"/>
                <w:szCs w:val="28"/>
                <w:cs/>
              </w:rPr>
            </w:pPr>
          </w:p>
        </w:tc>
        <w:tc>
          <w:tcPr>
            <w:tcW w:w="1177" w:type="dxa"/>
            <w:vAlign w:val="center"/>
          </w:tcPr>
          <w:p w14:paraId="40215A70" w14:textId="77777777" w:rsidR="00552461" w:rsidRPr="00CD446E" w:rsidRDefault="00552461" w:rsidP="00305AAE">
            <w:pPr>
              <w:spacing w:line="240" w:lineRule="auto"/>
              <w:ind w:right="74"/>
              <w:jc w:val="right"/>
              <w:rPr>
                <w:rFonts w:ascii="Browallia New" w:hAnsi="Browallia New" w:cs="Browallia New"/>
                <w:sz w:val="28"/>
                <w:szCs w:val="28"/>
              </w:rPr>
            </w:pPr>
          </w:p>
        </w:tc>
        <w:tc>
          <w:tcPr>
            <w:tcW w:w="180" w:type="dxa"/>
          </w:tcPr>
          <w:p w14:paraId="5A973F05" w14:textId="77777777" w:rsidR="00552461" w:rsidRPr="00CD446E" w:rsidRDefault="00552461" w:rsidP="00305AAE">
            <w:pPr>
              <w:spacing w:line="240" w:lineRule="auto"/>
              <w:ind w:right="851"/>
              <w:jc w:val="center"/>
              <w:rPr>
                <w:rFonts w:ascii="Browallia New" w:hAnsi="Browallia New" w:cs="Browallia New"/>
                <w:sz w:val="28"/>
                <w:szCs w:val="28"/>
              </w:rPr>
            </w:pPr>
          </w:p>
        </w:tc>
        <w:tc>
          <w:tcPr>
            <w:tcW w:w="1251" w:type="dxa"/>
            <w:vAlign w:val="center"/>
          </w:tcPr>
          <w:p w14:paraId="775995D4" w14:textId="77777777" w:rsidR="00552461" w:rsidRPr="00CD446E" w:rsidRDefault="00552461" w:rsidP="00305AAE">
            <w:pPr>
              <w:spacing w:line="240" w:lineRule="auto"/>
              <w:ind w:right="74"/>
              <w:jc w:val="right"/>
              <w:rPr>
                <w:rFonts w:ascii="Browallia New" w:hAnsi="Browallia New" w:cs="Browallia New"/>
                <w:sz w:val="28"/>
                <w:szCs w:val="28"/>
              </w:rPr>
            </w:pPr>
          </w:p>
        </w:tc>
      </w:tr>
      <w:tr w:rsidR="00552461" w:rsidRPr="00E06046" w14:paraId="3FFA7DD6" w14:textId="77777777" w:rsidTr="00305AAE">
        <w:trPr>
          <w:cantSplit/>
        </w:trPr>
        <w:tc>
          <w:tcPr>
            <w:tcW w:w="3685" w:type="dxa"/>
          </w:tcPr>
          <w:p w14:paraId="21E27032" w14:textId="77777777" w:rsidR="00552461" w:rsidRPr="00CD446E" w:rsidRDefault="00552461" w:rsidP="00305AAE">
            <w:pPr>
              <w:tabs>
                <w:tab w:val="clear" w:pos="227"/>
              </w:tabs>
              <w:spacing w:line="240" w:lineRule="auto"/>
              <w:ind w:left="237" w:hanging="177"/>
              <w:rPr>
                <w:rFonts w:ascii="Browallia New" w:hAnsi="Browallia New" w:cs="Browallia New"/>
                <w:sz w:val="28"/>
                <w:szCs w:val="28"/>
                <w:cs/>
              </w:rPr>
            </w:pPr>
            <w:r w:rsidRPr="00CD446E">
              <w:rPr>
                <w:rFonts w:ascii="Browallia New" w:hAnsi="Browallia New" w:cs="Browallia New"/>
                <w:sz w:val="28"/>
                <w:szCs w:val="28"/>
                <w:cs/>
              </w:rPr>
              <w:t>บริษัทย่อย</w:t>
            </w:r>
          </w:p>
        </w:tc>
        <w:tc>
          <w:tcPr>
            <w:tcW w:w="1190" w:type="dxa"/>
            <w:vAlign w:val="bottom"/>
          </w:tcPr>
          <w:p w14:paraId="06F6EEC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A322B9E"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52" w:type="dxa"/>
            <w:vAlign w:val="bottom"/>
          </w:tcPr>
          <w:p w14:paraId="01C02D82"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449E974A"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177" w:type="dxa"/>
            <w:vAlign w:val="bottom"/>
          </w:tcPr>
          <w:p w14:paraId="131EBB2B"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1CFF1D77" w14:textId="77777777" w:rsidR="00552461" w:rsidRPr="00CD446E" w:rsidRDefault="00552461" w:rsidP="00305AAE">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51" w:type="dxa"/>
            <w:vAlign w:val="bottom"/>
          </w:tcPr>
          <w:p w14:paraId="021A2498" w14:textId="77777777" w:rsidR="00552461" w:rsidRPr="00CD446E" w:rsidRDefault="00552461" w:rsidP="00305AAE">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D10CFF" w:rsidRPr="00E06046" w14:paraId="78F35A03" w14:textId="77777777" w:rsidTr="006160B6">
        <w:trPr>
          <w:cantSplit/>
        </w:trPr>
        <w:tc>
          <w:tcPr>
            <w:tcW w:w="3685" w:type="dxa"/>
          </w:tcPr>
          <w:p w14:paraId="07BA5171" w14:textId="77777777" w:rsidR="00D10CFF" w:rsidRPr="00CD446E" w:rsidRDefault="00D10CFF" w:rsidP="00D10CFF">
            <w:pPr>
              <w:tabs>
                <w:tab w:val="clear" w:pos="227"/>
              </w:tabs>
              <w:spacing w:line="240" w:lineRule="auto"/>
              <w:ind w:left="237"/>
              <w:rPr>
                <w:rFonts w:ascii="Browallia New" w:hAnsi="Browallia New" w:cs="Browallia New"/>
                <w:sz w:val="28"/>
                <w:szCs w:val="28"/>
                <w:lang w:val="en-GB"/>
              </w:rPr>
            </w:pPr>
            <w:r w:rsidRPr="00CD446E">
              <w:rPr>
                <w:rFonts w:ascii="Browallia New" w:hAnsi="Browallia New" w:cs="Browallia New"/>
                <w:sz w:val="28"/>
                <w:szCs w:val="28"/>
                <w:cs/>
              </w:rPr>
              <w:t>เงินกู้ยืม</w:t>
            </w:r>
          </w:p>
        </w:tc>
        <w:tc>
          <w:tcPr>
            <w:tcW w:w="1190" w:type="dxa"/>
          </w:tcPr>
          <w:p w14:paraId="11D3063D" w14:textId="524EA793"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556,200 </w:t>
            </w:r>
          </w:p>
        </w:tc>
        <w:tc>
          <w:tcPr>
            <w:tcW w:w="180" w:type="dxa"/>
          </w:tcPr>
          <w:p w14:paraId="67A30FC0" w14:textId="77777777" w:rsidR="00D10CFF" w:rsidRPr="00CD446E"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75A01E6D" w14:textId="22271ECF"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382,400</w:t>
            </w:r>
          </w:p>
        </w:tc>
        <w:tc>
          <w:tcPr>
            <w:tcW w:w="180" w:type="dxa"/>
          </w:tcPr>
          <w:p w14:paraId="1ABC2819" w14:textId="77777777" w:rsidR="00D10CFF" w:rsidRPr="00393C6F" w:rsidRDefault="00D10CFF" w:rsidP="00D10CFF">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8"/>
                <w:szCs w:val="28"/>
              </w:rPr>
            </w:pPr>
          </w:p>
        </w:tc>
        <w:tc>
          <w:tcPr>
            <w:tcW w:w="1177" w:type="dxa"/>
          </w:tcPr>
          <w:p w14:paraId="3F5AFB28" w14:textId="51D5ABC9"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393C6F">
              <w:rPr>
                <w:rFonts w:ascii="Browallia New" w:hAnsi="Browallia New" w:cs="Browallia New"/>
                <w:sz w:val="28"/>
                <w:szCs w:val="28"/>
              </w:rPr>
              <w:t>(583,950)</w:t>
            </w:r>
          </w:p>
        </w:tc>
        <w:tc>
          <w:tcPr>
            <w:tcW w:w="180" w:type="dxa"/>
            <w:vAlign w:val="bottom"/>
          </w:tcPr>
          <w:p w14:paraId="20621097" w14:textId="77777777" w:rsidR="00D10CFF" w:rsidRPr="00393C6F" w:rsidRDefault="00D10CFF" w:rsidP="00D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tcPr>
          <w:p w14:paraId="6D232946" w14:textId="0D2C2DE4"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354,650</w:t>
            </w:r>
          </w:p>
        </w:tc>
      </w:tr>
      <w:tr w:rsidR="00D10CFF" w:rsidRPr="00E06046" w14:paraId="374E8007" w14:textId="77777777" w:rsidTr="006160B6">
        <w:trPr>
          <w:cantSplit/>
        </w:trPr>
        <w:tc>
          <w:tcPr>
            <w:tcW w:w="3685" w:type="dxa"/>
            <w:vAlign w:val="bottom"/>
          </w:tcPr>
          <w:p w14:paraId="2AD12166" w14:textId="77777777" w:rsidR="00D10CFF" w:rsidRPr="00CD446E" w:rsidRDefault="00D10CFF" w:rsidP="00D10CFF">
            <w:pPr>
              <w:tabs>
                <w:tab w:val="clear" w:pos="227"/>
              </w:tabs>
              <w:spacing w:line="240" w:lineRule="auto"/>
              <w:ind w:left="237"/>
              <w:rPr>
                <w:rFonts w:ascii="Browallia New" w:hAnsi="Browallia New" w:cs="Browallia New"/>
                <w:sz w:val="28"/>
                <w:szCs w:val="28"/>
                <w:cs/>
              </w:rPr>
            </w:pPr>
            <w:r w:rsidRPr="00CD446E">
              <w:rPr>
                <w:rFonts w:ascii="Browallia New" w:hAnsi="Browallia New" w:cs="Browallia New"/>
                <w:sz w:val="28"/>
                <w:szCs w:val="28"/>
                <w:cs/>
              </w:rPr>
              <w:t>ดอกเบี้ยค้างจ่าย</w:t>
            </w:r>
          </w:p>
        </w:tc>
        <w:tc>
          <w:tcPr>
            <w:tcW w:w="1190" w:type="dxa"/>
          </w:tcPr>
          <w:p w14:paraId="33FB06B8" w14:textId="2E7F84D3"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rPr>
              <w:t xml:space="preserve"> 6,447 </w:t>
            </w:r>
          </w:p>
        </w:tc>
        <w:tc>
          <w:tcPr>
            <w:tcW w:w="180" w:type="dxa"/>
          </w:tcPr>
          <w:p w14:paraId="403D9151" w14:textId="77777777" w:rsidR="00D10CFF" w:rsidRPr="00CD446E"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52" w:type="dxa"/>
          </w:tcPr>
          <w:p w14:paraId="14FCAD6A" w14:textId="72E93E92"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37,447</w:t>
            </w:r>
          </w:p>
        </w:tc>
        <w:tc>
          <w:tcPr>
            <w:tcW w:w="180" w:type="dxa"/>
          </w:tcPr>
          <w:p w14:paraId="3C957EF2" w14:textId="77777777" w:rsidR="00D10CFF" w:rsidRPr="00393C6F" w:rsidRDefault="00D10CFF" w:rsidP="00D10CFF">
            <w:pPr>
              <w:tabs>
                <w:tab w:val="clear" w:pos="227"/>
                <w:tab w:val="clear" w:pos="454"/>
                <w:tab w:val="clear" w:pos="680"/>
                <w:tab w:val="left" w:pos="720"/>
                <w:tab w:val="decimal" w:pos="1212"/>
              </w:tabs>
              <w:spacing w:line="240" w:lineRule="auto"/>
              <w:ind w:left="-45" w:right="23"/>
              <w:jc w:val="right"/>
              <w:rPr>
                <w:rFonts w:ascii="Browallia New" w:hAnsi="Browallia New" w:cs="Browallia New"/>
                <w:sz w:val="28"/>
                <w:szCs w:val="28"/>
              </w:rPr>
            </w:pPr>
          </w:p>
        </w:tc>
        <w:tc>
          <w:tcPr>
            <w:tcW w:w="1177" w:type="dxa"/>
          </w:tcPr>
          <w:p w14:paraId="4E33CFAC" w14:textId="79125076"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cs/>
              </w:rPr>
            </w:pPr>
            <w:r w:rsidRPr="00393C6F">
              <w:rPr>
                <w:rFonts w:ascii="Browallia New" w:hAnsi="Browallia New" w:cs="Browallia New"/>
                <w:sz w:val="28"/>
                <w:szCs w:val="28"/>
              </w:rPr>
              <w:t>(37,627)</w:t>
            </w:r>
          </w:p>
        </w:tc>
        <w:tc>
          <w:tcPr>
            <w:tcW w:w="180" w:type="dxa"/>
            <w:vAlign w:val="bottom"/>
          </w:tcPr>
          <w:p w14:paraId="34B2D772" w14:textId="77777777" w:rsidR="00D10CFF" w:rsidRPr="00393C6F" w:rsidRDefault="00D10CFF" w:rsidP="00D10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51" w:type="dxa"/>
          </w:tcPr>
          <w:p w14:paraId="4C0001B6" w14:textId="4EA5AE96"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393C6F">
              <w:rPr>
                <w:rFonts w:ascii="Browallia New" w:hAnsi="Browallia New" w:cs="Browallia New"/>
                <w:sz w:val="28"/>
                <w:szCs w:val="28"/>
              </w:rPr>
              <w:t>6,267</w:t>
            </w:r>
          </w:p>
        </w:tc>
      </w:tr>
      <w:tr w:rsidR="00D10CFF" w:rsidRPr="00E06046" w14:paraId="1CB049E4" w14:textId="77777777" w:rsidTr="00305AAE">
        <w:trPr>
          <w:cantSplit/>
          <w:trHeight w:hRule="exact" w:val="324"/>
        </w:trPr>
        <w:tc>
          <w:tcPr>
            <w:tcW w:w="3685" w:type="dxa"/>
          </w:tcPr>
          <w:p w14:paraId="59926F5F" w14:textId="77777777" w:rsidR="00D10CFF" w:rsidRPr="00CD446E" w:rsidRDefault="00D10CFF" w:rsidP="00D10CFF">
            <w:pPr>
              <w:spacing w:line="240" w:lineRule="auto"/>
              <w:ind w:left="250" w:right="851"/>
              <w:jc w:val="both"/>
              <w:rPr>
                <w:rFonts w:ascii="Browallia New" w:hAnsi="Browallia New" w:cs="Browallia New"/>
                <w:sz w:val="28"/>
                <w:szCs w:val="28"/>
                <w:cs/>
              </w:rPr>
            </w:pPr>
          </w:p>
        </w:tc>
        <w:tc>
          <w:tcPr>
            <w:tcW w:w="1190" w:type="dxa"/>
            <w:vAlign w:val="bottom"/>
          </w:tcPr>
          <w:p w14:paraId="61C77FC1" w14:textId="77777777"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D7CECB3" w14:textId="77777777" w:rsidR="00D10CFF" w:rsidRPr="00CD446E" w:rsidRDefault="00D10CFF" w:rsidP="00D10CFF">
            <w:pPr>
              <w:spacing w:line="240" w:lineRule="auto"/>
              <w:ind w:left="-45" w:right="23"/>
              <w:jc w:val="right"/>
              <w:rPr>
                <w:rFonts w:ascii="Browallia New" w:hAnsi="Browallia New" w:cs="Browallia New"/>
                <w:sz w:val="28"/>
                <w:szCs w:val="28"/>
              </w:rPr>
            </w:pPr>
          </w:p>
        </w:tc>
        <w:tc>
          <w:tcPr>
            <w:tcW w:w="1152" w:type="dxa"/>
            <w:vAlign w:val="bottom"/>
          </w:tcPr>
          <w:p w14:paraId="7C9163D8"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70B046FC"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35A01294"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80" w:type="dxa"/>
            <w:vAlign w:val="bottom"/>
          </w:tcPr>
          <w:p w14:paraId="58F59A4C"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c>
          <w:tcPr>
            <w:tcW w:w="1251" w:type="dxa"/>
            <w:vAlign w:val="bottom"/>
          </w:tcPr>
          <w:p w14:paraId="612D29FA"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10CFF" w:rsidRPr="00E06046" w14:paraId="4FD9940F" w14:textId="77777777" w:rsidTr="00305AAE">
        <w:trPr>
          <w:cantSplit/>
        </w:trPr>
        <w:tc>
          <w:tcPr>
            <w:tcW w:w="3685" w:type="dxa"/>
            <w:vAlign w:val="bottom"/>
          </w:tcPr>
          <w:p w14:paraId="320F8326" w14:textId="77777777" w:rsidR="00D10CFF" w:rsidRPr="00CD446E" w:rsidRDefault="00D10CFF" w:rsidP="00D10CFF">
            <w:pPr>
              <w:spacing w:line="240" w:lineRule="auto"/>
              <w:ind w:left="250" w:right="851" w:hanging="148"/>
              <w:jc w:val="both"/>
              <w:rPr>
                <w:rFonts w:ascii="Browallia New" w:hAnsi="Browallia New" w:cs="Browallia New"/>
                <w:sz w:val="28"/>
                <w:szCs w:val="28"/>
              </w:rPr>
            </w:pPr>
            <w:r w:rsidRPr="00CD446E">
              <w:rPr>
                <w:rFonts w:ascii="Browallia New" w:hAnsi="Browallia New" w:cs="Browallia New"/>
                <w:sz w:val="28"/>
                <w:szCs w:val="28"/>
                <w:cs/>
              </w:rPr>
              <w:t>บุคคล</w:t>
            </w:r>
            <w:r>
              <w:rPr>
                <w:rFonts w:ascii="Browallia New" w:hAnsi="Browallia New" w:cs="Browallia New" w:hint="cs"/>
                <w:sz w:val="28"/>
                <w:szCs w:val="28"/>
                <w:cs/>
              </w:rPr>
              <w:t>และบริษัท</w:t>
            </w:r>
            <w:r w:rsidRPr="00CD446E">
              <w:rPr>
                <w:rFonts w:ascii="Browallia New" w:hAnsi="Browallia New" w:cs="Browallia New"/>
                <w:sz w:val="28"/>
                <w:szCs w:val="28"/>
                <w:cs/>
              </w:rPr>
              <w:t>ที่เกี่ยวข้อง</w:t>
            </w:r>
          </w:p>
        </w:tc>
        <w:tc>
          <w:tcPr>
            <w:tcW w:w="1190" w:type="dxa"/>
            <w:vAlign w:val="bottom"/>
          </w:tcPr>
          <w:p w14:paraId="1827220C" w14:textId="77777777"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3051E6A6" w14:textId="77777777" w:rsidR="00D10CFF" w:rsidRPr="00CD446E" w:rsidRDefault="00D10CFF" w:rsidP="00D10CFF">
            <w:pPr>
              <w:spacing w:line="240" w:lineRule="auto"/>
              <w:ind w:left="-45" w:right="23"/>
              <w:jc w:val="right"/>
              <w:rPr>
                <w:rFonts w:ascii="Browallia New" w:hAnsi="Browallia New" w:cs="Browallia New"/>
                <w:sz w:val="28"/>
                <w:szCs w:val="28"/>
              </w:rPr>
            </w:pPr>
          </w:p>
        </w:tc>
        <w:tc>
          <w:tcPr>
            <w:tcW w:w="1152" w:type="dxa"/>
            <w:vAlign w:val="bottom"/>
          </w:tcPr>
          <w:p w14:paraId="510A424C"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119E4F34"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77" w:type="dxa"/>
            <w:vAlign w:val="bottom"/>
          </w:tcPr>
          <w:p w14:paraId="01513F75"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vAlign w:val="bottom"/>
          </w:tcPr>
          <w:p w14:paraId="24FC1C82"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51" w:type="dxa"/>
            <w:vAlign w:val="bottom"/>
          </w:tcPr>
          <w:p w14:paraId="76DE791F" w14:textId="77777777" w:rsidR="00D10CFF" w:rsidRPr="00393C6F" w:rsidRDefault="00D10CFF" w:rsidP="00D10CFF">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D10CFF" w:rsidRPr="00E06046" w14:paraId="751E53F0" w14:textId="77777777" w:rsidTr="006160B6">
        <w:trPr>
          <w:cantSplit/>
        </w:trPr>
        <w:tc>
          <w:tcPr>
            <w:tcW w:w="3685" w:type="dxa"/>
          </w:tcPr>
          <w:p w14:paraId="6911D3FF" w14:textId="77777777" w:rsidR="00D10CFF" w:rsidRPr="00CD446E" w:rsidRDefault="00D10CFF" w:rsidP="00D10CFF">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เงินกู้ยืม</w:t>
            </w:r>
          </w:p>
        </w:tc>
        <w:tc>
          <w:tcPr>
            <w:tcW w:w="1190" w:type="dxa"/>
            <w:shd w:val="clear" w:color="auto" w:fill="auto"/>
          </w:tcPr>
          <w:p w14:paraId="6BFEC197" w14:textId="6D1764FF"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 xml:space="preserve"> 1,294,900 </w:t>
            </w:r>
          </w:p>
        </w:tc>
        <w:tc>
          <w:tcPr>
            <w:tcW w:w="180" w:type="dxa"/>
            <w:shd w:val="clear" w:color="auto" w:fill="auto"/>
            <w:vAlign w:val="bottom"/>
          </w:tcPr>
          <w:p w14:paraId="2755A389" w14:textId="77777777" w:rsidR="00D10CFF" w:rsidRPr="00CD446E" w:rsidRDefault="00D10CFF" w:rsidP="00D10CFF">
            <w:pPr>
              <w:spacing w:line="240" w:lineRule="auto"/>
              <w:ind w:left="-45" w:right="23"/>
              <w:jc w:val="right"/>
              <w:rPr>
                <w:rFonts w:ascii="Browallia New" w:hAnsi="Browallia New" w:cs="Browallia New"/>
                <w:sz w:val="28"/>
                <w:szCs w:val="28"/>
              </w:rPr>
            </w:pPr>
          </w:p>
        </w:tc>
        <w:tc>
          <w:tcPr>
            <w:tcW w:w="1152" w:type="dxa"/>
            <w:shd w:val="clear" w:color="auto" w:fill="auto"/>
          </w:tcPr>
          <w:p w14:paraId="1B6F84FB" w14:textId="452783BD"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383,000</w:t>
            </w:r>
          </w:p>
        </w:tc>
        <w:tc>
          <w:tcPr>
            <w:tcW w:w="180" w:type="dxa"/>
            <w:shd w:val="clear" w:color="auto" w:fill="auto"/>
          </w:tcPr>
          <w:p w14:paraId="204D4C3B"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shd w:val="clear" w:color="auto" w:fill="auto"/>
          </w:tcPr>
          <w:p w14:paraId="50722C01" w14:textId="17F5BBEF"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(327,013)</w:t>
            </w:r>
          </w:p>
        </w:tc>
        <w:tc>
          <w:tcPr>
            <w:tcW w:w="180" w:type="dxa"/>
            <w:shd w:val="clear" w:color="auto" w:fill="auto"/>
          </w:tcPr>
          <w:p w14:paraId="470F0186"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shd w:val="clear" w:color="auto" w:fill="auto"/>
          </w:tcPr>
          <w:p w14:paraId="25BA3F62" w14:textId="4937843C"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1,350,887</w:t>
            </w:r>
          </w:p>
        </w:tc>
      </w:tr>
      <w:tr w:rsidR="00D10CFF" w:rsidRPr="00E06046" w14:paraId="0527239A" w14:textId="77777777" w:rsidTr="006160B6">
        <w:trPr>
          <w:cantSplit/>
        </w:trPr>
        <w:tc>
          <w:tcPr>
            <w:tcW w:w="3685" w:type="dxa"/>
            <w:vAlign w:val="bottom"/>
          </w:tcPr>
          <w:p w14:paraId="27870704" w14:textId="77777777" w:rsidR="00D10CFF" w:rsidRPr="00CD446E" w:rsidRDefault="00D10CFF" w:rsidP="00D10CFF">
            <w:pPr>
              <w:spacing w:line="240" w:lineRule="auto"/>
              <w:ind w:left="250" w:right="851"/>
              <w:jc w:val="both"/>
              <w:rPr>
                <w:rFonts w:ascii="Browallia New" w:hAnsi="Browallia New" w:cs="Browallia New"/>
                <w:sz w:val="28"/>
                <w:szCs w:val="28"/>
              </w:rPr>
            </w:pPr>
            <w:r w:rsidRPr="00CD446E">
              <w:rPr>
                <w:rFonts w:ascii="Browallia New" w:hAnsi="Browallia New" w:cs="Browallia New"/>
                <w:sz w:val="28"/>
                <w:szCs w:val="28"/>
                <w:cs/>
              </w:rPr>
              <w:t>ดอกเบี้ยค้างจ่าย</w:t>
            </w:r>
          </w:p>
        </w:tc>
        <w:tc>
          <w:tcPr>
            <w:tcW w:w="1190" w:type="dxa"/>
            <w:shd w:val="clear" w:color="auto" w:fill="auto"/>
          </w:tcPr>
          <w:p w14:paraId="0224DC6E" w14:textId="358A7C61"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 xml:space="preserve"> </w:t>
            </w:r>
            <w:r>
              <w:rPr>
                <w:rFonts w:ascii="Browallia New" w:hAnsi="Browallia New" w:cs="Browallia New"/>
                <w:sz w:val="28"/>
                <w:szCs w:val="28"/>
                <w:lang w:val="en-GB"/>
              </w:rPr>
              <w:fldChar w:fldCharType="begin"/>
            </w:r>
            <w:r>
              <w:rPr>
                <w:rFonts w:ascii="Browallia New" w:hAnsi="Browallia New" w:cs="Browallia New"/>
                <w:sz w:val="28"/>
                <w:szCs w:val="28"/>
                <w:lang w:val="en-GB"/>
              </w:rPr>
              <w:instrText xml:space="preserve"> =SUM(LEFT) </w:instrText>
            </w:r>
            <w:r>
              <w:rPr>
                <w:rFonts w:ascii="Browallia New" w:hAnsi="Browallia New" w:cs="Browallia New"/>
                <w:sz w:val="28"/>
                <w:szCs w:val="28"/>
                <w:lang w:val="en-GB"/>
              </w:rPr>
              <w:fldChar w:fldCharType="separate"/>
            </w:r>
            <w:r>
              <w:rPr>
                <w:rFonts w:ascii="Browallia New" w:hAnsi="Browallia New" w:cs="Browallia New"/>
                <w:noProof/>
                <w:sz w:val="28"/>
                <w:szCs w:val="28"/>
                <w:lang w:val="en-GB"/>
              </w:rPr>
              <w:t>20,809</w:t>
            </w:r>
            <w:r>
              <w:rPr>
                <w:rFonts w:ascii="Browallia New" w:hAnsi="Browallia New" w:cs="Browallia New"/>
                <w:sz w:val="28"/>
                <w:szCs w:val="28"/>
                <w:lang w:val="en-GB"/>
              </w:rPr>
              <w:fldChar w:fldCharType="end"/>
            </w:r>
          </w:p>
        </w:tc>
        <w:tc>
          <w:tcPr>
            <w:tcW w:w="180" w:type="dxa"/>
            <w:shd w:val="clear" w:color="auto" w:fill="auto"/>
            <w:vAlign w:val="bottom"/>
          </w:tcPr>
          <w:p w14:paraId="5B290F5F" w14:textId="77777777" w:rsidR="00D10CFF" w:rsidRPr="00CD446E" w:rsidRDefault="00D10CFF" w:rsidP="00D10CFF">
            <w:pPr>
              <w:spacing w:line="240" w:lineRule="auto"/>
              <w:ind w:left="-45" w:right="23"/>
              <w:jc w:val="right"/>
              <w:rPr>
                <w:rFonts w:ascii="Browallia New" w:hAnsi="Browallia New" w:cs="Browallia New"/>
                <w:sz w:val="28"/>
                <w:szCs w:val="28"/>
              </w:rPr>
            </w:pPr>
          </w:p>
        </w:tc>
        <w:tc>
          <w:tcPr>
            <w:tcW w:w="1152" w:type="dxa"/>
            <w:shd w:val="clear" w:color="auto" w:fill="auto"/>
          </w:tcPr>
          <w:p w14:paraId="513F9E2F" w14:textId="71D8C56A"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79,817</w:t>
            </w:r>
          </w:p>
        </w:tc>
        <w:tc>
          <w:tcPr>
            <w:tcW w:w="180" w:type="dxa"/>
            <w:shd w:val="clear" w:color="auto" w:fill="auto"/>
          </w:tcPr>
          <w:p w14:paraId="10A4466C"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shd w:val="clear" w:color="auto" w:fill="auto"/>
          </w:tcPr>
          <w:p w14:paraId="092E4C71" w14:textId="241A689F"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(81,517)</w:t>
            </w:r>
          </w:p>
        </w:tc>
        <w:tc>
          <w:tcPr>
            <w:tcW w:w="180" w:type="dxa"/>
            <w:shd w:val="clear" w:color="auto" w:fill="auto"/>
          </w:tcPr>
          <w:p w14:paraId="50374F29"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shd w:val="clear" w:color="auto" w:fill="auto"/>
          </w:tcPr>
          <w:p w14:paraId="74E4B600" w14:textId="242C7202"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19,109</w:t>
            </w:r>
          </w:p>
        </w:tc>
      </w:tr>
      <w:tr w:rsidR="00D10CFF" w:rsidRPr="00E06046" w14:paraId="7E210FBE" w14:textId="77777777" w:rsidTr="006160B6">
        <w:trPr>
          <w:cantSplit/>
        </w:trPr>
        <w:tc>
          <w:tcPr>
            <w:tcW w:w="3685" w:type="dxa"/>
          </w:tcPr>
          <w:p w14:paraId="498D7953" w14:textId="77777777" w:rsidR="00D10CFF" w:rsidRPr="00CD446E" w:rsidRDefault="00D10CFF" w:rsidP="00D10CFF">
            <w:pPr>
              <w:spacing w:line="240" w:lineRule="auto"/>
              <w:ind w:left="250" w:right="851"/>
              <w:jc w:val="both"/>
              <w:rPr>
                <w:rFonts w:ascii="Browallia New" w:hAnsi="Browallia New" w:cs="Browallia New"/>
                <w:sz w:val="28"/>
                <w:szCs w:val="28"/>
              </w:rPr>
            </w:pPr>
            <w:r w:rsidRPr="00CD446E" w:rsidDel="00586D43">
              <w:rPr>
                <w:rFonts w:ascii="Browallia New" w:hAnsi="Browallia New" w:cs="Browallia New"/>
                <w:sz w:val="28"/>
                <w:szCs w:val="28"/>
                <w:cs/>
              </w:rPr>
              <w:t>รวม</w:t>
            </w:r>
          </w:p>
        </w:tc>
        <w:tc>
          <w:tcPr>
            <w:tcW w:w="1190" w:type="dxa"/>
            <w:tcBorders>
              <w:top w:val="single" w:sz="4" w:space="0" w:color="auto"/>
              <w:bottom w:val="single" w:sz="12" w:space="0" w:color="auto"/>
            </w:tcBorders>
            <w:shd w:val="clear" w:color="auto" w:fill="auto"/>
          </w:tcPr>
          <w:p w14:paraId="53744FB3" w14:textId="1CD264E4" w:rsidR="00D10CFF" w:rsidRPr="00030836"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030836">
              <w:rPr>
                <w:rFonts w:ascii="Browallia New" w:hAnsi="Browallia New" w:cs="Browallia New"/>
                <w:sz w:val="28"/>
                <w:szCs w:val="28"/>
                <w:lang w:val="en-GB"/>
              </w:rPr>
              <w:t xml:space="preserve"> 1,878,356 </w:t>
            </w:r>
          </w:p>
        </w:tc>
        <w:tc>
          <w:tcPr>
            <w:tcW w:w="180" w:type="dxa"/>
            <w:shd w:val="clear" w:color="auto" w:fill="auto"/>
            <w:vAlign w:val="bottom"/>
          </w:tcPr>
          <w:p w14:paraId="30226B1B" w14:textId="77777777" w:rsidR="00D10CFF" w:rsidRPr="00CD446E" w:rsidRDefault="00D10CFF" w:rsidP="00D10CFF">
            <w:pPr>
              <w:spacing w:line="240" w:lineRule="auto"/>
              <w:ind w:left="-45" w:right="23"/>
              <w:jc w:val="right"/>
              <w:rPr>
                <w:rFonts w:ascii="Browallia New" w:hAnsi="Browallia New" w:cs="Browallia New"/>
                <w:sz w:val="28"/>
                <w:szCs w:val="28"/>
              </w:rPr>
            </w:pPr>
          </w:p>
        </w:tc>
        <w:tc>
          <w:tcPr>
            <w:tcW w:w="1152" w:type="dxa"/>
            <w:tcBorders>
              <w:top w:val="single" w:sz="4" w:space="0" w:color="auto"/>
              <w:bottom w:val="single" w:sz="12" w:space="0" w:color="auto"/>
            </w:tcBorders>
            <w:shd w:val="clear" w:color="auto" w:fill="auto"/>
          </w:tcPr>
          <w:p w14:paraId="3373C5EC" w14:textId="581E6CD3"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882,664</w:t>
            </w:r>
          </w:p>
        </w:tc>
        <w:tc>
          <w:tcPr>
            <w:tcW w:w="180" w:type="dxa"/>
            <w:shd w:val="clear" w:color="auto" w:fill="auto"/>
          </w:tcPr>
          <w:p w14:paraId="7B7CC3C6"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177" w:type="dxa"/>
            <w:tcBorders>
              <w:top w:val="single" w:sz="4" w:space="0" w:color="auto"/>
              <w:bottom w:val="single" w:sz="12" w:space="0" w:color="auto"/>
            </w:tcBorders>
            <w:shd w:val="clear" w:color="auto" w:fill="auto"/>
          </w:tcPr>
          <w:p w14:paraId="7C6F8959" w14:textId="2241BA0A"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(1,030,107)</w:t>
            </w:r>
          </w:p>
        </w:tc>
        <w:tc>
          <w:tcPr>
            <w:tcW w:w="180" w:type="dxa"/>
            <w:shd w:val="clear" w:color="auto" w:fill="auto"/>
          </w:tcPr>
          <w:p w14:paraId="5DF51670" w14:textId="77777777"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51" w:type="dxa"/>
            <w:tcBorders>
              <w:top w:val="single" w:sz="4" w:space="0" w:color="auto"/>
              <w:bottom w:val="single" w:sz="12" w:space="0" w:color="auto"/>
            </w:tcBorders>
            <w:shd w:val="clear" w:color="auto" w:fill="auto"/>
          </w:tcPr>
          <w:p w14:paraId="1E6AB150" w14:textId="4E8ACDE0" w:rsidR="00D10CFF" w:rsidRPr="00393C6F" w:rsidRDefault="00D10CFF" w:rsidP="00D10CFF">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393C6F">
              <w:rPr>
                <w:rFonts w:ascii="Browallia New" w:hAnsi="Browallia New" w:cs="Browallia New"/>
                <w:sz w:val="28"/>
                <w:szCs w:val="28"/>
                <w:lang w:val="en-GB"/>
              </w:rPr>
              <w:t>1,730,913</w:t>
            </w:r>
          </w:p>
        </w:tc>
      </w:tr>
    </w:tbl>
    <w:p w14:paraId="738A2446" w14:textId="77777777" w:rsidR="00552461" w:rsidRDefault="00552461"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5222D689" w14:textId="77777777" w:rsidR="006F23F6" w:rsidRDefault="006F23F6" w:rsidP="00D806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
        <w:rPr>
          <w:rFonts w:ascii="Browallia New" w:hAnsi="Browallia New" w:cs="Browallia New"/>
          <w:sz w:val="28"/>
          <w:szCs w:val="28"/>
          <w:cs/>
        </w:rPr>
      </w:pPr>
    </w:p>
    <w:p w14:paraId="27263CC9" w14:textId="7EA81375" w:rsidR="00713E2E" w:rsidRPr="00CB4444" w:rsidRDefault="00713E2E"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B4444">
        <w:rPr>
          <w:rFonts w:ascii="Browallia New" w:hAnsi="Browallia New" w:cs="Browallia New"/>
          <w:b/>
          <w:bCs/>
          <w:sz w:val="28"/>
          <w:szCs w:val="28"/>
          <w:cs/>
          <w:lang w:val="en-GB"/>
        </w:rPr>
        <w:t>ลูกหนี้ตามสัญญาเช่าซื้อ</w:t>
      </w:r>
      <w:r w:rsidRPr="00CB4444">
        <w:rPr>
          <w:rFonts w:ascii="Browallia New" w:hAnsi="Browallia New" w:cs="Browallia New"/>
          <w:b/>
          <w:bCs/>
          <w:sz w:val="28"/>
          <w:szCs w:val="28"/>
        </w:rPr>
        <w:t xml:space="preserve"> </w:t>
      </w:r>
    </w:p>
    <w:p w14:paraId="00F6C490" w14:textId="77777777" w:rsidR="00713E2E" w:rsidRPr="00C07995"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16"/>
          <w:szCs w:val="16"/>
        </w:rPr>
      </w:pPr>
    </w:p>
    <w:tbl>
      <w:tblPr>
        <w:tblW w:w="9415" w:type="dxa"/>
        <w:tblInd w:w="252" w:type="dxa"/>
        <w:tblLayout w:type="fixed"/>
        <w:tblLook w:val="0000" w:firstRow="0" w:lastRow="0" w:firstColumn="0" w:lastColumn="0" w:noHBand="0" w:noVBand="0"/>
      </w:tblPr>
      <w:tblGrid>
        <w:gridCol w:w="2725"/>
        <w:gridCol w:w="848"/>
        <w:gridCol w:w="850"/>
        <w:gridCol w:w="822"/>
        <w:gridCol w:w="850"/>
        <w:gridCol w:w="741"/>
        <w:gridCol w:w="760"/>
        <w:gridCol w:w="900"/>
        <w:gridCol w:w="919"/>
      </w:tblGrid>
      <w:tr w:rsidR="00713E2E" w:rsidRPr="00267C13" w14:paraId="28EDBE97" w14:textId="77777777" w:rsidTr="006E4645">
        <w:trPr>
          <w:trHeight w:val="20"/>
          <w:tblHeader/>
        </w:trPr>
        <w:tc>
          <w:tcPr>
            <w:tcW w:w="2725" w:type="dxa"/>
            <w:vAlign w:val="bottom"/>
          </w:tcPr>
          <w:p w14:paraId="15DF7E1D"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39F5E20C"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70F6E34A" w14:textId="77777777" w:rsidTr="006E4645">
        <w:trPr>
          <w:trHeight w:val="20"/>
          <w:tblHeader/>
        </w:trPr>
        <w:tc>
          <w:tcPr>
            <w:tcW w:w="2725" w:type="dxa"/>
            <w:vAlign w:val="bottom"/>
          </w:tcPr>
          <w:p w14:paraId="43B568F1"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2187C756" w14:textId="77777777" w:rsidR="00713E2E" w:rsidRPr="00C07995" w:rsidRDefault="00713E2E" w:rsidP="00017C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cs/>
              </w:rPr>
            </w:pPr>
            <w:r w:rsidRPr="00C07995">
              <w:rPr>
                <w:rFonts w:ascii="Browallia New" w:hAnsi="Browallia New" w:cs="Browallia New"/>
                <w:sz w:val="20"/>
                <w:szCs w:val="20"/>
                <w:cs/>
              </w:rPr>
              <w:t>งบการเงินรวม</w:t>
            </w:r>
          </w:p>
        </w:tc>
      </w:tr>
      <w:tr w:rsidR="00713E2E" w:rsidRPr="00267C13" w14:paraId="1DAF3E6E" w14:textId="77777777" w:rsidTr="006E4645">
        <w:trPr>
          <w:trHeight w:val="20"/>
          <w:tblHeader/>
        </w:trPr>
        <w:tc>
          <w:tcPr>
            <w:tcW w:w="2725" w:type="dxa"/>
            <w:vAlign w:val="bottom"/>
          </w:tcPr>
          <w:p w14:paraId="4A7A7ECD" w14:textId="77777777" w:rsidR="00713E2E" w:rsidRPr="00C07995"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585F4E1F" w14:textId="77777777" w:rsidR="00713E2E" w:rsidRPr="00C07995"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p>
          <w:p w14:paraId="5B44D852"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ภายในหนึ่งปี</w:t>
            </w:r>
          </w:p>
        </w:tc>
        <w:tc>
          <w:tcPr>
            <w:tcW w:w="1672" w:type="dxa"/>
            <w:gridSpan w:val="2"/>
            <w:vAlign w:val="bottom"/>
          </w:tcPr>
          <w:p w14:paraId="4F412DD4" w14:textId="7454F95F" w:rsidR="00713E2E" w:rsidRPr="00C07995" w:rsidRDefault="00713E2E" w:rsidP="00BE78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3"/>
              <w:jc w:val="center"/>
              <w:rPr>
                <w:rFonts w:ascii="Browallia New" w:hAnsi="Browallia New" w:cs="Browallia New"/>
                <w:sz w:val="20"/>
                <w:szCs w:val="20"/>
                <w:cs/>
              </w:rPr>
            </w:pPr>
            <w:r w:rsidRPr="00C07995">
              <w:rPr>
                <w:rFonts w:ascii="Browallia New" w:hAnsi="Browallia New" w:cs="Browallia New"/>
                <w:sz w:val="20"/>
                <w:szCs w:val="20"/>
                <w:cs/>
              </w:rPr>
              <w:t>ส่วนที่ถึงกำหนดชำระเกินกว่าหนึ่งปีแต่ไม่เกินห้าปี</w:t>
            </w:r>
          </w:p>
        </w:tc>
        <w:tc>
          <w:tcPr>
            <w:tcW w:w="1501" w:type="dxa"/>
            <w:gridSpan w:val="2"/>
            <w:vAlign w:val="bottom"/>
          </w:tcPr>
          <w:p w14:paraId="1287EBCB" w14:textId="77777777" w:rsidR="00713E2E" w:rsidRPr="00C07995" w:rsidRDefault="00713E2E" w:rsidP="00BF5FC1">
            <w:pPr>
              <w:pBdr>
                <w:bottom w:val="single" w:sz="4" w:space="1" w:color="auto"/>
              </w:pBdr>
              <w:tabs>
                <w:tab w:val="clear" w:pos="680"/>
                <w:tab w:val="clear" w:pos="907"/>
              </w:tabs>
              <w:spacing w:line="240" w:lineRule="auto"/>
              <w:ind w:left="-79"/>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r w:rsidRPr="00C07995">
              <w:rPr>
                <w:rFonts w:ascii="Browallia New" w:hAnsi="Browallia New" w:cs="Browallia New"/>
                <w:sz w:val="20"/>
                <w:szCs w:val="20"/>
              </w:rPr>
              <w:t xml:space="preserve">       </w:t>
            </w:r>
            <w:r w:rsidRPr="00C07995">
              <w:rPr>
                <w:rFonts w:ascii="Browallia New" w:hAnsi="Browallia New" w:cs="Browallia New"/>
                <w:sz w:val="20"/>
                <w:szCs w:val="20"/>
                <w:cs/>
              </w:rPr>
              <w:t>เกินกว่าห้าปี</w:t>
            </w:r>
          </w:p>
        </w:tc>
        <w:tc>
          <w:tcPr>
            <w:tcW w:w="1819" w:type="dxa"/>
            <w:gridSpan w:val="2"/>
            <w:vAlign w:val="bottom"/>
          </w:tcPr>
          <w:p w14:paraId="036D930E"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รวม</w:t>
            </w:r>
          </w:p>
        </w:tc>
      </w:tr>
      <w:tr w:rsidR="00C62DD1" w:rsidRPr="00267C13" w14:paraId="19068ACB" w14:textId="77777777" w:rsidTr="006E4645">
        <w:trPr>
          <w:trHeight w:val="20"/>
          <w:tblHeader/>
        </w:trPr>
        <w:tc>
          <w:tcPr>
            <w:tcW w:w="2725" w:type="dxa"/>
            <w:vAlign w:val="bottom"/>
          </w:tcPr>
          <w:p w14:paraId="66FABA3B" w14:textId="77777777" w:rsidR="00C62DD1" w:rsidRPr="00C07995" w:rsidRDefault="00C62DD1" w:rsidP="00C62DD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3BC75315" w14:textId="6269A33A"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68CB2AD0" w14:textId="06E035A0"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22" w:type="dxa"/>
            <w:vAlign w:val="bottom"/>
          </w:tcPr>
          <w:p w14:paraId="553653C4" w14:textId="04978339"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203856C1" w14:textId="4CA0BE43"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741" w:type="dxa"/>
            <w:vAlign w:val="bottom"/>
          </w:tcPr>
          <w:p w14:paraId="2C64E7B5" w14:textId="097EED37"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760" w:type="dxa"/>
            <w:vAlign w:val="bottom"/>
          </w:tcPr>
          <w:p w14:paraId="3619CA12" w14:textId="097D238D"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900" w:type="dxa"/>
            <w:vAlign w:val="bottom"/>
          </w:tcPr>
          <w:p w14:paraId="1669DAAD" w14:textId="48D378BF"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919" w:type="dxa"/>
            <w:vAlign w:val="bottom"/>
          </w:tcPr>
          <w:p w14:paraId="75F6D2EB" w14:textId="79CB8C90"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r>
      <w:tr w:rsidR="00713E2E" w:rsidRPr="00267C13" w14:paraId="6EF855D5" w14:textId="77777777" w:rsidTr="006E4645">
        <w:trPr>
          <w:trHeight w:val="20"/>
        </w:trPr>
        <w:tc>
          <w:tcPr>
            <w:tcW w:w="2725" w:type="dxa"/>
            <w:vAlign w:val="bottom"/>
          </w:tcPr>
          <w:p w14:paraId="2B074652" w14:textId="77777777" w:rsidR="00713E2E" w:rsidRPr="00C07995"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51217096"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AE8F832"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26865781"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AD7B254"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41" w:type="dxa"/>
            <w:vAlign w:val="bottom"/>
          </w:tcPr>
          <w:p w14:paraId="0FE0F86A"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760" w:type="dxa"/>
            <w:vAlign w:val="bottom"/>
          </w:tcPr>
          <w:p w14:paraId="44A6C151"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4C530CDA"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919" w:type="dxa"/>
            <w:vAlign w:val="bottom"/>
          </w:tcPr>
          <w:p w14:paraId="2920EB87" w14:textId="77777777" w:rsidR="00713E2E" w:rsidRPr="00C07995" w:rsidRDefault="00713E2E" w:rsidP="00BF5FC1">
            <w:pPr>
              <w:pStyle w:val="InsideAddress"/>
              <w:ind w:left="-114"/>
              <w:rPr>
                <w:rFonts w:ascii="Browallia New" w:hAnsi="Browallia New" w:cs="Browallia New"/>
                <w:sz w:val="20"/>
                <w:szCs w:val="20"/>
              </w:rPr>
            </w:pPr>
          </w:p>
        </w:tc>
      </w:tr>
      <w:tr w:rsidR="00CD2A89" w:rsidRPr="00267C13" w14:paraId="43ABB2BD" w14:textId="77777777" w:rsidTr="00246B98">
        <w:trPr>
          <w:trHeight w:val="20"/>
        </w:trPr>
        <w:tc>
          <w:tcPr>
            <w:tcW w:w="2725" w:type="dxa"/>
            <w:vAlign w:val="bottom"/>
          </w:tcPr>
          <w:p w14:paraId="4801CAA2" w14:textId="77777777" w:rsidR="00CD2A89" w:rsidRPr="00C07995" w:rsidRDefault="00CD2A89" w:rsidP="00CD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ลูกหนี้ตามสัญญาเช่าซื้อ</w:t>
            </w:r>
          </w:p>
        </w:tc>
        <w:tc>
          <w:tcPr>
            <w:tcW w:w="848" w:type="dxa"/>
            <w:shd w:val="clear" w:color="auto" w:fill="auto"/>
          </w:tcPr>
          <w:p w14:paraId="07C7853E" w14:textId="055FF525" w:rsidR="00CD2A89" w:rsidRPr="00B4622C"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B4622C">
              <w:rPr>
                <w:rFonts w:ascii="Browallia New" w:hAnsi="Browallia New" w:cs="Browallia New"/>
                <w:sz w:val="20"/>
                <w:szCs w:val="20"/>
              </w:rPr>
              <w:t>1,98</w:t>
            </w:r>
            <w:r>
              <w:rPr>
                <w:rFonts w:ascii="Browallia New" w:hAnsi="Browallia New" w:cs="Browallia New"/>
                <w:sz w:val="20"/>
                <w:szCs w:val="20"/>
              </w:rPr>
              <w:t>2,900</w:t>
            </w:r>
          </w:p>
        </w:tc>
        <w:tc>
          <w:tcPr>
            <w:tcW w:w="850" w:type="dxa"/>
            <w:shd w:val="clear" w:color="auto" w:fill="auto"/>
          </w:tcPr>
          <w:p w14:paraId="0C4F4D94" w14:textId="57AF14BF"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2,013,410</w:t>
            </w:r>
          </w:p>
        </w:tc>
        <w:tc>
          <w:tcPr>
            <w:tcW w:w="822" w:type="dxa"/>
            <w:shd w:val="clear" w:color="auto" w:fill="auto"/>
          </w:tcPr>
          <w:p w14:paraId="595FE721" w14:textId="7F5AA7B3" w:rsidR="00CD2A89" w:rsidRPr="00C41124"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41124">
              <w:rPr>
                <w:rFonts w:ascii="Browallia New" w:hAnsi="Browallia New" w:cs="Browallia New"/>
                <w:sz w:val="20"/>
                <w:szCs w:val="20"/>
              </w:rPr>
              <w:t>2,33</w:t>
            </w:r>
            <w:r>
              <w:rPr>
                <w:rFonts w:ascii="Browallia New" w:hAnsi="Browallia New" w:cs="Browallia New"/>
                <w:sz w:val="20"/>
                <w:szCs w:val="20"/>
              </w:rPr>
              <w:t>0,595</w:t>
            </w:r>
          </w:p>
        </w:tc>
        <w:tc>
          <w:tcPr>
            <w:tcW w:w="850" w:type="dxa"/>
            <w:shd w:val="clear" w:color="auto" w:fill="auto"/>
          </w:tcPr>
          <w:p w14:paraId="4F32B7F3" w14:textId="52A753A3"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2,307,218</w:t>
            </w:r>
          </w:p>
        </w:tc>
        <w:tc>
          <w:tcPr>
            <w:tcW w:w="741" w:type="dxa"/>
            <w:shd w:val="clear" w:color="auto" w:fill="auto"/>
            <w:vAlign w:val="bottom"/>
          </w:tcPr>
          <w:p w14:paraId="67C7D2BF" w14:textId="1039CC26" w:rsidR="00CD2A89" w:rsidRPr="00251113"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Pr>
                <w:rFonts w:ascii="Browallia New" w:hAnsi="Browallia New" w:cs="Browallia New"/>
                <w:sz w:val="20"/>
                <w:szCs w:val="20"/>
              </w:rPr>
              <w:t>279,388</w:t>
            </w:r>
          </w:p>
        </w:tc>
        <w:tc>
          <w:tcPr>
            <w:tcW w:w="760" w:type="dxa"/>
            <w:shd w:val="clear" w:color="auto" w:fill="auto"/>
          </w:tcPr>
          <w:p w14:paraId="77ECD1AF" w14:textId="5D9FD1DF"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2A89">
              <w:rPr>
                <w:rFonts w:ascii="Browallia New" w:hAnsi="Browallia New" w:cs="Browallia New"/>
                <w:sz w:val="20"/>
                <w:szCs w:val="20"/>
              </w:rPr>
              <w:t>320,339</w:t>
            </w:r>
          </w:p>
        </w:tc>
        <w:tc>
          <w:tcPr>
            <w:tcW w:w="900" w:type="dxa"/>
            <w:shd w:val="clear" w:color="auto" w:fill="auto"/>
            <w:vAlign w:val="bottom"/>
          </w:tcPr>
          <w:p w14:paraId="533520C8" w14:textId="64298A5F" w:rsidR="00CD2A89" w:rsidRPr="00251113"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4,5</w:t>
            </w:r>
            <w:r>
              <w:rPr>
                <w:rFonts w:ascii="Browallia New" w:hAnsi="Browallia New" w:cs="Browallia New"/>
                <w:sz w:val="20"/>
                <w:szCs w:val="20"/>
              </w:rPr>
              <w:t>92,883</w:t>
            </w:r>
          </w:p>
        </w:tc>
        <w:tc>
          <w:tcPr>
            <w:tcW w:w="919" w:type="dxa"/>
            <w:vAlign w:val="bottom"/>
          </w:tcPr>
          <w:p w14:paraId="38377C63" w14:textId="7FF7A4DA"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Pr>
                <w:rFonts w:ascii="Browallia New" w:hAnsi="Browallia New" w:cs="Browallia New"/>
                <w:sz w:val="20"/>
                <w:szCs w:val="20"/>
              </w:rPr>
              <w:t>4,640,967</w:t>
            </w:r>
          </w:p>
        </w:tc>
      </w:tr>
      <w:tr w:rsidR="00CD2A89" w:rsidRPr="00267C13" w14:paraId="5E62CA96" w14:textId="77777777" w:rsidTr="00246B98">
        <w:trPr>
          <w:trHeight w:val="20"/>
        </w:trPr>
        <w:tc>
          <w:tcPr>
            <w:tcW w:w="2725" w:type="dxa"/>
            <w:vAlign w:val="bottom"/>
          </w:tcPr>
          <w:p w14:paraId="2CF4CF28" w14:textId="77777777" w:rsidR="00CD2A89" w:rsidRPr="00C07995" w:rsidRDefault="00CD2A89" w:rsidP="00CD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rPr>
              <w:t xml:space="preserve"> </w:t>
            </w:r>
            <w:r w:rsidRPr="00C07995">
              <w:rPr>
                <w:rFonts w:ascii="Browallia New" w:hAnsi="Browallia New" w:cs="Browallia New"/>
                <w:sz w:val="20"/>
                <w:szCs w:val="20"/>
                <w:cs/>
              </w:rPr>
              <w:t>ดอกผลเช่าซื้อที่ยังไม่ถือเป็นรายได้</w:t>
            </w:r>
          </w:p>
        </w:tc>
        <w:tc>
          <w:tcPr>
            <w:tcW w:w="848" w:type="dxa"/>
            <w:shd w:val="clear" w:color="auto" w:fill="auto"/>
          </w:tcPr>
          <w:p w14:paraId="46BC0AD8" w14:textId="2C0DB893" w:rsidR="00CD2A89" w:rsidRPr="00B4622C"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B4622C">
              <w:rPr>
                <w:rFonts w:ascii="Browallia New" w:hAnsi="Browallia New" w:cs="Browallia New"/>
                <w:sz w:val="20"/>
                <w:szCs w:val="20"/>
              </w:rPr>
              <w:t>(621,467)</w:t>
            </w:r>
          </w:p>
        </w:tc>
        <w:tc>
          <w:tcPr>
            <w:tcW w:w="850" w:type="dxa"/>
            <w:shd w:val="clear" w:color="auto" w:fill="auto"/>
          </w:tcPr>
          <w:p w14:paraId="36F8EE17" w14:textId="72BBC504"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(647,138)</w:t>
            </w:r>
          </w:p>
        </w:tc>
        <w:tc>
          <w:tcPr>
            <w:tcW w:w="822" w:type="dxa"/>
            <w:shd w:val="clear" w:color="auto" w:fill="auto"/>
          </w:tcPr>
          <w:p w14:paraId="06D2B83C" w14:textId="30EFF873" w:rsidR="00CD2A89" w:rsidRPr="00C41124"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41124">
              <w:rPr>
                <w:rFonts w:ascii="Browallia New" w:hAnsi="Browallia New" w:cs="Browallia New"/>
                <w:sz w:val="20"/>
                <w:szCs w:val="20"/>
              </w:rPr>
              <w:t>(461,</w:t>
            </w:r>
            <w:r>
              <w:rPr>
                <w:rFonts w:ascii="Browallia New" w:hAnsi="Browallia New" w:cs="Browallia New"/>
                <w:sz w:val="20"/>
                <w:szCs w:val="20"/>
              </w:rPr>
              <w:t>559</w:t>
            </w:r>
            <w:r w:rsidRPr="00C41124">
              <w:rPr>
                <w:rFonts w:ascii="Browallia New" w:hAnsi="Browallia New" w:cs="Browallia New"/>
                <w:sz w:val="20"/>
                <w:szCs w:val="20"/>
              </w:rPr>
              <w:t>)</w:t>
            </w:r>
          </w:p>
        </w:tc>
        <w:tc>
          <w:tcPr>
            <w:tcW w:w="850" w:type="dxa"/>
            <w:shd w:val="clear" w:color="auto" w:fill="auto"/>
          </w:tcPr>
          <w:p w14:paraId="5CF27B09" w14:textId="784088BA"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(456,420)</w:t>
            </w:r>
          </w:p>
        </w:tc>
        <w:tc>
          <w:tcPr>
            <w:tcW w:w="741" w:type="dxa"/>
            <w:shd w:val="clear" w:color="auto" w:fill="auto"/>
            <w:vAlign w:val="bottom"/>
          </w:tcPr>
          <w:p w14:paraId="5D66ECAC" w14:textId="07968D8A" w:rsidR="00CD2A89" w:rsidRPr="00251113"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(52,</w:t>
            </w:r>
            <w:r>
              <w:rPr>
                <w:rFonts w:ascii="Browallia New" w:hAnsi="Browallia New" w:cs="Browallia New"/>
                <w:sz w:val="20"/>
                <w:szCs w:val="20"/>
              </w:rPr>
              <w:t>272</w:t>
            </w:r>
            <w:r w:rsidRPr="00251113">
              <w:rPr>
                <w:rFonts w:ascii="Browallia New" w:hAnsi="Browallia New" w:cs="Browallia New"/>
                <w:sz w:val="20"/>
                <w:szCs w:val="20"/>
              </w:rPr>
              <w:t>)</w:t>
            </w:r>
          </w:p>
        </w:tc>
        <w:tc>
          <w:tcPr>
            <w:tcW w:w="760" w:type="dxa"/>
            <w:shd w:val="clear" w:color="auto" w:fill="auto"/>
          </w:tcPr>
          <w:p w14:paraId="50926B9C" w14:textId="128C706D"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2A89">
              <w:rPr>
                <w:rFonts w:ascii="Browallia New" w:hAnsi="Browallia New" w:cs="Browallia New"/>
                <w:sz w:val="20"/>
                <w:szCs w:val="20"/>
              </w:rPr>
              <w:t>(63,002)</w:t>
            </w:r>
          </w:p>
        </w:tc>
        <w:tc>
          <w:tcPr>
            <w:tcW w:w="900" w:type="dxa"/>
            <w:shd w:val="clear" w:color="auto" w:fill="auto"/>
            <w:vAlign w:val="bottom"/>
          </w:tcPr>
          <w:p w14:paraId="1C371372" w14:textId="5A24A6C7" w:rsidR="00CD2A89" w:rsidRPr="00251113"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(1,135,</w:t>
            </w:r>
            <w:r>
              <w:rPr>
                <w:rFonts w:ascii="Browallia New" w:hAnsi="Browallia New" w:cs="Browallia New"/>
                <w:sz w:val="20"/>
                <w:szCs w:val="20"/>
              </w:rPr>
              <w:t>29</w:t>
            </w:r>
            <w:r w:rsidRPr="00251113">
              <w:rPr>
                <w:rFonts w:ascii="Browallia New" w:hAnsi="Browallia New" w:cs="Browallia New"/>
                <w:sz w:val="20"/>
                <w:szCs w:val="20"/>
              </w:rPr>
              <w:t>8)</w:t>
            </w:r>
          </w:p>
        </w:tc>
        <w:tc>
          <w:tcPr>
            <w:tcW w:w="919" w:type="dxa"/>
            <w:vAlign w:val="bottom"/>
          </w:tcPr>
          <w:p w14:paraId="07F1B2BE" w14:textId="0C33F221"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(1,166,5</w:t>
            </w:r>
            <w:r>
              <w:rPr>
                <w:rFonts w:ascii="Browallia New" w:hAnsi="Browallia New" w:cs="Browallia New"/>
                <w:sz w:val="20"/>
                <w:szCs w:val="20"/>
              </w:rPr>
              <w:t>60</w:t>
            </w:r>
            <w:r w:rsidRPr="00956F47">
              <w:rPr>
                <w:rFonts w:ascii="Browallia New" w:hAnsi="Browallia New" w:cs="Browallia New"/>
                <w:sz w:val="20"/>
                <w:szCs w:val="20"/>
              </w:rPr>
              <w:t>)</w:t>
            </w:r>
          </w:p>
        </w:tc>
      </w:tr>
      <w:tr w:rsidR="00CD2A89" w:rsidRPr="00267C13" w14:paraId="62F93D83" w14:textId="77777777" w:rsidTr="00246B98">
        <w:trPr>
          <w:trHeight w:val="20"/>
        </w:trPr>
        <w:tc>
          <w:tcPr>
            <w:tcW w:w="2725" w:type="dxa"/>
            <w:vAlign w:val="bottom"/>
          </w:tcPr>
          <w:p w14:paraId="0F02B2BD" w14:textId="77777777" w:rsidR="00CD2A89" w:rsidRPr="00C07995" w:rsidRDefault="00CD2A89" w:rsidP="00CD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คงเหลือ</w:t>
            </w:r>
          </w:p>
        </w:tc>
        <w:tc>
          <w:tcPr>
            <w:tcW w:w="848" w:type="dxa"/>
            <w:shd w:val="clear" w:color="auto" w:fill="auto"/>
          </w:tcPr>
          <w:p w14:paraId="758FB2C1" w14:textId="6F36F428" w:rsidR="00CD2A89" w:rsidRPr="00B4622C"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B4622C">
              <w:rPr>
                <w:rFonts w:ascii="Browallia New" w:hAnsi="Browallia New" w:cs="Browallia New"/>
                <w:sz w:val="20"/>
                <w:szCs w:val="20"/>
              </w:rPr>
              <w:t>1,361,</w:t>
            </w:r>
            <w:r>
              <w:rPr>
                <w:rFonts w:ascii="Browallia New" w:hAnsi="Browallia New" w:cs="Browallia New"/>
                <w:sz w:val="20"/>
                <w:szCs w:val="20"/>
              </w:rPr>
              <w:t>433</w:t>
            </w:r>
          </w:p>
        </w:tc>
        <w:tc>
          <w:tcPr>
            <w:tcW w:w="850" w:type="dxa"/>
            <w:shd w:val="clear" w:color="auto" w:fill="auto"/>
          </w:tcPr>
          <w:p w14:paraId="24C99BDD" w14:textId="28821E4B"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fldChar w:fldCharType="begin"/>
            </w:r>
            <w:r w:rsidRPr="00A63A99">
              <w:rPr>
                <w:rFonts w:ascii="Browallia New" w:hAnsi="Browallia New" w:cs="Browallia New"/>
                <w:sz w:val="20"/>
                <w:szCs w:val="20"/>
                <w:highlight w:val="cyan"/>
              </w:rPr>
              <w:instrText xml:space="preserve"> =SUM(ABOVE) </w:instrText>
            </w:r>
            <w:r w:rsidRPr="00956F47">
              <w:rPr>
                <w:rFonts w:ascii="Browallia New" w:hAnsi="Browallia New" w:cs="Browallia New"/>
                <w:sz w:val="20"/>
                <w:szCs w:val="20"/>
              </w:rPr>
              <w:fldChar w:fldCharType="separate"/>
            </w:r>
            <w:r w:rsidRPr="00956F47">
              <w:rPr>
                <w:rFonts w:ascii="Browallia New" w:hAnsi="Browallia New" w:cs="Browallia New"/>
                <w:sz w:val="20"/>
                <w:szCs w:val="20"/>
              </w:rPr>
              <w:t>1,366,272</w:t>
            </w:r>
            <w:r w:rsidRPr="00956F47">
              <w:rPr>
                <w:rFonts w:ascii="Browallia New" w:hAnsi="Browallia New" w:cs="Browallia New"/>
                <w:sz w:val="20"/>
                <w:szCs w:val="20"/>
              </w:rPr>
              <w:fldChar w:fldCharType="end"/>
            </w:r>
          </w:p>
        </w:tc>
        <w:tc>
          <w:tcPr>
            <w:tcW w:w="822" w:type="dxa"/>
            <w:shd w:val="clear" w:color="auto" w:fill="auto"/>
          </w:tcPr>
          <w:p w14:paraId="656D299A" w14:textId="60185F04" w:rsidR="00CD2A89" w:rsidRPr="00C41124"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41124">
              <w:rPr>
                <w:rFonts w:ascii="Browallia New" w:hAnsi="Browallia New" w:cs="Browallia New"/>
                <w:sz w:val="20"/>
                <w:szCs w:val="20"/>
              </w:rPr>
              <w:t>1,8</w:t>
            </w:r>
            <w:r>
              <w:rPr>
                <w:rFonts w:ascii="Browallia New" w:hAnsi="Browallia New" w:cs="Browallia New"/>
                <w:sz w:val="20"/>
                <w:szCs w:val="20"/>
              </w:rPr>
              <w:t>69,036</w:t>
            </w:r>
          </w:p>
        </w:tc>
        <w:tc>
          <w:tcPr>
            <w:tcW w:w="850" w:type="dxa"/>
            <w:shd w:val="clear" w:color="auto" w:fill="auto"/>
          </w:tcPr>
          <w:p w14:paraId="27E1DB41" w14:textId="5ECA32B7"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fldChar w:fldCharType="begin"/>
            </w:r>
            <w:r w:rsidRPr="00956F47">
              <w:rPr>
                <w:rFonts w:ascii="Browallia New" w:hAnsi="Browallia New" w:cs="Browallia New"/>
                <w:sz w:val="20"/>
                <w:szCs w:val="20"/>
              </w:rPr>
              <w:instrText xml:space="preserve"> =SUM(above) </w:instrText>
            </w:r>
            <w:r w:rsidRPr="00956F47">
              <w:rPr>
                <w:rFonts w:ascii="Browallia New" w:hAnsi="Browallia New" w:cs="Browallia New"/>
                <w:sz w:val="20"/>
                <w:szCs w:val="20"/>
              </w:rPr>
              <w:fldChar w:fldCharType="separate"/>
            </w:r>
            <w:r w:rsidRPr="00956F47">
              <w:rPr>
                <w:rFonts w:ascii="Browallia New" w:hAnsi="Browallia New" w:cs="Browallia New"/>
                <w:sz w:val="20"/>
                <w:szCs w:val="20"/>
              </w:rPr>
              <w:t>1,850,798</w:t>
            </w:r>
            <w:r w:rsidRPr="00956F47">
              <w:rPr>
                <w:rFonts w:ascii="Browallia New" w:hAnsi="Browallia New" w:cs="Browallia New"/>
                <w:sz w:val="20"/>
                <w:szCs w:val="20"/>
              </w:rPr>
              <w:fldChar w:fldCharType="end"/>
            </w:r>
          </w:p>
        </w:tc>
        <w:tc>
          <w:tcPr>
            <w:tcW w:w="741" w:type="dxa"/>
            <w:shd w:val="clear" w:color="auto" w:fill="auto"/>
            <w:vAlign w:val="bottom"/>
          </w:tcPr>
          <w:p w14:paraId="1EA50C14" w14:textId="6FE63BD3" w:rsidR="00CD2A89" w:rsidRPr="00251113"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Pr>
                <w:rFonts w:ascii="Browallia New" w:hAnsi="Browallia New" w:cs="Browallia New"/>
                <w:sz w:val="20"/>
                <w:szCs w:val="20"/>
              </w:rPr>
              <w:t>227,116</w:t>
            </w:r>
          </w:p>
        </w:tc>
        <w:tc>
          <w:tcPr>
            <w:tcW w:w="760" w:type="dxa"/>
            <w:shd w:val="clear" w:color="auto" w:fill="auto"/>
          </w:tcPr>
          <w:p w14:paraId="3CCD2F56" w14:textId="39030A8E"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2A89">
              <w:rPr>
                <w:rFonts w:ascii="Browallia New" w:hAnsi="Browallia New" w:cs="Browallia New"/>
                <w:sz w:val="20"/>
                <w:szCs w:val="20"/>
              </w:rPr>
              <w:t>257,337</w:t>
            </w:r>
          </w:p>
        </w:tc>
        <w:tc>
          <w:tcPr>
            <w:tcW w:w="900" w:type="dxa"/>
            <w:shd w:val="clear" w:color="auto" w:fill="auto"/>
            <w:vAlign w:val="bottom"/>
          </w:tcPr>
          <w:p w14:paraId="269DC871" w14:textId="5E5FBDCC" w:rsidR="00CD2A89" w:rsidRPr="00251113"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Pr>
                <w:rFonts w:ascii="Browallia New" w:hAnsi="Browallia New" w:cs="Browallia New"/>
                <w:sz w:val="20"/>
                <w:szCs w:val="20"/>
              </w:rPr>
              <w:t>3,457,585</w:t>
            </w:r>
          </w:p>
        </w:tc>
        <w:tc>
          <w:tcPr>
            <w:tcW w:w="919" w:type="dxa"/>
            <w:vAlign w:val="bottom"/>
          </w:tcPr>
          <w:p w14:paraId="0E1F547F" w14:textId="54E896EF" w:rsidR="00CD2A89" w:rsidRPr="00C07995" w:rsidRDefault="00CD2A89" w:rsidP="00CD2A89">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w:t>
            </w:r>
            <w:r>
              <w:rPr>
                <w:rFonts w:ascii="Browallia New" w:hAnsi="Browallia New" w:cs="Browallia New"/>
                <w:sz w:val="20"/>
                <w:szCs w:val="20"/>
              </w:rPr>
              <w:t>474,407</w:t>
            </w:r>
          </w:p>
        </w:tc>
      </w:tr>
      <w:tr w:rsidR="00CD2A89" w:rsidRPr="00267C13" w14:paraId="11E1C756" w14:textId="77777777" w:rsidTr="00246B98">
        <w:trPr>
          <w:trHeight w:val="20"/>
        </w:trPr>
        <w:tc>
          <w:tcPr>
            <w:tcW w:w="2725" w:type="dxa"/>
            <w:vAlign w:val="bottom"/>
          </w:tcPr>
          <w:p w14:paraId="0EB9BF55" w14:textId="22A4A2A7" w:rsidR="00CD2A89" w:rsidRPr="00C07995" w:rsidRDefault="00CD2A89" w:rsidP="00CD2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cs/>
              </w:rPr>
              <w:t xml:space="preserve"> ค่าเผื่อผลขาดทุนด้านเครดิตที่</w:t>
            </w:r>
            <w:r w:rsidRPr="00C07995">
              <w:rPr>
                <w:rFonts w:ascii="Browallia New" w:hAnsi="Browallia New" w:cs="Browallia New"/>
                <w:sz w:val="20"/>
                <w:szCs w:val="20"/>
                <w:cs/>
              </w:rPr>
              <w:br/>
            </w:r>
            <w:r w:rsidRPr="00C07995">
              <w:rPr>
                <w:rFonts w:ascii="Browallia New" w:hAnsi="Browallia New" w:cs="Browallia New"/>
                <w:sz w:val="20"/>
                <w:szCs w:val="20"/>
              </w:rPr>
              <w:t xml:space="preserve">  </w:t>
            </w:r>
            <w:r w:rsidRPr="00C07995">
              <w:rPr>
                <w:rFonts w:ascii="Browallia New" w:hAnsi="Browallia New" w:cs="Browallia New"/>
                <w:sz w:val="20"/>
                <w:szCs w:val="20"/>
                <w:cs/>
              </w:rPr>
              <w:t>คาดว่าจะเกิดขึ้น</w:t>
            </w:r>
          </w:p>
        </w:tc>
        <w:tc>
          <w:tcPr>
            <w:tcW w:w="848" w:type="dxa"/>
            <w:shd w:val="clear" w:color="auto" w:fill="auto"/>
            <w:vAlign w:val="bottom"/>
          </w:tcPr>
          <w:p w14:paraId="06EDD335" w14:textId="1A96FDAC" w:rsidR="00CD2A89" w:rsidRPr="00B4622C"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B4622C">
              <w:rPr>
                <w:rFonts w:ascii="Browallia New" w:hAnsi="Browallia New" w:cs="Browallia New"/>
                <w:sz w:val="20"/>
                <w:szCs w:val="20"/>
              </w:rPr>
              <w:t>(14</w:t>
            </w:r>
            <w:r>
              <w:rPr>
                <w:rFonts w:ascii="Browallia New" w:hAnsi="Browallia New" w:cs="Browallia New"/>
                <w:sz w:val="20"/>
                <w:szCs w:val="20"/>
              </w:rPr>
              <w:t>8,960</w:t>
            </w:r>
            <w:r w:rsidRPr="00B4622C">
              <w:rPr>
                <w:rFonts w:ascii="Browallia New" w:hAnsi="Browallia New" w:cs="Browallia New"/>
                <w:sz w:val="20"/>
                <w:szCs w:val="20"/>
              </w:rPr>
              <w:t>)</w:t>
            </w:r>
          </w:p>
        </w:tc>
        <w:tc>
          <w:tcPr>
            <w:tcW w:w="850" w:type="dxa"/>
            <w:shd w:val="clear" w:color="auto" w:fill="auto"/>
            <w:vAlign w:val="bottom"/>
          </w:tcPr>
          <w:p w14:paraId="6CCC5BFD" w14:textId="22D0F632"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(111,646)</w:t>
            </w:r>
          </w:p>
        </w:tc>
        <w:tc>
          <w:tcPr>
            <w:tcW w:w="822" w:type="dxa"/>
            <w:shd w:val="clear" w:color="auto" w:fill="auto"/>
            <w:vAlign w:val="bottom"/>
          </w:tcPr>
          <w:p w14:paraId="76F1DA8A" w14:textId="4E7CF943" w:rsidR="00CD2A89" w:rsidRPr="00C41124"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41124">
              <w:rPr>
                <w:rFonts w:ascii="Browallia New" w:hAnsi="Browallia New" w:cs="Browallia New"/>
                <w:sz w:val="20"/>
                <w:szCs w:val="20"/>
              </w:rPr>
              <w:t>(52,</w:t>
            </w:r>
            <w:r>
              <w:rPr>
                <w:rFonts w:ascii="Browallia New" w:hAnsi="Browallia New" w:cs="Browallia New"/>
                <w:sz w:val="20"/>
                <w:szCs w:val="20"/>
              </w:rPr>
              <w:t>008</w:t>
            </w:r>
            <w:r w:rsidRPr="00C41124">
              <w:rPr>
                <w:rFonts w:ascii="Browallia New" w:hAnsi="Browallia New" w:cs="Browallia New"/>
                <w:sz w:val="20"/>
                <w:szCs w:val="20"/>
              </w:rPr>
              <w:t>)</w:t>
            </w:r>
          </w:p>
        </w:tc>
        <w:tc>
          <w:tcPr>
            <w:tcW w:w="850" w:type="dxa"/>
            <w:shd w:val="clear" w:color="auto" w:fill="auto"/>
            <w:vAlign w:val="bottom"/>
          </w:tcPr>
          <w:p w14:paraId="3759D40C" w14:textId="0E088D18"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(23,632)</w:t>
            </w:r>
          </w:p>
        </w:tc>
        <w:tc>
          <w:tcPr>
            <w:tcW w:w="741" w:type="dxa"/>
            <w:shd w:val="clear" w:color="auto" w:fill="auto"/>
            <w:vAlign w:val="bottom"/>
          </w:tcPr>
          <w:p w14:paraId="0C28AA34" w14:textId="6758EBD5" w:rsidR="00CD2A89" w:rsidRPr="00251113"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w:t>
            </w:r>
            <w:r>
              <w:rPr>
                <w:rFonts w:ascii="Browallia New" w:hAnsi="Browallia New" w:cs="Browallia New"/>
                <w:sz w:val="20"/>
                <w:szCs w:val="20"/>
              </w:rPr>
              <w:t>85,674)</w:t>
            </w:r>
          </w:p>
        </w:tc>
        <w:tc>
          <w:tcPr>
            <w:tcW w:w="760" w:type="dxa"/>
            <w:shd w:val="clear" w:color="auto" w:fill="auto"/>
          </w:tcPr>
          <w:p w14:paraId="1649F885" w14:textId="77777777" w:rsidR="00CD2A89"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p>
          <w:p w14:paraId="0F163834" w14:textId="30C1CFB4"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CD2A89">
              <w:rPr>
                <w:rFonts w:ascii="Browallia New" w:hAnsi="Browallia New" w:cs="Browallia New"/>
                <w:sz w:val="20"/>
                <w:szCs w:val="20"/>
              </w:rPr>
              <w:t>(107,633)</w:t>
            </w:r>
          </w:p>
        </w:tc>
        <w:tc>
          <w:tcPr>
            <w:tcW w:w="900" w:type="dxa"/>
            <w:shd w:val="clear" w:color="auto" w:fill="auto"/>
            <w:vAlign w:val="bottom"/>
          </w:tcPr>
          <w:p w14:paraId="6276D5EA" w14:textId="2C44A6E1" w:rsidR="00CD2A89" w:rsidRPr="00251113"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(2</w:t>
            </w:r>
            <w:r>
              <w:rPr>
                <w:rFonts w:ascii="Browallia New" w:hAnsi="Browallia New" w:cs="Browallia New"/>
                <w:sz w:val="20"/>
                <w:szCs w:val="20"/>
              </w:rPr>
              <w:t>86,642</w:t>
            </w:r>
            <w:r w:rsidRPr="00251113">
              <w:rPr>
                <w:rFonts w:ascii="Browallia New" w:hAnsi="Browallia New" w:cs="Browallia New"/>
                <w:sz w:val="20"/>
                <w:szCs w:val="20"/>
              </w:rPr>
              <w:t>)</w:t>
            </w:r>
          </w:p>
        </w:tc>
        <w:tc>
          <w:tcPr>
            <w:tcW w:w="919" w:type="dxa"/>
            <w:vAlign w:val="bottom"/>
          </w:tcPr>
          <w:p w14:paraId="03F9669A" w14:textId="77675CE9" w:rsidR="00CD2A89" w:rsidRPr="00C07995" w:rsidRDefault="00CD2A89" w:rsidP="00CD2A89">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w:t>
            </w:r>
            <w:r>
              <w:rPr>
                <w:rFonts w:ascii="Browallia New" w:hAnsi="Browallia New" w:cs="Browallia New"/>
                <w:sz w:val="20"/>
                <w:szCs w:val="20"/>
              </w:rPr>
              <w:t>242,911</w:t>
            </w:r>
            <w:r w:rsidRPr="00956F47">
              <w:rPr>
                <w:rFonts w:ascii="Browallia New" w:hAnsi="Browallia New" w:cs="Browallia New"/>
                <w:sz w:val="20"/>
                <w:szCs w:val="20"/>
              </w:rPr>
              <w:t>)</w:t>
            </w:r>
          </w:p>
        </w:tc>
      </w:tr>
      <w:tr w:rsidR="00C62DD1" w:rsidRPr="00267C13" w14:paraId="3243FAFB" w14:textId="77777777" w:rsidTr="006E4645">
        <w:trPr>
          <w:trHeight w:val="20"/>
        </w:trPr>
        <w:tc>
          <w:tcPr>
            <w:tcW w:w="2725" w:type="dxa"/>
            <w:vAlign w:val="bottom"/>
          </w:tcPr>
          <w:p w14:paraId="1DA8FA39" w14:textId="77777777" w:rsidR="00C62DD1" w:rsidRPr="00C07995" w:rsidRDefault="00C62DD1" w:rsidP="00C62DD1">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สุทธิ</w:t>
            </w:r>
          </w:p>
        </w:tc>
        <w:tc>
          <w:tcPr>
            <w:tcW w:w="848" w:type="dxa"/>
            <w:shd w:val="clear" w:color="auto" w:fill="auto"/>
            <w:vAlign w:val="bottom"/>
          </w:tcPr>
          <w:p w14:paraId="76941739" w14:textId="4DF260F3" w:rsidR="00C62DD1" w:rsidRPr="00B4622C" w:rsidRDefault="00752CE6"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B4622C">
              <w:rPr>
                <w:rFonts w:ascii="Browallia New" w:hAnsi="Browallia New" w:cs="Browallia New"/>
                <w:sz w:val="20"/>
                <w:szCs w:val="20"/>
              </w:rPr>
              <w:t>1,212,</w:t>
            </w:r>
            <w:r w:rsidR="00123F52">
              <w:rPr>
                <w:rFonts w:ascii="Browallia New" w:hAnsi="Browallia New" w:cs="Browallia New"/>
                <w:sz w:val="20"/>
                <w:szCs w:val="20"/>
              </w:rPr>
              <w:t>47</w:t>
            </w:r>
            <w:r w:rsidR="00D24E53">
              <w:rPr>
                <w:rFonts w:ascii="Browallia New" w:hAnsi="Browallia New" w:cs="Browallia New"/>
                <w:sz w:val="20"/>
                <w:szCs w:val="20"/>
              </w:rPr>
              <w:t>3</w:t>
            </w:r>
          </w:p>
        </w:tc>
        <w:tc>
          <w:tcPr>
            <w:tcW w:w="850" w:type="dxa"/>
            <w:shd w:val="clear" w:color="auto" w:fill="auto"/>
            <w:vAlign w:val="bottom"/>
          </w:tcPr>
          <w:p w14:paraId="2A4BE097" w14:textId="45819290" w:rsidR="00C62DD1" w:rsidRPr="00C07995" w:rsidRDefault="00C62DD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4F29A7">
              <w:rPr>
                <w:rFonts w:ascii="Browallia New" w:hAnsi="Browallia New" w:cs="Browallia New"/>
                <w:sz w:val="20"/>
                <w:szCs w:val="20"/>
              </w:rPr>
              <w:t>1,254,626</w:t>
            </w:r>
          </w:p>
        </w:tc>
        <w:tc>
          <w:tcPr>
            <w:tcW w:w="822" w:type="dxa"/>
            <w:shd w:val="clear" w:color="auto" w:fill="auto"/>
            <w:vAlign w:val="bottom"/>
          </w:tcPr>
          <w:p w14:paraId="3BF3D680" w14:textId="09BAA905" w:rsidR="00C62DD1" w:rsidRPr="00C41124" w:rsidRDefault="00084E1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C41124">
              <w:rPr>
                <w:rFonts w:ascii="Browallia New" w:hAnsi="Browallia New" w:cs="Browallia New"/>
                <w:sz w:val="20"/>
                <w:szCs w:val="20"/>
              </w:rPr>
              <w:t>1,8</w:t>
            </w:r>
            <w:r w:rsidR="00437F8B">
              <w:rPr>
                <w:rFonts w:ascii="Browallia New" w:hAnsi="Browallia New" w:cs="Browallia New"/>
                <w:sz w:val="20"/>
                <w:szCs w:val="20"/>
              </w:rPr>
              <w:t>17</w:t>
            </w:r>
            <w:r w:rsidR="00BC2C58">
              <w:rPr>
                <w:rFonts w:ascii="Browallia New" w:hAnsi="Browallia New" w:cs="Browallia New"/>
                <w:sz w:val="20"/>
                <w:szCs w:val="20"/>
              </w:rPr>
              <w:t>,028</w:t>
            </w:r>
          </w:p>
        </w:tc>
        <w:tc>
          <w:tcPr>
            <w:tcW w:w="850" w:type="dxa"/>
            <w:shd w:val="clear" w:color="auto" w:fill="auto"/>
            <w:vAlign w:val="bottom"/>
          </w:tcPr>
          <w:p w14:paraId="1478B795" w14:textId="791999CC" w:rsidR="00C62DD1" w:rsidRPr="00C07995" w:rsidRDefault="00C62DD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3A2C36">
              <w:rPr>
                <w:rFonts w:ascii="Browallia New" w:hAnsi="Browallia New" w:cs="Browallia New"/>
                <w:sz w:val="20"/>
                <w:szCs w:val="20"/>
              </w:rPr>
              <w:fldChar w:fldCharType="begin"/>
            </w:r>
            <w:r w:rsidRPr="003A2C36">
              <w:rPr>
                <w:rFonts w:ascii="Browallia New" w:hAnsi="Browallia New" w:cs="Browallia New"/>
                <w:sz w:val="20"/>
                <w:szCs w:val="20"/>
              </w:rPr>
              <w:instrText xml:space="preserve"> =SUM(above) </w:instrText>
            </w:r>
            <w:r w:rsidRPr="003A2C36">
              <w:rPr>
                <w:rFonts w:ascii="Browallia New" w:hAnsi="Browallia New" w:cs="Browallia New"/>
                <w:sz w:val="20"/>
                <w:szCs w:val="20"/>
              </w:rPr>
              <w:fldChar w:fldCharType="separate"/>
            </w:r>
            <w:r w:rsidRPr="003A2C36">
              <w:rPr>
                <w:rFonts w:ascii="Browallia New" w:hAnsi="Browallia New" w:cs="Browallia New"/>
                <w:sz w:val="20"/>
                <w:szCs w:val="20"/>
              </w:rPr>
              <w:t>1,827,166</w:t>
            </w:r>
            <w:r w:rsidRPr="003A2C36">
              <w:rPr>
                <w:rFonts w:ascii="Browallia New" w:hAnsi="Browallia New" w:cs="Browallia New"/>
                <w:sz w:val="20"/>
                <w:szCs w:val="20"/>
              </w:rPr>
              <w:fldChar w:fldCharType="end"/>
            </w:r>
          </w:p>
        </w:tc>
        <w:tc>
          <w:tcPr>
            <w:tcW w:w="741" w:type="dxa"/>
            <w:shd w:val="clear" w:color="auto" w:fill="auto"/>
            <w:vAlign w:val="bottom"/>
          </w:tcPr>
          <w:p w14:paraId="762782C0" w14:textId="3CDCBB00" w:rsidR="00C62DD1" w:rsidRPr="00251113" w:rsidRDefault="008E4ECC"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251113">
              <w:rPr>
                <w:rFonts w:ascii="Browallia New" w:hAnsi="Browallia New" w:cs="Browallia New"/>
                <w:sz w:val="20"/>
                <w:szCs w:val="20"/>
              </w:rPr>
              <w:t>1</w:t>
            </w:r>
            <w:r w:rsidR="007A4523">
              <w:rPr>
                <w:rFonts w:ascii="Browallia New" w:hAnsi="Browallia New" w:cs="Browallia New"/>
                <w:sz w:val="20"/>
                <w:szCs w:val="20"/>
              </w:rPr>
              <w:t>41,</w:t>
            </w:r>
            <w:r w:rsidR="00DA3A84">
              <w:rPr>
                <w:rFonts w:ascii="Browallia New" w:hAnsi="Browallia New" w:cs="Browallia New"/>
                <w:sz w:val="20"/>
                <w:szCs w:val="20"/>
              </w:rPr>
              <w:t>442</w:t>
            </w:r>
          </w:p>
        </w:tc>
        <w:tc>
          <w:tcPr>
            <w:tcW w:w="760" w:type="dxa"/>
            <w:shd w:val="clear" w:color="auto" w:fill="auto"/>
            <w:vAlign w:val="bottom"/>
          </w:tcPr>
          <w:p w14:paraId="64D005B8" w14:textId="6511C75B" w:rsidR="00C62DD1" w:rsidRPr="00C07995" w:rsidRDefault="00C62DD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505834">
              <w:rPr>
                <w:rFonts w:ascii="Browallia New" w:hAnsi="Browallia New" w:cs="Browallia New"/>
                <w:sz w:val="20"/>
                <w:szCs w:val="20"/>
              </w:rPr>
              <w:t>149,704</w:t>
            </w:r>
          </w:p>
        </w:tc>
        <w:tc>
          <w:tcPr>
            <w:tcW w:w="900" w:type="dxa"/>
            <w:shd w:val="clear" w:color="auto" w:fill="auto"/>
            <w:vAlign w:val="bottom"/>
          </w:tcPr>
          <w:p w14:paraId="1B785B5B" w14:textId="1510FFE7" w:rsidR="00C62DD1" w:rsidRPr="00251113" w:rsidRDefault="00B27E19"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251113">
              <w:rPr>
                <w:rFonts w:ascii="Browallia New" w:hAnsi="Browallia New" w:cs="Browallia New"/>
                <w:sz w:val="20"/>
                <w:szCs w:val="20"/>
              </w:rPr>
              <w:t>3,170,943</w:t>
            </w:r>
          </w:p>
        </w:tc>
        <w:tc>
          <w:tcPr>
            <w:tcW w:w="919" w:type="dxa"/>
            <w:vAlign w:val="bottom"/>
          </w:tcPr>
          <w:p w14:paraId="73558108" w14:textId="41DF1339" w:rsidR="00C62DD1" w:rsidRPr="00C07995" w:rsidRDefault="00C62DD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4F29A7">
              <w:rPr>
                <w:rFonts w:ascii="Browallia New" w:hAnsi="Browallia New" w:cs="Browallia New"/>
                <w:sz w:val="20"/>
                <w:szCs w:val="20"/>
              </w:rPr>
              <w:fldChar w:fldCharType="begin"/>
            </w:r>
            <w:r w:rsidRPr="004F29A7">
              <w:rPr>
                <w:rFonts w:ascii="Browallia New" w:hAnsi="Browallia New" w:cs="Browallia New"/>
                <w:sz w:val="20"/>
                <w:szCs w:val="20"/>
              </w:rPr>
              <w:instrText xml:space="preserve"> =SUM(above) </w:instrText>
            </w:r>
            <w:r w:rsidRPr="004F29A7">
              <w:rPr>
                <w:rFonts w:ascii="Browallia New" w:hAnsi="Browallia New" w:cs="Browallia New"/>
                <w:sz w:val="20"/>
                <w:szCs w:val="20"/>
              </w:rPr>
              <w:fldChar w:fldCharType="separate"/>
            </w:r>
            <w:r w:rsidRPr="004F29A7">
              <w:rPr>
                <w:rFonts w:ascii="Browallia New" w:hAnsi="Browallia New" w:cs="Browallia New"/>
                <w:sz w:val="20"/>
                <w:szCs w:val="20"/>
              </w:rPr>
              <w:t>3,231,49</w:t>
            </w:r>
            <w:r w:rsidRPr="004F29A7">
              <w:rPr>
                <w:rFonts w:ascii="Browallia New" w:hAnsi="Browallia New" w:cs="Browallia New"/>
                <w:sz w:val="20"/>
                <w:szCs w:val="20"/>
              </w:rPr>
              <w:fldChar w:fldCharType="end"/>
            </w:r>
            <w:r w:rsidRPr="00505834">
              <w:rPr>
                <w:rFonts w:ascii="Browallia New" w:hAnsi="Browallia New" w:cs="Browallia New"/>
                <w:sz w:val="20"/>
                <w:szCs w:val="20"/>
              </w:rPr>
              <w:t>6</w:t>
            </w:r>
          </w:p>
        </w:tc>
      </w:tr>
    </w:tbl>
    <w:p w14:paraId="75003863" w14:textId="77777777" w:rsidR="00713E2E" w:rsidRPr="006F23F6"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8"/>
          <w:szCs w:val="28"/>
        </w:rPr>
      </w:pPr>
    </w:p>
    <w:tbl>
      <w:tblPr>
        <w:tblW w:w="9423" w:type="dxa"/>
        <w:tblInd w:w="252" w:type="dxa"/>
        <w:tblLayout w:type="fixed"/>
        <w:tblLook w:val="0000" w:firstRow="0" w:lastRow="0" w:firstColumn="0" w:lastColumn="0" w:noHBand="0" w:noVBand="0"/>
      </w:tblPr>
      <w:tblGrid>
        <w:gridCol w:w="2725"/>
        <w:gridCol w:w="848"/>
        <w:gridCol w:w="850"/>
        <w:gridCol w:w="822"/>
        <w:gridCol w:w="850"/>
        <w:gridCol w:w="754"/>
        <w:gridCol w:w="756"/>
        <w:gridCol w:w="900"/>
        <w:gridCol w:w="910"/>
        <w:gridCol w:w="8"/>
      </w:tblGrid>
      <w:tr w:rsidR="00713E2E" w:rsidRPr="00267C13" w14:paraId="73FFCBB3" w14:textId="77777777" w:rsidTr="006E4645">
        <w:trPr>
          <w:gridAfter w:val="1"/>
          <w:wAfter w:w="8" w:type="dxa"/>
          <w:trHeight w:val="20"/>
          <w:tblHeader/>
        </w:trPr>
        <w:tc>
          <w:tcPr>
            <w:tcW w:w="2725" w:type="dxa"/>
            <w:vAlign w:val="bottom"/>
          </w:tcPr>
          <w:p w14:paraId="24801990"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61617CDB"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50514769" w14:textId="77777777" w:rsidTr="006E4645">
        <w:trPr>
          <w:gridAfter w:val="1"/>
          <w:wAfter w:w="8" w:type="dxa"/>
          <w:trHeight w:val="20"/>
          <w:tblHeader/>
        </w:trPr>
        <w:tc>
          <w:tcPr>
            <w:tcW w:w="2725" w:type="dxa"/>
            <w:vAlign w:val="bottom"/>
          </w:tcPr>
          <w:p w14:paraId="373692AE"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6690" w:type="dxa"/>
            <w:gridSpan w:val="8"/>
            <w:vAlign w:val="bottom"/>
          </w:tcPr>
          <w:p w14:paraId="43A5F268"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งบการเงินเฉพาะของบริษัท</w:t>
            </w:r>
          </w:p>
        </w:tc>
      </w:tr>
      <w:tr w:rsidR="00713E2E" w:rsidRPr="00267C13" w14:paraId="217F67CA" w14:textId="77777777" w:rsidTr="006E4645">
        <w:trPr>
          <w:trHeight w:val="20"/>
          <w:tblHeader/>
        </w:trPr>
        <w:tc>
          <w:tcPr>
            <w:tcW w:w="2725" w:type="dxa"/>
            <w:vAlign w:val="bottom"/>
          </w:tcPr>
          <w:p w14:paraId="592D79DC" w14:textId="77777777" w:rsidR="00713E2E" w:rsidRPr="00C07995" w:rsidRDefault="00713E2E" w:rsidP="00BF5FC1">
            <w:pPr>
              <w:spacing w:line="240" w:lineRule="auto"/>
              <w:jc w:val="center"/>
              <w:rPr>
                <w:rFonts w:ascii="Browallia New" w:hAnsi="Browallia New" w:cs="Browallia New"/>
                <w:sz w:val="20"/>
                <w:szCs w:val="20"/>
              </w:rPr>
            </w:pPr>
          </w:p>
        </w:tc>
        <w:tc>
          <w:tcPr>
            <w:tcW w:w="1698" w:type="dxa"/>
            <w:gridSpan w:val="2"/>
            <w:vAlign w:val="bottom"/>
          </w:tcPr>
          <w:p w14:paraId="40A8CA48" w14:textId="77777777" w:rsidR="00713E2E" w:rsidRPr="00C07995" w:rsidRDefault="00713E2E"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64"/>
              <w:jc w:val="center"/>
              <w:rPr>
                <w:rFonts w:ascii="Browallia New" w:hAnsi="Browallia New" w:cs="Browallia New"/>
                <w:sz w:val="20"/>
                <w:szCs w:val="20"/>
              </w:rPr>
            </w:pPr>
            <w:r w:rsidRPr="00C07995">
              <w:rPr>
                <w:rFonts w:ascii="Browallia New" w:hAnsi="Browallia New" w:cs="Browallia New"/>
                <w:sz w:val="20"/>
                <w:szCs w:val="20"/>
                <w:cs/>
              </w:rPr>
              <w:t>ส่วนที่ถึงกำหนดชำระ</w:t>
            </w:r>
          </w:p>
          <w:p w14:paraId="2665126F"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ภายในหนึ่งปี</w:t>
            </w:r>
          </w:p>
        </w:tc>
        <w:tc>
          <w:tcPr>
            <w:tcW w:w="1672" w:type="dxa"/>
            <w:gridSpan w:val="2"/>
            <w:vAlign w:val="bottom"/>
          </w:tcPr>
          <w:p w14:paraId="0B7E933E" w14:textId="2E42E943" w:rsidR="00713E2E" w:rsidRPr="00C07995" w:rsidRDefault="00713E2E" w:rsidP="007C6AD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3" w:right="-26"/>
              <w:jc w:val="center"/>
              <w:rPr>
                <w:rFonts w:ascii="Browallia New" w:hAnsi="Browallia New" w:cs="Browallia New"/>
                <w:sz w:val="20"/>
                <w:szCs w:val="20"/>
                <w:cs/>
              </w:rPr>
            </w:pPr>
            <w:r w:rsidRPr="00C07995">
              <w:rPr>
                <w:rFonts w:ascii="Browallia New" w:hAnsi="Browallia New" w:cs="Browallia New"/>
                <w:sz w:val="20"/>
                <w:szCs w:val="20"/>
                <w:cs/>
              </w:rPr>
              <w:t>ส่วนที่ถึงกำหนดชำระเกินกว่าหนึ่งปีแต่ไม่เกินห้าปี</w:t>
            </w:r>
          </w:p>
        </w:tc>
        <w:tc>
          <w:tcPr>
            <w:tcW w:w="1510" w:type="dxa"/>
            <w:gridSpan w:val="2"/>
            <w:vAlign w:val="bottom"/>
          </w:tcPr>
          <w:p w14:paraId="11E37423"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C07995">
              <w:rPr>
                <w:rFonts w:ascii="Browallia New" w:hAnsi="Browallia New" w:cs="Browallia New"/>
                <w:sz w:val="20"/>
                <w:szCs w:val="20"/>
                <w:cs/>
                <w:lang w:val="en-GB"/>
              </w:rPr>
              <w:t>ส่วนที่ถึงกำหนดชำระ</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เกินกว่าห้าปี</w:t>
            </w:r>
          </w:p>
        </w:tc>
        <w:tc>
          <w:tcPr>
            <w:tcW w:w="1818" w:type="dxa"/>
            <w:gridSpan w:val="3"/>
            <w:vAlign w:val="bottom"/>
          </w:tcPr>
          <w:p w14:paraId="5DEB288C"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รวม</w:t>
            </w:r>
          </w:p>
        </w:tc>
      </w:tr>
      <w:tr w:rsidR="00C62DD1" w:rsidRPr="00267C13" w14:paraId="27D5AE51" w14:textId="77777777" w:rsidTr="006E4645">
        <w:trPr>
          <w:trHeight w:val="20"/>
          <w:tblHeader/>
        </w:trPr>
        <w:tc>
          <w:tcPr>
            <w:tcW w:w="2725" w:type="dxa"/>
            <w:vAlign w:val="bottom"/>
          </w:tcPr>
          <w:p w14:paraId="2FBD7D8F" w14:textId="77777777" w:rsidR="00C62DD1" w:rsidRPr="00C07995" w:rsidRDefault="00C62DD1" w:rsidP="00C62DD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48" w:type="dxa"/>
            <w:vAlign w:val="bottom"/>
          </w:tcPr>
          <w:p w14:paraId="1386B43D" w14:textId="31A71E13"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31BD411B" w14:textId="048E5839"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22" w:type="dxa"/>
            <w:vAlign w:val="bottom"/>
          </w:tcPr>
          <w:p w14:paraId="44778472" w14:textId="321906CE"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3820E8E0" w14:textId="413B4335"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754" w:type="dxa"/>
            <w:vAlign w:val="bottom"/>
          </w:tcPr>
          <w:p w14:paraId="61929C95" w14:textId="0BA99706"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756" w:type="dxa"/>
            <w:vAlign w:val="bottom"/>
          </w:tcPr>
          <w:p w14:paraId="508DFDB5" w14:textId="7894AC87"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900" w:type="dxa"/>
            <w:vAlign w:val="bottom"/>
          </w:tcPr>
          <w:p w14:paraId="724AF313" w14:textId="4EA8FF49" w:rsidR="00C62DD1" w:rsidRPr="00C07995" w:rsidRDefault="00C62DD1" w:rsidP="00C62DD1">
            <w:pPr>
              <w:pBdr>
                <w:bottom w:val="single" w:sz="4" w:space="1" w:color="auto"/>
              </w:pBdr>
              <w:tabs>
                <w:tab w:val="clear" w:pos="227"/>
                <w:tab w:val="clear" w:pos="454"/>
                <w:tab w:val="clear" w:pos="680"/>
                <w:tab w:val="clear" w:pos="907"/>
                <w:tab w:val="left" w:pos="393"/>
                <w:tab w:val="left" w:pos="53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918" w:type="dxa"/>
            <w:gridSpan w:val="2"/>
            <w:vAlign w:val="bottom"/>
          </w:tcPr>
          <w:p w14:paraId="405C1670" w14:textId="42F8F0BB"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r>
      <w:tr w:rsidR="00713E2E" w:rsidRPr="00267C13" w14:paraId="78B24056" w14:textId="77777777" w:rsidTr="006E4645">
        <w:trPr>
          <w:trHeight w:val="20"/>
        </w:trPr>
        <w:tc>
          <w:tcPr>
            <w:tcW w:w="2725" w:type="dxa"/>
            <w:vAlign w:val="bottom"/>
          </w:tcPr>
          <w:p w14:paraId="4B8D14EB" w14:textId="77777777" w:rsidR="00713E2E" w:rsidRPr="00C07995" w:rsidRDefault="00713E2E" w:rsidP="00BF5FC1">
            <w:pPr>
              <w:spacing w:line="240" w:lineRule="auto"/>
              <w:ind w:right="-108"/>
              <w:jc w:val="both"/>
              <w:rPr>
                <w:rFonts w:ascii="Browallia New" w:hAnsi="Browallia New" w:cs="Browallia New"/>
                <w:b/>
                <w:bCs/>
                <w:sz w:val="20"/>
                <w:szCs w:val="20"/>
                <w:cs/>
              </w:rPr>
            </w:pPr>
          </w:p>
        </w:tc>
        <w:tc>
          <w:tcPr>
            <w:tcW w:w="848" w:type="dxa"/>
            <w:vAlign w:val="bottom"/>
          </w:tcPr>
          <w:p w14:paraId="7E685DC0"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0" w:type="dxa"/>
            <w:vAlign w:val="bottom"/>
          </w:tcPr>
          <w:p w14:paraId="04E17B8D"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22" w:type="dxa"/>
            <w:vAlign w:val="bottom"/>
          </w:tcPr>
          <w:p w14:paraId="594D79CF"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50" w:type="dxa"/>
            <w:vAlign w:val="bottom"/>
          </w:tcPr>
          <w:p w14:paraId="0C46CCC6"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754" w:type="dxa"/>
            <w:vAlign w:val="bottom"/>
          </w:tcPr>
          <w:p w14:paraId="132A81DA"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756" w:type="dxa"/>
            <w:vAlign w:val="bottom"/>
          </w:tcPr>
          <w:p w14:paraId="60C44B54"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900" w:type="dxa"/>
            <w:vAlign w:val="bottom"/>
          </w:tcPr>
          <w:p w14:paraId="658ACC20"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918" w:type="dxa"/>
            <w:gridSpan w:val="2"/>
            <w:vAlign w:val="bottom"/>
          </w:tcPr>
          <w:p w14:paraId="18C5D612" w14:textId="77777777" w:rsidR="00713E2E" w:rsidRPr="00C07995" w:rsidRDefault="00713E2E" w:rsidP="00BF5FC1">
            <w:pPr>
              <w:pStyle w:val="InsideAddress"/>
              <w:ind w:left="-114"/>
              <w:rPr>
                <w:rFonts w:ascii="Browallia New" w:hAnsi="Browallia New" w:cs="Browallia New"/>
                <w:sz w:val="20"/>
                <w:szCs w:val="20"/>
              </w:rPr>
            </w:pPr>
          </w:p>
        </w:tc>
      </w:tr>
      <w:tr w:rsidR="00C62DD1" w:rsidRPr="00267C13" w14:paraId="0A99770D" w14:textId="77777777" w:rsidTr="00C07995">
        <w:trPr>
          <w:trHeight w:val="20"/>
        </w:trPr>
        <w:tc>
          <w:tcPr>
            <w:tcW w:w="2725" w:type="dxa"/>
            <w:vAlign w:val="bottom"/>
          </w:tcPr>
          <w:p w14:paraId="695B0E3D" w14:textId="77777777" w:rsidR="00C62DD1" w:rsidRPr="00C0799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ลูกหนี้ตามสัญญาเช่าซื้อ</w:t>
            </w:r>
          </w:p>
        </w:tc>
        <w:tc>
          <w:tcPr>
            <w:tcW w:w="848" w:type="dxa"/>
          </w:tcPr>
          <w:p w14:paraId="653E22AF" w14:textId="739DA5AC" w:rsidR="00C62DD1" w:rsidRPr="005F0077" w:rsidRDefault="009454F0"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532,317</w:t>
            </w:r>
          </w:p>
        </w:tc>
        <w:tc>
          <w:tcPr>
            <w:tcW w:w="850" w:type="dxa"/>
          </w:tcPr>
          <w:p w14:paraId="1BC57C54" w14:textId="15A1BB42" w:rsidR="00C62DD1" w:rsidRPr="00C07995" w:rsidRDefault="00C62DD1"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571,973</w:t>
            </w:r>
          </w:p>
        </w:tc>
        <w:tc>
          <w:tcPr>
            <w:tcW w:w="822" w:type="dxa"/>
          </w:tcPr>
          <w:p w14:paraId="023F5373" w14:textId="3CC45A10" w:rsidR="00C62DD1" w:rsidRPr="005F0077" w:rsidRDefault="009F6C0B"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5F0077">
              <w:rPr>
                <w:rFonts w:ascii="Browallia New" w:hAnsi="Browallia New" w:cs="Browallia New"/>
                <w:sz w:val="20"/>
                <w:szCs w:val="20"/>
              </w:rPr>
              <w:t>152,</w:t>
            </w:r>
            <w:r w:rsidR="0068044C" w:rsidRPr="005F0077">
              <w:rPr>
                <w:rFonts w:ascii="Browallia New" w:hAnsi="Browallia New" w:cs="Browallia New"/>
                <w:sz w:val="20"/>
                <w:szCs w:val="20"/>
              </w:rPr>
              <w:t>254</w:t>
            </w:r>
          </w:p>
        </w:tc>
        <w:tc>
          <w:tcPr>
            <w:tcW w:w="850" w:type="dxa"/>
          </w:tcPr>
          <w:p w14:paraId="52710757" w14:textId="0BFD6817" w:rsidR="00C62DD1" w:rsidRPr="00C07995" w:rsidRDefault="00C62DD1" w:rsidP="00C62DD1">
            <w:pPr>
              <w:spacing w:line="240" w:lineRule="auto"/>
              <w:ind w:left="-76" w:right="-7"/>
              <w:jc w:val="right"/>
              <w:rPr>
                <w:rFonts w:ascii="Browallia New" w:hAnsi="Browallia New" w:cs="Browallia New"/>
                <w:sz w:val="20"/>
                <w:szCs w:val="20"/>
                <w:cs/>
              </w:rPr>
            </w:pPr>
            <w:r w:rsidRPr="00956F47">
              <w:rPr>
                <w:rFonts w:ascii="Browallia New" w:hAnsi="Browallia New" w:cs="Browallia New"/>
                <w:sz w:val="20"/>
                <w:szCs w:val="20"/>
              </w:rPr>
              <w:t>181,948</w:t>
            </w:r>
          </w:p>
        </w:tc>
        <w:tc>
          <w:tcPr>
            <w:tcW w:w="754" w:type="dxa"/>
            <w:vAlign w:val="bottom"/>
          </w:tcPr>
          <w:p w14:paraId="55338706" w14:textId="656A7F92" w:rsidR="00C62DD1" w:rsidRPr="005F0077" w:rsidRDefault="006B427F" w:rsidP="00C62DD1">
            <w:pPr>
              <w:spacing w:line="240" w:lineRule="auto"/>
              <w:ind w:left="-76" w:right="-7"/>
              <w:jc w:val="right"/>
              <w:rPr>
                <w:rFonts w:ascii="Browallia New" w:hAnsi="Browallia New" w:cs="Browallia New"/>
                <w:sz w:val="20"/>
                <w:szCs w:val="20"/>
                <w:cs/>
              </w:rPr>
            </w:pPr>
            <w:r w:rsidRPr="005F0077">
              <w:rPr>
                <w:rFonts w:ascii="Browallia New" w:hAnsi="Browallia New" w:cs="Browallia New"/>
                <w:sz w:val="20"/>
                <w:szCs w:val="20"/>
              </w:rPr>
              <w:t>-</w:t>
            </w:r>
          </w:p>
        </w:tc>
        <w:tc>
          <w:tcPr>
            <w:tcW w:w="756" w:type="dxa"/>
            <w:vAlign w:val="bottom"/>
          </w:tcPr>
          <w:p w14:paraId="34CFC9AC" w14:textId="77777777" w:rsidR="00C62DD1" w:rsidRPr="00C07995" w:rsidRDefault="00C62DD1" w:rsidP="00C62DD1">
            <w:pPr>
              <w:spacing w:line="240" w:lineRule="auto"/>
              <w:ind w:left="-76" w:right="-7"/>
              <w:jc w:val="right"/>
              <w:rPr>
                <w:rFonts w:ascii="Browallia New" w:hAnsi="Browallia New" w:cs="Browallia New"/>
                <w:sz w:val="20"/>
                <w:szCs w:val="20"/>
                <w:cs/>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227892D1" w14:textId="439DD6B2" w:rsidR="00C62DD1" w:rsidRPr="005F0077" w:rsidRDefault="00CC3CB8"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684,571</w:t>
            </w:r>
          </w:p>
        </w:tc>
        <w:tc>
          <w:tcPr>
            <w:tcW w:w="918" w:type="dxa"/>
            <w:gridSpan w:val="2"/>
          </w:tcPr>
          <w:p w14:paraId="06A532C6" w14:textId="71E55869" w:rsidR="00C62DD1" w:rsidRPr="00C07995" w:rsidRDefault="00C62DD1" w:rsidP="00C62DD1">
            <w:pPr>
              <w:spacing w:line="240" w:lineRule="auto"/>
              <w:ind w:left="-24" w:right="-7"/>
              <w:jc w:val="right"/>
              <w:rPr>
                <w:rFonts w:ascii="Browallia New" w:hAnsi="Browallia New" w:cs="Browallia New"/>
                <w:sz w:val="20"/>
                <w:szCs w:val="20"/>
              </w:rPr>
            </w:pPr>
            <w:r w:rsidRPr="00956F47">
              <w:rPr>
                <w:rFonts w:ascii="Browallia New" w:hAnsi="Browallia New" w:cs="Browallia New"/>
                <w:sz w:val="20"/>
                <w:szCs w:val="20"/>
              </w:rPr>
              <w:t>753,921</w:t>
            </w:r>
          </w:p>
        </w:tc>
      </w:tr>
      <w:tr w:rsidR="00C62DD1" w:rsidRPr="00267C13" w14:paraId="62549FF7" w14:textId="77777777" w:rsidTr="00C07995">
        <w:trPr>
          <w:trHeight w:val="20"/>
        </w:trPr>
        <w:tc>
          <w:tcPr>
            <w:tcW w:w="2725" w:type="dxa"/>
            <w:vAlign w:val="bottom"/>
          </w:tcPr>
          <w:p w14:paraId="3C78EC23" w14:textId="77777777" w:rsidR="00C62DD1" w:rsidRPr="00C0799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rPr>
              <w:t xml:space="preserve"> </w:t>
            </w:r>
            <w:r w:rsidRPr="00C07995">
              <w:rPr>
                <w:rFonts w:ascii="Browallia New" w:hAnsi="Browallia New" w:cs="Browallia New"/>
                <w:sz w:val="20"/>
                <w:szCs w:val="20"/>
                <w:cs/>
              </w:rPr>
              <w:t>ดอกผลเช่าซื้อที่ยังไม่ถือเป็นรายได้</w:t>
            </w:r>
          </w:p>
        </w:tc>
        <w:tc>
          <w:tcPr>
            <w:tcW w:w="848" w:type="dxa"/>
          </w:tcPr>
          <w:p w14:paraId="0607E052" w14:textId="7FEF0DCC" w:rsidR="00C62DD1" w:rsidRPr="005F0077" w:rsidRDefault="00B93DA1"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hint="cs"/>
                <w:sz w:val="20"/>
                <w:szCs w:val="20"/>
                <w:cs/>
              </w:rPr>
              <w:t>(</w:t>
            </w:r>
            <w:r w:rsidRPr="005F0077">
              <w:rPr>
                <w:rFonts w:ascii="Browallia New" w:hAnsi="Browallia New" w:cs="Browallia New"/>
                <w:sz w:val="20"/>
                <w:szCs w:val="20"/>
              </w:rPr>
              <w:t>212,384</w:t>
            </w:r>
            <w:r w:rsidRPr="005F0077">
              <w:rPr>
                <w:rFonts w:ascii="Browallia New" w:hAnsi="Browallia New" w:cs="Browallia New" w:hint="cs"/>
                <w:sz w:val="20"/>
                <w:szCs w:val="20"/>
                <w:cs/>
              </w:rPr>
              <w:t>)</w:t>
            </w:r>
          </w:p>
        </w:tc>
        <w:tc>
          <w:tcPr>
            <w:tcW w:w="850" w:type="dxa"/>
          </w:tcPr>
          <w:p w14:paraId="773568F3" w14:textId="78998626" w:rsidR="00C62DD1" w:rsidRPr="00C07995" w:rsidRDefault="00C62DD1"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(246,258)</w:t>
            </w:r>
          </w:p>
        </w:tc>
        <w:tc>
          <w:tcPr>
            <w:tcW w:w="822" w:type="dxa"/>
          </w:tcPr>
          <w:p w14:paraId="57083733" w14:textId="164142FF" w:rsidR="00C62DD1" w:rsidRPr="005F0077" w:rsidRDefault="0068044C"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5F0077">
              <w:rPr>
                <w:rFonts w:ascii="Browallia New" w:hAnsi="Browallia New" w:cs="Browallia New" w:hint="cs"/>
                <w:sz w:val="20"/>
                <w:szCs w:val="20"/>
                <w:cs/>
              </w:rPr>
              <w:t>(</w:t>
            </w:r>
            <w:r w:rsidRPr="005F0077">
              <w:rPr>
                <w:rFonts w:ascii="Browallia New" w:hAnsi="Browallia New" w:cs="Browallia New"/>
                <w:sz w:val="20"/>
                <w:szCs w:val="20"/>
              </w:rPr>
              <w:t>40,542</w:t>
            </w:r>
            <w:r w:rsidRPr="005F0077">
              <w:rPr>
                <w:rFonts w:ascii="Browallia New" w:hAnsi="Browallia New" w:cs="Browallia New" w:hint="cs"/>
                <w:sz w:val="20"/>
                <w:szCs w:val="20"/>
                <w:cs/>
              </w:rPr>
              <w:t>)</w:t>
            </w:r>
          </w:p>
        </w:tc>
        <w:tc>
          <w:tcPr>
            <w:tcW w:w="850" w:type="dxa"/>
          </w:tcPr>
          <w:p w14:paraId="713A825B" w14:textId="138EF6C0"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t>(56,704</w:t>
            </w:r>
            <w:r w:rsidRPr="00956F47">
              <w:rPr>
                <w:rFonts w:ascii="Browallia New" w:hAnsi="Browallia New" w:cs="Browallia New" w:hint="cs"/>
                <w:sz w:val="20"/>
                <w:szCs w:val="20"/>
                <w:cs/>
              </w:rPr>
              <w:t>)</w:t>
            </w:r>
          </w:p>
        </w:tc>
        <w:tc>
          <w:tcPr>
            <w:tcW w:w="754" w:type="dxa"/>
            <w:vAlign w:val="bottom"/>
          </w:tcPr>
          <w:p w14:paraId="6CA7CD4C" w14:textId="41ACE7EB" w:rsidR="00C62DD1" w:rsidRPr="005F0077" w:rsidRDefault="006B427F" w:rsidP="00C62DD1">
            <w:pPr>
              <w:pBdr>
                <w:bottom w:val="single" w:sz="4" w:space="1" w:color="auto"/>
              </w:pBdr>
              <w:spacing w:line="240" w:lineRule="auto"/>
              <w:ind w:left="-23" w:right="-7"/>
              <w:jc w:val="right"/>
              <w:rPr>
                <w:rFonts w:ascii="Browallia New" w:hAnsi="Browallia New" w:cs="Browallia New"/>
                <w:sz w:val="20"/>
                <w:szCs w:val="20"/>
              </w:rPr>
            </w:pPr>
            <w:r w:rsidRPr="005F0077">
              <w:rPr>
                <w:rFonts w:ascii="Browallia New" w:hAnsi="Browallia New" w:cs="Browallia New"/>
                <w:sz w:val="20"/>
                <w:szCs w:val="20"/>
              </w:rPr>
              <w:t>-</w:t>
            </w:r>
          </w:p>
        </w:tc>
        <w:tc>
          <w:tcPr>
            <w:tcW w:w="756" w:type="dxa"/>
            <w:vAlign w:val="bottom"/>
          </w:tcPr>
          <w:p w14:paraId="7C7BE0B4" w14:textId="77777777"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37686296" w14:textId="61D4D6FF" w:rsidR="00C62DD1" w:rsidRPr="005F0077" w:rsidRDefault="00545162"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hint="cs"/>
                <w:sz w:val="20"/>
                <w:szCs w:val="20"/>
                <w:cs/>
              </w:rPr>
              <w:t>(</w:t>
            </w:r>
            <w:r w:rsidRPr="005F0077">
              <w:rPr>
                <w:rFonts w:ascii="Browallia New" w:hAnsi="Browallia New" w:cs="Browallia New"/>
                <w:sz w:val="20"/>
                <w:szCs w:val="20"/>
              </w:rPr>
              <w:t>252,926</w:t>
            </w:r>
            <w:r w:rsidRPr="005F0077">
              <w:rPr>
                <w:rFonts w:ascii="Browallia New" w:hAnsi="Browallia New" w:cs="Browallia New" w:hint="cs"/>
                <w:sz w:val="20"/>
                <w:szCs w:val="20"/>
                <w:cs/>
              </w:rPr>
              <w:t>)</w:t>
            </w:r>
          </w:p>
        </w:tc>
        <w:tc>
          <w:tcPr>
            <w:tcW w:w="918" w:type="dxa"/>
            <w:gridSpan w:val="2"/>
          </w:tcPr>
          <w:p w14:paraId="3A9ADE72" w14:textId="067DA7FD"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t>(302,962)</w:t>
            </w:r>
          </w:p>
        </w:tc>
      </w:tr>
      <w:tr w:rsidR="00C62DD1" w:rsidRPr="00267C13" w14:paraId="764DAD1D" w14:textId="77777777" w:rsidTr="00C07995">
        <w:trPr>
          <w:trHeight w:val="20"/>
        </w:trPr>
        <w:tc>
          <w:tcPr>
            <w:tcW w:w="2725" w:type="dxa"/>
            <w:vAlign w:val="bottom"/>
          </w:tcPr>
          <w:p w14:paraId="6389BDCA" w14:textId="77777777" w:rsidR="00C62DD1" w:rsidRPr="00C0799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0"/>
                <w:szCs w:val="20"/>
              </w:rPr>
            </w:pPr>
            <w:r w:rsidRPr="00C07995">
              <w:rPr>
                <w:rFonts w:ascii="Browallia New" w:hAnsi="Browallia New" w:cs="Browallia New"/>
                <w:sz w:val="20"/>
                <w:szCs w:val="20"/>
                <w:cs/>
              </w:rPr>
              <w:t>คงเหลือ</w:t>
            </w:r>
          </w:p>
        </w:tc>
        <w:tc>
          <w:tcPr>
            <w:tcW w:w="848" w:type="dxa"/>
          </w:tcPr>
          <w:p w14:paraId="3642E046" w14:textId="3DE2423B" w:rsidR="00C62DD1" w:rsidRPr="005F0077" w:rsidRDefault="00B22A89"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319,933</w:t>
            </w:r>
          </w:p>
        </w:tc>
        <w:tc>
          <w:tcPr>
            <w:tcW w:w="850" w:type="dxa"/>
          </w:tcPr>
          <w:p w14:paraId="3EA2BADE" w14:textId="34BC6255" w:rsidR="00C62DD1" w:rsidRPr="00C07995" w:rsidRDefault="00C62DD1"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325,715</w:t>
            </w:r>
          </w:p>
        </w:tc>
        <w:tc>
          <w:tcPr>
            <w:tcW w:w="822" w:type="dxa"/>
          </w:tcPr>
          <w:p w14:paraId="03E79D89" w14:textId="39F5E3DC" w:rsidR="00C62DD1" w:rsidRPr="005F0077" w:rsidRDefault="005F3152"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111,712</w:t>
            </w:r>
          </w:p>
        </w:tc>
        <w:tc>
          <w:tcPr>
            <w:tcW w:w="850" w:type="dxa"/>
          </w:tcPr>
          <w:p w14:paraId="67933DCD" w14:textId="6E9CE6A9" w:rsidR="00C62DD1" w:rsidRPr="00C07995" w:rsidRDefault="00C62DD1" w:rsidP="00C62DD1">
            <w:pPr>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rPr>
              <w:t>125,244</w:t>
            </w:r>
          </w:p>
        </w:tc>
        <w:tc>
          <w:tcPr>
            <w:tcW w:w="754" w:type="dxa"/>
            <w:vAlign w:val="bottom"/>
          </w:tcPr>
          <w:p w14:paraId="16B6C1AF" w14:textId="214A0115" w:rsidR="00C62DD1" w:rsidRPr="005F0077" w:rsidRDefault="006B427F" w:rsidP="00C62DD1">
            <w:pPr>
              <w:spacing w:line="240" w:lineRule="auto"/>
              <w:ind w:left="-76" w:right="-7"/>
              <w:jc w:val="right"/>
              <w:rPr>
                <w:rFonts w:ascii="Browallia New" w:hAnsi="Browallia New" w:cs="Browallia New"/>
                <w:sz w:val="20"/>
                <w:szCs w:val="20"/>
                <w:cs/>
              </w:rPr>
            </w:pPr>
            <w:r w:rsidRPr="005F0077">
              <w:rPr>
                <w:rFonts w:ascii="Browallia New" w:hAnsi="Browallia New" w:cs="Browallia New"/>
                <w:sz w:val="20"/>
                <w:szCs w:val="20"/>
              </w:rPr>
              <w:t>-</w:t>
            </w:r>
          </w:p>
        </w:tc>
        <w:tc>
          <w:tcPr>
            <w:tcW w:w="756" w:type="dxa"/>
            <w:vAlign w:val="bottom"/>
          </w:tcPr>
          <w:p w14:paraId="7C3112BD" w14:textId="77777777" w:rsidR="00C62DD1" w:rsidRPr="00C07995" w:rsidRDefault="00C62DD1" w:rsidP="00C62DD1">
            <w:pPr>
              <w:spacing w:line="240" w:lineRule="auto"/>
              <w:ind w:left="-76" w:right="-7"/>
              <w:jc w:val="right"/>
              <w:rPr>
                <w:rFonts w:ascii="Browallia New" w:hAnsi="Browallia New" w:cs="Browallia New"/>
                <w:sz w:val="20"/>
                <w:szCs w:val="20"/>
                <w:cs/>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01A8D766" w14:textId="63E88A54" w:rsidR="00C62DD1" w:rsidRPr="005F0077" w:rsidRDefault="00B612DC" w:rsidP="00C62DD1">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431,645</w:t>
            </w:r>
          </w:p>
        </w:tc>
        <w:tc>
          <w:tcPr>
            <w:tcW w:w="918" w:type="dxa"/>
            <w:gridSpan w:val="2"/>
          </w:tcPr>
          <w:p w14:paraId="455C058C" w14:textId="1DA2417F" w:rsidR="00C62DD1" w:rsidRPr="00C07995" w:rsidRDefault="00C62DD1" w:rsidP="00C62DD1">
            <w:pPr>
              <w:spacing w:line="240" w:lineRule="auto"/>
              <w:ind w:left="-24" w:right="-7"/>
              <w:jc w:val="right"/>
              <w:rPr>
                <w:rFonts w:ascii="Browallia New" w:hAnsi="Browallia New" w:cs="Browallia New"/>
                <w:sz w:val="20"/>
                <w:szCs w:val="20"/>
              </w:rPr>
            </w:pPr>
            <w:r w:rsidRPr="00956F47">
              <w:rPr>
                <w:rFonts w:ascii="Browallia New" w:hAnsi="Browallia New" w:cs="Browallia New"/>
                <w:sz w:val="20"/>
                <w:szCs w:val="20"/>
              </w:rPr>
              <w:t>450,959</w:t>
            </w:r>
          </w:p>
        </w:tc>
      </w:tr>
      <w:tr w:rsidR="00C62DD1" w:rsidRPr="00267C13" w14:paraId="6CAC42FE" w14:textId="77777777" w:rsidTr="00C07995">
        <w:trPr>
          <w:trHeight w:val="20"/>
        </w:trPr>
        <w:tc>
          <w:tcPr>
            <w:tcW w:w="2725" w:type="dxa"/>
            <w:vAlign w:val="bottom"/>
          </w:tcPr>
          <w:p w14:paraId="1CF7345D" w14:textId="491EA0CB" w:rsidR="00C62DD1" w:rsidRPr="00C0799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hanging="317"/>
              <w:rPr>
                <w:rFonts w:ascii="Browallia New" w:hAnsi="Browallia New" w:cs="Browallia New"/>
                <w:sz w:val="20"/>
                <w:szCs w:val="20"/>
              </w:rPr>
            </w:pPr>
            <w:r w:rsidRPr="00C07995">
              <w:rPr>
                <w:rFonts w:ascii="Browallia New" w:hAnsi="Browallia New" w:cs="Browallia New"/>
                <w:sz w:val="20"/>
                <w:szCs w:val="20"/>
                <w:u w:val="single"/>
                <w:cs/>
              </w:rPr>
              <w:t>หัก</w:t>
            </w:r>
            <w:r w:rsidRPr="00C07995">
              <w:rPr>
                <w:rFonts w:ascii="Browallia New" w:hAnsi="Browallia New" w:cs="Browallia New"/>
                <w:sz w:val="20"/>
                <w:szCs w:val="20"/>
                <w:cs/>
              </w:rPr>
              <w:t xml:space="preserve"> ค่าเผื่อผลขาดทุนด้านเครดิตที่</w:t>
            </w:r>
            <w:r w:rsidRPr="00C07995">
              <w:rPr>
                <w:rFonts w:ascii="Browallia New" w:hAnsi="Browallia New" w:cs="Browallia New"/>
                <w:sz w:val="20"/>
                <w:szCs w:val="20"/>
                <w:cs/>
              </w:rPr>
              <w:br/>
            </w:r>
            <w:r w:rsidRPr="00C07995">
              <w:rPr>
                <w:rFonts w:ascii="Browallia New" w:hAnsi="Browallia New" w:cs="Browallia New"/>
                <w:sz w:val="20"/>
                <w:szCs w:val="20"/>
              </w:rPr>
              <w:t xml:space="preserve">  </w:t>
            </w:r>
            <w:r w:rsidRPr="00C07995">
              <w:rPr>
                <w:rFonts w:ascii="Browallia New" w:hAnsi="Browallia New" w:cs="Browallia New"/>
                <w:sz w:val="20"/>
                <w:szCs w:val="20"/>
                <w:cs/>
              </w:rPr>
              <w:t>คาดว่าจะเกิดขึ้น</w:t>
            </w:r>
          </w:p>
        </w:tc>
        <w:tc>
          <w:tcPr>
            <w:tcW w:w="848" w:type="dxa"/>
            <w:vAlign w:val="bottom"/>
          </w:tcPr>
          <w:p w14:paraId="52A08CF4" w14:textId="7D6A3C18" w:rsidR="00C62DD1" w:rsidRPr="005F0077" w:rsidRDefault="003201C0"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hint="cs"/>
                <w:sz w:val="20"/>
                <w:szCs w:val="20"/>
                <w:cs/>
              </w:rPr>
              <w:t>(</w:t>
            </w:r>
            <w:r w:rsidRPr="005F0077">
              <w:rPr>
                <w:rFonts w:ascii="Browallia New" w:hAnsi="Browallia New" w:cs="Browallia New"/>
                <w:sz w:val="20"/>
                <w:szCs w:val="20"/>
              </w:rPr>
              <w:t>72,374</w:t>
            </w:r>
            <w:r w:rsidRPr="005F0077">
              <w:rPr>
                <w:rFonts w:ascii="Browallia New" w:hAnsi="Browallia New" w:cs="Browallia New" w:hint="cs"/>
                <w:sz w:val="20"/>
                <w:szCs w:val="20"/>
                <w:cs/>
              </w:rPr>
              <w:t>)</w:t>
            </w:r>
          </w:p>
        </w:tc>
        <w:tc>
          <w:tcPr>
            <w:tcW w:w="850" w:type="dxa"/>
            <w:vAlign w:val="bottom"/>
          </w:tcPr>
          <w:p w14:paraId="744C5D2E" w14:textId="3A151A8A" w:rsidR="00C62DD1" w:rsidRPr="00C07995" w:rsidRDefault="00C62DD1"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956F47">
              <w:rPr>
                <w:rFonts w:ascii="Browallia New" w:hAnsi="Browallia New" w:cs="Browallia New"/>
                <w:sz w:val="20"/>
                <w:szCs w:val="20"/>
                <w:lang w:bidi="lo-LA"/>
              </w:rPr>
              <w:t>(64,459)</w:t>
            </w:r>
          </w:p>
        </w:tc>
        <w:tc>
          <w:tcPr>
            <w:tcW w:w="822" w:type="dxa"/>
            <w:vAlign w:val="bottom"/>
          </w:tcPr>
          <w:p w14:paraId="309FA72C" w14:textId="284E49F3" w:rsidR="00C62DD1" w:rsidRPr="005F0077" w:rsidRDefault="00003BE9"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hint="cs"/>
                <w:sz w:val="20"/>
                <w:szCs w:val="20"/>
                <w:cs/>
              </w:rPr>
              <w:t>(</w:t>
            </w:r>
            <w:r w:rsidRPr="005F0077">
              <w:rPr>
                <w:rFonts w:ascii="Browallia New" w:hAnsi="Browallia New" w:cs="Browallia New"/>
                <w:sz w:val="20"/>
                <w:szCs w:val="20"/>
              </w:rPr>
              <w:t>6,329</w:t>
            </w:r>
            <w:r w:rsidRPr="005F0077">
              <w:rPr>
                <w:rFonts w:ascii="Browallia New" w:hAnsi="Browallia New" w:cs="Browallia New" w:hint="cs"/>
                <w:sz w:val="20"/>
                <w:szCs w:val="20"/>
                <w:cs/>
              </w:rPr>
              <w:t>)</w:t>
            </w:r>
          </w:p>
        </w:tc>
        <w:tc>
          <w:tcPr>
            <w:tcW w:w="850" w:type="dxa"/>
            <w:vAlign w:val="bottom"/>
          </w:tcPr>
          <w:p w14:paraId="77DD0764" w14:textId="1449C31B"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t>(3,821)</w:t>
            </w:r>
          </w:p>
        </w:tc>
        <w:tc>
          <w:tcPr>
            <w:tcW w:w="754" w:type="dxa"/>
            <w:vAlign w:val="bottom"/>
          </w:tcPr>
          <w:p w14:paraId="7571814F" w14:textId="2F184CE2" w:rsidR="00C62DD1" w:rsidRPr="005F0077" w:rsidRDefault="006B427F" w:rsidP="00C62DD1">
            <w:pPr>
              <w:pBdr>
                <w:bottom w:val="single" w:sz="4" w:space="1" w:color="auto"/>
              </w:pBdr>
              <w:spacing w:line="240" w:lineRule="auto"/>
              <w:ind w:left="-23" w:right="-7"/>
              <w:jc w:val="right"/>
              <w:rPr>
                <w:rFonts w:ascii="Browallia New" w:hAnsi="Browallia New" w:cs="Browallia New"/>
                <w:sz w:val="20"/>
                <w:szCs w:val="20"/>
              </w:rPr>
            </w:pPr>
            <w:r w:rsidRPr="005F0077">
              <w:rPr>
                <w:rFonts w:ascii="Browallia New" w:hAnsi="Browallia New" w:cs="Browallia New"/>
                <w:sz w:val="20"/>
                <w:szCs w:val="20"/>
              </w:rPr>
              <w:t>-</w:t>
            </w:r>
          </w:p>
        </w:tc>
        <w:tc>
          <w:tcPr>
            <w:tcW w:w="756" w:type="dxa"/>
            <w:vAlign w:val="bottom"/>
          </w:tcPr>
          <w:p w14:paraId="1E7AA8D1" w14:textId="77777777"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6997129E" w14:textId="77777777" w:rsidR="00C62DD1" w:rsidRPr="005F0077" w:rsidRDefault="00C62DD1"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p>
          <w:p w14:paraId="62AB09CE" w14:textId="51A81622" w:rsidR="00C62DD1" w:rsidRPr="005F0077" w:rsidRDefault="00B612DC" w:rsidP="00C62DD1">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hint="cs"/>
                <w:sz w:val="20"/>
                <w:szCs w:val="20"/>
                <w:cs/>
              </w:rPr>
              <w:t>(</w:t>
            </w:r>
            <w:r w:rsidRPr="005F0077">
              <w:rPr>
                <w:rFonts w:ascii="Browallia New" w:hAnsi="Browallia New" w:cs="Browallia New"/>
                <w:sz w:val="20"/>
                <w:szCs w:val="20"/>
              </w:rPr>
              <w:t>78,703</w:t>
            </w:r>
            <w:r w:rsidRPr="005F0077">
              <w:rPr>
                <w:rFonts w:ascii="Browallia New" w:hAnsi="Browallia New" w:cs="Browallia New" w:hint="cs"/>
                <w:sz w:val="20"/>
                <w:szCs w:val="20"/>
                <w:cs/>
              </w:rPr>
              <w:t>)</w:t>
            </w:r>
          </w:p>
        </w:tc>
        <w:tc>
          <w:tcPr>
            <w:tcW w:w="918" w:type="dxa"/>
            <w:gridSpan w:val="2"/>
          </w:tcPr>
          <w:p w14:paraId="56A4004C" w14:textId="74B75B88" w:rsidR="00C62DD1" w:rsidRPr="00C07995" w:rsidRDefault="00C62DD1" w:rsidP="00C62DD1">
            <w:pPr>
              <w:pBdr>
                <w:bottom w:val="single" w:sz="4" w:space="1" w:color="auto"/>
              </w:pBdr>
              <w:spacing w:line="240" w:lineRule="auto"/>
              <w:ind w:left="-23" w:right="-7"/>
              <w:jc w:val="right"/>
              <w:rPr>
                <w:rFonts w:ascii="Browallia New" w:hAnsi="Browallia New" w:cs="Browallia New"/>
                <w:sz w:val="20"/>
                <w:szCs w:val="20"/>
              </w:rPr>
            </w:pPr>
            <w:r w:rsidRPr="00956F47">
              <w:rPr>
                <w:rFonts w:ascii="Browallia New" w:hAnsi="Browallia New" w:cs="Browallia New"/>
                <w:sz w:val="20"/>
                <w:szCs w:val="20"/>
              </w:rPr>
              <w:br/>
              <w:t>(68,280)</w:t>
            </w:r>
          </w:p>
        </w:tc>
      </w:tr>
      <w:tr w:rsidR="00C62DD1" w:rsidRPr="00267C13" w14:paraId="73BC6275" w14:textId="77777777" w:rsidTr="00C07995">
        <w:trPr>
          <w:trHeight w:val="20"/>
        </w:trPr>
        <w:tc>
          <w:tcPr>
            <w:tcW w:w="2725" w:type="dxa"/>
            <w:vAlign w:val="bottom"/>
          </w:tcPr>
          <w:p w14:paraId="2792ECE2" w14:textId="77777777" w:rsidR="00C62DD1" w:rsidRPr="00C07995" w:rsidRDefault="00C62DD1" w:rsidP="00C62DD1">
            <w:pPr>
              <w:tabs>
                <w:tab w:val="left" w:pos="162"/>
              </w:tabs>
              <w:spacing w:line="240" w:lineRule="auto"/>
              <w:ind w:right="-108"/>
              <w:jc w:val="both"/>
              <w:rPr>
                <w:rFonts w:ascii="Browallia New" w:hAnsi="Browallia New" w:cs="Browallia New"/>
                <w:sz w:val="20"/>
                <w:szCs w:val="20"/>
                <w:lang w:val="en-GB"/>
              </w:rPr>
            </w:pPr>
            <w:r w:rsidRPr="00C07995">
              <w:rPr>
                <w:rFonts w:ascii="Browallia New" w:hAnsi="Browallia New" w:cs="Browallia New"/>
                <w:sz w:val="20"/>
                <w:szCs w:val="20"/>
                <w:cs/>
              </w:rPr>
              <w:t>สุทธิ</w:t>
            </w:r>
          </w:p>
        </w:tc>
        <w:tc>
          <w:tcPr>
            <w:tcW w:w="848" w:type="dxa"/>
            <w:vAlign w:val="bottom"/>
          </w:tcPr>
          <w:p w14:paraId="4A964F13" w14:textId="11AF520E" w:rsidR="00C62DD1" w:rsidRPr="005F0077" w:rsidRDefault="003201C0"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5F0077">
              <w:rPr>
                <w:rFonts w:ascii="Browallia New" w:hAnsi="Browallia New" w:cs="Browallia New"/>
                <w:sz w:val="20"/>
                <w:szCs w:val="20"/>
              </w:rPr>
              <w:t>247,559</w:t>
            </w:r>
          </w:p>
        </w:tc>
        <w:tc>
          <w:tcPr>
            <w:tcW w:w="850" w:type="dxa"/>
            <w:vAlign w:val="bottom"/>
          </w:tcPr>
          <w:p w14:paraId="036475DB" w14:textId="56A7FACC" w:rsidR="00C62DD1" w:rsidRPr="00C07995" w:rsidRDefault="00C62DD1"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cs/>
              </w:rPr>
            </w:pPr>
            <w:r w:rsidRPr="002B4401">
              <w:rPr>
                <w:rFonts w:ascii="Browallia New" w:hAnsi="Browallia New" w:cs="Browallia New"/>
                <w:sz w:val="20"/>
                <w:szCs w:val="20"/>
              </w:rPr>
              <w:fldChar w:fldCharType="begin"/>
            </w:r>
            <w:r w:rsidRPr="002B4401">
              <w:rPr>
                <w:rFonts w:ascii="Browallia New" w:hAnsi="Browallia New" w:cs="Browallia New"/>
                <w:sz w:val="20"/>
                <w:szCs w:val="20"/>
              </w:rPr>
              <w:instrText xml:space="preserve"> =SUM(ABOVE) </w:instrText>
            </w:r>
            <w:r w:rsidRPr="002B4401">
              <w:rPr>
                <w:rFonts w:ascii="Browallia New" w:hAnsi="Browallia New" w:cs="Browallia New"/>
                <w:sz w:val="20"/>
                <w:szCs w:val="20"/>
              </w:rPr>
              <w:fldChar w:fldCharType="separate"/>
            </w:r>
            <w:r w:rsidRPr="002B4401">
              <w:rPr>
                <w:rFonts w:ascii="Browallia New" w:hAnsi="Browallia New" w:cs="Browallia New"/>
                <w:sz w:val="20"/>
                <w:szCs w:val="20"/>
              </w:rPr>
              <w:t>261</w:t>
            </w:r>
            <w:r w:rsidRPr="002B4401">
              <w:rPr>
                <w:rFonts w:ascii="Browallia New" w:hAnsi="Browallia New" w:cs="Browallia New"/>
                <w:sz w:val="20"/>
                <w:szCs w:val="20"/>
              </w:rPr>
              <w:fldChar w:fldCharType="end"/>
            </w:r>
            <w:r w:rsidRPr="002B4401">
              <w:rPr>
                <w:rFonts w:ascii="Browallia New" w:hAnsi="Browallia New" w:cs="Browallia New"/>
                <w:sz w:val="20"/>
                <w:szCs w:val="20"/>
              </w:rPr>
              <w:t>,256</w:t>
            </w:r>
          </w:p>
        </w:tc>
        <w:tc>
          <w:tcPr>
            <w:tcW w:w="822" w:type="dxa"/>
            <w:vAlign w:val="bottom"/>
          </w:tcPr>
          <w:p w14:paraId="4009FFE4" w14:textId="756FC921" w:rsidR="00C62DD1" w:rsidRPr="005F0077" w:rsidRDefault="00503E70"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105,383</w:t>
            </w:r>
          </w:p>
        </w:tc>
        <w:tc>
          <w:tcPr>
            <w:tcW w:w="850" w:type="dxa"/>
            <w:vAlign w:val="bottom"/>
          </w:tcPr>
          <w:p w14:paraId="5AAAA38B" w14:textId="6CCE90E3" w:rsidR="00C62DD1" w:rsidRPr="00C07995" w:rsidRDefault="00C62DD1" w:rsidP="00C62DD1">
            <w:pPr>
              <w:pBdr>
                <w:bottom w:val="single" w:sz="12" w:space="1" w:color="auto"/>
              </w:pBdr>
              <w:spacing w:line="240" w:lineRule="auto"/>
              <w:ind w:left="-36" w:right="-7"/>
              <w:jc w:val="right"/>
              <w:rPr>
                <w:rFonts w:ascii="Browallia New" w:hAnsi="Browallia New" w:cs="Browallia New"/>
                <w:sz w:val="20"/>
                <w:szCs w:val="20"/>
                <w:lang w:val="en-GB"/>
              </w:rPr>
            </w:pPr>
            <w:r w:rsidRPr="002B4401">
              <w:rPr>
                <w:rFonts w:ascii="Browallia New" w:hAnsi="Browallia New" w:cs="Browallia New"/>
                <w:sz w:val="20"/>
                <w:szCs w:val="20"/>
              </w:rPr>
              <w:t>121,423</w:t>
            </w:r>
          </w:p>
        </w:tc>
        <w:tc>
          <w:tcPr>
            <w:tcW w:w="754" w:type="dxa"/>
            <w:vAlign w:val="bottom"/>
          </w:tcPr>
          <w:p w14:paraId="5F5103E7" w14:textId="524A542A" w:rsidR="00C62DD1" w:rsidRPr="005F0077" w:rsidRDefault="006B427F" w:rsidP="00C62DD1">
            <w:pPr>
              <w:pBdr>
                <w:bottom w:val="single" w:sz="12" w:space="1" w:color="auto"/>
              </w:pBdr>
              <w:spacing w:line="240" w:lineRule="auto"/>
              <w:ind w:left="-24" w:right="-7"/>
              <w:jc w:val="right"/>
              <w:rPr>
                <w:rFonts w:ascii="Browallia New" w:hAnsi="Browallia New" w:cs="Browallia New"/>
                <w:sz w:val="20"/>
                <w:szCs w:val="20"/>
                <w:lang w:val="en-GB"/>
              </w:rPr>
            </w:pPr>
            <w:r w:rsidRPr="005F0077">
              <w:rPr>
                <w:rFonts w:ascii="Browallia New" w:hAnsi="Browallia New" w:cs="Browallia New"/>
                <w:sz w:val="20"/>
                <w:szCs w:val="20"/>
                <w:lang w:val="en-GB"/>
              </w:rPr>
              <w:t>-</w:t>
            </w:r>
          </w:p>
        </w:tc>
        <w:tc>
          <w:tcPr>
            <w:tcW w:w="756" w:type="dxa"/>
            <w:vAlign w:val="bottom"/>
          </w:tcPr>
          <w:p w14:paraId="420FB126" w14:textId="77777777" w:rsidR="00C62DD1" w:rsidRPr="00C07995" w:rsidRDefault="00C62DD1" w:rsidP="00C62DD1">
            <w:pPr>
              <w:pBdr>
                <w:bottom w:val="single" w:sz="12" w:space="1" w:color="auto"/>
              </w:pBdr>
              <w:spacing w:line="240" w:lineRule="auto"/>
              <w:ind w:left="-24" w:right="-7"/>
              <w:jc w:val="right"/>
              <w:rPr>
                <w:rFonts w:ascii="Browallia New" w:hAnsi="Browallia New" w:cs="Browallia New"/>
                <w:sz w:val="20"/>
                <w:szCs w:val="20"/>
                <w:lang w:val="en-GB"/>
              </w:rPr>
            </w:pPr>
            <w:r w:rsidRPr="00C07995">
              <w:rPr>
                <w:rFonts w:ascii="Browallia New" w:hAnsi="Browallia New" w:cs="Browallia New"/>
                <w:sz w:val="20"/>
                <w:szCs w:val="20"/>
              </w:rPr>
              <w:t xml:space="preserve"> </w:t>
            </w:r>
            <w:r w:rsidRPr="00C07995">
              <w:rPr>
                <w:rFonts w:ascii="Browallia New" w:hAnsi="Browallia New" w:cs="Browallia New"/>
                <w:sz w:val="20"/>
                <w:szCs w:val="20"/>
                <w:cs/>
              </w:rPr>
              <w:t>-</w:t>
            </w:r>
          </w:p>
        </w:tc>
        <w:tc>
          <w:tcPr>
            <w:tcW w:w="900" w:type="dxa"/>
          </w:tcPr>
          <w:p w14:paraId="6F0BDEC9" w14:textId="317D77DB" w:rsidR="00C62DD1" w:rsidRPr="005F0077" w:rsidRDefault="00855FB2" w:rsidP="00C62DD1">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0"/>
                <w:szCs w:val="20"/>
              </w:rPr>
            </w:pPr>
            <w:r w:rsidRPr="005F0077">
              <w:rPr>
                <w:rFonts w:ascii="Browallia New" w:hAnsi="Browallia New" w:cs="Browallia New"/>
                <w:sz w:val="20"/>
                <w:szCs w:val="20"/>
              </w:rPr>
              <w:t>352,942</w:t>
            </w:r>
          </w:p>
        </w:tc>
        <w:tc>
          <w:tcPr>
            <w:tcW w:w="918" w:type="dxa"/>
            <w:gridSpan w:val="2"/>
          </w:tcPr>
          <w:p w14:paraId="356EB902" w14:textId="393F6BAA" w:rsidR="00C62DD1" w:rsidRPr="00C07995" w:rsidRDefault="00C62DD1" w:rsidP="00C62DD1">
            <w:pPr>
              <w:pBdr>
                <w:bottom w:val="single" w:sz="12" w:space="1" w:color="auto"/>
              </w:pBdr>
              <w:spacing w:line="240" w:lineRule="auto"/>
              <w:ind w:left="-24" w:right="-7"/>
              <w:jc w:val="right"/>
              <w:rPr>
                <w:rFonts w:ascii="Browallia New" w:hAnsi="Browallia New" w:cs="Browallia New"/>
                <w:sz w:val="20"/>
                <w:szCs w:val="20"/>
              </w:rPr>
            </w:pPr>
            <w:r w:rsidRPr="002B4401">
              <w:rPr>
                <w:rFonts w:ascii="Browallia New" w:hAnsi="Browallia New" w:cs="Browallia New"/>
                <w:sz w:val="20"/>
                <w:szCs w:val="20"/>
              </w:rPr>
              <w:t>382,679</w:t>
            </w:r>
          </w:p>
        </w:tc>
      </w:tr>
    </w:tbl>
    <w:p w14:paraId="21C1F1DE" w14:textId="77777777" w:rsidR="00EA5000" w:rsidRDefault="00EA5000"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76ECA0CD" w14:textId="6F0EB1A5" w:rsidR="00713E2E" w:rsidRDefault="00713E2E" w:rsidP="00131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sidRPr="006B479A">
        <w:rPr>
          <w:rFonts w:ascii="Browallia New" w:hAnsi="Browallia New" w:cs="Browallia New"/>
          <w:sz w:val="28"/>
          <w:szCs w:val="28"/>
          <w:cs/>
        </w:rPr>
        <w:t>ณ</w:t>
      </w:r>
      <w:r w:rsidRPr="00F46B29">
        <w:rPr>
          <w:rFonts w:ascii="Browallia New" w:hAnsi="Browallia New" w:cs="Browallia New"/>
          <w:sz w:val="28"/>
          <w:szCs w:val="28"/>
        </w:rPr>
        <w:t xml:space="preserve"> </w:t>
      </w:r>
      <w:r w:rsidRPr="006B479A">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B479A">
        <w:rPr>
          <w:rFonts w:ascii="Browallia New" w:hAnsi="Browallia New" w:cs="Browallia New"/>
          <w:sz w:val="28"/>
          <w:szCs w:val="28"/>
        </w:rPr>
        <w:t xml:space="preserve">31 </w:t>
      </w:r>
      <w:r w:rsidRPr="006B479A">
        <w:rPr>
          <w:rFonts w:ascii="Browallia New" w:hAnsi="Browallia New" w:cs="Browallia New"/>
          <w:sz w:val="28"/>
          <w:szCs w:val="28"/>
          <w:cs/>
        </w:rPr>
        <w:t>ธันวาคม</w:t>
      </w:r>
      <w:r w:rsidRPr="00F46B29">
        <w:rPr>
          <w:rFonts w:ascii="Browallia New" w:hAnsi="Browallia New" w:cs="Browallia New"/>
          <w:sz w:val="28"/>
          <w:szCs w:val="28"/>
        </w:rPr>
        <w:t xml:space="preserve"> </w:t>
      </w:r>
      <w:r w:rsidRPr="006E4645">
        <w:rPr>
          <w:rFonts w:ascii="Browallia New" w:hAnsi="Browallia New" w:cs="Browallia New"/>
          <w:sz w:val="28"/>
          <w:szCs w:val="28"/>
        </w:rPr>
        <w:t>256</w:t>
      </w:r>
      <w:r w:rsidR="00C62DD1">
        <w:rPr>
          <w:rFonts w:ascii="Browallia New" w:hAnsi="Browallia New" w:cs="Browallia New"/>
          <w:sz w:val="28"/>
          <w:szCs w:val="28"/>
        </w:rPr>
        <w:t>6</w:t>
      </w:r>
      <w:r w:rsidRPr="006E4645">
        <w:rPr>
          <w:rFonts w:ascii="Browallia New" w:hAnsi="Browallia New" w:cs="Browallia New"/>
          <w:sz w:val="28"/>
          <w:szCs w:val="28"/>
        </w:rPr>
        <w:t xml:space="preserve"> </w:t>
      </w:r>
      <w:r w:rsidRPr="006E4645">
        <w:rPr>
          <w:rFonts w:ascii="Browallia New" w:hAnsi="Browallia New" w:cs="Browallia New" w:hint="cs"/>
          <w:sz w:val="28"/>
          <w:szCs w:val="28"/>
          <w:cs/>
        </w:rPr>
        <w:t>และ</w:t>
      </w:r>
      <w:r w:rsidRPr="00F46B29">
        <w:rPr>
          <w:rFonts w:ascii="Browallia New" w:hAnsi="Browallia New" w:cs="Browallia New" w:hint="cs"/>
          <w:sz w:val="28"/>
          <w:szCs w:val="28"/>
        </w:rPr>
        <w:t xml:space="preserve"> </w:t>
      </w:r>
      <w:r w:rsidRPr="006E4645">
        <w:rPr>
          <w:rFonts w:ascii="Browallia New" w:hAnsi="Browallia New" w:cs="Browallia New"/>
          <w:sz w:val="28"/>
          <w:szCs w:val="28"/>
        </w:rPr>
        <w:t>256</w:t>
      </w:r>
      <w:r w:rsidR="00C62DD1">
        <w:rPr>
          <w:rFonts w:ascii="Browallia New" w:hAnsi="Browallia New" w:cs="Browallia New"/>
          <w:sz w:val="28"/>
          <w:szCs w:val="28"/>
        </w:rPr>
        <w:t>5</w:t>
      </w:r>
      <w:r w:rsidRPr="00F46B29">
        <w:rPr>
          <w:rFonts w:ascii="Browallia New" w:hAnsi="Browallia New" w:cs="Browallia New"/>
          <w:sz w:val="28"/>
          <w:szCs w:val="28"/>
        </w:rPr>
        <w:t xml:space="preserve"> </w:t>
      </w:r>
      <w:r w:rsidRPr="006B479A">
        <w:rPr>
          <w:rFonts w:ascii="Browallia New" w:hAnsi="Browallia New" w:cs="Browallia New"/>
          <w:sz w:val="28"/>
          <w:szCs w:val="28"/>
          <w:cs/>
        </w:rPr>
        <w:t>ลูกหนี้ตามสัญญาเช่าซื้อ</w:t>
      </w:r>
      <w:r w:rsidRPr="00F46B29">
        <w:rPr>
          <w:rFonts w:ascii="Browallia New" w:hAnsi="Browallia New" w:cs="Browallia New"/>
          <w:sz w:val="28"/>
          <w:szCs w:val="28"/>
        </w:rPr>
        <w:t xml:space="preserve"> </w:t>
      </w:r>
      <w:r w:rsidRPr="006B479A">
        <w:rPr>
          <w:rFonts w:ascii="Browallia New" w:hAnsi="Browallia New" w:cs="Browallia New"/>
          <w:sz w:val="28"/>
          <w:szCs w:val="28"/>
          <w:cs/>
        </w:rPr>
        <w:t>(สุทธิจากดอกผลเช่าซื้อที่ยังไม่ถือเป็นรายได้)</w:t>
      </w:r>
      <w:r w:rsidRPr="00F46B29">
        <w:rPr>
          <w:rFonts w:ascii="Browallia New" w:hAnsi="Browallia New" w:cs="Browallia New"/>
          <w:sz w:val="28"/>
          <w:szCs w:val="28"/>
        </w:rPr>
        <w:t xml:space="preserve"> </w:t>
      </w:r>
      <w:r w:rsidRPr="006B479A">
        <w:rPr>
          <w:rFonts w:ascii="Browallia New" w:hAnsi="Browallia New" w:cs="Browallia New"/>
          <w:sz w:val="28"/>
          <w:szCs w:val="28"/>
          <w:cs/>
        </w:rPr>
        <w:t>และ</w:t>
      </w:r>
      <w:r>
        <w:rPr>
          <w:rFonts w:ascii="Browallia New" w:hAnsi="Browallia New" w:cs="Browallia New"/>
          <w:sz w:val="28"/>
          <w:szCs w:val="28"/>
        </w:rPr>
        <w:t xml:space="preserve"> </w:t>
      </w:r>
      <w:r w:rsidR="00E477B9">
        <w:rPr>
          <w:rFonts w:ascii="Browallia New" w:hAnsi="Browallia New" w:cs="Browallia New" w:hint="cs"/>
          <w:sz w:val="28"/>
          <w:szCs w:val="28"/>
          <w:cs/>
        </w:rPr>
        <w:t xml:space="preserve">        </w:t>
      </w:r>
      <w:r w:rsidR="00932334" w:rsidRPr="00131882">
        <w:rPr>
          <w:rFonts w:ascii="Browallia New" w:hAnsi="Browallia New" w:cs="Browallia New"/>
          <w:sz w:val="28"/>
          <w:szCs w:val="28"/>
          <w:cs/>
        </w:rPr>
        <w:t>ค่าเผื่อผลขาดทุนด้านเครดิตที่คาดว่าจะเกิดขึ้น</w:t>
      </w:r>
      <w:r w:rsidRPr="00131882">
        <w:rPr>
          <w:rFonts w:ascii="Browallia New" w:hAnsi="Browallia New" w:cs="Browallia New"/>
          <w:sz w:val="28"/>
          <w:szCs w:val="28"/>
          <w:cs/>
        </w:rPr>
        <w:t>ค่าแยกตามอายุหนี้ที่ค้างชำระของลูกหนี้ตามสัญญาเช่าซื้อโดยสรุปตามสัญญาซื้อ</w:t>
      </w:r>
      <w:r w:rsidRPr="00131882">
        <w:rPr>
          <w:rFonts w:ascii="Browallia New" w:hAnsi="Browallia New" w:cs="Browallia New"/>
          <w:sz w:val="28"/>
          <w:szCs w:val="28"/>
        </w:rPr>
        <w:t xml:space="preserve"> </w:t>
      </w:r>
      <w:r w:rsidRPr="00131882">
        <w:rPr>
          <w:rFonts w:ascii="Browallia New" w:hAnsi="Browallia New" w:cs="Browallia New"/>
          <w:sz w:val="28"/>
          <w:szCs w:val="28"/>
          <w:cs/>
        </w:rPr>
        <w:t>มีดังนี้</w:t>
      </w:r>
    </w:p>
    <w:p w14:paraId="6EE1E20A" w14:textId="77777777" w:rsidR="00713E2E" w:rsidRPr="00834828" w:rsidRDefault="00713E2E" w:rsidP="006E46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875"/>
        <w:rPr>
          <w:rFonts w:ascii="Browallia New" w:hAnsi="Browallia New" w:cs="Browallia New"/>
          <w:sz w:val="20"/>
          <w:szCs w:val="20"/>
        </w:rPr>
      </w:pPr>
    </w:p>
    <w:tbl>
      <w:tblPr>
        <w:tblW w:w="9476" w:type="dxa"/>
        <w:tblInd w:w="252" w:type="dxa"/>
        <w:tblLayout w:type="fixed"/>
        <w:tblLook w:val="0000" w:firstRow="0" w:lastRow="0" w:firstColumn="0" w:lastColumn="0" w:noHBand="0" w:noVBand="0"/>
      </w:tblPr>
      <w:tblGrid>
        <w:gridCol w:w="2214"/>
        <w:gridCol w:w="850"/>
        <w:gridCol w:w="852"/>
        <w:gridCol w:w="1106"/>
        <w:gridCol w:w="1099"/>
        <w:gridCol w:w="803"/>
        <w:gridCol w:w="850"/>
        <w:gridCol w:w="852"/>
        <w:gridCol w:w="850"/>
      </w:tblGrid>
      <w:tr w:rsidR="00713E2E" w:rsidRPr="00267C13" w14:paraId="53D361F3" w14:textId="77777777" w:rsidTr="00F96A3C">
        <w:trPr>
          <w:trHeight w:val="20"/>
        </w:trPr>
        <w:tc>
          <w:tcPr>
            <w:tcW w:w="2214" w:type="dxa"/>
            <w:vAlign w:val="bottom"/>
          </w:tcPr>
          <w:p w14:paraId="04941A1E"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2" w:type="dxa"/>
            <w:gridSpan w:val="8"/>
            <w:vAlign w:val="bottom"/>
          </w:tcPr>
          <w:p w14:paraId="40BAA832" w14:textId="77777777" w:rsidR="00713E2E" w:rsidRPr="00C07995" w:rsidRDefault="00713E2E" w:rsidP="00BF5FC1">
            <w:pPr>
              <w:spacing w:line="240" w:lineRule="auto"/>
              <w:ind w:right="-45"/>
              <w:jc w:val="right"/>
              <w:rPr>
                <w:rFonts w:ascii="Browallia New" w:hAnsi="Browallia New" w:cs="Browallia New"/>
                <w:sz w:val="20"/>
                <w:szCs w:val="20"/>
                <w:cs/>
              </w:rPr>
            </w:pPr>
            <w:r w:rsidRPr="00C07995">
              <w:rPr>
                <w:rFonts w:ascii="Browallia New" w:hAnsi="Browallia New" w:cs="Browallia New"/>
                <w:sz w:val="20"/>
                <w:szCs w:val="20"/>
                <w:cs/>
              </w:rPr>
              <w:t>(หน่วย</w:t>
            </w:r>
            <w:r w:rsidRPr="00C07995">
              <w:rPr>
                <w:rFonts w:ascii="Browallia New" w:hAnsi="Browallia New" w:cs="Browallia New"/>
                <w:sz w:val="20"/>
                <w:szCs w:val="20"/>
              </w:rPr>
              <w:t xml:space="preserve"> </w:t>
            </w:r>
            <w:r w:rsidRPr="00C07995">
              <w:rPr>
                <w:rFonts w:ascii="Browallia New" w:hAnsi="Browallia New" w:cs="Browallia New"/>
                <w:sz w:val="20"/>
                <w:szCs w:val="20"/>
                <w:cs/>
                <w:lang w:val="en-GB"/>
              </w:rPr>
              <w:t>:</w:t>
            </w:r>
            <w:r w:rsidRPr="00C07995">
              <w:rPr>
                <w:rFonts w:ascii="Browallia New" w:hAnsi="Browallia New" w:cs="Browallia New"/>
                <w:sz w:val="20"/>
                <w:szCs w:val="20"/>
              </w:rPr>
              <w:t xml:space="preserve"> </w:t>
            </w:r>
            <w:r w:rsidRPr="00C07995">
              <w:rPr>
                <w:rFonts w:ascii="Browallia New" w:hAnsi="Browallia New" w:cs="Browallia New"/>
                <w:sz w:val="20"/>
                <w:szCs w:val="20"/>
                <w:cs/>
              </w:rPr>
              <w:t>พันบาท)</w:t>
            </w:r>
          </w:p>
        </w:tc>
      </w:tr>
      <w:tr w:rsidR="00713E2E" w:rsidRPr="00267C13" w14:paraId="1EE208F8" w14:textId="77777777" w:rsidTr="00F96A3C">
        <w:trPr>
          <w:trHeight w:val="20"/>
        </w:trPr>
        <w:tc>
          <w:tcPr>
            <w:tcW w:w="2214" w:type="dxa"/>
            <w:vAlign w:val="bottom"/>
          </w:tcPr>
          <w:p w14:paraId="6F6194AC"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62" w:type="dxa"/>
            <w:gridSpan w:val="8"/>
            <w:vAlign w:val="bottom"/>
          </w:tcPr>
          <w:p w14:paraId="0D916BD2" w14:textId="77777777" w:rsidR="00713E2E" w:rsidRPr="00C07995" w:rsidRDefault="00713E2E" w:rsidP="00BF5FC1">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งบการเงินรวม</w:t>
            </w:r>
          </w:p>
        </w:tc>
      </w:tr>
      <w:tr w:rsidR="00713E2E" w:rsidRPr="00267C13" w14:paraId="168751AF" w14:textId="77777777" w:rsidTr="00F96A3C">
        <w:trPr>
          <w:trHeight w:val="20"/>
        </w:trPr>
        <w:tc>
          <w:tcPr>
            <w:tcW w:w="2214" w:type="dxa"/>
            <w:vAlign w:val="bottom"/>
          </w:tcPr>
          <w:p w14:paraId="607ED5FA" w14:textId="77777777" w:rsidR="00713E2E" w:rsidRPr="00C07995" w:rsidRDefault="00713E2E" w:rsidP="00BF5FC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2"/>
            <w:vAlign w:val="bottom"/>
          </w:tcPr>
          <w:p w14:paraId="7CE3C763"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rPr>
            </w:pPr>
          </w:p>
        </w:tc>
        <w:tc>
          <w:tcPr>
            <w:tcW w:w="2205" w:type="dxa"/>
            <w:gridSpan w:val="2"/>
            <w:vAlign w:val="bottom"/>
          </w:tcPr>
          <w:p w14:paraId="49650C90"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อัตราร้อยละ</w:t>
            </w:r>
          </w:p>
        </w:tc>
        <w:tc>
          <w:tcPr>
            <w:tcW w:w="1653" w:type="dxa"/>
            <w:gridSpan w:val="2"/>
            <w:vAlign w:val="bottom"/>
          </w:tcPr>
          <w:p w14:paraId="449FC3DC"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p>
        </w:tc>
        <w:tc>
          <w:tcPr>
            <w:tcW w:w="1702" w:type="dxa"/>
            <w:gridSpan w:val="2"/>
            <w:vAlign w:val="bottom"/>
          </w:tcPr>
          <w:p w14:paraId="402996B4" w14:textId="77777777" w:rsidR="00713E2E" w:rsidRPr="00C07995" w:rsidRDefault="00713E2E" w:rsidP="00BF5FC1">
            <w:pPr>
              <w:tabs>
                <w:tab w:val="clear" w:pos="680"/>
                <w:tab w:val="clear" w:pos="907"/>
              </w:tabs>
              <w:spacing w:line="240" w:lineRule="auto"/>
              <w:ind w:left="-114"/>
              <w:jc w:val="center"/>
              <w:rPr>
                <w:rFonts w:ascii="Browallia New" w:hAnsi="Browallia New" w:cs="Browallia New"/>
                <w:sz w:val="20"/>
                <w:szCs w:val="20"/>
                <w:cs/>
              </w:rPr>
            </w:pPr>
          </w:p>
        </w:tc>
      </w:tr>
      <w:tr w:rsidR="00E42BBC" w:rsidRPr="00267C13" w14:paraId="6B2D67EF" w14:textId="77777777" w:rsidTr="00F96A3C">
        <w:trPr>
          <w:trHeight w:val="20"/>
        </w:trPr>
        <w:tc>
          <w:tcPr>
            <w:tcW w:w="2214" w:type="dxa"/>
            <w:vAlign w:val="bottom"/>
          </w:tcPr>
          <w:p w14:paraId="60555554" w14:textId="77777777" w:rsidR="00E42BBC" w:rsidRPr="00C07995" w:rsidRDefault="00E42BBC" w:rsidP="00E42BBC">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2" w:type="dxa"/>
            <w:gridSpan w:val="2"/>
            <w:vAlign w:val="bottom"/>
          </w:tcPr>
          <w:p w14:paraId="44B75E8B" w14:textId="77777777"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ลูกหนี้ตาม</w:t>
            </w:r>
          </w:p>
        </w:tc>
        <w:tc>
          <w:tcPr>
            <w:tcW w:w="2205" w:type="dxa"/>
            <w:gridSpan w:val="2"/>
          </w:tcPr>
          <w:p w14:paraId="49B2CAF8" w14:textId="05B399B8"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ของค่าเผื่อผลขาดทุน</w:t>
            </w:r>
          </w:p>
        </w:tc>
        <w:tc>
          <w:tcPr>
            <w:tcW w:w="1653" w:type="dxa"/>
            <w:gridSpan w:val="2"/>
          </w:tcPr>
          <w:p w14:paraId="6B216914" w14:textId="2BE00CEB" w:rsidR="00E42BBC" w:rsidRPr="00C07995" w:rsidRDefault="00E42BBC" w:rsidP="00E42BBC">
            <w:pP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ค่าเผื่อผลขาดทุนด้าน</w:t>
            </w:r>
          </w:p>
        </w:tc>
        <w:tc>
          <w:tcPr>
            <w:tcW w:w="1702" w:type="dxa"/>
            <w:gridSpan w:val="2"/>
            <w:vAlign w:val="bottom"/>
          </w:tcPr>
          <w:p w14:paraId="7BC90E10" w14:textId="77777777" w:rsidR="00E42BBC" w:rsidRPr="00C07995" w:rsidRDefault="00E42BBC" w:rsidP="00E42BBC">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E42BBC" w:rsidRPr="00267C13" w14:paraId="2B695585" w14:textId="77777777" w:rsidTr="00F96A3C">
        <w:trPr>
          <w:trHeight w:val="20"/>
        </w:trPr>
        <w:tc>
          <w:tcPr>
            <w:tcW w:w="2214" w:type="dxa"/>
            <w:vAlign w:val="bottom"/>
          </w:tcPr>
          <w:p w14:paraId="47F919DC" w14:textId="77777777" w:rsidR="00E42BBC" w:rsidRPr="00C07995" w:rsidRDefault="00E42BBC" w:rsidP="00E42BBC">
            <w:pPr>
              <w:spacing w:line="240" w:lineRule="auto"/>
              <w:jc w:val="center"/>
              <w:rPr>
                <w:rFonts w:ascii="Browallia New" w:hAnsi="Browallia New" w:cs="Browallia New"/>
                <w:sz w:val="20"/>
                <w:szCs w:val="20"/>
              </w:rPr>
            </w:pPr>
          </w:p>
        </w:tc>
        <w:tc>
          <w:tcPr>
            <w:tcW w:w="1702" w:type="dxa"/>
            <w:gridSpan w:val="2"/>
            <w:vAlign w:val="bottom"/>
          </w:tcPr>
          <w:p w14:paraId="3A61E543" w14:textId="77777777"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cs/>
              </w:rPr>
              <w:t>สัญญาเช่าซื้อ</w:t>
            </w:r>
          </w:p>
        </w:tc>
        <w:tc>
          <w:tcPr>
            <w:tcW w:w="2205" w:type="dxa"/>
            <w:gridSpan w:val="2"/>
            <w:vAlign w:val="bottom"/>
          </w:tcPr>
          <w:p w14:paraId="58A51B19" w14:textId="6E01A059"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ด้านเครดิตที่คาดว่าจะเกิดขึ้น</w:t>
            </w:r>
          </w:p>
        </w:tc>
        <w:tc>
          <w:tcPr>
            <w:tcW w:w="1653" w:type="dxa"/>
            <w:gridSpan w:val="2"/>
            <w:vAlign w:val="bottom"/>
          </w:tcPr>
          <w:p w14:paraId="510D6D2A" w14:textId="4B4840B2"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C07995">
              <w:rPr>
                <w:rFonts w:ascii="Browallia New" w:hAnsi="Browallia New" w:cs="Browallia New"/>
                <w:sz w:val="20"/>
                <w:szCs w:val="20"/>
                <w:cs/>
              </w:rPr>
              <w:t>เครดิตที่คาดว่าจะเกิดขึ้น</w:t>
            </w:r>
          </w:p>
        </w:tc>
        <w:tc>
          <w:tcPr>
            <w:tcW w:w="1702" w:type="dxa"/>
            <w:gridSpan w:val="2"/>
            <w:vAlign w:val="bottom"/>
          </w:tcPr>
          <w:p w14:paraId="0B21D15B" w14:textId="77777777" w:rsidR="00E42BBC" w:rsidRPr="00C07995" w:rsidRDefault="00E42BBC" w:rsidP="00E42BBC">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C07995">
              <w:rPr>
                <w:rFonts w:ascii="Browallia New" w:hAnsi="Browallia New" w:cs="Browallia New"/>
                <w:sz w:val="20"/>
                <w:szCs w:val="20"/>
                <w:cs/>
              </w:rPr>
              <w:t>สุทธิ</w:t>
            </w:r>
          </w:p>
        </w:tc>
      </w:tr>
      <w:tr w:rsidR="00C62DD1" w:rsidRPr="00267C13" w14:paraId="784EA9A9" w14:textId="77777777" w:rsidTr="00F96A3C">
        <w:trPr>
          <w:trHeight w:val="20"/>
        </w:trPr>
        <w:tc>
          <w:tcPr>
            <w:tcW w:w="2214" w:type="dxa"/>
            <w:vAlign w:val="bottom"/>
          </w:tcPr>
          <w:p w14:paraId="03029168" w14:textId="77777777" w:rsidR="00C62DD1" w:rsidRPr="00C07995" w:rsidRDefault="00C62DD1" w:rsidP="00C62DD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vAlign w:val="bottom"/>
          </w:tcPr>
          <w:p w14:paraId="1490FE34" w14:textId="38F1C310"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2" w:type="dxa"/>
            <w:vAlign w:val="bottom"/>
          </w:tcPr>
          <w:p w14:paraId="1974C5F2" w14:textId="60CD6D9E"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1106" w:type="dxa"/>
            <w:vAlign w:val="bottom"/>
          </w:tcPr>
          <w:p w14:paraId="2FDA901C" w14:textId="0820D3A8"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1099" w:type="dxa"/>
            <w:vAlign w:val="bottom"/>
          </w:tcPr>
          <w:p w14:paraId="6ED748AD" w14:textId="22646FC1"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03" w:type="dxa"/>
            <w:vAlign w:val="bottom"/>
          </w:tcPr>
          <w:p w14:paraId="540C1220" w14:textId="37E8844F"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6E204A70" w14:textId="2554954D"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52" w:type="dxa"/>
            <w:vAlign w:val="bottom"/>
          </w:tcPr>
          <w:p w14:paraId="67D48B58" w14:textId="6F964715" w:rsidR="00C62DD1" w:rsidRPr="00C0799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5FF29518" w14:textId="5BFCC3A1" w:rsidR="00C62DD1" w:rsidRPr="00C0799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r>
      <w:tr w:rsidR="00713E2E" w:rsidRPr="00267C13" w14:paraId="370D112B" w14:textId="77777777" w:rsidTr="00F96A3C">
        <w:trPr>
          <w:trHeight w:val="20"/>
        </w:trPr>
        <w:tc>
          <w:tcPr>
            <w:tcW w:w="2214" w:type="dxa"/>
            <w:vAlign w:val="bottom"/>
          </w:tcPr>
          <w:p w14:paraId="7CCFA077" w14:textId="32FB60AE" w:rsidR="00713E2E" w:rsidRPr="00C07995" w:rsidRDefault="00713E2E" w:rsidP="00BF5FC1">
            <w:pPr>
              <w:spacing w:line="240" w:lineRule="auto"/>
              <w:ind w:right="-108"/>
              <w:jc w:val="both"/>
              <w:rPr>
                <w:rFonts w:ascii="Browallia New" w:hAnsi="Browallia New" w:cs="Browallia New"/>
                <w:b/>
                <w:bCs/>
                <w:sz w:val="20"/>
                <w:szCs w:val="20"/>
              </w:rPr>
            </w:pPr>
          </w:p>
        </w:tc>
        <w:tc>
          <w:tcPr>
            <w:tcW w:w="850" w:type="dxa"/>
            <w:vAlign w:val="bottom"/>
          </w:tcPr>
          <w:p w14:paraId="444C00F9"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852" w:type="dxa"/>
            <w:vAlign w:val="bottom"/>
          </w:tcPr>
          <w:p w14:paraId="32CE2128" w14:textId="77777777" w:rsidR="00713E2E" w:rsidRPr="00C07995" w:rsidRDefault="00713E2E" w:rsidP="00BF5FC1">
            <w:pPr>
              <w:pStyle w:val="InsideAddress"/>
              <w:tabs>
                <w:tab w:val="decimal" w:pos="834"/>
              </w:tabs>
              <w:ind w:left="-114"/>
              <w:rPr>
                <w:rFonts w:ascii="Browallia New" w:hAnsi="Browallia New" w:cs="Browallia New"/>
                <w:sz w:val="20"/>
                <w:szCs w:val="20"/>
              </w:rPr>
            </w:pPr>
          </w:p>
        </w:tc>
        <w:tc>
          <w:tcPr>
            <w:tcW w:w="1106" w:type="dxa"/>
            <w:vAlign w:val="bottom"/>
          </w:tcPr>
          <w:p w14:paraId="28DAC710"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vAlign w:val="bottom"/>
          </w:tcPr>
          <w:p w14:paraId="6C1367E2" w14:textId="77777777" w:rsidR="00713E2E" w:rsidRPr="00C07995" w:rsidRDefault="00713E2E"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vAlign w:val="bottom"/>
          </w:tcPr>
          <w:p w14:paraId="3F853659"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850" w:type="dxa"/>
            <w:vAlign w:val="bottom"/>
          </w:tcPr>
          <w:p w14:paraId="7482C7E0" w14:textId="77777777" w:rsidR="00713E2E" w:rsidRPr="00C07995" w:rsidRDefault="00713E2E" w:rsidP="00BF5FC1">
            <w:pPr>
              <w:tabs>
                <w:tab w:val="clear" w:pos="680"/>
                <w:tab w:val="clear" w:pos="907"/>
              </w:tabs>
              <w:spacing w:line="240" w:lineRule="auto"/>
              <w:ind w:left="-114"/>
              <w:rPr>
                <w:rFonts w:ascii="Browallia New" w:hAnsi="Browallia New" w:cs="Browallia New"/>
                <w:sz w:val="20"/>
                <w:szCs w:val="20"/>
              </w:rPr>
            </w:pPr>
          </w:p>
        </w:tc>
        <w:tc>
          <w:tcPr>
            <w:tcW w:w="852" w:type="dxa"/>
            <w:vAlign w:val="bottom"/>
          </w:tcPr>
          <w:p w14:paraId="583ACA85" w14:textId="77777777" w:rsidR="00713E2E" w:rsidRPr="00C07995" w:rsidRDefault="00713E2E" w:rsidP="00BF5FC1">
            <w:pPr>
              <w:pStyle w:val="InsideAddress"/>
              <w:tabs>
                <w:tab w:val="decimal" w:pos="792"/>
              </w:tabs>
              <w:ind w:left="-114"/>
              <w:rPr>
                <w:rFonts w:ascii="Browallia New" w:hAnsi="Browallia New" w:cs="Browallia New"/>
                <w:sz w:val="20"/>
                <w:szCs w:val="20"/>
              </w:rPr>
            </w:pPr>
          </w:p>
        </w:tc>
        <w:tc>
          <w:tcPr>
            <w:tcW w:w="850" w:type="dxa"/>
            <w:vAlign w:val="bottom"/>
          </w:tcPr>
          <w:p w14:paraId="62782AC1" w14:textId="77777777" w:rsidR="00713E2E" w:rsidRPr="00C07995" w:rsidRDefault="00713E2E" w:rsidP="00BF5FC1">
            <w:pPr>
              <w:pStyle w:val="InsideAddress"/>
              <w:ind w:left="-114"/>
              <w:rPr>
                <w:rFonts w:ascii="Browallia New" w:hAnsi="Browallia New" w:cs="Browallia New"/>
                <w:sz w:val="20"/>
                <w:szCs w:val="20"/>
              </w:rPr>
            </w:pPr>
          </w:p>
        </w:tc>
      </w:tr>
      <w:tr w:rsidR="00267C13" w:rsidRPr="00267C13" w14:paraId="3FB6D16C" w14:textId="77777777" w:rsidTr="00F96A3C">
        <w:trPr>
          <w:trHeight w:val="20"/>
        </w:trPr>
        <w:tc>
          <w:tcPr>
            <w:tcW w:w="2214" w:type="dxa"/>
            <w:vAlign w:val="bottom"/>
          </w:tcPr>
          <w:p w14:paraId="4DB87F3E" w14:textId="7B1B4AD8" w:rsidR="00267C13" w:rsidRPr="00267C13" w:rsidRDefault="00267C13" w:rsidP="00BF5FC1">
            <w:pPr>
              <w:spacing w:line="240" w:lineRule="auto"/>
              <w:ind w:right="-108"/>
              <w:jc w:val="both"/>
              <w:rPr>
                <w:rFonts w:ascii="Browallia New" w:hAnsi="Browallia New" w:cs="Browallia New"/>
                <w:b/>
                <w:bCs/>
                <w:sz w:val="20"/>
                <w:szCs w:val="20"/>
                <w:cs/>
              </w:rPr>
            </w:pPr>
            <w:r w:rsidRPr="00101B0C">
              <w:rPr>
                <w:rFonts w:ascii="Browallia New" w:hAnsi="Browallia New" w:cs="Browallia New"/>
                <w:b/>
                <w:bCs/>
                <w:sz w:val="20"/>
                <w:szCs w:val="20"/>
                <w:cs/>
              </w:rPr>
              <w:t>ลูกหนี้ตามสัญญาเช่าซื้อ</w:t>
            </w:r>
          </w:p>
        </w:tc>
        <w:tc>
          <w:tcPr>
            <w:tcW w:w="850" w:type="dxa"/>
            <w:vAlign w:val="bottom"/>
          </w:tcPr>
          <w:p w14:paraId="39F64A83" w14:textId="77777777" w:rsidR="00267C13" w:rsidRPr="00267C13" w:rsidRDefault="00267C13" w:rsidP="00BF5FC1">
            <w:pPr>
              <w:pStyle w:val="InsideAddress"/>
              <w:tabs>
                <w:tab w:val="decimal" w:pos="834"/>
              </w:tabs>
              <w:ind w:left="-114"/>
              <w:rPr>
                <w:rFonts w:ascii="Browallia New" w:hAnsi="Browallia New" w:cs="Browallia New"/>
                <w:sz w:val="20"/>
                <w:szCs w:val="20"/>
              </w:rPr>
            </w:pPr>
          </w:p>
        </w:tc>
        <w:tc>
          <w:tcPr>
            <w:tcW w:w="852" w:type="dxa"/>
            <w:vAlign w:val="bottom"/>
          </w:tcPr>
          <w:p w14:paraId="38954707" w14:textId="77777777" w:rsidR="00267C13" w:rsidRPr="00267C13" w:rsidRDefault="00267C13" w:rsidP="00BF5FC1">
            <w:pPr>
              <w:pStyle w:val="InsideAddress"/>
              <w:tabs>
                <w:tab w:val="decimal" w:pos="834"/>
              </w:tabs>
              <w:ind w:left="-114"/>
              <w:rPr>
                <w:rFonts w:ascii="Browallia New" w:hAnsi="Browallia New" w:cs="Browallia New"/>
                <w:sz w:val="20"/>
                <w:szCs w:val="20"/>
              </w:rPr>
            </w:pPr>
          </w:p>
        </w:tc>
        <w:tc>
          <w:tcPr>
            <w:tcW w:w="1106" w:type="dxa"/>
            <w:vAlign w:val="bottom"/>
          </w:tcPr>
          <w:p w14:paraId="51D29D4D" w14:textId="77777777" w:rsidR="00267C13" w:rsidRPr="00267C13"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1099" w:type="dxa"/>
            <w:vAlign w:val="bottom"/>
          </w:tcPr>
          <w:p w14:paraId="17E970EF" w14:textId="77777777" w:rsidR="00267C13" w:rsidRPr="00267C13" w:rsidRDefault="00267C13" w:rsidP="00BF5FC1">
            <w:pPr>
              <w:tabs>
                <w:tab w:val="clear" w:pos="680"/>
                <w:tab w:val="clear" w:pos="907"/>
              </w:tabs>
              <w:spacing w:line="240" w:lineRule="auto"/>
              <w:ind w:left="-114"/>
              <w:jc w:val="both"/>
              <w:rPr>
                <w:rFonts w:ascii="Browallia New" w:hAnsi="Browallia New" w:cs="Browallia New"/>
                <w:sz w:val="20"/>
                <w:szCs w:val="20"/>
                <w:u w:val="single"/>
              </w:rPr>
            </w:pPr>
          </w:p>
        </w:tc>
        <w:tc>
          <w:tcPr>
            <w:tcW w:w="803" w:type="dxa"/>
            <w:vAlign w:val="bottom"/>
          </w:tcPr>
          <w:p w14:paraId="719E521E" w14:textId="77777777" w:rsidR="00267C13" w:rsidRPr="00267C13" w:rsidRDefault="00267C13" w:rsidP="00BF5FC1">
            <w:pPr>
              <w:tabs>
                <w:tab w:val="clear" w:pos="680"/>
                <w:tab w:val="clear" w:pos="907"/>
              </w:tabs>
              <w:spacing w:line="240" w:lineRule="auto"/>
              <w:ind w:left="-114"/>
              <w:rPr>
                <w:rFonts w:ascii="Browallia New" w:hAnsi="Browallia New" w:cs="Browallia New"/>
                <w:sz w:val="20"/>
                <w:szCs w:val="20"/>
              </w:rPr>
            </w:pPr>
          </w:p>
        </w:tc>
        <w:tc>
          <w:tcPr>
            <w:tcW w:w="850" w:type="dxa"/>
            <w:vAlign w:val="bottom"/>
          </w:tcPr>
          <w:p w14:paraId="61C14C2C" w14:textId="77777777" w:rsidR="00267C13" w:rsidRPr="00267C13" w:rsidRDefault="00267C13" w:rsidP="00BF5FC1">
            <w:pPr>
              <w:tabs>
                <w:tab w:val="clear" w:pos="680"/>
                <w:tab w:val="clear" w:pos="907"/>
              </w:tabs>
              <w:spacing w:line="240" w:lineRule="auto"/>
              <w:ind w:left="-114"/>
              <w:rPr>
                <w:rFonts w:ascii="Browallia New" w:hAnsi="Browallia New" w:cs="Browallia New"/>
                <w:sz w:val="20"/>
                <w:szCs w:val="20"/>
              </w:rPr>
            </w:pPr>
          </w:p>
        </w:tc>
        <w:tc>
          <w:tcPr>
            <w:tcW w:w="852" w:type="dxa"/>
            <w:vAlign w:val="bottom"/>
          </w:tcPr>
          <w:p w14:paraId="4F9416D0" w14:textId="77777777" w:rsidR="00267C13" w:rsidRPr="00267C13" w:rsidRDefault="00267C13" w:rsidP="00BF5FC1">
            <w:pPr>
              <w:pStyle w:val="InsideAddress"/>
              <w:tabs>
                <w:tab w:val="decimal" w:pos="792"/>
              </w:tabs>
              <w:ind w:left="-114"/>
              <w:rPr>
                <w:rFonts w:ascii="Browallia New" w:hAnsi="Browallia New" w:cs="Browallia New"/>
                <w:sz w:val="20"/>
                <w:szCs w:val="20"/>
              </w:rPr>
            </w:pPr>
          </w:p>
        </w:tc>
        <w:tc>
          <w:tcPr>
            <w:tcW w:w="850" w:type="dxa"/>
            <w:vAlign w:val="bottom"/>
          </w:tcPr>
          <w:p w14:paraId="7F3C19CD" w14:textId="77777777" w:rsidR="00267C13" w:rsidRPr="00267C13" w:rsidRDefault="00267C13" w:rsidP="00BF5FC1">
            <w:pPr>
              <w:pStyle w:val="InsideAddress"/>
              <w:ind w:left="-114"/>
              <w:rPr>
                <w:rFonts w:ascii="Browallia New" w:hAnsi="Browallia New" w:cs="Browallia New"/>
                <w:sz w:val="20"/>
                <w:szCs w:val="20"/>
              </w:rPr>
            </w:pPr>
          </w:p>
        </w:tc>
      </w:tr>
      <w:tr w:rsidR="00F2457F" w:rsidRPr="00267C13" w14:paraId="4A1404AC" w14:textId="77777777" w:rsidTr="00C07995">
        <w:trPr>
          <w:trHeight w:val="20"/>
        </w:trPr>
        <w:tc>
          <w:tcPr>
            <w:tcW w:w="2214" w:type="dxa"/>
            <w:vAlign w:val="bottom"/>
          </w:tcPr>
          <w:p w14:paraId="0B587D69" w14:textId="77777777" w:rsidR="00F2457F" w:rsidRPr="00C07995" w:rsidRDefault="00F2457F" w:rsidP="00F2457F">
            <w:pPr>
              <w:spacing w:line="240" w:lineRule="auto"/>
              <w:rPr>
                <w:rFonts w:ascii="Browallia New" w:hAnsi="Browallia New" w:cs="Browallia New"/>
                <w:sz w:val="20"/>
                <w:szCs w:val="20"/>
                <w:cs/>
              </w:rPr>
            </w:pPr>
            <w:r w:rsidRPr="00C07995">
              <w:rPr>
                <w:rFonts w:ascii="Browallia New" w:hAnsi="Browallia New" w:cs="Browallia New"/>
                <w:sz w:val="20"/>
                <w:szCs w:val="20"/>
                <w:cs/>
              </w:rPr>
              <w:t>บริษัทใหญ่</w:t>
            </w:r>
          </w:p>
        </w:tc>
        <w:tc>
          <w:tcPr>
            <w:tcW w:w="850" w:type="dxa"/>
            <w:vAlign w:val="bottom"/>
          </w:tcPr>
          <w:p w14:paraId="5CCFD001" w14:textId="22723969"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431,645</w:t>
            </w:r>
          </w:p>
        </w:tc>
        <w:tc>
          <w:tcPr>
            <w:tcW w:w="852" w:type="dxa"/>
            <w:vAlign w:val="bottom"/>
          </w:tcPr>
          <w:p w14:paraId="2B6B8C4F" w14:textId="149CAF1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450,959</w:t>
            </w:r>
          </w:p>
        </w:tc>
        <w:tc>
          <w:tcPr>
            <w:tcW w:w="1106" w:type="dxa"/>
            <w:vAlign w:val="bottom"/>
          </w:tcPr>
          <w:p w14:paraId="57F27349" w14:textId="45053AED" w:rsidR="00F2457F" w:rsidRPr="005A1A2F" w:rsidRDefault="00F2457F" w:rsidP="00F2457F">
            <w:pPr>
              <w:pStyle w:val="InsideAddress"/>
              <w:ind w:left="-114"/>
              <w:jc w:val="right"/>
              <w:rPr>
                <w:rFonts w:ascii="Browallia New" w:hAnsi="Browallia New" w:cs="Browallia New"/>
                <w:sz w:val="20"/>
                <w:szCs w:val="20"/>
              </w:rPr>
            </w:pPr>
            <w:r w:rsidRPr="00864D7B">
              <w:rPr>
                <w:rFonts w:ascii="Browallia New" w:hAnsi="Browallia New" w:cs="Browallia New"/>
                <w:sz w:val="20"/>
                <w:szCs w:val="20"/>
              </w:rPr>
              <w:t>1.47 - 100</w:t>
            </w:r>
            <w:r>
              <w:rPr>
                <w:rFonts w:ascii="Browallia New" w:hAnsi="Browallia New" w:cs="Browallia New"/>
                <w:sz w:val="20"/>
                <w:szCs w:val="20"/>
              </w:rPr>
              <w:t xml:space="preserve"> </w:t>
            </w:r>
          </w:p>
        </w:tc>
        <w:tc>
          <w:tcPr>
            <w:tcW w:w="1099" w:type="dxa"/>
            <w:vAlign w:val="bottom"/>
          </w:tcPr>
          <w:p w14:paraId="0B3DA764" w14:textId="7E2688B7"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1.08 - 100</w:t>
            </w:r>
          </w:p>
        </w:tc>
        <w:tc>
          <w:tcPr>
            <w:tcW w:w="803" w:type="dxa"/>
          </w:tcPr>
          <w:p w14:paraId="574B6212" w14:textId="7011091C"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78,703</w:t>
            </w:r>
          </w:p>
        </w:tc>
        <w:tc>
          <w:tcPr>
            <w:tcW w:w="850" w:type="dxa"/>
          </w:tcPr>
          <w:p w14:paraId="01FE35F8" w14:textId="45DF8ECB"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68,280</w:t>
            </w:r>
          </w:p>
        </w:tc>
        <w:tc>
          <w:tcPr>
            <w:tcW w:w="852" w:type="dxa"/>
          </w:tcPr>
          <w:p w14:paraId="10690E03" w14:textId="3E2895AD" w:rsidR="00F2457F" w:rsidRPr="005A1A2F" w:rsidRDefault="00F2457F" w:rsidP="00F2457F">
            <w:pPr>
              <w:tabs>
                <w:tab w:val="clear" w:pos="454"/>
                <w:tab w:val="clear" w:pos="680"/>
                <w:tab w:val="clear" w:pos="907"/>
                <w:tab w:val="left" w:pos="456"/>
              </w:tabs>
              <w:spacing w:line="240" w:lineRule="auto"/>
              <w:ind w:left="-114"/>
              <w:jc w:val="right"/>
              <w:rPr>
                <w:rFonts w:ascii="Browallia New" w:hAnsi="Browallia New" w:cs="Browallia New"/>
                <w:sz w:val="20"/>
                <w:szCs w:val="20"/>
              </w:rPr>
            </w:pPr>
            <w:r>
              <w:rPr>
                <w:rFonts w:ascii="Browallia New" w:hAnsi="Browallia New" w:cs="Browallia New"/>
                <w:sz w:val="20"/>
                <w:szCs w:val="20"/>
              </w:rPr>
              <w:t>352,942</w:t>
            </w:r>
          </w:p>
        </w:tc>
        <w:tc>
          <w:tcPr>
            <w:tcW w:w="850" w:type="dxa"/>
          </w:tcPr>
          <w:p w14:paraId="294B554C" w14:textId="288D7BF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382,6</w:t>
            </w:r>
            <w:r>
              <w:rPr>
                <w:rFonts w:ascii="Browallia New" w:hAnsi="Browallia New" w:cs="Browallia New"/>
                <w:sz w:val="20"/>
                <w:szCs w:val="20"/>
              </w:rPr>
              <w:t>79</w:t>
            </w:r>
          </w:p>
        </w:tc>
      </w:tr>
      <w:tr w:rsidR="00F2457F" w:rsidRPr="00267C13" w14:paraId="3F2303D1" w14:textId="77777777" w:rsidTr="00C07995">
        <w:trPr>
          <w:trHeight w:val="20"/>
        </w:trPr>
        <w:tc>
          <w:tcPr>
            <w:tcW w:w="2214" w:type="dxa"/>
            <w:vAlign w:val="bottom"/>
          </w:tcPr>
          <w:p w14:paraId="7D041FEF" w14:textId="77777777" w:rsidR="00F2457F" w:rsidRPr="00C07995" w:rsidRDefault="00F2457F" w:rsidP="00F2457F">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บริษัทย่อย</w:t>
            </w:r>
            <w:r w:rsidRPr="00C07995">
              <w:rPr>
                <w:rFonts w:ascii="Browallia New" w:hAnsi="Browallia New" w:cs="Browallia New"/>
                <w:sz w:val="20"/>
                <w:szCs w:val="20"/>
              </w:rPr>
              <w:t xml:space="preserve"> </w:t>
            </w:r>
          </w:p>
        </w:tc>
        <w:tc>
          <w:tcPr>
            <w:tcW w:w="850" w:type="dxa"/>
            <w:vAlign w:val="bottom"/>
          </w:tcPr>
          <w:p w14:paraId="224A11C8" w14:textId="77777777"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0E98E62C"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lang w:val="en-GB"/>
              </w:rPr>
            </w:pPr>
          </w:p>
        </w:tc>
        <w:tc>
          <w:tcPr>
            <w:tcW w:w="1106" w:type="dxa"/>
            <w:vAlign w:val="bottom"/>
          </w:tcPr>
          <w:p w14:paraId="1AC2E886" w14:textId="77777777" w:rsidR="00F2457F" w:rsidRPr="005A1A2F" w:rsidRDefault="00F2457F" w:rsidP="00F2457F">
            <w:pPr>
              <w:pStyle w:val="InsideAddress"/>
              <w:tabs>
                <w:tab w:val="decimal" w:pos="252"/>
              </w:tabs>
              <w:ind w:left="-114"/>
              <w:jc w:val="right"/>
              <w:rPr>
                <w:rFonts w:ascii="Browallia New" w:hAnsi="Browallia New" w:cs="Browallia New"/>
                <w:sz w:val="20"/>
                <w:szCs w:val="20"/>
              </w:rPr>
            </w:pPr>
          </w:p>
        </w:tc>
        <w:tc>
          <w:tcPr>
            <w:tcW w:w="1099" w:type="dxa"/>
            <w:vAlign w:val="bottom"/>
          </w:tcPr>
          <w:p w14:paraId="425F1B8B" w14:textId="77777777" w:rsidR="00F2457F" w:rsidRPr="00C07995" w:rsidRDefault="00F2457F" w:rsidP="00F2457F">
            <w:pPr>
              <w:pStyle w:val="InsideAddress"/>
              <w:tabs>
                <w:tab w:val="decimal" w:pos="252"/>
              </w:tabs>
              <w:ind w:left="-114"/>
              <w:jc w:val="right"/>
              <w:rPr>
                <w:rFonts w:ascii="Browallia New" w:hAnsi="Browallia New" w:cs="Browallia New"/>
                <w:sz w:val="20"/>
                <w:szCs w:val="20"/>
              </w:rPr>
            </w:pPr>
          </w:p>
        </w:tc>
        <w:tc>
          <w:tcPr>
            <w:tcW w:w="803" w:type="dxa"/>
          </w:tcPr>
          <w:p w14:paraId="55B08C8B" w14:textId="77777777"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710CA3A9"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2" w:type="dxa"/>
          </w:tcPr>
          <w:p w14:paraId="0CEF6B35" w14:textId="77777777"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57F07771"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r>
      <w:tr w:rsidR="00F2457F" w:rsidRPr="00267C13" w14:paraId="22DE01DA" w14:textId="77777777" w:rsidTr="00C07995">
        <w:trPr>
          <w:trHeight w:val="20"/>
        </w:trPr>
        <w:tc>
          <w:tcPr>
            <w:tcW w:w="2214" w:type="dxa"/>
          </w:tcPr>
          <w:p w14:paraId="3D5633A1" w14:textId="12CF3661" w:rsidR="00F2457F" w:rsidRPr="00C07995" w:rsidRDefault="00F2457F" w:rsidP="00F2457F">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 xml:space="preserve">  ยังไม่ถึงกำหนดชำระ</w:t>
            </w:r>
          </w:p>
        </w:tc>
        <w:tc>
          <w:tcPr>
            <w:tcW w:w="850" w:type="dxa"/>
            <w:vAlign w:val="bottom"/>
          </w:tcPr>
          <w:p w14:paraId="2F078500" w14:textId="6FCAD30D"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cs/>
              </w:rPr>
            </w:pPr>
            <w:r w:rsidRPr="00ED221B">
              <w:rPr>
                <w:rFonts w:ascii="Browallia New" w:hAnsi="Browallia New" w:cs="Browallia New"/>
                <w:sz w:val="20"/>
                <w:szCs w:val="20"/>
              </w:rPr>
              <w:t>1,540,8</w:t>
            </w:r>
            <w:r w:rsidRPr="00ED221B">
              <w:rPr>
                <w:rFonts w:ascii="Browallia New" w:hAnsi="Browallia New" w:cs="Browallia New" w:hint="cs"/>
                <w:sz w:val="20"/>
                <w:szCs w:val="20"/>
                <w:cs/>
              </w:rPr>
              <w:t>0</w:t>
            </w:r>
            <w:r w:rsidRPr="00ED221B">
              <w:rPr>
                <w:rFonts w:ascii="Browallia New" w:hAnsi="Browallia New" w:cs="Browallia New"/>
                <w:sz w:val="20"/>
                <w:szCs w:val="20"/>
              </w:rPr>
              <w:t>6</w:t>
            </w:r>
          </w:p>
        </w:tc>
        <w:tc>
          <w:tcPr>
            <w:tcW w:w="852" w:type="dxa"/>
            <w:vAlign w:val="bottom"/>
          </w:tcPr>
          <w:p w14:paraId="4E861EDA" w14:textId="13D1017A"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1,722,477</w:t>
            </w:r>
          </w:p>
        </w:tc>
        <w:tc>
          <w:tcPr>
            <w:tcW w:w="1106" w:type="dxa"/>
            <w:vAlign w:val="bottom"/>
          </w:tcPr>
          <w:p w14:paraId="0A5A6079" w14:textId="2CFADF76"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0.10 - 0.</w:t>
            </w:r>
            <w:r>
              <w:rPr>
                <w:rFonts w:ascii="Browallia New" w:hAnsi="Browallia New" w:cs="Browallia New"/>
                <w:sz w:val="20"/>
                <w:szCs w:val="20"/>
              </w:rPr>
              <w:t>31</w:t>
            </w:r>
          </w:p>
        </w:tc>
        <w:tc>
          <w:tcPr>
            <w:tcW w:w="1099" w:type="dxa"/>
            <w:vAlign w:val="bottom"/>
          </w:tcPr>
          <w:p w14:paraId="4833BC2D" w14:textId="62F4F3FD"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0.23</w:t>
            </w:r>
            <w:r>
              <w:rPr>
                <w:rFonts w:ascii="Browallia New" w:hAnsi="Browallia New" w:cs="Browallia New"/>
                <w:sz w:val="20"/>
                <w:szCs w:val="20"/>
              </w:rPr>
              <w:t xml:space="preserve"> - 0.29</w:t>
            </w:r>
          </w:p>
        </w:tc>
        <w:tc>
          <w:tcPr>
            <w:tcW w:w="803" w:type="dxa"/>
          </w:tcPr>
          <w:p w14:paraId="03C6E95C" w14:textId="5F51365F"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4,</w:t>
            </w:r>
            <w:r w:rsidRPr="00715239">
              <w:rPr>
                <w:rFonts w:ascii="Browallia New" w:hAnsi="Browallia New" w:cs="Browallia New" w:hint="cs"/>
                <w:sz w:val="20"/>
                <w:szCs w:val="20"/>
                <w:cs/>
              </w:rPr>
              <w:t>426</w:t>
            </w:r>
          </w:p>
        </w:tc>
        <w:tc>
          <w:tcPr>
            <w:tcW w:w="850" w:type="dxa"/>
          </w:tcPr>
          <w:p w14:paraId="00F32E31" w14:textId="13E1584E"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4,895</w:t>
            </w:r>
          </w:p>
        </w:tc>
        <w:tc>
          <w:tcPr>
            <w:tcW w:w="852" w:type="dxa"/>
          </w:tcPr>
          <w:p w14:paraId="0C3FB105" w14:textId="3238BC67"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1,536,3</w:t>
            </w:r>
            <w:r w:rsidRPr="00946104">
              <w:rPr>
                <w:rFonts w:ascii="Browallia New" w:hAnsi="Browallia New" w:cs="Browallia New" w:hint="cs"/>
                <w:sz w:val="20"/>
                <w:szCs w:val="20"/>
                <w:cs/>
              </w:rPr>
              <w:t>80</w:t>
            </w:r>
          </w:p>
        </w:tc>
        <w:tc>
          <w:tcPr>
            <w:tcW w:w="850" w:type="dxa"/>
          </w:tcPr>
          <w:p w14:paraId="0276CE89" w14:textId="392F5D51"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1,717,582</w:t>
            </w:r>
          </w:p>
        </w:tc>
      </w:tr>
      <w:tr w:rsidR="00F2457F" w:rsidRPr="00267C13" w14:paraId="6302F283" w14:textId="77777777" w:rsidTr="00F96A3C">
        <w:trPr>
          <w:trHeight w:val="20"/>
        </w:trPr>
        <w:tc>
          <w:tcPr>
            <w:tcW w:w="2214" w:type="dxa"/>
          </w:tcPr>
          <w:p w14:paraId="39F9BA23" w14:textId="74094B7A" w:rsidR="00F2457F" w:rsidRPr="00C07995" w:rsidRDefault="00F2457F" w:rsidP="00F2457F">
            <w:pPr>
              <w:tabs>
                <w:tab w:val="left" w:pos="162"/>
              </w:tabs>
              <w:spacing w:line="240" w:lineRule="auto"/>
              <w:ind w:left="99" w:right="-108"/>
              <w:jc w:val="both"/>
              <w:rPr>
                <w:rFonts w:ascii="Browallia New" w:hAnsi="Browallia New" w:cs="Browallia New"/>
                <w:sz w:val="20"/>
                <w:szCs w:val="20"/>
                <w:cs/>
              </w:rPr>
            </w:pPr>
            <w:r w:rsidRPr="00C07995">
              <w:rPr>
                <w:rFonts w:ascii="Browallia New" w:hAnsi="Browallia New" w:cs="Browallia New"/>
                <w:sz w:val="20"/>
                <w:szCs w:val="20"/>
                <w:cs/>
              </w:rPr>
              <w:t>ค้างชำระ</w:t>
            </w:r>
          </w:p>
        </w:tc>
        <w:tc>
          <w:tcPr>
            <w:tcW w:w="850" w:type="dxa"/>
            <w:vAlign w:val="bottom"/>
          </w:tcPr>
          <w:p w14:paraId="3C66B0D0" w14:textId="77777777"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4A99E07F"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1106" w:type="dxa"/>
            <w:vAlign w:val="bottom"/>
          </w:tcPr>
          <w:p w14:paraId="0C46462D" w14:textId="77777777" w:rsidR="00F2457F" w:rsidRPr="00C16F6B"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1099" w:type="dxa"/>
            <w:vAlign w:val="bottom"/>
          </w:tcPr>
          <w:p w14:paraId="7EFEDE3F"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03" w:type="dxa"/>
            <w:vAlign w:val="bottom"/>
          </w:tcPr>
          <w:p w14:paraId="12A1160B" w14:textId="77777777" w:rsidR="00F2457F" w:rsidRPr="005A1A2F"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48D760EA"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2" w:type="dxa"/>
            <w:vAlign w:val="bottom"/>
          </w:tcPr>
          <w:p w14:paraId="09ADBE56" w14:textId="77777777"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696BAE19" w14:textId="7777777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p>
        </w:tc>
      </w:tr>
      <w:tr w:rsidR="00F2457F" w:rsidRPr="00267C13" w14:paraId="71920C3D" w14:textId="77777777" w:rsidTr="00C07995">
        <w:trPr>
          <w:trHeight w:val="20"/>
        </w:trPr>
        <w:tc>
          <w:tcPr>
            <w:tcW w:w="2214" w:type="dxa"/>
            <w:vAlign w:val="bottom"/>
          </w:tcPr>
          <w:p w14:paraId="031E67FB" w14:textId="77777777" w:rsidR="00F2457F" w:rsidRPr="00C07995" w:rsidRDefault="00F2457F" w:rsidP="00F2457F">
            <w:pPr>
              <w:spacing w:line="240" w:lineRule="auto"/>
              <w:ind w:left="175"/>
              <w:rPr>
                <w:rFonts w:ascii="Browallia New" w:hAnsi="Browallia New" w:cs="Browallia New"/>
                <w:sz w:val="20"/>
                <w:szCs w:val="20"/>
                <w:cs/>
              </w:rPr>
            </w:pPr>
            <w:r w:rsidRPr="00C07995">
              <w:rPr>
                <w:rFonts w:ascii="Browallia New" w:hAnsi="Browallia New" w:cs="Browallia New"/>
                <w:sz w:val="20"/>
                <w:szCs w:val="20"/>
              </w:rPr>
              <w:t xml:space="preserve">1 </w:t>
            </w:r>
            <w:r w:rsidRPr="00C07995">
              <w:rPr>
                <w:rFonts w:ascii="Browallia New" w:hAnsi="Browallia New" w:cs="Browallia New"/>
                <w:sz w:val="20"/>
                <w:szCs w:val="20"/>
                <w:cs/>
              </w:rPr>
              <w:t>-</w:t>
            </w:r>
            <w:r w:rsidRPr="00C07995">
              <w:rPr>
                <w:rFonts w:ascii="Browallia New" w:hAnsi="Browallia New" w:cs="Browallia New"/>
                <w:sz w:val="20"/>
                <w:szCs w:val="20"/>
              </w:rPr>
              <w:t xml:space="preserve"> 3  </w:t>
            </w:r>
            <w:r w:rsidRPr="00C07995">
              <w:rPr>
                <w:rFonts w:ascii="Browallia New" w:hAnsi="Browallia New" w:cs="Browallia New"/>
                <w:sz w:val="20"/>
                <w:szCs w:val="20"/>
                <w:cs/>
              </w:rPr>
              <w:t>เดือน</w:t>
            </w:r>
          </w:p>
        </w:tc>
        <w:tc>
          <w:tcPr>
            <w:tcW w:w="850" w:type="dxa"/>
          </w:tcPr>
          <w:p w14:paraId="4087BA3C" w14:textId="6A300943"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1,144,439</w:t>
            </w:r>
          </w:p>
        </w:tc>
        <w:tc>
          <w:tcPr>
            <w:tcW w:w="852" w:type="dxa"/>
          </w:tcPr>
          <w:p w14:paraId="32007687" w14:textId="660E7614"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1,056,223</w:t>
            </w:r>
          </w:p>
        </w:tc>
        <w:tc>
          <w:tcPr>
            <w:tcW w:w="1106" w:type="dxa"/>
            <w:vAlign w:val="bottom"/>
          </w:tcPr>
          <w:p w14:paraId="56CFE4A5" w14:textId="25DCD1D0" w:rsidR="00F2457F" w:rsidRPr="00C16F6B" w:rsidRDefault="00F2457F" w:rsidP="00F2457F">
            <w:pPr>
              <w:pStyle w:val="InsideAddress"/>
              <w:ind w:left="-114"/>
              <w:jc w:val="right"/>
              <w:rPr>
                <w:rFonts w:ascii="Browallia New" w:hAnsi="Browallia New" w:cs="Browallia New"/>
                <w:sz w:val="20"/>
                <w:szCs w:val="20"/>
              </w:rPr>
            </w:pPr>
            <w:r>
              <w:rPr>
                <w:rFonts w:ascii="Browallia New" w:hAnsi="Browallia New" w:cs="Browallia New"/>
                <w:sz w:val="20"/>
                <w:szCs w:val="20"/>
              </w:rPr>
              <w:t>0.37</w:t>
            </w:r>
            <w:r w:rsidRPr="00C16F6B">
              <w:rPr>
                <w:rFonts w:ascii="Browallia New" w:hAnsi="Browallia New" w:cs="Browallia New"/>
                <w:sz w:val="20"/>
                <w:szCs w:val="20"/>
              </w:rPr>
              <w:t xml:space="preserve"> - 3.13</w:t>
            </w:r>
          </w:p>
        </w:tc>
        <w:tc>
          <w:tcPr>
            <w:tcW w:w="1099" w:type="dxa"/>
            <w:vAlign w:val="bottom"/>
          </w:tcPr>
          <w:p w14:paraId="00837259" w14:textId="31C493C1"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1.02 - 4.68</w:t>
            </w:r>
          </w:p>
        </w:tc>
        <w:tc>
          <w:tcPr>
            <w:tcW w:w="803" w:type="dxa"/>
          </w:tcPr>
          <w:p w14:paraId="4DC68318" w14:textId="0E8B7208" w:rsidR="00F2457F" w:rsidRPr="00983271"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16,</w:t>
            </w:r>
            <w:r w:rsidRPr="00715239">
              <w:rPr>
                <w:rFonts w:ascii="Browallia New" w:hAnsi="Browallia New" w:cs="Browallia New" w:hint="cs"/>
                <w:sz w:val="20"/>
                <w:szCs w:val="20"/>
                <w:cs/>
              </w:rPr>
              <w:t>442</w:t>
            </w:r>
          </w:p>
        </w:tc>
        <w:tc>
          <w:tcPr>
            <w:tcW w:w="850" w:type="dxa"/>
          </w:tcPr>
          <w:p w14:paraId="53A0037D" w14:textId="6AB37FA0"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15,423</w:t>
            </w:r>
          </w:p>
        </w:tc>
        <w:tc>
          <w:tcPr>
            <w:tcW w:w="852" w:type="dxa"/>
          </w:tcPr>
          <w:p w14:paraId="3CB2BA90" w14:textId="00D49703"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1,127,997</w:t>
            </w:r>
          </w:p>
        </w:tc>
        <w:tc>
          <w:tcPr>
            <w:tcW w:w="850" w:type="dxa"/>
          </w:tcPr>
          <w:p w14:paraId="2FABEC39" w14:textId="24ED6C1E"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1,040,800</w:t>
            </w:r>
          </w:p>
        </w:tc>
      </w:tr>
      <w:tr w:rsidR="00F2457F" w:rsidRPr="00267C13" w14:paraId="26993565" w14:textId="77777777" w:rsidTr="00C07995">
        <w:trPr>
          <w:trHeight w:val="20"/>
        </w:trPr>
        <w:tc>
          <w:tcPr>
            <w:tcW w:w="2214" w:type="dxa"/>
            <w:vAlign w:val="bottom"/>
          </w:tcPr>
          <w:p w14:paraId="0AEC6F95" w14:textId="77777777" w:rsidR="00F2457F" w:rsidRPr="00C07995" w:rsidRDefault="00F2457F" w:rsidP="00F2457F">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4 </w:t>
            </w:r>
            <w:r w:rsidRPr="00C07995">
              <w:rPr>
                <w:rFonts w:ascii="Browallia New" w:hAnsi="Browallia New" w:cs="Browallia New"/>
                <w:sz w:val="20"/>
                <w:szCs w:val="20"/>
                <w:cs/>
              </w:rPr>
              <w:t>เดือน</w:t>
            </w:r>
          </w:p>
        </w:tc>
        <w:tc>
          <w:tcPr>
            <w:tcW w:w="850" w:type="dxa"/>
          </w:tcPr>
          <w:p w14:paraId="2B815E81" w14:textId="591A287A"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95,995</w:t>
            </w:r>
          </w:p>
        </w:tc>
        <w:tc>
          <w:tcPr>
            <w:tcW w:w="852" w:type="dxa"/>
          </w:tcPr>
          <w:p w14:paraId="1D133742" w14:textId="330C66B8"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62,581</w:t>
            </w:r>
          </w:p>
        </w:tc>
        <w:tc>
          <w:tcPr>
            <w:tcW w:w="1106" w:type="dxa"/>
            <w:vAlign w:val="bottom"/>
          </w:tcPr>
          <w:p w14:paraId="053BA1E4" w14:textId="4FD9D262"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4.83 - 7.</w:t>
            </w:r>
            <w:r>
              <w:rPr>
                <w:rFonts w:ascii="Browallia New" w:hAnsi="Browallia New" w:cs="Browallia New"/>
                <w:sz w:val="20"/>
                <w:szCs w:val="20"/>
              </w:rPr>
              <w:t>6</w:t>
            </w:r>
            <w:r w:rsidRPr="00C16F6B">
              <w:rPr>
                <w:rFonts w:ascii="Browallia New" w:hAnsi="Browallia New" w:cs="Browallia New"/>
                <w:sz w:val="20"/>
                <w:szCs w:val="20"/>
              </w:rPr>
              <w:t>4</w:t>
            </w:r>
          </w:p>
        </w:tc>
        <w:tc>
          <w:tcPr>
            <w:tcW w:w="1099" w:type="dxa"/>
            <w:vAlign w:val="bottom"/>
          </w:tcPr>
          <w:p w14:paraId="5BBE632C" w14:textId="3A5669CB"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 xml:space="preserve">6.60 </w:t>
            </w:r>
            <w:r>
              <w:rPr>
                <w:rFonts w:ascii="Browallia New" w:hAnsi="Browallia New" w:cs="Browallia New"/>
                <w:sz w:val="20"/>
                <w:szCs w:val="20"/>
              </w:rPr>
              <w:t>-</w:t>
            </w:r>
            <w:r w:rsidRPr="005A1A2F">
              <w:rPr>
                <w:rFonts w:ascii="Browallia New" w:hAnsi="Browallia New" w:cs="Browallia New"/>
                <w:sz w:val="20"/>
                <w:szCs w:val="20"/>
              </w:rPr>
              <w:t xml:space="preserve"> </w:t>
            </w:r>
            <w:r>
              <w:rPr>
                <w:rFonts w:ascii="Browallia New" w:hAnsi="Browallia New" w:cs="Browallia New"/>
                <w:sz w:val="20"/>
                <w:szCs w:val="20"/>
              </w:rPr>
              <w:t>7.84</w:t>
            </w:r>
          </w:p>
        </w:tc>
        <w:tc>
          <w:tcPr>
            <w:tcW w:w="803" w:type="dxa"/>
          </w:tcPr>
          <w:p w14:paraId="31EF636E" w14:textId="54CD614E" w:rsidR="00F2457F" w:rsidRPr="00983271"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hint="cs"/>
                <w:sz w:val="20"/>
                <w:szCs w:val="20"/>
                <w:cs/>
              </w:rPr>
              <w:t>7</w:t>
            </w:r>
            <w:r w:rsidRPr="00715239">
              <w:rPr>
                <w:rFonts w:ascii="Browallia New" w:hAnsi="Browallia New" w:cs="Browallia New"/>
                <w:sz w:val="20"/>
                <w:szCs w:val="20"/>
              </w:rPr>
              <w:t>,262</w:t>
            </w:r>
          </w:p>
        </w:tc>
        <w:tc>
          <w:tcPr>
            <w:tcW w:w="850" w:type="dxa"/>
          </w:tcPr>
          <w:p w14:paraId="47C641A3" w14:textId="2BB12286"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4,869</w:t>
            </w:r>
          </w:p>
        </w:tc>
        <w:tc>
          <w:tcPr>
            <w:tcW w:w="852" w:type="dxa"/>
          </w:tcPr>
          <w:p w14:paraId="1BD0D96B" w14:textId="471B1BB8"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88,733</w:t>
            </w:r>
          </w:p>
        </w:tc>
        <w:tc>
          <w:tcPr>
            <w:tcW w:w="850" w:type="dxa"/>
          </w:tcPr>
          <w:p w14:paraId="3631911F" w14:textId="74D63D1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57,712</w:t>
            </w:r>
          </w:p>
        </w:tc>
      </w:tr>
      <w:tr w:rsidR="00F2457F" w:rsidRPr="00267C13" w14:paraId="27A9468A" w14:textId="77777777" w:rsidTr="00C07995">
        <w:trPr>
          <w:trHeight w:val="20"/>
        </w:trPr>
        <w:tc>
          <w:tcPr>
            <w:tcW w:w="2214" w:type="dxa"/>
            <w:vAlign w:val="bottom"/>
          </w:tcPr>
          <w:p w14:paraId="5EA22314" w14:textId="77777777" w:rsidR="00F2457F" w:rsidRPr="00C07995" w:rsidRDefault="00F2457F" w:rsidP="00F2457F">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5 </w:t>
            </w:r>
            <w:r w:rsidRPr="00C07995">
              <w:rPr>
                <w:rFonts w:ascii="Browallia New" w:hAnsi="Browallia New" w:cs="Browallia New"/>
                <w:sz w:val="20"/>
                <w:szCs w:val="20"/>
                <w:cs/>
              </w:rPr>
              <w:t>-</w:t>
            </w:r>
            <w:r w:rsidRPr="00C07995">
              <w:rPr>
                <w:rFonts w:ascii="Browallia New" w:hAnsi="Browallia New" w:cs="Browallia New"/>
                <w:sz w:val="20"/>
                <w:szCs w:val="20"/>
              </w:rPr>
              <w:t xml:space="preserve"> 6 </w:t>
            </w:r>
            <w:r w:rsidRPr="00C07995">
              <w:rPr>
                <w:rFonts w:ascii="Browallia New" w:hAnsi="Browallia New" w:cs="Browallia New"/>
                <w:sz w:val="20"/>
                <w:szCs w:val="20"/>
                <w:cs/>
              </w:rPr>
              <w:t>เดือน</w:t>
            </w:r>
          </w:p>
        </w:tc>
        <w:tc>
          <w:tcPr>
            <w:tcW w:w="850" w:type="dxa"/>
          </w:tcPr>
          <w:p w14:paraId="0D28A9BC" w14:textId="478C39A2"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61,648</w:t>
            </w:r>
          </w:p>
        </w:tc>
        <w:tc>
          <w:tcPr>
            <w:tcW w:w="852" w:type="dxa"/>
          </w:tcPr>
          <w:p w14:paraId="6C044140" w14:textId="339D63F7"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34,652</w:t>
            </w:r>
          </w:p>
        </w:tc>
        <w:tc>
          <w:tcPr>
            <w:tcW w:w="1106" w:type="dxa"/>
          </w:tcPr>
          <w:p w14:paraId="7A4817AD" w14:textId="79670ED2"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 xml:space="preserve">7.50 </w:t>
            </w:r>
            <w:r>
              <w:rPr>
                <w:rFonts w:ascii="Browallia New" w:hAnsi="Browallia New" w:cs="Browallia New"/>
                <w:sz w:val="20"/>
                <w:szCs w:val="20"/>
              </w:rPr>
              <w:t>-</w:t>
            </w:r>
            <w:r w:rsidRPr="00C16F6B">
              <w:rPr>
                <w:rFonts w:ascii="Browallia New" w:hAnsi="Browallia New" w:cs="Browallia New"/>
                <w:sz w:val="20"/>
                <w:szCs w:val="20"/>
              </w:rPr>
              <w:t xml:space="preserve"> 3</w:t>
            </w:r>
            <w:r>
              <w:rPr>
                <w:rFonts w:ascii="Browallia New" w:hAnsi="Browallia New" w:cs="Browallia New"/>
                <w:sz w:val="20"/>
                <w:szCs w:val="20"/>
              </w:rPr>
              <w:t>1.12</w:t>
            </w:r>
          </w:p>
        </w:tc>
        <w:tc>
          <w:tcPr>
            <w:tcW w:w="1099" w:type="dxa"/>
          </w:tcPr>
          <w:p w14:paraId="3AC1498D" w14:textId="6A188EF8"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 xml:space="preserve">9.81 </w:t>
            </w:r>
            <w:r>
              <w:rPr>
                <w:rFonts w:ascii="Browallia New" w:hAnsi="Browallia New" w:cs="Browallia New"/>
                <w:sz w:val="20"/>
                <w:szCs w:val="20"/>
              </w:rPr>
              <w:t>-</w:t>
            </w:r>
            <w:r w:rsidRPr="005A1A2F">
              <w:rPr>
                <w:rFonts w:ascii="Browallia New" w:hAnsi="Browallia New" w:cs="Browallia New"/>
                <w:sz w:val="20"/>
                <w:szCs w:val="20"/>
              </w:rPr>
              <w:t xml:space="preserve"> 3</w:t>
            </w:r>
            <w:r>
              <w:rPr>
                <w:rFonts w:ascii="Browallia New" w:hAnsi="Browallia New" w:cs="Browallia New"/>
                <w:sz w:val="20"/>
                <w:szCs w:val="20"/>
              </w:rPr>
              <w:t>0.95</w:t>
            </w:r>
          </w:p>
        </w:tc>
        <w:tc>
          <w:tcPr>
            <w:tcW w:w="803" w:type="dxa"/>
          </w:tcPr>
          <w:p w14:paraId="242F69E3" w14:textId="4B32D43F" w:rsidR="00F2457F" w:rsidRPr="00983271"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14,298</w:t>
            </w:r>
          </w:p>
        </w:tc>
        <w:tc>
          <w:tcPr>
            <w:tcW w:w="850" w:type="dxa"/>
          </w:tcPr>
          <w:p w14:paraId="49FDDDC4" w14:textId="7E598ADC"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7,717</w:t>
            </w:r>
          </w:p>
        </w:tc>
        <w:tc>
          <w:tcPr>
            <w:tcW w:w="852" w:type="dxa"/>
          </w:tcPr>
          <w:p w14:paraId="2B3179CD" w14:textId="12C40F60"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47,350</w:t>
            </w:r>
          </w:p>
        </w:tc>
        <w:tc>
          <w:tcPr>
            <w:tcW w:w="850" w:type="dxa"/>
          </w:tcPr>
          <w:p w14:paraId="241A7FE5" w14:textId="2632281E"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26,935</w:t>
            </w:r>
          </w:p>
        </w:tc>
      </w:tr>
      <w:tr w:rsidR="00F2457F" w:rsidRPr="00267C13" w14:paraId="12D71F82" w14:textId="77777777" w:rsidTr="00C07995">
        <w:trPr>
          <w:trHeight w:val="20"/>
        </w:trPr>
        <w:tc>
          <w:tcPr>
            <w:tcW w:w="2214" w:type="dxa"/>
            <w:vAlign w:val="bottom"/>
          </w:tcPr>
          <w:p w14:paraId="2403E783" w14:textId="77777777" w:rsidR="00F2457F" w:rsidRPr="00C07995" w:rsidRDefault="00F2457F" w:rsidP="00F2457F">
            <w:pPr>
              <w:spacing w:line="240" w:lineRule="auto"/>
              <w:ind w:left="175"/>
              <w:rPr>
                <w:rFonts w:ascii="Browallia New" w:hAnsi="Browallia New" w:cs="Browallia New"/>
                <w:sz w:val="20"/>
                <w:szCs w:val="20"/>
              </w:rPr>
            </w:pPr>
            <w:r w:rsidRPr="00C07995">
              <w:rPr>
                <w:rFonts w:ascii="Browallia New" w:hAnsi="Browallia New" w:cs="Browallia New"/>
                <w:sz w:val="20"/>
                <w:szCs w:val="20"/>
              </w:rPr>
              <w:t xml:space="preserve">7 </w:t>
            </w:r>
            <w:r w:rsidRPr="00C07995">
              <w:rPr>
                <w:rFonts w:ascii="Browallia New" w:hAnsi="Browallia New" w:cs="Browallia New"/>
                <w:sz w:val="20"/>
                <w:szCs w:val="20"/>
                <w:cs/>
              </w:rPr>
              <w:t>-</w:t>
            </w:r>
            <w:r w:rsidRPr="00C07995">
              <w:rPr>
                <w:rFonts w:ascii="Browallia New" w:hAnsi="Browallia New" w:cs="Browallia New"/>
                <w:sz w:val="20"/>
                <w:szCs w:val="20"/>
              </w:rPr>
              <w:t xml:space="preserve"> 9 </w:t>
            </w:r>
            <w:r w:rsidRPr="00C07995">
              <w:rPr>
                <w:rFonts w:ascii="Browallia New" w:hAnsi="Browallia New" w:cs="Browallia New"/>
                <w:sz w:val="20"/>
                <w:szCs w:val="20"/>
                <w:cs/>
              </w:rPr>
              <w:t>เดือน</w:t>
            </w:r>
          </w:p>
        </w:tc>
        <w:tc>
          <w:tcPr>
            <w:tcW w:w="850" w:type="dxa"/>
          </w:tcPr>
          <w:p w14:paraId="44D55C17" w14:textId="5E617BFF"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41,740</w:t>
            </w:r>
          </w:p>
        </w:tc>
        <w:tc>
          <w:tcPr>
            <w:tcW w:w="852" w:type="dxa"/>
          </w:tcPr>
          <w:p w14:paraId="483AAD7B" w14:textId="6C1ED20E"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12,544</w:t>
            </w:r>
          </w:p>
        </w:tc>
        <w:tc>
          <w:tcPr>
            <w:tcW w:w="1106" w:type="dxa"/>
          </w:tcPr>
          <w:p w14:paraId="0E1E1A55" w14:textId="7CA44C5F"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 xml:space="preserve">15.18 </w:t>
            </w:r>
            <w:r>
              <w:rPr>
                <w:rFonts w:ascii="Browallia New" w:hAnsi="Browallia New" w:cs="Browallia New"/>
                <w:sz w:val="20"/>
                <w:szCs w:val="20"/>
              </w:rPr>
              <w:t>-</w:t>
            </w:r>
            <w:r w:rsidRPr="00C16F6B">
              <w:rPr>
                <w:rFonts w:ascii="Browallia New" w:hAnsi="Browallia New" w:cs="Browallia New"/>
                <w:sz w:val="20"/>
                <w:szCs w:val="20"/>
              </w:rPr>
              <w:t xml:space="preserve"> </w:t>
            </w:r>
            <w:r>
              <w:rPr>
                <w:rFonts w:ascii="Browallia New" w:hAnsi="Browallia New" w:cs="Browallia New"/>
                <w:sz w:val="20"/>
                <w:szCs w:val="20"/>
              </w:rPr>
              <w:t>80.52</w:t>
            </w:r>
          </w:p>
        </w:tc>
        <w:tc>
          <w:tcPr>
            <w:tcW w:w="1099" w:type="dxa"/>
          </w:tcPr>
          <w:p w14:paraId="33E4EFC5" w14:textId="5E04DFB9"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 xml:space="preserve">24.78 </w:t>
            </w:r>
            <w:r>
              <w:rPr>
                <w:rFonts w:ascii="Browallia New" w:hAnsi="Browallia New" w:cs="Browallia New"/>
                <w:sz w:val="20"/>
                <w:szCs w:val="20"/>
              </w:rPr>
              <w:t>-</w:t>
            </w:r>
            <w:r w:rsidRPr="005A1A2F">
              <w:rPr>
                <w:rFonts w:ascii="Browallia New" w:hAnsi="Browallia New" w:cs="Browallia New"/>
                <w:sz w:val="20"/>
                <w:szCs w:val="20"/>
              </w:rPr>
              <w:t xml:space="preserve"> 8</w:t>
            </w:r>
            <w:r>
              <w:rPr>
                <w:rFonts w:ascii="Browallia New" w:hAnsi="Browallia New" w:cs="Browallia New"/>
                <w:sz w:val="20"/>
                <w:szCs w:val="20"/>
              </w:rPr>
              <w:t>1.30</w:t>
            </w:r>
          </w:p>
        </w:tc>
        <w:tc>
          <w:tcPr>
            <w:tcW w:w="803" w:type="dxa"/>
          </w:tcPr>
          <w:p w14:paraId="70CF1794" w14:textId="4CD45C59" w:rsidR="00F2457F" w:rsidRPr="00983271"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hint="cs"/>
                <w:sz w:val="20"/>
                <w:szCs w:val="20"/>
                <w:cs/>
              </w:rPr>
              <w:t>2</w:t>
            </w:r>
            <w:r w:rsidRPr="00715239">
              <w:rPr>
                <w:rFonts w:ascii="Browallia New" w:hAnsi="Browallia New" w:cs="Browallia New"/>
                <w:sz w:val="20"/>
                <w:szCs w:val="20"/>
              </w:rPr>
              <w:t>4,199</w:t>
            </w:r>
          </w:p>
        </w:tc>
        <w:tc>
          <w:tcPr>
            <w:tcW w:w="850" w:type="dxa"/>
          </w:tcPr>
          <w:p w14:paraId="53C87FC0" w14:textId="137C2B63"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6,756</w:t>
            </w:r>
          </w:p>
        </w:tc>
        <w:tc>
          <w:tcPr>
            <w:tcW w:w="852" w:type="dxa"/>
          </w:tcPr>
          <w:p w14:paraId="4DD9D3AC" w14:textId="17E50666"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17,541</w:t>
            </w:r>
          </w:p>
        </w:tc>
        <w:tc>
          <w:tcPr>
            <w:tcW w:w="850" w:type="dxa"/>
          </w:tcPr>
          <w:p w14:paraId="389A4F0B" w14:textId="6E43F174"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5,</w:t>
            </w:r>
            <w:r w:rsidRPr="00AC752A">
              <w:rPr>
                <w:rFonts w:ascii="Browallia New" w:hAnsi="Browallia New" w:cs="Browallia New"/>
                <w:sz w:val="20"/>
                <w:szCs w:val="20"/>
              </w:rPr>
              <w:t>788</w:t>
            </w:r>
          </w:p>
        </w:tc>
      </w:tr>
      <w:tr w:rsidR="00F2457F" w:rsidRPr="00267C13" w14:paraId="42085651" w14:textId="77777777" w:rsidTr="00C07995">
        <w:trPr>
          <w:trHeight w:val="20"/>
        </w:trPr>
        <w:tc>
          <w:tcPr>
            <w:tcW w:w="2214" w:type="dxa"/>
            <w:vAlign w:val="bottom"/>
          </w:tcPr>
          <w:p w14:paraId="61E06EC7" w14:textId="77777777" w:rsidR="00F2457F" w:rsidRPr="00C07995" w:rsidRDefault="00F2457F" w:rsidP="00F2457F">
            <w:pPr>
              <w:spacing w:line="240" w:lineRule="auto"/>
              <w:ind w:left="175"/>
              <w:rPr>
                <w:rFonts w:ascii="Browallia New" w:hAnsi="Browallia New" w:cs="Browallia New"/>
                <w:sz w:val="20"/>
                <w:szCs w:val="20"/>
                <w:cs/>
              </w:rPr>
            </w:pPr>
            <w:r w:rsidRPr="00C07995">
              <w:rPr>
                <w:rFonts w:ascii="Browallia New" w:hAnsi="Browallia New" w:cs="Browallia New"/>
                <w:sz w:val="20"/>
                <w:szCs w:val="20"/>
              </w:rPr>
              <w:t xml:space="preserve">10 </w:t>
            </w:r>
            <w:r w:rsidRPr="00C07995">
              <w:rPr>
                <w:rFonts w:ascii="Browallia New" w:hAnsi="Browallia New" w:cs="Browallia New"/>
                <w:sz w:val="20"/>
                <w:szCs w:val="20"/>
                <w:cs/>
              </w:rPr>
              <w:t>-</w:t>
            </w:r>
            <w:r w:rsidRPr="00C07995">
              <w:rPr>
                <w:rFonts w:ascii="Browallia New" w:hAnsi="Browallia New" w:cs="Browallia New"/>
                <w:sz w:val="20"/>
                <w:szCs w:val="20"/>
              </w:rPr>
              <w:t xml:space="preserve"> 12 </w:t>
            </w:r>
            <w:r w:rsidRPr="00C07995">
              <w:rPr>
                <w:rFonts w:ascii="Browallia New" w:hAnsi="Browallia New" w:cs="Browallia New"/>
                <w:sz w:val="20"/>
                <w:szCs w:val="20"/>
                <w:cs/>
              </w:rPr>
              <w:t>เดือน</w:t>
            </w:r>
          </w:p>
        </w:tc>
        <w:tc>
          <w:tcPr>
            <w:tcW w:w="850" w:type="dxa"/>
          </w:tcPr>
          <w:p w14:paraId="7A06BD1A" w14:textId="02D81603" w:rsidR="00F2457F" w:rsidRPr="00DF20D6"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21,678</w:t>
            </w:r>
          </w:p>
        </w:tc>
        <w:tc>
          <w:tcPr>
            <w:tcW w:w="852" w:type="dxa"/>
          </w:tcPr>
          <w:p w14:paraId="6F919577" w14:textId="11DBF030"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8,400</w:t>
            </w:r>
          </w:p>
        </w:tc>
        <w:tc>
          <w:tcPr>
            <w:tcW w:w="1106" w:type="dxa"/>
          </w:tcPr>
          <w:p w14:paraId="3F1FDC5C" w14:textId="5C0CDC13"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100</w:t>
            </w:r>
          </w:p>
        </w:tc>
        <w:tc>
          <w:tcPr>
            <w:tcW w:w="1099" w:type="dxa"/>
          </w:tcPr>
          <w:p w14:paraId="44557F14" w14:textId="2DD624CC"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100</w:t>
            </w:r>
          </w:p>
        </w:tc>
        <w:tc>
          <w:tcPr>
            <w:tcW w:w="803" w:type="dxa"/>
          </w:tcPr>
          <w:p w14:paraId="1EF8EAF3" w14:textId="5E3057B5" w:rsidR="00F2457F" w:rsidRPr="00983271"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21,678</w:t>
            </w:r>
          </w:p>
        </w:tc>
        <w:tc>
          <w:tcPr>
            <w:tcW w:w="850" w:type="dxa"/>
          </w:tcPr>
          <w:p w14:paraId="4E5A2718" w14:textId="74A61EB3"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8,400</w:t>
            </w:r>
          </w:p>
        </w:tc>
        <w:tc>
          <w:tcPr>
            <w:tcW w:w="852" w:type="dxa"/>
            <w:vAlign w:val="bottom"/>
          </w:tcPr>
          <w:p w14:paraId="739AB41C" w14:textId="7B877FCD" w:rsidR="00F2457F" w:rsidRPr="00946104" w:rsidRDefault="00F2457F" w:rsidP="00F2457F">
            <w:pP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w:t>
            </w:r>
          </w:p>
        </w:tc>
        <w:tc>
          <w:tcPr>
            <w:tcW w:w="850" w:type="dxa"/>
            <w:vAlign w:val="bottom"/>
          </w:tcPr>
          <w:p w14:paraId="10FC81B2" w14:textId="3F10E713" w:rsidR="00F2457F" w:rsidRPr="00C07995" w:rsidRDefault="00F2457F" w:rsidP="00F2457F">
            <w:pP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w:t>
            </w:r>
            <w:r w:rsidRPr="005A1A2F">
              <w:rPr>
                <w:rFonts w:ascii="Browallia New" w:hAnsi="Browallia New" w:cs="Browallia New"/>
                <w:sz w:val="20"/>
                <w:szCs w:val="20"/>
                <w:cs/>
              </w:rPr>
              <w:t>-</w:t>
            </w:r>
          </w:p>
        </w:tc>
      </w:tr>
      <w:tr w:rsidR="00F2457F" w:rsidRPr="00267C13" w14:paraId="09389F93" w14:textId="77777777" w:rsidTr="00C07995">
        <w:trPr>
          <w:trHeight w:val="20"/>
        </w:trPr>
        <w:tc>
          <w:tcPr>
            <w:tcW w:w="2214" w:type="dxa"/>
            <w:vAlign w:val="bottom"/>
          </w:tcPr>
          <w:p w14:paraId="54E4344C" w14:textId="77777777" w:rsidR="00F2457F" w:rsidRPr="00C07995" w:rsidRDefault="00F2457F" w:rsidP="00F2457F">
            <w:pPr>
              <w:tabs>
                <w:tab w:val="clear" w:pos="1644"/>
              </w:tabs>
              <w:spacing w:line="240" w:lineRule="auto"/>
              <w:ind w:left="175" w:right="-99"/>
              <w:rPr>
                <w:rFonts w:ascii="Browallia New" w:hAnsi="Browallia New" w:cs="Browallia New"/>
                <w:sz w:val="20"/>
                <w:szCs w:val="20"/>
                <w:cs/>
              </w:rPr>
            </w:pPr>
            <w:r w:rsidRPr="00C07995">
              <w:rPr>
                <w:rFonts w:ascii="Browallia New" w:hAnsi="Browallia New" w:cs="Browallia New"/>
                <w:sz w:val="20"/>
                <w:szCs w:val="20"/>
                <w:cs/>
              </w:rPr>
              <w:t>มากกว่า</w:t>
            </w:r>
            <w:r w:rsidRPr="00C07995">
              <w:rPr>
                <w:rFonts w:ascii="Browallia New" w:hAnsi="Browallia New" w:cs="Browallia New"/>
                <w:sz w:val="20"/>
                <w:szCs w:val="20"/>
              </w:rPr>
              <w:t xml:space="preserve"> 12 </w:t>
            </w:r>
            <w:r w:rsidRPr="00C07995">
              <w:rPr>
                <w:rFonts w:ascii="Browallia New" w:hAnsi="Browallia New" w:cs="Browallia New"/>
                <w:sz w:val="20"/>
                <w:szCs w:val="20"/>
                <w:cs/>
              </w:rPr>
              <w:t>เดือนขึ้นไป</w:t>
            </w:r>
          </w:p>
        </w:tc>
        <w:tc>
          <w:tcPr>
            <w:tcW w:w="850" w:type="dxa"/>
          </w:tcPr>
          <w:p w14:paraId="51B71D67" w14:textId="1B5E7C1B" w:rsidR="00F2457F" w:rsidRPr="00DF20D6"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39,840</w:t>
            </w:r>
          </w:p>
        </w:tc>
        <w:tc>
          <w:tcPr>
            <w:tcW w:w="852" w:type="dxa"/>
          </w:tcPr>
          <w:p w14:paraId="78EFD16E" w14:textId="2F176322" w:rsidR="00F2457F" w:rsidRPr="00C07995"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 xml:space="preserve"> 27,888 </w:t>
            </w:r>
          </w:p>
        </w:tc>
        <w:tc>
          <w:tcPr>
            <w:tcW w:w="1106" w:type="dxa"/>
          </w:tcPr>
          <w:p w14:paraId="23426113" w14:textId="32AB88FC" w:rsidR="00F2457F" w:rsidRPr="00C16F6B" w:rsidRDefault="00F2457F" w:rsidP="00F2457F">
            <w:pPr>
              <w:pStyle w:val="InsideAddress"/>
              <w:ind w:left="-114"/>
              <w:jc w:val="right"/>
              <w:rPr>
                <w:rFonts w:ascii="Browallia New" w:hAnsi="Browallia New" w:cs="Browallia New"/>
                <w:sz w:val="20"/>
                <w:szCs w:val="20"/>
              </w:rPr>
            </w:pPr>
            <w:r w:rsidRPr="00C16F6B">
              <w:rPr>
                <w:rFonts w:ascii="Browallia New" w:hAnsi="Browallia New" w:cs="Browallia New"/>
                <w:sz w:val="20"/>
                <w:szCs w:val="20"/>
              </w:rPr>
              <w:t>100</w:t>
            </w:r>
          </w:p>
        </w:tc>
        <w:tc>
          <w:tcPr>
            <w:tcW w:w="1099" w:type="dxa"/>
          </w:tcPr>
          <w:p w14:paraId="4492CFF9" w14:textId="63F0D7FD" w:rsidR="00F2457F" w:rsidRPr="00C07995" w:rsidRDefault="00F2457F" w:rsidP="00F2457F">
            <w:pPr>
              <w:pStyle w:val="InsideAddress"/>
              <w:ind w:left="-114"/>
              <w:jc w:val="right"/>
              <w:rPr>
                <w:rFonts w:ascii="Browallia New" w:hAnsi="Browallia New" w:cs="Browallia New"/>
                <w:sz w:val="20"/>
                <w:szCs w:val="20"/>
              </w:rPr>
            </w:pPr>
            <w:r w:rsidRPr="005A1A2F">
              <w:rPr>
                <w:rFonts w:ascii="Browallia New" w:hAnsi="Browallia New" w:cs="Browallia New"/>
                <w:sz w:val="20"/>
                <w:szCs w:val="20"/>
              </w:rPr>
              <w:t>100</w:t>
            </w:r>
          </w:p>
        </w:tc>
        <w:tc>
          <w:tcPr>
            <w:tcW w:w="803" w:type="dxa"/>
          </w:tcPr>
          <w:p w14:paraId="4F415487" w14:textId="37FB1F6B" w:rsidR="00F2457F" w:rsidRPr="00983271"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39,840</w:t>
            </w:r>
          </w:p>
        </w:tc>
        <w:tc>
          <w:tcPr>
            <w:tcW w:w="850" w:type="dxa"/>
          </w:tcPr>
          <w:p w14:paraId="1854AD6A" w14:textId="39A24465" w:rsidR="00F2457F" w:rsidRPr="00C07995"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 xml:space="preserve"> 27,888 </w:t>
            </w:r>
          </w:p>
        </w:tc>
        <w:tc>
          <w:tcPr>
            <w:tcW w:w="852" w:type="dxa"/>
            <w:vAlign w:val="bottom"/>
          </w:tcPr>
          <w:p w14:paraId="038D8458" w14:textId="607DCF0C" w:rsidR="00F2457F" w:rsidRPr="00946104"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w:t>
            </w:r>
          </w:p>
        </w:tc>
        <w:tc>
          <w:tcPr>
            <w:tcW w:w="850" w:type="dxa"/>
            <w:vAlign w:val="bottom"/>
          </w:tcPr>
          <w:p w14:paraId="671AC65C" w14:textId="34966951" w:rsidR="00F2457F" w:rsidRPr="00C07995" w:rsidRDefault="00F2457F" w:rsidP="00F2457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5A1A2F">
              <w:rPr>
                <w:rFonts w:ascii="Browallia New" w:hAnsi="Browallia New" w:cs="Browallia New"/>
                <w:sz w:val="20"/>
                <w:szCs w:val="20"/>
              </w:rPr>
              <w:t xml:space="preserve">     </w:t>
            </w:r>
            <w:r w:rsidRPr="005A1A2F">
              <w:rPr>
                <w:rFonts w:ascii="Browallia New" w:hAnsi="Browallia New" w:cs="Browallia New"/>
                <w:sz w:val="20"/>
                <w:szCs w:val="20"/>
                <w:cs/>
              </w:rPr>
              <w:t>-</w:t>
            </w:r>
          </w:p>
        </w:tc>
      </w:tr>
      <w:tr w:rsidR="00F2457F" w:rsidRPr="00267C13" w14:paraId="417497BB" w14:textId="77777777" w:rsidTr="006160B6">
        <w:trPr>
          <w:trHeight w:val="20"/>
        </w:trPr>
        <w:tc>
          <w:tcPr>
            <w:tcW w:w="2214" w:type="dxa"/>
            <w:vAlign w:val="bottom"/>
          </w:tcPr>
          <w:p w14:paraId="5C4E904F" w14:textId="77777777" w:rsidR="00F2457F" w:rsidRPr="00C07995" w:rsidRDefault="00F2457F" w:rsidP="00F2457F">
            <w:pPr>
              <w:tabs>
                <w:tab w:val="left" w:pos="162"/>
              </w:tabs>
              <w:spacing w:line="240" w:lineRule="auto"/>
              <w:ind w:right="-108"/>
              <w:jc w:val="both"/>
              <w:rPr>
                <w:rFonts w:ascii="Browallia New" w:hAnsi="Browallia New" w:cs="Browallia New"/>
                <w:sz w:val="20"/>
                <w:szCs w:val="20"/>
                <w:cs/>
              </w:rPr>
            </w:pPr>
            <w:r w:rsidRPr="00C07995">
              <w:rPr>
                <w:rFonts w:ascii="Browallia New" w:hAnsi="Browallia New" w:cs="Browallia New"/>
                <w:sz w:val="20"/>
                <w:szCs w:val="20"/>
                <w:cs/>
              </w:rPr>
              <w:t>รวม</w:t>
            </w:r>
          </w:p>
        </w:tc>
        <w:tc>
          <w:tcPr>
            <w:tcW w:w="850" w:type="dxa"/>
          </w:tcPr>
          <w:p w14:paraId="4D031298" w14:textId="547066B8" w:rsidR="00F2457F" w:rsidRPr="00DF20D6"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3,377,791</w:t>
            </w:r>
          </w:p>
        </w:tc>
        <w:tc>
          <w:tcPr>
            <w:tcW w:w="852" w:type="dxa"/>
          </w:tcPr>
          <w:p w14:paraId="09ED40A4" w14:textId="5DC4F6B5" w:rsidR="00F2457F" w:rsidRPr="00C07995"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ED221B">
              <w:rPr>
                <w:rFonts w:ascii="Browallia New" w:hAnsi="Browallia New" w:cs="Browallia New"/>
                <w:sz w:val="20"/>
                <w:szCs w:val="20"/>
              </w:rPr>
              <w:t xml:space="preserve"> 3,375,724 </w:t>
            </w:r>
          </w:p>
        </w:tc>
        <w:tc>
          <w:tcPr>
            <w:tcW w:w="1106" w:type="dxa"/>
            <w:vAlign w:val="bottom"/>
          </w:tcPr>
          <w:p w14:paraId="6DD58ADF" w14:textId="77777777" w:rsidR="00F2457F" w:rsidRPr="00C07995" w:rsidRDefault="00F2457F" w:rsidP="00F2457F">
            <w:pPr>
              <w:pStyle w:val="InsideAddress"/>
              <w:ind w:left="-114"/>
              <w:jc w:val="right"/>
              <w:rPr>
                <w:rFonts w:ascii="Browallia New" w:hAnsi="Browallia New" w:cs="Browallia New"/>
                <w:sz w:val="20"/>
                <w:szCs w:val="20"/>
              </w:rPr>
            </w:pPr>
          </w:p>
        </w:tc>
        <w:tc>
          <w:tcPr>
            <w:tcW w:w="1099" w:type="dxa"/>
            <w:vAlign w:val="bottom"/>
          </w:tcPr>
          <w:p w14:paraId="343D8F2A" w14:textId="77777777" w:rsidR="00F2457F" w:rsidRPr="00C07995" w:rsidRDefault="00F2457F" w:rsidP="00F2457F">
            <w:pPr>
              <w:pStyle w:val="InsideAddress"/>
              <w:ind w:left="-114"/>
              <w:jc w:val="right"/>
              <w:rPr>
                <w:rFonts w:ascii="Browallia New" w:hAnsi="Browallia New" w:cs="Browallia New"/>
                <w:sz w:val="20"/>
                <w:szCs w:val="20"/>
              </w:rPr>
            </w:pPr>
          </w:p>
        </w:tc>
        <w:tc>
          <w:tcPr>
            <w:tcW w:w="803" w:type="dxa"/>
          </w:tcPr>
          <w:p w14:paraId="38AA055E" w14:textId="7ABFB570" w:rsidR="00F2457F" w:rsidRPr="00983271"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715239">
              <w:rPr>
                <w:rFonts w:ascii="Browallia New" w:hAnsi="Browallia New" w:cs="Browallia New"/>
                <w:sz w:val="20"/>
                <w:szCs w:val="20"/>
              </w:rPr>
              <w:t>206,848</w:t>
            </w:r>
          </w:p>
        </w:tc>
        <w:tc>
          <w:tcPr>
            <w:tcW w:w="850" w:type="dxa"/>
          </w:tcPr>
          <w:p w14:paraId="6D9CA915" w14:textId="566EEF36" w:rsidR="00F2457F" w:rsidRPr="00C07995"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lang w:val="en-GB"/>
              </w:rPr>
            </w:pPr>
            <w:r w:rsidRPr="00715239">
              <w:rPr>
                <w:rFonts w:ascii="Browallia New" w:hAnsi="Browallia New" w:cs="Browallia New"/>
                <w:sz w:val="20"/>
                <w:szCs w:val="20"/>
              </w:rPr>
              <w:t xml:space="preserve"> 144,228</w:t>
            </w:r>
          </w:p>
        </w:tc>
        <w:tc>
          <w:tcPr>
            <w:tcW w:w="852" w:type="dxa"/>
          </w:tcPr>
          <w:p w14:paraId="2E0F84D7" w14:textId="2190F3BD" w:rsidR="00F2457F" w:rsidRPr="00946104"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46104">
              <w:rPr>
                <w:rFonts w:ascii="Browallia New" w:hAnsi="Browallia New" w:cs="Browallia New"/>
                <w:sz w:val="20"/>
                <w:szCs w:val="20"/>
              </w:rPr>
              <w:t>3,170,9</w:t>
            </w:r>
            <w:r w:rsidRPr="00946104">
              <w:rPr>
                <w:rFonts w:ascii="Browallia New" w:hAnsi="Browallia New" w:cs="Browallia New" w:hint="cs"/>
                <w:sz w:val="20"/>
                <w:szCs w:val="20"/>
                <w:cs/>
              </w:rPr>
              <w:t>4</w:t>
            </w:r>
            <w:r w:rsidRPr="00946104">
              <w:rPr>
                <w:rFonts w:ascii="Browallia New" w:hAnsi="Browallia New" w:cs="Browallia New"/>
                <w:sz w:val="20"/>
                <w:szCs w:val="20"/>
              </w:rPr>
              <w:t>3</w:t>
            </w:r>
          </w:p>
        </w:tc>
        <w:tc>
          <w:tcPr>
            <w:tcW w:w="850" w:type="dxa"/>
          </w:tcPr>
          <w:p w14:paraId="2467E979" w14:textId="3E93E10A" w:rsidR="00F2457F" w:rsidRPr="00C07995" w:rsidRDefault="00F2457F" w:rsidP="00F2457F">
            <w:pPr>
              <w:pBdr>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153C11">
              <w:rPr>
                <w:rFonts w:ascii="Browallia New" w:hAnsi="Browallia New" w:cs="Browallia New"/>
                <w:sz w:val="20"/>
                <w:szCs w:val="20"/>
              </w:rPr>
              <w:t>3,231,</w:t>
            </w:r>
            <w:r w:rsidRPr="00AC752A">
              <w:rPr>
                <w:rFonts w:ascii="Browallia New" w:hAnsi="Browallia New" w:cs="Browallia New"/>
                <w:sz w:val="20"/>
                <w:szCs w:val="20"/>
              </w:rPr>
              <w:t>496</w:t>
            </w:r>
          </w:p>
        </w:tc>
      </w:tr>
    </w:tbl>
    <w:p w14:paraId="41F12FE3" w14:textId="76719E71" w:rsidR="00267C13" w:rsidRDefault="00267C13"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477" w:type="dxa"/>
        <w:tblInd w:w="252" w:type="dxa"/>
        <w:tblLayout w:type="fixed"/>
        <w:tblLook w:val="0000" w:firstRow="0" w:lastRow="0" w:firstColumn="0" w:lastColumn="0" w:noHBand="0" w:noVBand="0"/>
      </w:tblPr>
      <w:tblGrid>
        <w:gridCol w:w="2205"/>
        <w:gridCol w:w="850"/>
        <w:gridCol w:w="850"/>
        <w:gridCol w:w="1108"/>
        <w:gridCol w:w="1026"/>
        <w:gridCol w:w="851"/>
        <w:gridCol w:w="850"/>
        <w:gridCol w:w="851"/>
        <w:gridCol w:w="886"/>
      </w:tblGrid>
      <w:tr w:rsidR="00267C13" w:rsidRPr="00B90E65" w14:paraId="1817FF52" w14:textId="77777777" w:rsidTr="00C07995">
        <w:trPr>
          <w:trHeight w:val="20"/>
        </w:trPr>
        <w:tc>
          <w:tcPr>
            <w:tcW w:w="2205" w:type="dxa"/>
            <w:vAlign w:val="bottom"/>
          </w:tcPr>
          <w:p w14:paraId="0C047A43"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8"/>
            <w:vAlign w:val="bottom"/>
          </w:tcPr>
          <w:p w14:paraId="22D31D4E" w14:textId="77777777" w:rsidR="00267C13" w:rsidRPr="00B90E65" w:rsidRDefault="00267C13">
            <w:pPr>
              <w:spacing w:line="240" w:lineRule="auto"/>
              <w:ind w:right="-45"/>
              <w:jc w:val="right"/>
              <w:rPr>
                <w:rFonts w:ascii="Browallia New" w:hAnsi="Browallia New" w:cs="Browallia New"/>
                <w:sz w:val="20"/>
                <w:szCs w:val="20"/>
                <w:cs/>
              </w:rPr>
            </w:pPr>
            <w:r w:rsidRPr="00B90E65">
              <w:rPr>
                <w:rFonts w:ascii="Browallia New" w:hAnsi="Browallia New" w:cs="Browallia New"/>
                <w:sz w:val="20"/>
                <w:szCs w:val="20"/>
                <w:cs/>
              </w:rPr>
              <w:t>(หน่วย</w:t>
            </w:r>
            <w:r w:rsidRPr="00B90E65">
              <w:rPr>
                <w:rFonts w:ascii="Browallia New" w:hAnsi="Browallia New" w:cs="Browallia New"/>
                <w:sz w:val="20"/>
                <w:szCs w:val="20"/>
              </w:rPr>
              <w:t xml:space="preserve"> </w:t>
            </w:r>
            <w:r w:rsidRPr="00B90E65">
              <w:rPr>
                <w:rFonts w:ascii="Browallia New" w:hAnsi="Browallia New" w:cs="Browallia New"/>
                <w:sz w:val="20"/>
                <w:szCs w:val="20"/>
                <w:cs/>
                <w:lang w:val="en-GB"/>
              </w:rPr>
              <w:t>:</w:t>
            </w:r>
            <w:r w:rsidRPr="00B90E65">
              <w:rPr>
                <w:rFonts w:ascii="Browallia New" w:hAnsi="Browallia New" w:cs="Browallia New"/>
                <w:sz w:val="20"/>
                <w:szCs w:val="20"/>
              </w:rPr>
              <w:t xml:space="preserve"> </w:t>
            </w:r>
            <w:r w:rsidRPr="00B90E65">
              <w:rPr>
                <w:rFonts w:ascii="Browallia New" w:hAnsi="Browallia New" w:cs="Browallia New"/>
                <w:sz w:val="20"/>
                <w:szCs w:val="20"/>
                <w:cs/>
              </w:rPr>
              <w:t>พันบาท)</w:t>
            </w:r>
          </w:p>
        </w:tc>
      </w:tr>
      <w:tr w:rsidR="00267C13" w:rsidRPr="00B90E65" w14:paraId="1DB8BDC0" w14:textId="77777777" w:rsidTr="00C07995">
        <w:trPr>
          <w:trHeight w:val="20"/>
        </w:trPr>
        <w:tc>
          <w:tcPr>
            <w:tcW w:w="2205" w:type="dxa"/>
            <w:vAlign w:val="bottom"/>
          </w:tcPr>
          <w:p w14:paraId="6BAAB94A"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7272" w:type="dxa"/>
            <w:gridSpan w:val="8"/>
            <w:vAlign w:val="bottom"/>
          </w:tcPr>
          <w:p w14:paraId="0F93372F" w14:textId="77777777" w:rsidR="00267C13" w:rsidRPr="00B90E65" w:rsidRDefault="00267C13">
            <w:pPr>
              <w:pBdr>
                <w:left w:val="single" w:sz="4" w:space="0" w:color="auto"/>
                <w:bottom w:val="single" w:sz="4" w:space="0" w:color="auto"/>
                <w:between w:val="single" w:sz="4" w:space="1" w:color="auto"/>
              </w:pBdr>
              <w:spacing w:line="240" w:lineRule="auto"/>
              <w:ind w:left="-105"/>
              <w:jc w:val="center"/>
              <w:rPr>
                <w:rFonts w:ascii="Browallia New" w:hAnsi="Browallia New" w:cs="Browallia New"/>
                <w:sz w:val="20"/>
                <w:szCs w:val="20"/>
                <w:cs/>
              </w:rPr>
            </w:pPr>
            <w:r w:rsidRPr="00B90E65">
              <w:rPr>
                <w:rFonts w:ascii="Browallia New" w:hAnsi="Browallia New" w:cs="Browallia New"/>
                <w:sz w:val="20"/>
                <w:szCs w:val="20"/>
                <w:cs/>
              </w:rPr>
              <w:t>งบการเงินเฉพาะของบริษัท</w:t>
            </w:r>
          </w:p>
        </w:tc>
      </w:tr>
      <w:tr w:rsidR="00267C13" w:rsidRPr="00B90E65" w14:paraId="586D9F89" w14:textId="77777777" w:rsidTr="00C07995">
        <w:trPr>
          <w:trHeight w:val="20"/>
        </w:trPr>
        <w:tc>
          <w:tcPr>
            <w:tcW w:w="2205" w:type="dxa"/>
            <w:vAlign w:val="bottom"/>
          </w:tcPr>
          <w:p w14:paraId="535420A7"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2"/>
            <w:vAlign w:val="bottom"/>
          </w:tcPr>
          <w:p w14:paraId="5D757F75"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rPr>
            </w:pPr>
          </w:p>
        </w:tc>
        <w:tc>
          <w:tcPr>
            <w:tcW w:w="2134" w:type="dxa"/>
            <w:gridSpan w:val="2"/>
            <w:vAlign w:val="bottom"/>
          </w:tcPr>
          <w:p w14:paraId="7FA78EB5"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อัตราร้อยละ</w:t>
            </w:r>
          </w:p>
        </w:tc>
        <w:tc>
          <w:tcPr>
            <w:tcW w:w="1701" w:type="dxa"/>
            <w:gridSpan w:val="2"/>
            <w:vAlign w:val="bottom"/>
          </w:tcPr>
          <w:p w14:paraId="5A1AA279"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p>
        </w:tc>
        <w:tc>
          <w:tcPr>
            <w:tcW w:w="1737" w:type="dxa"/>
            <w:gridSpan w:val="2"/>
            <w:vAlign w:val="bottom"/>
          </w:tcPr>
          <w:p w14:paraId="4AD7EB60"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p>
        </w:tc>
      </w:tr>
      <w:tr w:rsidR="00267C13" w:rsidRPr="00B90E65" w14:paraId="04567E45" w14:textId="77777777" w:rsidTr="00C07995">
        <w:trPr>
          <w:trHeight w:val="20"/>
        </w:trPr>
        <w:tc>
          <w:tcPr>
            <w:tcW w:w="2205" w:type="dxa"/>
            <w:vAlign w:val="bottom"/>
          </w:tcPr>
          <w:p w14:paraId="008E2690" w14:textId="77777777" w:rsidR="00267C13" w:rsidRPr="00B90E65" w:rsidRDefault="00267C13">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1700" w:type="dxa"/>
            <w:gridSpan w:val="2"/>
            <w:vAlign w:val="bottom"/>
          </w:tcPr>
          <w:p w14:paraId="686A02FB"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cs/>
              </w:rPr>
              <w:t>ลูกหนี้ตาม</w:t>
            </w:r>
          </w:p>
        </w:tc>
        <w:tc>
          <w:tcPr>
            <w:tcW w:w="2134" w:type="dxa"/>
            <w:gridSpan w:val="2"/>
          </w:tcPr>
          <w:p w14:paraId="46013884"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ของค่าเผื่อ</w:t>
            </w:r>
            <w:r w:rsidRPr="00B90E65">
              <w:rPr>
                <w:rFonts w:ascii="Browallia New" w:hAnsi="Browallia New" w:cs="Browallia New" w:hint="cs"/>
                <w:sz w:val="20"/>
                <w:szCs w:val="20"/>
                <w:cs/>
              </w:rPr>
              <w:t>ผล</w:t>
            </w:r>
            <w:r w:rsidRPr="00B90E65">
              <w:rPr>
                <w:rFonts w:ascii="Browallia New" w:hAnsi="Browallia New" w:cs="Browallia New"/>
                <w:sz w:val="20"/>
                <w:szCs w:val="20"/>
                <w:cs/>
              </w:rPr>
              <w:t>ขาดทุน</w:t>
            </w:r>
          </w:p>
        </w:tc>
        <w:tc>
          <w:tcPr>
            <w:tcW w:w="1701" w:type="dxa"/>
            <w:gridSpan w:val="2"/>
          </w:tcPr>
          <w:p w14:paraId="37E20362" w14:textId="77777777" w:rsidR="00267C13" w:rsidRPr="00B90E65" w:rsidRDefault="00267C13">
            <w:pP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ค่าเผื่อ</w:t>
            </w:r>
            <w:r w:rsidRPr="00B90E65">
              <w:rPr>
                <w:rFonts w:ascii="Browallia New" w:hAnsi="Browallia New" w:cs="Browallia New" w:hint="cs"/>
                <w:sz w:val="20"/>
                <w:szCs w:val="20"/>
                <w:cs/>
              </w:rPr>
              <w:t>ผล</w:t>
            </w:r>
            <w:r w:rsidRPr="00B90E65">
              <w:rPr>
                <w:rFonts w:ascii="Browallia New" w:hAnsi="Browallia New" w:cs="Browallia New"/>
                <w:sz w:val="20"/>
                <w:szCs w:val="20"/>
                <w:cs/>
              </w:rPr>
              <w:t>ขาดทุน</w:t>
            </w:r>
            <w:r w:rsidRPr="00B90E65">
              <w:rPr>
                <w:rFonts w:ascii="Browallia New" w:hAnsi="Browallia New" w:cs="Browallia New" w:hint="cs"/>
                <w:sz w:val="20"/>
                <w:szCs w:val="20"/>
                <w:cs/>
              </w:rPr>
              <w:t>ด้าน</w:t>
            </w:r>
          </w:p>
        </w:tc>
        <w:tc>
          <w:tcPr>
            <w:tcW w:w="1737" w:type="dxa"/>
            <w:gridSpan w:val="2"/>
            <w:vAlign w:val="bottom"/>
          </w:tcPr>
          <w:p w14:paraId="74A8A1DD" w14:textId="77777777" w:rsidR="00267C13" w:rsidRPr="00B90E65" w:rsidRDefault="00267C13">
            <w:pPr>
              <w:pStyle w:val="Caption"/>
              <w:tabs>
                <w:tab w:val="clear" w:pos="680"/>
                <w:tab w:val="clear" w:pos="907"/>
              </w:tabs>
              <w:spacing w:line="240" w:lineRule="auto"/>
              <w:ind w:left="-114"/>
              <w:jc w:val="center"/>
              <w:rPr>
                <w:rFonts w:ascii="Browallia New" w:hAnsi="Browallia New" w:cs="Browallia New"/>
                <w:b w:val="0"/>
                <w:bCs w:val="0"/>
                <w:sz w:val="20"/>
                <w:szCs w:val="20"/>
                <w:cs/>
              </w:rPr>
            </w:pPr>
          </w:p>
        </w:tc>
      </w:tr>
      <w:tr w:rsidR="00267C13" w:rsidRPr="00B90E65" w14:paraId="21585996" w14:textId="77777777" w:rsidTr="00C07995">
        <w:trPr>
          <w:trHeight w:val="20"/>
        </w:trPr>
        <w:tc>
          <w:tcPr>
            <w:tcW w:w="2205" w:type="dxa"/>
            <w:vAlign w:val="bottom"/>
          </w:tcPr>
          <w:p w14:paraId="0536CE99" w14:textId="77777777" w:rsidR="00267C13" w:rsidRPr="00B90E65" w:rsidRDefault="00267C13">
            <w:pPr>
              <w:spacing w:line="240" w:lineRule="auto"/>
              <w:jc w:val="center"/>
              <w:rPr>
                <w:rFonts w:ascii="Browallia New" w:hAnsi="Browallia New" w:cs="Browallia New"/>
                <w:sz w:val="20"/>
                <w:szCs w:val="20"/>
              </w:rPr>
            </w:pPr>
          </w:p>
        </w:tc>
        <w:tc>
          <w:tcPr>
            <w:tcW w:w="1700" w:type="dxa"/>
            <w:gridSpan w:val="2"/>
            <w:vAlign w:val="bottom"/>
          </w:tcPr>
          <w:p w14:paraId="22A07988"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B90E65">
              <w:rPr>
                <w:rFonts w:ascii="Browallia New" w:hAnsi="Browallia New" w:cs="Browallia New"/>
                <w:sz w:val="20"/>
                <w:szCs w:val="20"/>
                <w:cs/>
              </w:rPr>
              <w:t>สัญญาเช่าซื้อ</w:t>
            </w:r>
          </w:p>
        </w:tc>
        <w:tc>
          <w:tcPr>
            <w:tcW w:w="2134" w:type="dxa"/>
            <w:gridSpan w:val="2"/>
            <w:vAlign w:val="bottom"/>
          </w:tcPr>
          <w:p w14:paraId="016327DC"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hint="cs"/>
                <w:sz w:val="20"/>
                <w:szCs w:val="20"/>
                <w:cs/>
              </w:rPr>
              <w:t>ด้านเครดิตที่คาดว่าจะเกิดขึ้น</w:t>
            </w:r>
          </w:p>
        </w:tc>
        <w:tc>
          <w:tcPr>
            <w:tcW w:w="1701" w:type="dxa"/>
            <w:gridSpan w:val="2"/>
            <w:vAlign w:val="bottom"/>
          </w:tcPr>
          <w:p w14:paraId="53FCC10B"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u w:val="single"/>
              </w:rPr>
            </w:pPr>
            <w:r w:rsidRPr="00B90E65">
              <w:rPr>
                <w:rFonts w:ascii="Browallia New" w:hAnsi="Browallia New" w:cs="Browallia New" w:hint="cs"/>
                <w:sz w:val="20"/>
                <w:szCs w:val="20"/>
                <w:cs/>
              </w:rPr>
              <w:t>เครดิตที่คาดว่าจะเกิดขึ้น</w:t>
            </w:r>
          </w:p>
        </w:tc>
        <w:tc>
          <w:tcPr>
            <w:tcW w:w="1737" w:type="dxa"/>
            <w:gridSpan w:val="2"/>
            <w:vAlign w:val="bottom"/>
          </w:tcPr>
          <w:p w14:paraId="22869D96" w14:textId="77777777" w:rsidR="00267C13" w:rsidRPr="00B90E65" w:rsidRDefault="00267C13">
            <w:pPr>
              <w:pBdr>
                <w:bottom w:val="single" w:sz="4" w:space="1" w:color="auto"/>
              </w:pBdr>
              <w:tabs>
                <w:tab w:val="clear" w:pos="680"/>
                <w:tab w:val="clear" w:pos="907"/>
              </w:tabs>
              <w:spacing w:line="240" w:lineRule="auto"/>
              <w:ind w:left="-114"/>
              <w:jc w:val="center"/>
              <w:rPr>
                <w:rFonts w:ascii="Browallia New" w:hAnsi="Browallia New" w:cs="Browallia New"/>
                <w:sz w:val="20"/>
                <w:szCs w:val="20"/>
                <w:cs/>
              </w:rPr>
            </w:pPr>
            <w:r w:rsidRPr="00B90E65">
              <w:rPr>
                <w:rFonts w:ascii="Browallia New" w:hAnsi="Browallia New" w:cs="Browallia New"/>
                <w:sz w:val="20"/>
                <w:szCs w:val="20"/>
                <w:cs/>
              </w:rPr>
              <w:t>สุทธิ</w:t>
            </w:r>
          </w:p>
        </w:tc>
      </w:tr>
      <w:tr w:rsidR="00C62DD1" w:rsidRPr="00B90E65" w14:paraId="072E38BA" w14:textId="77777777" w:rsidTr="00C07995">
        <w:trPr>
          <w:trHeight w:val="20"/>
        </w:trPr>
        <w:tc>
          <w:tcPr>
            <w:tcW w:w="2205" w:type="dxa"/>
            <w:vAlign w:val="bottom"/>
          </w:tcPr>
          <w:p w14:paraId="55719E04" w14:textId="77777777" w:rsidR="00C62DD1" w:rsidRPr="00B90E65" w:rsidRDefault="00C62DD1" w:rsidP="00C62DD1">
            <w:pPr>
              <w:tabs>
                <w:tab w:val="left" w:pos="360"/>
                <w:tab w:val="left" w:pos="1440"/>
                <w:tab w:val="left" w:pos="2160"/>
                <w:tab w:val="left" w:pos="4140"/>
              </w:tabs>
              <w:spacing w:line="240" w:lineRule="auto"/>
              <w:jc w:val="center"/>
              <w:rPr>
                <w:rFonts w:ascii="Browallia New" w:hAnsi="Browallia New" w:cs="Browallia New"/>
                <w:sz w:val="20"/>
                <w:szCs w:val="20"/>
                <w:u w:val="single"/>
              </w:rPr>
            </w:pPr>
          </w:p>
        </w:tc>
        <w:tc>
          <w:tcPr>
            <w:tcW w:w="850" w:type="dxa"/>
            <w:vAlign w:val="bottom"/>
          </w:tcPr>
          <w:p w14:paraId="02C7E715" w14:textId="4FDEC427" w:rsidR="00C62DD1" w:rsidRPr="00B90E6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49F8CC1F" w14:textId="22E7C97C" w:rsidR="00C62DD1" w:rsidRPr="00B90E6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1108" w:type="dxa"/>
            <w:vAlign w:val="bottom"/>
          </w:tcPr>
          <w:p w14:paraId="68BBA3A5" w14:textId="14676DB4" w:rsidR="00C62DD1" w:rsidRPr="00B90E6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1026" w:type="dxa"/>
            <w:vAlign w:val="bottom"/>
          </w:tcPr>
          <w:p w14:paraId="0181CE62" w14:textId="10C73C12" w:rsidR="00C62DD1" w:rsidRPr="00B90E6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51" w:type="dxa"/>
            <w:vAlign w:val="bottom"/>
          </w:tcPr>
          <w:p w14:paraId="6BD7261E" w14:textId="3FB76DB4" w:rsidR="00C62DD1" w:rsidRPr="00B90E6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50" w:type="dxa"/>
            <w:vAlign w:val="bottom"/>
          </w:tcPr>
          <w:p w14:paraId="37DE46A9" w14:textId="292E9028" w:rsidR="00C62DD1" w:rsidRPr="00B90E6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c>
          <w:tcPr>
            <w:tcW w:w="851" w:type="dxa"/>
            <w:vAlign w:val="bottom"/>
          </w:tcPr>
          <w:p w14:paraId="654986DA" w14:textId="26E995D3" w:rsidR="00C62DD1" w:rsidRPr="00B90E65" w:rsidRDefault="00C62DD1" w:rsidP="00C62DD1">
            <w:pPr>
              <w:pBdr>
                <w:bottom w:val="single" w:sz="4" w:space="1" w:color="auto"/>
              </w:pBdr>
              <w:tabs>
                <w:tab w:val="clear" w:pos="680"/>
                <w:tab w:val="clear" w:pos="907"/>
                <w:tab w:val="left" w:pos="972"/>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6</w:t>
            </w:r>
          </w:p>
        </w:tc>
        <w:tc>
          <w:tcPr>
            <w:tcW w:w="886" w:type="dxa"/>
            <w:vAlign w:val="bottom"/>
          </w:tcPr>
          <w:p w14:paraId="50C741A5" w14:textId="3DAC9D66" w:rsidR="00C62DD1" w:rsidRPr="00B90E65" w:rsidRDefault="00C62DD1" w:rsidP="00C62DD1">
            <w:pPr>
              <w:pBdr>
                <w:bottom w:val="single" w:sz="4" w:space="1" w:color="auto"/>
              </w:pBdr>
              <w:tabs>
                <w:tab w:val="clear" w:pos="680"/>
                <w:tab w:val="clear" w:pos="907"/>
              </w:tabs>
              <w:spacing w:line="240" w:lineRule="auto"/>
              <w:ind w:left="-114"/>
              <w:jc w:val="center"/>
              <w:rPr>
                <w:rFonts w:ascii="Browallia New" w:hAnsi="Browallia New" w:cs="Browallia New"/>
                <w:sz w:val="20"/>
                <w:szCs w:val="20"/>
              </w:rPr>
            </w:pPr>
            <w:r w:rsidRPr="00C07995">
              <w:rPr>
                <w:rFonts w:ascii="Browallia New" w:hAnsi="Browallia New" w:cs="Browallia New"/>
                <w:sz w:val="20"/>
                <w:szCs w:val="20"/>
              </w:rPr>
              <w:t>256</w:t>
            </w:r>
            <w:r>
              <w:rPr>
                <w:rFonts w:ascii="Browallia New" w:hAnsi="Browallia New" w:cs="Browallia New"/>
                <w:sz w:val="20"/>
                <w:szCs w:val="20"/>
              </w:rPr>
              <w:t>5</w:t>
            </w:r>
          </w:p>
        </w:tc>
      </w:tr>
      <w:tr w:rsidR="00267C13" w:rsidRPr="00B90E65" w14:paraId="43C845E0" w14:textId="77777777" w:rsidTr="00C07995">
        <w:trPr>
          <w:trHeight w:val="20"/>
        </w:trPr>
        <w:tc>
          <w:tcPr>
            <w:tcW w:w="2205" w:type="dxa"/>
            <w:vAlign w:val="bottom"/>
          </w:tcPr>
          <w:p w14:paraId="1342EC9F" w14:textId="77777777" w:rsidR="00267C13" w:rsidRPr="00B90E65" w:rsidRDefault="00267C13">
            <w:pPr>
              <w:spacing w:line="240" w:lineRule="auto"/>
              <w:ind w:right="-108"/>
              <w:jc w:val="both"/>
              <w:rPr>
                <w:rFonts w:ascii="Browallia New" w:hAnsi="Browallia New" w:cs="Browallia New"/>
                <w:b/>
                <w:bCs/>
                <w:sz w:val="20"/>
                <w:szCs w:val="20"/>
                <w:cs/>
              </w:rPr>
            </w:pPr>
          </w:p>
        </w:tc>
        <w:tc>
          <w:tcPr>
            <w:tcW w:w="850" w:type="dxa"/>
            <w:vAlign w:val="bottom"/>
          </w:tcPr>
          <w:p w14:paraId="097C5A52" w14:textId="77777777" w:rsidR="00267C13" w:rsidRPr="00B90E65" w:rsidRDefault="00267C13">
            <w:pPr>
              <w:pStyle w:val="InsideAddress"/>
              <w:tabs>
                <w:tab w:val="decimal" w:pos="834"/>
              </w:tabs>
              <w:rPr>
                <w:rFonts w:ascii="Browallia New" w:hAnsi="Browallia New" w:cs="Browallia New"/>
                <w:sz w:val="20"/>
                <w:szCs w:val="20"/>
              </w:rPr>
            </w:pPr>
          </w:p>
        </w:tc>
        <w:tc>
          <w:tcPr>
            <w:tcW w:w="850" w:type="dxa"/>
            <w:vAlign w:val="bottom"/>
          </w:tcPr>
          <w:p w14:paraId="02A1A501" w14:textId="77777777" w:rsidR="00267C13" w:rsidRPr="00B90E65" w:rsidRDefault="00267C13">
            <w:pPr>
              <w:pStyle w:val="InsideAddress"/>
              <w:tabs>
                <w:tab w:val="decimal" w:pos="834"/>
              </w:tabs>
              <w:rPr>
                <w:rFonts w:ascii="Browallia New" w:hAnsi="Browallia New" w:cs="Browallia New"/>
                <w:sz w:val="20"/>
                <w:szCs w:val="20"/>
              </w:rPr>
            </w:pPr>
          </w:p>
        </w:tc>
        <w:tc>
          <w:tcPr>
            <w:tcW w:w="1108" w:type="dxa"/>
            <w:vAlign w:val="bottom"/>
          </w:tcPr>
          <w:p w14:paraId="0E43C719" w14:textId="77777777" w:rsidR="00267C13" w:rsidRPr="00B90E65" w:rsidRDefault="00267C13">
            <w:pPr>
              <w:spacing w:line="240" w:lineRule="auto"/>
              <w:jc w:val="both"/>
              <w:rPr>
                <w:rFonts w:ascii="Browallia New" w:hAnsi="Browallia New" w:cs="Browallia New"/>
                <w:sz w:val="20"/>
                <w:szCs w:val="20"/>
                <w:u w:val="single"/>
              </w:rPr>
            </w:pPr>
          </w:p>
        </w:tc>
        <w:tc>
          <w:tcPr>
            <w:tcW w:w="1026" w:type="dxa"/>
            <w:vAlign w:val="bottom"/>
          </w:tcPr>
          <w:p w14:paraId="5939B23F" w14:textId="77777777" w:rsidR="00267C13" w:rsidRPr="00B90E65" w:rsidRDefault="00267C13">
            <w:pPr>
              <w:spacing w:line="240" w:lineRule="auto"/>
              <w:jc w:val="both"/>
              <w:rPr>
                <w:rFonts w:ascii="Browallia New" w:hAnsi="Browallia New" w:cs="Browallia New"/>
                <w:sz w:val="20"/>
                <w:szCs w:val="20"/>
                <w:u w:val="single"/>
              </w:rPr>
            </w:pPr>
          </w:p>
        </w:tc>
        <w:tc>
          <w:tcPr>
            <w:tcW w:w="851" w:type="dxa"/>
            <w:vAlign w:val="bottom"/>
          </w:tcPr>
          <w:p w14:paraId="1577F328" w14:textId="77777777" w:rsidR="00267C13" w:rsidRPr="00B90E65" w:rsidRDefault="00267C13">
            <w:pPr>
              <w:spacing w:line="240" w:lineRule="auto"/>
              <w:rPr>
                <w:rFonts w:ascii="Browallia New" w:hAnsi="Browallia New" w:cs="Browallia New"/>
                <w:sz w:val="20"/>
                <w:szCs w:val="20"/>
              </w:rPr>
            </w:pPr>
          </w:p>
        </w:tc>
        <w:tc>
          <w:tcPr>
            <w:tcW w:w="850" w:type="dxa"/>
            <w:vAlign w:val="bottom"/>
          </w:tcPr>
          <w:p w14:paraId="35B7F7F5" w14:textId="77777777" w:rsidR="00267C13" w:rsidRPr="00B90E65" w:rsidRDefault="00267C13">
            <w:pPr>
              <w:spacing w:line="240" w:lineRule="auto"/>
              <w:rPr>
                <w:rFonts w:ascii="Browallia New" w:hAnsi="Browallia New" w:cs="Browallia New"/>
                <w:sz w:val="20"/>
                <w:szCs w:val="20"/>
              </w:rPr>
            </w:pPr>
          </w:p>
        </w:tc>
        <w:tc>
          <w:tcPr>
            <w:tcW w:w="851" w:type="dxa"/>
            <w:vAlign w:val="bottom"/>
          </w:tcPr>
          <w:p w14:paraId="6DB05535" w14:textId="77777777" w:rsidR="00267C13" w:rsidRPr="00B90E65" w:rsidRDefault="00267C13">
            <w:pPr>
              <w:pStyle w:val="InsideAddress"/>
              <w:tabs>
                <w:tab w:val="decimal" w:pos="792"/>
              </w:tabs>
              <w:rPr>
                <w:rFonts w:ascii="Browallia New" w:hAnsi="Browallia New" w:cs="Browallia New"/>
                <w:sz w:val="20"/>
                <w:szCs w:val="20"/>
              </w:rPr>
            </w:pPr>
          </w:p>
        </w:tc>
        <w:tc>
          <w:tcPr>
            <w:tcW w:w="886" w:type="dxa"/>
            <w:vAlign w:val="bottom"/>
          </w:tcPr>
          <w:p w14:paraId="20C1BEFA" w14:textId="77777777" w:rsidR="00267C13" w:rsidRPr="00B90E65" w:rsidRDefault="00267C13">
            <w:pPr>
              <w:pStyle w:val="InsideAddress"/>
              <w:tabs>
                <w:tab w:val="decimal" w:pos="792"/>
              </w:tabs>
              <w:rPr>
                <w:rFonts w:ascii="Browallia New" w:hAnsi="Browallia New" w:cs="Browallia New"/>
                <w:sz w:val="20"/>
                <w:szCs w:val="20"/>
              </w:rPr>
            </w:pPr>
          </w:p>
        </w:tc>
      </w:tr>
      <w:tr w:rsidR="00267C13" w:rsidRPr="00B90E65" w14:paraId="14124528" w14:textId="77777777" w:rsidTr="00C07995">
        <w:trPr>
          <w:trHeight w:val="20"/>
        </w:trPr>
        <w:tc>
          <w:tcPr>
            <w:tcW w:w="2205" w:type="dxa"/>
            <w:vAlign w:val="bottom"/>
          </w:tcPr>
          <w:p w14:paraId="752D8008" w14:textId="77777777" w:rsidR="00267C13" w:rsidRPr="00B90E65" w:rsidRDefault="00267C13">
            <w:pPr>
              <w:spacing w:line="240" w:lineRule="auto"/>
              <w:ind w:right="-108"/>
              <w:jc w:val="both"/>
              <w:rPr>
                <w:rFonts w:ascii="Browallia New" w:hAnsi="Browallia New" w:cs="Browallia New"/>
                <w:b/>
                <w:bCs/>
                <w:sz w:val="20"/>
                <w:szCs w:val="20"/>
              </w:rPr>
            </w:pPr>
            <w:r w:rsidRPr="00B90E65">
              <w:rPr>
                <w:rFonts w:ascii="Browallia New" w:hAnsi="Browallia New" w:cs="Browallia New"/>
                <w:b/>
                <w:bCs/>
                <w:sz w:val="20"/>
                <w:szCs w:val="20"/>
                <w:cs/>
              </w:rPr>
              <w:t>ลูกหนี้ตามสัญญาเช่าซื้อ</w:t>
            </w:r>
          </w:p>
        </w:tc>
        <w:tc>
          <w:tcPr>
            <w:tcW w:w="850" w:type="dxa"/>
            <w:vAlign w:val="bottom"/>
          </w:tcPr>
          <w:p w14:paraId="6D95B50E"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0" w:type="dxa"/>
            <w:vAlign w:val="bottom"/>
          </w:tcPr>
          <w:p w14:paraId="234FC78F"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1108" w:type="dxa"/>
            <w:vAlign w:val="bottom"/>
          </w:tcPr>
          <w:p w14:paraId="46A77AF6"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1026" w:type="dxa"/>
            <w:vAlign w:val="bottom"/>
          </w:tcPr>
          <w:p w14:paraId="22250A2F"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02046640" w14:textId="77777777" w:rsidR="00267C13" w:rsidRPr="00FA005F" w:rsidRDefault="00267C13">
            <w:pPr>
              <w:tabs>
                <w:tab w:val="clear" w:pos="680"/>
                <w:tab w:val="clear" w:pos="907"/>
              </w:tabs>
              <w:spacing w:line="240" w:lineRule="auto"/>
              <w:ind w:left="-114"/>
              <w:jc w:val="right"/>
              <w:rPr>
                <w:rFonts w:ascii="Browallia New" w:hAnsi="Browallia New" w:cs="Browallia New"/>
                <w:sz w:val="20"/>
                <w:szCs w:val="20"/>
                <w:highlight w:val="yellow"/>
              </w:rPr>
            </w:pPr>
          </w:p>
        </w:tc>
        <w:tc>
          <w:tcPr>
            <w:tcW w:w="850" w:type="dxa"/>
            <w:vAlign w:val="bottom"/>
          </w:tcPr>
          <w:p w14:paraId="7DD34910"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51" w:type="dxa"/>
            <w:vAlign w:val="bottom"/>
          </w:tcPr>
          <w:p w14:paraId="2DA6E446"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c>
          <w:tcPr>
            <w:tcW w:w="886" w:type="dxa"/>
            <w:vAlign w:val="bottom"/>
          </w:tcPr>
          <w:p w14:paraId="76902CC4" w14:textId="77777777" w:rsidR="00267C13" w:rsidRPr="00B90E65" w:rsidRDefault="00267C13">
            <w:pPr>
              <w:tabs>
                <w:tab w:val="clear" w:pos="680"/>
                <w:tab w:val="clear" w:pos="907"/>
              </w:tabs>
              <w:spacing w:line="240" w:lineRule="auto"/>
              <w:ind w:left="-114"/>
              <w:jc w:val="right"/>
              <w:rPr>
                <w:rFonts w:ascii="Browallia New" w:hAnsi="Browallia New" w:cs="Browallia New"/>
                <w:sz w:val="20"/>
                <w:szCs w:val="20"/>
              </w:rPr>
            </w:pPr>
          </w:p>
        </w:tc>
      </w:tr>
      <w:tr w:rsidR="00C62DD1" w:rsidRPr="00B90E65" w14:paraId="6AE896C6" w14:textId="77777777" w:rsidTr="006160B6">
        <w:trPr>
          <w:trHeight w:val="20"/>
        </w:trPr>
        <w:tc>
          <w:tcPr>
            <w:tcW w:w="2205" w:type="dxa"/>
            <w:vAlign w:val="bottom"/>
          </w:tcPr>
          <w:p w14:paraId="1BF3BD04" w14:textId="77777777" w:rsidR="00C62DD1" w:rsidRPr="00B90E65" w:rsidRDefault="00C62DD1" w:rsidP="00C62DD1">
            <w:pPr>
              <w:spacing w:line="240" w:lineRule="auto"/>
              <w:rPr>
                <w:rFonts w:ascii="Browallia New" w:hAnsi="Browallia New" w:cs="Browallia New"/>
                <w:sz w:val="20"/>
                <w:szCs w:val="20"/>
                <w:cs/>
              </w:rPr>
            </w:pPr>
            <w:r w:rsidRPr="00B90E65">
              <w:rPr>
                <w:rFonts w:ascii="Browallia New" w:hAnsi="Browallia New" w:cs="Browallia New"/>
                <w:sz w:val="20"/>
                <w:szCs w:val="20"/>
                <w:cs/>
              </w:rPr>
              <w:t>ยังไม่ถึงกำหนดชำระ</w:t>
            </w:r>
          </w:p>
        </w:tc>
        <w:tc>
          <w:tcPr>
            <w:tcW w:w="850" w:type="dxa"/>
          </w:tcPr>
          <w:p w14:paraId="70A6FFBE" w14:textId="64149A8D" w:rsidR="00C62DD1" w:rsidRPr="00926D40" w:rsidRDefault="00641D9E"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176,018</w:t>
            </w:r>
          </w:p>
        </w:tc>
        <w:tc>
          <w:tcPr>
            <w:tcW w:w="850" w:type="dxa"/>
          </w:tcPr>
          <w:p w14:paraId="51AE0C31" w14:textId="7B26FEF0"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203,224 </w:t>
            </w:r>
          </w:p>
        </w:tc>
        <w:tc>
          <w:tcPr>
            <w:tcW w:w="1108" w:type="dxa"/>
          </w:tcPr>
          <w:p w14:paraId="1D168A7F" w14:textId="49793B55" w:rsidR="00C62DD1" w:rsidRPr="00926D40" w:rsidRDefault="00B96B9C"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1.47</w:t>
            </w:r>
          </w:p>
        </w:tc>
        <w:tc>
          <w:tcPr>
            <w:tcW w:w="1026" w:type="dxa"/>
          </w:tcPr>
          <w:p w14:paraId="04CBE3B0" w14:textId="5CF64D70"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1.08</w:t>
            </w:r>
          </w:p>
        </w:tc>
        <w:tc>
          <w:tcPr>
            <w:tcW w:w="851" w:type="dxa"/>
          </w:tcPr>
          <w:p w14:paraId="1CEA773C" w14:textId="50C513D6" w:rsidR="00C62DD1" w:rsidRPr="00926D40" w:rsidRDefault="00BC7C1E"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2,589</w:t>
            </w:r>
          </w:p>
        </w:tc>
        <w:tc>
          <w:tcPr>
            <w:tcW w:w="850" w:type="dxa"/>
          </w:tcPr>
          <w:p w14:paraId="69ECF749" w14:textId="5A6F0A28"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2,196 </w:t>
            </w:r>
          </w:p>
        </w:tc>
        <w:tc>
          <w:tcPr>
            <w:tcW w:w="851" w:type="dxa"/>
          </w:tcPr>
          <w:p w14:paraId="42D79817" w14:textId="0A0437C8" w:rsidR="00C62DD1" w:rsidRPr="00926D40" w:rsidRDefault="0082588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173,429</w:t>
            </w:r>
          </w:p>
        </w:tc>
        <w:tc>
          <w:tcPr>
            <w:tcW w:w="886" w:type="dxa"/>
          </w:tcPr>
          <w:p w14:paraId="63F28BC3" w14:textId="5342AC8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lang w:val="en-GB"/>
              </w:rPr>
            </w:pPr>
            <w:r w:rsidRPr="00926D40">
              <w:rPr>
                <w:rFonts w:ascii="Browallia New" w:hAnsi="Browallia New" w:cs="Browallia New"/>
                <w:sz w:val="20"/>
                <w:szCs w:val="20"/>
              </w:rPr>
              <w:t>201,028</w:t>
            </w:r>
          </w:p>
        </w:tc>
      </w:tr>
      <w:tr w:rsidR="00C62DD1" w:rsidRPr="00B90E65" w14:paraId="45AD2982" w14:textId="77777777" w:rsidTr="006160B6">
        <w:trPr>
          <w:trHeight w:val="20"/>
        </w:trPr>
        <w:tc>
          <w:tcPr>
            <w:tcW w:w="2205" w:type="dxa"/>
            <w:vAlign w:val="bottom"/>
          </w:tcPr>
          <w:p w14:paraId="77ED0916" w14:textId="77777777" w:rsidR="00C62DD1" w:rsidRPr="00B90E65" w:rsidRDefault="00C62DD1" w:rsidP="00C62DD1">
            <w:pPr>
              <w:spacing w:line="240" w:lineRule="auto"/>
              <w:rPr>
                <w:rFonts w:ascii="Browallia New" w:hAnsi="Browallia New" w:cs="Browallia New"/>
                <w:sz w:val="20"/>
                <w:szCs w:val="20"/>
              </w:rPr>
            </w:pPr>
            <w:r w:rsidRPr="00B90E65">
              <w:rPr>
                <w:rFonts w:ascii="Browallia New" w:hAnsi="Browallia New" w:cs="Browallia New"/>
                <w:sz w:val="20"/>
                <w:szCs w:val="20"/>
                <w:cs/>
              </w:rPr>
              <w:t>ค้างชำระ</w:t>
            </w:r>
          </w:p>
        </w:tc>
        <w:tc>
          <w:tcPr>
            <w:tcW w:w="850" w:type="dxa"/>
          </w:tcPr>
          <w:p w14:paraId="5B828534"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393D119B"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1108" w:type="dxa"/>
          </w:tcPr>
          <w:p w14:paraId="76D9287E"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1026" w:type="dxa"/>
          </w:tcPr>
          <w:p w14:paraId="03F36B07"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2C5DABC2"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50" w:type="dxa"/>
          </w:tcPr>
          <w:p w14:paraId="2092FE81"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423A6A36"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86" w:type="dxa"/>
          </w:tcPr>
          <w:p w14:paraId="5609812B"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r>
      <w:tr w:rsidR="00C62DD1" w:rsidRPr="00B90E65" w14:paraId="44827D6A" w14:textId="77777777" w:rsidTr="006160B6">
        <w:trPr>
          <w:trHeight w:val="20"/>
        </w:trPr>
        <w:tc>
          <w:tcPr>
            <w:tcW w:w="2205" w:type="dxa"/>
            <w:vAlign w:val="bottom"/>
          </w:tcPr>
          <w:p w14:paraId="1F1E46BB" w14:textId="77777777" w:rsidR="00C62DD1" w:rsidRPr="00B90E65" w:rsidRDefault="00C62DD1" w:rsidP="00C62DD1">
            <w:pPr>
              <w:spacing w:line="240" w:lineRule="auto"/>
              <w:ind w:left="175"/>
              <w:rPr>
                <w:rFonts w:ascii="Browallia New" w:hAnsi="Browallia New" w:cs="Browallia New"/>
                <w:sz w:val="20"/>
                <w:szCs w:val="20"/>
                <w:cs/>
              </w:rPr>
            </w:pPr>
            <w:r w:rsidRPr="00B90E65">
              <w:rPr>
                <w:rFonts w:ascii="Browallia New" w:hAnsi="Browallia New" w:cs="Browallia New"/>
                <w:sz w:val="20"/>
                <w:szCs w:val="20"/>
              </w:rPr>
              <w:t xml:space="preserve">1 </w:t>
            </w:r>
            <w:r w:rsidRPr="00B90E65">
              <w:rPr>
                <w:rFonts w:ascii="Browallia New" w:hAnsi="Browallia New" w:cs="Browallia New"/>
                <w:sz w:val="20"/>
                <w:szCs w:val="20"/>
                <w:cs/>
              </w:rPr>
              <w:t>-</w:t>
            </w:r>
            <w:r w:rsidRPr="00B90E65">
              <w:rPr>
                <w:rFonts w:ascii="Browallia New" w:hAnsi="Browallia New" w:cs="Browallia New"/>
                <w:sz w:val="20"/>
                <w:szCs w:val="20"/>
              </w:rPr>
              <w:t xml:space="preserve"> 2  </w:t>
            </w:r>
            <w:r w:rsidRPr="00B90E65">
              <w:rPr>
                <w:rFonts w:ascii="Browallia New" w:hAnsi="Browallia New" w:cs="Browallia New"/>
                <w:sz w:val="20"/>
                <w:szCs w:val="20"/>
                <w:cs/>
              </w:rPr>
              <w:t>เดือน</w:t>
            </w:r>
          </w:p>
        </w:tc>
        <w:tc>
          <w:tcPr>
            <w:tcW w:w="850" w:type="dxa"/>
          </w:tcPr>
          <w:p w14:paraId="678C39FD" w14:textId="29725F71" w:rsidR="00C62DD1" w:rsidRPr="00926D40" w:rsidRDefault="00454B59"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84,900</w:t>
            </w:r>
          </w:p>
        </w:tc>
        <w:tc>
          <w:tcPr>
            <w:tcW w:w="850" w:type="dxa"/>
          </w:tcPr>
          <w:p w14:paraId="099998BF" w14:textId="220F41BD"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89,889 </w:t>
            </w:r>
          </w:p>
        </w:tc>
        <w:tc>
          <w:tcPr>
            <w:tcW w:w="1108" w:type="dxa"/>
          </w:tcPr>
          <w:p w14:paraId="64859833" w14:textId="71E58BC3" w:rsidR="00C62DD1" w:rsidRPr="00926D40" w:rsidRDefault="00BD7AEA"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5.48 – 8.22</w:t>
            </w:r>
          </w:p>
        </w:tc>
        <w:tc>
          <w:tcPr>
            <w:tcW w:w="1026" w:type="dxa"/>
          </w:tcPr>
          <w:p w14:paraId="742CBAEF" w14:textId="7005A1AB"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4.45 - 6.93</w:t>
            </w:r>
          </w:p>
        </w:tc>
        <w:tc>
          <w:tcPr>
            <w:tcW w:w="851" w:type="dxa"/>
          </w:tcPr>
          <w:p w14:paraId="730C5DEE" w14:textId="64CC6721" w:rsidR="00C62DD1" w:rsidRPr="00926D40" w:rsidRDefault="00255A64"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5,625</w:t>
            </w:r>
          </w:p>
        </w:tc>
        <w:tc>
          <w:tcPr>
            <w:tcW w:w="850" w:type="dxa"/>
          </w:tcPr>
          <w:p w14:paraId="3C7C5E16" w14:textId="70E584B5"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4,911 </w:t>
            </w:r>
          </w:p>
        </w:tc>
        <w:tc>
          <w:tcPr>
            <w:tcW w:w="851" w:type="dxa"/>
          </w:tcPr>
          <w:p w14:paraId="0A3237C1" w14:textId="730057A5" w:rsidR="00C62DD1" w:rsidRPr="00926D40" w:rsidRDefault="00AB148F"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79,275</w:t>
            </w:r>
          </w:p>
        </w:tc>
        <w:tc>
          <w:tcPr>
            <w:tcW w:w="886" w:type="dxa"/>
          </w:tcPr>
          <w:p w14:paraId="43919EB6" w14:textId="3FE18E56"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84,978 </w:t>
            </w:r>
          </w:p>
        </w:tc>
      </w:tr>
      <w:tr w:rsidR="00C62DD1" w:rsidRPr="00B90E65" w14:paraId="6F7AFC67" w14:textId="77777777" w:rsidTr="006160B6">
        <w:trPr>
          <w:trHeight w:val="20"/>
        </w:trPr>
        <w:tc>
          <w:tcPr>
            <w:tcW w:w="2205" w:type="dxa"/>
            <w:vAlign w:val="bottom"/>
          </w:tcPr>
          <w:p w14:paraId="5D12286B" w14:textId="77777777" w:rsidR="00C62DD1" w:rsidRPr="00B90E65" w:rsidRDefault="00C62DD1" w:rsidP="00C62DD1">
            <w:pPr>
              <w:spacing w:line="240" w:lineRule="auto"/>
              <w:ind w:left="175"/>
              <w:rPr>
                <w:rFonts w:ascii="Browallia New" w:hAnsi="Browallia New" w:cs="Browallia New"/>
                <w:sz w:val="20"/>
                <w:szCs w:val="20"/>
              </w:rPr>
            </w:pPr>
            <w:r w:rsidRPr="00B90E65">
              <w:rPr>
                <w:rFonts w:ascii="Browallia New" w:hAnsi="Browallia New" w:cs="Browallia New"/>
                <w:sz w:val="20"/>
                <w:szCs w:val="20"/>
              </w:rPr>
              <w:t xml:space="preserve">3 </w:t>
            </w:r>
            <w:r w:rsidRPr="00B90E65">
              <w:rPr>
                <w:rFonts w:ascii="Browallia New" w:hAnsi="Browallia New" w:cs="Browallia New"/>
                <w:sz w:val="20"/>
                <w:szCs w:val="20"/>
                <w:cs/>
              </w:rPr>
              <w:t>-</w:t>
            </w:r>
            <w:r w:rsidRPr="00B90E65">
              <w:rPr>
                <w:rFonts w:ascii="Browallia New" w:hAnsi="Browallia New" w:cs="Browallia New"/>
                <w:sz w:val="20"/>
                <w:szCs w:val="20"/>
              </w:rPr>
              <w:t xml:space="preserve"> 6 </w:t>
            </w:r>
            <w:r w:rsidRPr="00B90E65">
              <w:rPr>
                <w:rFonts w:ascii="Browallia New" w:hAnsi="Browallia New" w:cs="Browallia New"/>
                <w:sz w:val="20"/>
                <w:szCs w:val="20"/>
                <w:cs/>
              </w:rPr>
              <w:t>เดือน</w:t>
            </w:r>
          </w:p>
        </w:tc>
        <w:tc>
          <w:tcPr>
            <w:tcW w:w="850" w:type="dxa"/>
          </w:tcPr>
          <w:p w14:paraId="1CA573B4" w14:textId="2E463F99" w:rsidR="00C62DD1" w:rsidRPr="00926D40" w:rsidRDefault="00640527"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88,869</w:t>
            </w:r>
          </w:p>
        </w:tc>
        <w:tc>
          <w:tcPr>
            <w:tcW w:w="850" w:type="dxa"/>
          </w:tcPr>
          <w:p w14:paraId="12548A46" w14:textId="3E59AF93"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83,821 </w:t>
            </w:r>
          </w:p>
        </w:tc>
        <w:tc>
          <w:tcPr>
            <w:tcW w:w="1108" w:type="dxa"/>
          </w:tcPr>
          <w:p w14:paraId="504956A7" w14:textId="79905E93" w:rsidR="00C62DD1" w:rsidRPr="00926D40" w:rsidRDefault="00BD7AEA"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10.85 – 24.04</w:t>
            </w:r>
          </w:p>
        </w:tc>
        <w:tc>
          <w:tcPr>
            <w:tcW w:w="1026" w:type="dxa"/>
          </w:tcPr>
          <w:p w14:paraId="288E197D" w14:textId="2318111D"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9.36 - 22.07</w:t>
            </w:r>
          </w:p>
        </w:tc>
        <w:tc>
          <w:tcPr>
            <w:tcW w:w="851" w:type="dxa"/>
          </w:tcPr>
          <w:p w14:paraId="6E749B90" w14:textId="6F5B8D78" w:rsidR="00C62DD1" w:rsidRPr="00926D40" w:rsidRDefault="00255A64"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14,13</w:t>
            </w:r>
            <w:r w:rsidR="006C3055" w:rsidRPr="00926D40">
              <w:rPr>
                <w:rFonts w:ascii="Browallia New" w:hAnsi="Browallia New" w:cs="Browallia New" w:hint="cs"/>
                <w:sz w:val="20"/>
                <w:szCs w:val="20"/>
                <w:cs/>
              </w:rPr>
              <w:t>3</w:t>
            </w:r>
          </w:p>
        </w:tc>
        <w:tc>
          <w:tcPr>
            <w:tcW w:w="850" w:type="dxa"/>
          </w:tcPr>
          <w:p w14:paraId="0A80C446" w14:textId="30210E56"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11,691 </w:t>
            </w:r>
          </w:p>
        </w:tc>
        <w:tc>
          <w:tcPr>
            <w:tcW w:w="851" w:type="dxa"/>
          </w:tcPr>
          <w:p w14:paraId="08F666B5" w14:textId="37F93766" w:rsidR="00C62DD1" w:rsidRPr="00926D40" w:rsidRDefault="00AB148F"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74,73</w:t>
            </w:r>
            <w:r w:rsidR="006C3055" w:rsidRPr="00926D40">
              <w:rPr>
                <w:rFonts w:ascii="Browallia New" w:hAnsi="Browallia New" w:cs="Browallia New" w:hint="cs"/>
                <w:sz w:val="20"/>
                <w:szCs w:val="20"/>
                <w:cs/>
              </w:rPr>
              <w:t>6</w:t>
            </w:r>
          </w:p>
        </w:tc>
        <w:tc>
          <w:tcPr>
            <w:tcW w:w="886" w:type="dxa"/>
          </w:tcPr>
          <w:p w14:paraId="6FCEE6D9" w14:textId="4B1E442C"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72,130 </w:t>
            </w:r>
          </w:p>
        </w:tc>
      </w:tr>
      <w:tr w:rsidR="00C62DD1" w:rsidRPr="00B90E65" w14:paraId="232D56F3" w14:textId="77777777" w:rsidTr="006160B6">
        <w:trPr>
          <w:trHeight w:val="20"/>
        </w:trPr>
        <w:tc>
          <w:tcPr>
            <w:tcW w:w="2205" w:type="dxa"/>
            <w:vAlign w:val="bottom"/>
          </w:tcPr>
          <w:p w14:paraId="5C31F912" w14:textId="77777777" w:rsidR="00C62DD1" w:rsidRPr="00B90E65" w:rsidRDefault="00C62DD1" w:rsidP="00C62DD1">
            <w:pPr>
              <w:spacing w:line="240" w:lineRule="auto"/>
              <w:ind w:left="175"/>
              <w:rPr>
                <w:rFonts w:ascii="Browallia New" w:hAnsi="Browallia New" w:cs="Browallia New"/>
                <w:sz w:val="20"/>
                <w:szCs w:val="20"/>
              </w:rPr>
            </w:pPr>
            <w:r w:rsidRPr="00B90E65">
              <w:rPr>
                <w:rFonts w:ascii="Browallia New" w:hAnsi="Browallia New" w:cs="Browallia New"/>
                <w:sz w:val="20"/>
                <w:szCs w:val="20"/>
              </w:rPr>
              <w:t xml:space="preserve">7 </w:t>
            </w:r>
            <w:r w:rsidRPr="00B90E65">
              <w:rPr>
                <w:rFonts w:ascii="Browallia New" w:hAnsi="Browallia New" w:cs="Browallia New"/>
                <w:sz w:val="20"/>
                <w:szCs w:val="20"/>
                <w:cs/>
              </w:rPr>
              <w:t>-</w:t>
            </w:r>
            <w:r w:rsidRPr="00B90E65">
              <w:rPr>
                <w:rFonts w:ascii="Browallia New" w:hAnsi="Browallia New" w:cs="Browallia New"/>
                <w:sz w:val="20"/>
                <w:szCs w:val="20"/>
              </w:rPr>
              <w:t xml:space="preserve"> 12 </w:t>
            </w:r>
            <w:r w:rsidRPr="00B90E65">
              <w:rPr>
                <w:rFonts w:ascii="Browallia New" w:hAnsi="Browallia New" w:cs="Browallia New"/>
                <w:sz w:val="20"/>
                <w:szCs w:val="20"/>
                <w:cs/>
              </w:rPr>
              <w:t>เดือน</w:t>
            </w:r>
          </w:p>
        </w:tc>
        <w:tc>
          <w:tcPr>
            <w:tcW w:w="850" w:type="dxa"/>
          </w:tcPr>
          <w:p w14:paraId="042D18E9" w14:textId="2706B4B5" w:rsidR="00C62DD1" w:rsidRPr="00926D40" w:rsidRDefault="00640527"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50,343</w:t>
            </w:r>
          </w:p>
        </w:tc>
        <w:tc>
          <w:tcPr>
            <w:tcW w:w="850" w:type="dxa"/>
          </w:tcPr>
          <w:p w14:paraId="51214F4D" w14:textId="11B171EC"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46,274 </w:t>
            </w:r>
          </w:p>
        </w:tc>
        <w:tc>
          <w:tcPr>
            <w:tcW w:w="1108" w:type="dxa"/>
          </w:tcPr>
          <w:p w14:paraId="05EC20B5" w14:textId="1C490FDA" w:rsidR="00C62DD1" w:rsidRPr="00926D40" w:rsidRDefault="00BD7AEA"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30.41 – 84.08</w:t>
            </w:r>
          </w:p>
        </w:tc>
        <w:tc>
          <w:tcPr>
            <w:tcW w:w="1026" w:type="dxa"/>
          </w:tcPr>
          <w:p w14:paraId="4EAF6A2A" w14:textId="6D553FE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28.38 - 82.30</w:t>
            </w:r>
          </w:p>
        </w:tc>
        <w:tc>
          <w:tcPr>
            <w:tcW w:w="851" w:type="dxa"/>
          </w:tcPr>
          <w:p w14:paraId="3A889FC1" w14:textId="2EEBBAFA" w:rsidR="00C62DD1" w:rsidRPr="00926D40" w:rsidRDefault="000F1E36"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24,841</w:t>
            </w:r>
          </w:p>
        </w:tc>
        <w:tc>
          <w:tcPr>
            <w:tcW w:w="850" w:type="dxa"/>
          </w:tcPr>
          <w:p w14:paraId="2665886E" w14:textId="7F2FD95F"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21,731 </w:t>
            </w:r>
          </w:p>
        </w:tc>
        <w:tc>
          <w:tcPr>
            <w:tcW w:w="851" w:type="dxa"/>
          </w:tcPr>
          <w:p w14:paraId="202FAB38" w14:textId="16CDE55C" w:rsidR="00C62DD1" w:rsidRPr="00926D40" w:rsidRDefault="00792F72" w:rsidP="00C62DD1">
            <w:pPr>
              <w:tabs>
                <w:tab w:val="clear" w:pos="680"/>
                <w:tab w:val="clear" w:pos="907"/>
              </w:tabs>
              <w:spacing w:line="240" w:lineRule="auto"/>
              <w:ind w:left="-114"/>
              <w:jc w:val="right"/>
              <w:rPr>
                <w:rFonts w:ascii="Browallia New" w:hAnsi="Browallia New" w:cs="Browallia New"/>
                <w:sz w:val="20"/>
                <w:szCs w:val="20"/>
                <w:cs/>
              </w:rPr>
            </w:pPr>
            <w:r w:rsidRPr="00926D40">
              <w:rPr>
                <w:rFonts w:ascii="Browallia New" w:hAnsi="Browallia New" w:cs="Browallia New"/>
                <w:sz w:val="20"/>
                <w:szCs w:val="20"/>
              </w:rPr>
              <w:t>25,502</w:t>
            </w:r>
          </w:p>
        </w:tc>
        <w:tc>
          <w:tcPr>
            <w:tcW w:w="886" w:type="dxa"/>
          </w:tcPr>
          <w:p w14:paraId="5FC85337" w14:textId="632A1809"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24,543 </w:t>
            </w:r>
          </w:p>
        </w:tc>
      </w:tr>
      <w:tr w:rsidR="00C62DD1" w:rsidRPr="00B90E65" w14:paraId="761958F2" w14:textId="77777777" w:rsidTr="006160B6">
        <w:trPr>
          <w:trHeight w:val="20"/>
        </w:trPr>
        <w:tc>
          <w:tcPr>
            <w:tcW w:w="2205" w:type="dxa"/>
            <w:vAlign w:val="bottom"/>
          </w:tcPr>
          <w:p w14:paraId="1D6D6652" w14:textId="77777777" w:rsidR="00C62DD1" w:rsidRPr="00B90E65" w:rsidRDefault="00C62DD1" w:rsidP="00C62DD1">
            <w:pPr>
              <w:spacing w:line="240" w:lineRule="auto"/>
              <w:ind w:left="175"/>
              <w:rPr>
                <w:rFonts w:ascii="Browallia New" w:hAnsi="Browallia New" w:cs="Browallia New"/>
                <w:sz w:val="20"/>
                <w:szCs w:val="20"/>
              </w:rPr>
            </w:pPr>
            <w:r w:rsidRPr="00B90E65">
              <w:rPr>
                <w:rFonts w:ascii="Browallia New" w:hAnsi="Browallia New" w:cs="Browallia New"/>
                <w:sz w:val="20"/>
                <w:szCs w:val="20"/>
                <w:cs/>
              </w:rPr>
              <w:t>มากกว่า</w:t>
            </w:r>
            <w:r w:rsidRPr="00B90E65">
              <w:rPr>
                <w:rFonts w:ascii="Browallia New" w:hAnsi="Browallia New" w:cs="Browallia New"/>
                <w:sz w:val="20"/>
                <w:szCs w:val="20"/>
              </w:rPr>
              <w:t xml:space="preserve"> 12 </w:t>
            </w:r>
            <w:r w:rsidRPr="00B90E65">
              <w:rPr>
                <w:rFonts w:ascii="Browallia New" w:hAnsi="Browallia New" w:cs="Browallia New"/>
                <w:sz w:val="20"/>
                <w:szCs w:val="20"/>
                <w:cs/>
              </w:rPr>
              <w:t>เดือนขึ้นไป</w:t>
            </w:r>
          </w:p>
        </w:tc>
        <w:tc>
          <w:tcPr>
            <w:tcW w:w="850" w:type="dxa"/>
          </w:tcPr>
          <w:p w14:paraId="08FB1A8E" w14:textId="0F6C0CB2" w:rsidR="00C62DD1" w:rsidRPr="00926D40" w:rsidRDefault="002464C8"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31,515</w:t>
            </w:r>
          </w:p>
        </w:tc>
        <w:tc>
          <w:tcPr>
            <w:tcW w:w="850" w:type="dxa"/>
          </w:tcPr>
          <w:p w14:paraId="243666FF" w14:textId="5F6C2434" w:rsidR="00C62DD1" w:rsidRPr="00926D40" w:rsidRDefault="00C62DD1"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27,751 </w:t>
            </w:r>
          </w:p>
        </w:tc>
        <w:tc>
          <w:tcPr>
            <w:tcW w:w="1108" w:type="dxa"/>
          </w:tcPr>
          <w:p w14:paraId="5619FAF5" w14:textId="141291A5" w:rsidR="00C62DD1" w:rsidRPr="00926D40" w:rsidRDefault="00BD7AEA"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100</w:t>
            </w:r>
          </w:p>
        </w:tc>
        <w:tc>
          <w:tcPr>
            <w:tcW w:w="1026" w:type="dxa"/>
          </w:tcPr>
          <w:p w14:paraId="3DBD7D4B" w14:textId="7A816DDC"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100</w:t>
            </w:r>
          </w:p>
        </w:tc>
        <w:tc>
          <w:tcPr>
            <w:tcW w:w="851" w:type="dxa"/>
          </w:tcPr>
          <w:p w14:paraId="297C7C7E" w14:textId="246B5A91" w:rsidR="00C62DD1" w:rsidRPr="00926D40" w:rsidRDefault="000F1E36"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31,515</w:t>
            </w:r>
          </w:p>
        </w:tc>
        <w:tc>
          <w:tcPr>
            <w:tcW w:w="850" w:type="dxa"/>
          </w:tcPr>
          <w:p w14:paraId="27C0A3E0" w14:textId="69B3136F" w:rsidR="00C62DD1" w:rsidRPr="00926D40" w:rsidRDefault="00C62DD1"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27,751 </w:t>
            </w:r>
          </w:p>
        </w:tc>
        <w:tc>
          <w:tcPr>
            <w:tcW w:w="851" w:type="dxa"/>
          </w:tcPr>
          <w:p w14:paraId="245B8166" w14:textId="73E4BFE1" w:rsidR="00C62DD1" w:rsidRPr="00926D40" w:rsidRDefault="00792F72"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w:t>
            </w:r>
          </w:p>
        </w:tc>
        <w:tc>
          <w:tcPr>
            <w:tcW w:w="886" w:type="dxa"/>
          </w:tcPr>
          <w:p w14:paraId="657FE24C" w14:textId="60E8F91E" w:rsidR="00C62DD1" w:rsidRPr="00926D40" w:rsidRDefault="00C62DD1" w:rsidP="00397B4F">
            <w:pPr>
              <w:pBdr>
                <w:bottom w:val="single" w:sz="4"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 - </w:t>
            </w:r>
          </w:p>
        </w:tc>
      </w:tr>
      <w:tr w:rsidR="00C62DD1" w:rsidRPr="00B90E65" w14:paraId="3D11F198" w14:textId="77777777" w:rsidTr="00C07995">
        <w:trPr>
          <w:trHeight w:val="161"/>
        </w:trPr>
        <w:tc>
          <w:tcPr>
            <w:tcW w:w="2205" w:type="dxa"/>
            <w:vAlign w:val="bottom"/>
          </w:tcPr>
          <w:p w14:paraId="457625DD" w14:textId="77777777" w:rsidR="00C62DD1" w:rsidRPr="00B90E65" w:rsidRDefault="00C62DD1" w:rsidP="00C62DD1">
            <w:pPr>
              <w:spacing w:line="240" w:lineRule="auto"/>
              <w:rPr>
                <w:rFonts w:ascii="Browallia New" w:hAnsi="Browallia New" w:cs="Browallia New"/>
                <w:sz w:val="20"/>
                <w:szCs w:val="20"/>
              </w:rPr>
            </w:pPr>
            <w:r w:rsidRPr="00B90E65">
              <w:rPr>
                <w:rFonts w:ascii="Browallia New" w:hAnsi="Browallia New" w:cs="Browallia New"/>
                <w:sz w:val="20"/>
                <w:szCs w:val="20"/>
                <w:cs/>
              </w:rPr>
              <w:t>รวม</w:t>
            </w:r>
          </w:p>
        </w:tc>
        <w:tc>
          <w:tcPr>
            <w:tcW w:w="850" w:type="dxa"/>
          </w:tcPr>
          <w:p w14:paraId="60976321" w14:textId="733A1DDD" w:rsidR="00C62DD1" w:rsidRPr="00926D40" w:rsidRDefault="002B4FDC"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431,645</w:t>
            </w:r>
          </w:p>
        </w:tc>
        <w:tc>
          <w:tcPr>
            <w:tcW w:w="850" w:type="dxa"/>
          </w:tcPr>
          <w:p w14:paraId="2AC2CCA5" w14:textId="52B5C4F1" w:rsidR="00C62DD1" w:rsidRPr="00926D40" w:rsidRDefault="00C62DD1"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450,959</w:t>
            </w:r>
          </w:p>
        </w:tc>
        <w:tc>
          <w:tcPr>
            <w:tcW w:w="1108" w:type="dxa"/>
            <w:vAlign w:val="bottom"/>
          </w:tcPr>
          <w:p w14:paraId="0E319FC0"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1026" w:type="dxa"/>
            <w:vAlign w:val="bottom"/>
          </w:tcPr>
          <w:p w14:paraId="20CA3902" w14:textId="77777777" w:rsidR="00C62DD1" w:rsidRPr="00926D40" w:rsidRDefault="00C62DD1" w:rsidP="00C62DD1">
            <w:pPr>
              <w:tabs>
                <w:tab w:val="clear" w:pos="680"/>
                <w:tab w:val="clear" w:pos="907"/>
              </w:tabs>
              <w:spacing w:line="240" w:lineRule="auto"/>
              <w:ind w:left="-114"/>
              <w:jc w:val="right"/>
              <w:rPr>
                <w:rFonts w:ascii="Browallia New" w:hAnsi="Browallia New" w:cs="Browallia New"/>
                <w:sz w:val="20"/>
                <w:szCs w:val="20"/>
              </w:rPr>
            </w:pPr>
          </w:p>
        </w:tc>
        <w:tc>
          <w:tcPr>
            <w:tcW w:w="851" w:type="dxa"/>
          </w:tcPr>
          <w:p w14:paraId="08F9B44F" w14:textId="467E554E" w:rsidR="00C62DD1" w:rsidRPr="00926D40" w:rsidRDefault="00934955"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cs/>
              </w:rPr>
            </w:pPr>
            <w:r w:rsidRPr="00926D40">
              <w:rPr>
                <w:rFonts w:ascii="Browallia New" w:hAnsi="Browallia New" w:cs="Browallia New"/>
                <w:sz w:val="20"/>
                <w:szCs w:val="20"/>
              </w:rPr>
              <w:t>78,70</w:t>
            </w:r>
            <w:r w:rsidR="006C3055" w:rsidRPr="00926D40">
              <w:rPr>
                <w:rFonts w:ascii="Browallia New" w:hAnsi="Browallia New" w:cs="Browallia New" w:hint="cs"/>
                <w:sz w:val="20"/>
                <w:szCs w:val="20"/>
                <w:cs/>
              </w:rPr>
              <w:t>3</w:t>
            </w:r>
          </w:p>
        </w:tc>
        <w:tc>
          <w:tcPr>
            <w:tcW w:w="850" w:type="dxa"/>
          </w:tcPr>
          <w:p w14:paraId="6E86DF1D" w14:textId="15FD8855" w:rsidR="00C62DD1" w:rsidRPr="00926D40" w:rsidRDefault="00C62DD1"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68,280</w:t>
            </w:r>
          </w:p>
        </w:tc>
        <w:tc>
          <w:tcPr>
            <w:tcW w:w="851" w:type="dxa"/>
          </w:tcPr>
          <w:p w14:paraId="472A4004" w14:textId="5EDE703E" w:rsidR="00C62DD1" w:rsidRPr="00926D40" w:rsidRDefault="005B77EE"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352,94</w:t>
            </w:r>
            <w:r w:rsidR="009E4E54" w:rsidRPr="00926D40">
              <w:rPr>
                <w:rFonts w:ascii="Browallia New" w:hAnsi="Browallia New" w:cs="Browallia New" w:hint="cs"/>
                <w:sz w:val="20"/>
                <w:szCs w:val="20"/>
                <w:cs/>
              </w:rPr>
              <w:t>2</w:t>
            </w:r>
          </w:p>
        </w:tc>
        <w:tc>
          <w:tcPr>
            <w:tcW w:w="886" w:type="dxa"/>
          </w:tcPr>
          <w:p w14:paraId="3AE6A342" w14:textId="64A9EAA8" w:rsidR="00C62DD1" w:rsidRPr="00926D40" w:rsidRDefault="00C62DD1" w:rsidP="00C62DD1">
            <w:pPr>
              <w:pBdr>
                <w:top w:val="single" w:sz="4" w:space="1" w:color="auto"/>
                <w:bottom w:val="single" w:sz="12" w:space="1" w:color="auto"/>
              </w:pBdr>
              <w:tabs>
                <w:tab w:val="clear" w:pos="680"/>
                <w:tab w:val="clear" w:pos="907"/>
              </w:tabs>
              <w:spacing w:line="240" w:lineRule="auto"/>
              <w:ind w:left="-114"/>
              <w:jc w:val="right"/>
              <w:rPr>
                <w:rFonts w:ascii="Browallia New" w:hAnsi="Browallia New" w:cs="Browallia New"/>
                <w:sz w:val="20"/>
                <w:szCs w:val="20"/>
              </w:rPr>
            </w:pPr>
            <w:r w:rsidRPr="00926D40">
              <w:rPr>
                <w:rFonts w:ascii="Browallia New" w:hAnsi="Browallia New" w:cs="Browallia New"/>
                <w:sz w:val="20"/>
                <w:szCs w:val="20"/>
              </w:rPr>
              <w:t xml:space="preserve">382,679 </w:t>
            </w:r>
          </w:p>
        </w:tc>
      </w:tr>
    </w:tbl>
    <w:p w14:paraId="0F852A46" w14:textId="25A19B73" w:rsidR="00713E2E" w:rsidRDefault="00713E2E"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r>
        <w:rPr>
          <w:rFonts w:ascii="Browallia New" w:hAnsi="Browallia New" w:cs="Browallia New" w:hint="cs"/>
          <w:sz w:val="28"/>
          <w:szCs w:val="28"/>
          <w:cs/>
        </w:rPr>
        <w:t>ณ</w:t>
      </w:r>
      <w:r w:rsidRPr="00F46B29">
        <w:rPr>
          <w:rFonts w:ascii="Browallia New" w:hAnsi="Browallia New" w:cs="Browallia New"/>
          <w:sz w:val="28"/>
          <w:szCs w:val="28"/>
        </w:rPr>
        <w:t xml:space="preserve"> </w:t>
      </w:r>
      <w:r w:rsidR="009E22A2">
        <w:rPr>
          <w:rFonts w:ascii="Browallia New" w:hAnsi="Browallia New" w:cs="Browallia New" w:hint="cs"/>
          <w:sz w:val="28"/>
          <w:szCs w:val="28"/>
          <w:cs/>
        </w:rPr>
        <w:t>วันที่</w:t>
      </w:r>
      <w:r w:rsidRPr="00F46B29">
        <w:rPr>
          <w:rFonts w:ascii="Browallia New" w:hAnsi="Browallia New" w:cs="Browallia New"/>
          <w:sz w:val="28"/>
          <w:szCs w:val="28"/>
        </w:rPr>
        <w:t xml:space="preserve"> </w:t>
      </w:r>
      <w:r w:rsidRPr="00F858A3">
        <w:rPr>
          <w:rFonts w:ascii="Browallia New" w:hAnsi="Browallia New" w:cs="Browallia New"/>
          <w:sz w:val="28"/>
          <w:szCs w:val="28"/>
        </w:rPr>
        <w:t xml:space="preserve">31 </w:t>
      </w:r>
      <w:r w:rsidRPr="004B1CA3">
        <w:rPr>
          <w:rFonts w:ascii="Browallia New" w:hAnsi="Browallia New" w:cs="Browallia New"/>
          <w:sz w:val="28"/>
          <w:szCs w:val="28"/>
          <w:cs/>
        </w:rPr>
        <w:t>ธันวาคม</w:t>
      </w:r>
      <w:r w:rsidRPr="004B1CA3">
        <w:rPr>
          <w:rFonts w:ascii="Browallia New" w:hAnsi="Browallia New" w:cs="Browallia New"/>
          <w:sz w:val="28"/>
          <w:szCs w:val="28"/>
        </w:rPr>
        <w:t xml:space="preserve"> 256</w:t>
      </w:r>
      <w:r w:rsidR="00C62DD1">
        <w:rPr>
          <w:rFonts w:ascii="Browallia New" w:hAnsi="Browallia New" w:cs="Browallia New"/>
          <w:sz w:val="28"/>
          <w:szCs w:val="28"/>
        </w:rPr>
        <w:t>6</w:t>
      </w:r>
      <w:r w:rsidRPr="004B1CA3">
        <w:rPr>
          <w:rFonts w:ascii="Browallia New" w:hAnsi="Browallia New" w:cs="Browallia New"/>
          <w:sz w:val="28"/>
          <w:szCs w:val="28"/>
        </w:rPr>
        <w:t xml:space="preserve"> </w:t>
      </w:r>
      <w:r w:rsidRPr="004B1CA3">
        <w:rPr>
          <w:rFonts w:ascii="Browallia New" w:hAnsi="Browallia New" w:cs="Browallia New"/>
          <w:sz w:val="28"/>
          <w:szCs w:val="28"/>
          <w:cs/>
        </w:rPr>
        <w:t>และ</w:t>
      </w:r>
      <w:r w:rsidRPr="004B1CA3">
        <w:rPr>
          <w:rFonts w:ascii="Browallia New" w:hAnsi="Browallia New" w:cs="Browallia New"/>
          <w:sz w:val="28"/>
          <w:szCs w:val="28"/>
        </w:rPr>
        <w:t xml:space="preserve"> 256</w:t>
      </w:r>
      <w:r w:rsidR="00C62DD1">
        <w:rPr>
          <w:rFonts w:ascii="Browallia New" w:hAnsi="Browallia New" w:cs="Browallia New"/>
          <w:sz w:val="28"/>
          <w:szCs w:val="28"/>
        </w:rPr>
        <w:t>5</w:t>
      </w:r>
      <w:r w:rsidRPr="004B1CA3">
        <w:rPr>
          <w:rFonts w:ascii="Browallia New" w:hAnsi="Browallia New" w:cs="Browallia New"/>
          <w:sz w:val="28"/>
          <w:szCs w:val="28"/>
        </w:rPr>
        <w:t xml:space="preserve"> </w:t>
      </w:r>
      <w:r w:rsidRPr="004B1CA3">
        <w:rPr>
          <w:rFonts w:ascii="Browallia New" w:hAnsi="Browallia New" w:cs="Browallia New"/>
          <w:sz w:val="28"/>
          <w:szCs w:val="28"/>
          <w:cs/>
        </w:rPr>
        <w:t>ยอดคงเหลือของลูกหนี้ตามสัญญาเช่าซื้อที่ค้างชำระเกินกว่า</w:t>
      </w:r>
      <w:r w:rsidRPr="004B1CA3">
        <w:rPr>
          <w:rFonts w:ascii="Browallia New" w:hAnsi="Browallia New" w:cs="Browallia New"/>
          <w:sz w:val="28"/>
          <w:szCs w:val="28"/>
        </w:rPr>
        <w:t xml:space="preserve"> 3 </w:t>
      </w:r>
      <w:r w:rsidRPr="004B1CA3">
        <w:rPr>
          <w:rFonts w:ascii="Browallia New" w:hAnsi="Browallia New" w:cs="Browallia New"/>
          <w:sz w:val="28"/>
          <w:szCs w:val="28"/>
          <w:cs/>
        </w:rPr>
        <w:t>งวด</w:t>
      </w:r>
      <w:r w:rsidRPr="004B1CA3">
        <w:rPr>
          <w:rFonts w:ascii="Browallia New" w:hAnsi="Browallia New" w:cs="Browallia New"/>
          <w:sz w:val="28"/>
          <w:szCs w:val="28"/>
        </w:rPr>
        <w:t xml:space="preserve"> </w:t>
      </w:r>
      <w:r w:rsidRPr="004B1CA3">
        <w:rPr>
          <w:rFonts w:ascii="Browallia New" w:hAnsi="Browallia New" w:cs="Browallia New"/>
          <w:sz w:val="28"/>
          <w:szCs w:val="28"/>
          <w:cs/>
        </w:rPr>
        <w:t>ที่บริษัทและบริษัทย่อยยังคงรับรู้รายได้เป็นจำนวนเงินประมาณ</w:t>
      </w:r>
      <w:r w:rsidRPr="004B1CA3">
        <w:rPr>
          <w:rFonts w:ascii="Browallia New" w:hAnsi="Browallia New" w:cs="Browallia New"/>
          <w:sz w:val="28"/>
          <w:szCs w:val="28"/>
        </w:rPr>
        <w:t xml:space="preserve"> </w:t>
      </w:r>
      <w:r w:rsidR="00CD0C68" w:rsidRPr="00B95294">
        <w:rPr>
          <w:rFonts w:ascii="Browallia New" w:hAnsi="Browallia New" w:cs="Browallia New"/>
          <w:sz w:val="28"/>
          <w:szCs w:val="28"/>
        </w:rPr>
        <w:t>1</w:t>
      </w:r>
      <w:r w:rsidR="00B95294" w:rsidRPr="00B95294">
        <w:rPr>
          <w:rFonts w:ascii="Browallia New" w:hAnsi="Browallia New" w:cs="Browallia New"/>
          <w:sz w:val="28"/>
          <w:szCs w:val="28"/>
        </w:rPr>
        <w:t>20</w:t>
      </w:r>
      <w:r w:rsidR="00CD0C68" w:rsidRPr="00B95294">
        <w:rPr>
          <w:rFonts w:ascii="Browallia New" w:hAnsi="Browallia New" w:cs="Browallia New"/>
          <w:sz w:val="28"/>
          <w:szCs w:val="28"/>
        </w:rPr>
        <w:t>.</w:t>
      </w:r>
      <w:r w:rsidR="00B95294" w:rsidRPr="00B95294">
        <w:rPr>
          <w:rFonts w:ascii="Browallia New" w:hAnsi="Browallia New" w:cs="Browallia New"/>
          <w:sz w:val="28"/>
          <w:szCs w:val="28"/>
        </w:rPr>
        <w:t>37</w:t>
      </w:r>
      <w:r w:rsidRPr="004B1CA3">
        <w:rPr>
          <w:rFonts w:ascii="Browallia New" w:hAnsi="Browallia New" w:cs="Browallia New"/>
          <w:sz w:val="28"/>
          <w:szCs w:val="28"/>
        </w:rPr>
        <w:t xml:space="preserve"> </w:t>
      </w:r>
      <w:r w:rsidRPr="004B1CA3">
        <w:rPr>
          <w:rFonts w:ascii="Browallia New" w:hAnsi="Browallia New" w:cs="Browallia New"/>
          <w:sz w:val="28"/>
          <w:szCs w:val="28"/>
          <w:cs/>
        </w:rPr>
        <w:t>ล้านบาท</w:t>
      </w:r>
      <w:r w:rsidRPr="004B1CA3">
        <w:rPr>
          <w:rFonts w:ascii="Browallia New" w:hAnsi="Browallia New" w:cs="Browallia New"/>
          <w:sz w:val="28"/>
          <w:szCs w:val="28"/>
        </w:rPr>
        <w:t xml:space="preserve"> </w:t>
      </w:r>
      <w:r w:rsidRPr="004B1CA3">
        <w:rPr>
          <w:rFonts w:ascii="Browallia New" w:hAnsi="Browallia New" w:cs="Browallia New"/>
          <w:sz w:val="28"/>
          <w:szCs w:val="28"/>
          <w:cs/>
        </w:rPr>
        <w:t>และ</w:t>
      </w:r>
      <w:r w:rsidRPr="004B1CA3">
        <w:rPr>
          <w:rFonts w:ascii="Browallia New" w:hAnsi="Browallia New" w:cs="Browallia New"/>
          <w:sz w:val="28"/>
          <w:szCs w:val="28"/>
        </w:rPr>
        <w:t xml:space="preserve"> </w:t>
      </w:r>
      <w:r w:rsidR="00C62DD1" w:rsidRPr="005A1A2F">
        <w:rPr>
          <w:rFonts w:ascii="Browallia New" w:hAnsi="Browallia New" w:cs="Browallia New"/>
          <w:sz w:val="28"/>
          <w:szCs w:val="28"/>
        </w:rPr>
        <w:t>84.87</w:t>
      </w:r>
      <w:r w:rsidRPr="004B1CA3">
        <w:rPr>
          <w:rFonts w:ascii="Browallia New" w:hAnsi="Browallia New" w:cs="Browallia New"/>
          <w:sz w:val="28"/>
          <w:szCs w:val="28"/>
        </w:rPr>
        <w:t xml:space="preserve"> </w:t>
      </w:r>
      <w:r w:rsidRPr="004B1CA3">
        <w:rPr>
          <w:rFonts w:ascii="Browallia New" w:hAnsi="Browallia New" w:cs="Browallia New"/>
          <w:sz w:val="28"/>
          <w:szCs w:val="28"/>
          <w:cs/>
        </w:rPr>
        <w:t>ล้านบาท</w:t>
      </w:r>
      <w:r w:rsidRPr="004B1CA3">
        <w:rPr>
          <w:rFonts w:ascii="Browallia New" w:hAnsi="Browallia New" w:cs="Browallia New"/>
          <w:sz w:val="28"/>
          <w:szCs w:val="28"/>
        </w:rPr>
        <w:t xml:space="preserve"> </w:t>
      </w:r>
      <w:r w:rsidRPr="004B1CA3">
        <w:rPr>
          <w:rFonts w:ascii="Browallia New" w:hAnsi="Browallia New" w:cs="Browallia New"/>
          <w:sz w:val="28"/>
          <w:szCs w:val="28"/>
          <w:cs/>
        </w:rPr>
        <w:t>ตามลำดับ</w:t>
      </w:r>
      <w:r w:rsidRPr="004B1CA3">
        <w:rPr>
          <w:rFonts w:ascii="Browallia New" w:hAnsi="Browallia New" w:cs="Browallia New"/>
          <w:sz w:val="28"/>
          <w:szCs w:val="28"/>
        </w:rPr>
        <w:t xml:space="preserve"> </w:t>
      </w:r>
      <w:r w:rsidRPr="004B1CA3">
        <w:rPr>
          <w:rFonts w:ascii="Browallia New" w:hAnsi="Browallia New" w:cs="Browallia New"/>
          <w:sz w:val="28"/>
          <w:szCs w:val="28"/>
          <w:cs/>
        </w:rPr>
        <w:t>(งบการเงินเฉพาะของบริษั</w:t>
      </w:r>
      <w:r w:rsidRPr="004B1CA3">
        <w:rPr>
          <w:rFonts w:ascii="Browallia New" w:hAnsi="Browallia New" w:cs="Browallia New" w:hint="cs"/>
          <w:sz w:val="28"/>
          <w:szCs w:val="28"/>
          <w:cs/>
        </w:rPr>
        <w:t>ท</w:t>
      </w:r>
      <w:r w:rsidRPr="004B1CA3">
        <w:rPr>
          <w:rFonts w:ascii="Browallia New" w:hAnsi="Browallia New" w:cs="Browallia New"/>
          <w:sz w:val="28"/>
          <w:szCs w:val="28"/>
        </w:rPr>
        <w:t xml:space="preserve">: </w:t>
      </w:r>
      <w:r w:rsidR="00430361" w:rsidRPr="00074DA6">
        <w:rPr>
          <w:rFonts w:ascii="Browallia New" w:hAnsi="Browallia New" w:cs="Browallia New" w:hint="cs"/>
          <w:sz w:val="28"/>
          <w:szCs w:val="28"/>
          <w:cs/>
        </w:rPr>
        <w:t>24.37</w:t>
      </w:r>
      <w:r w:rsidRPr="004B1CA3">
        <w:rPr>
          <w:rFonts w:ascii="Browallia New" w:hAnsi="Browallia New" w:cs="Browallia New" w:hint="cs"/>
          <w:sz w:val="28"/>
          <w:szCs w:val="28"/>
        </w:rPr>
        <w:t xml:space="preserve"> </w:t>
      </w:r>
      <w:r w:rsidRPr="004B1CA3">
        <w:rPr>
          <w:rFonts w:ascii="Browallia New" w:hAnsi="Browallia New" w:cs="Browallia New"/>
          <w:sz w:val="28"/>
          <w:szCs w:val="28"/>
          <w:cs/>
        </w:rPr>
        <w:t>ล้านบาท</w:t>
      </w:r>
      <w:r w:rsidRPr="004B1CA3">
        <w:rPr>
          <w:rFonts w:ascii="Browallia New" w:hAnsi="Browallia New" w:cs="Browallia New"/>
          <w:sz w:val="28"/>
          <w:szCs w:val="28"/>
        </w:rPr>
        <w:t xml:space="preserve"> </w:t>
      </w:r>
      <w:r w:rsidRPr="004B1CA3">
        <w:rPr>
          <w:rFonts w:ascii="Browallia New" w:hAnsi="Browallia New" w:cs="Browallia New"/>
          <w:sz w:val="28"/>
          <w:szCs w:val="28"/>
          <w:cs/>
        </w:rPr>
        <w:t>และ</w:t>
      </w:r>
      <w:r w:rsidRPr="004B1CA3">
        <w:rPr>
          <w:rFonts w:ascii="Browallia New" w:hAnsi="Browallia New" w:cs="Browallia New"/>
          <w:sz w:val="28"/>
          <w:szCs w:val="28"/>
        </w:rPr>
        <w:t xml:space="preserve"> </w:t>
      </w:r>
      <w:r w:rsidR="00C62DD1" w:rsidRPr="000E6274">
        <w:rPr>
          <w:rFonts w:ascii="Browallia New" w:hAnsi="Browallia New" w:cs="Browallia New"/>
          <w:sz w:val="28"/>
          <w:szCs w:val="28"/>
        </w:rPr>
        <w:t>22.29</w:t>
      </w:r>
      <w:r w:rsidR="00C62DD1" w:rsidRPr="004B1CA3">
        <w:rPr>
          <w:rFonts w:ascii="Browallia New" w:hAnsi="Browallia New" w:cs="Browallia New" w:hint="cs"/>
          <w:sz w:val="28"/>
          <w:szCs w:val="28"/>
        </w:rPr>
        <w:t xml:space="preserve"> </w:t>
      </w:r>
      <w:r w:rsidRPr="004B1CA3">
        <w:rPr>
          <w:rFonts w:ascii="Browallia New" w:hAnsi="Browallia New" w:cs="Browallia New"/>
          <w:sz w:val="28"/>
          <w:szCs w:val="28"/>
          <w:cs/>
        </w:rPr>
        <w:t>ล้านบาท</w:t>
      </w:r>
      <w:r w:rsidRPr="004B1CA3">
        <w:rPr>
          <w:rFonts w:ascii="Browallia New" w:hAnsi="Browallia New" w:cs="Browallia New"/>
          <w:sz w:val="28"/>
          <w:szCs w:val="28"/>
        </w:rPr>
        <w:t xml:space="preserve"> </w:t>
      </w:r>
      <w:r w:rsidRPr="004B1CA3">
        <w:rPr>
          <w:rFonts w:ascii="Browallia New" w:hAnsi="Browallia New" w:cs="Browallia New"/>
          <w:sz w:val="28"/>
          <w:szCs w:val="28"/>
          <w:cs/>
        </w:rPr>
        <w:t>ตามลำดับ)</w:t>
      </w:r>
      <w:r w:rsidRPr="00F46B29">
        <w:rPr>
          <w:rFonts w:ascii="Browallia New" w:hAnsi="Browallia New" w:cs="Browallia New"/>
          <w:sz w:val="28"/>
          <w:szCs w:val="28"/>
        </w:rPr>
        <w:t xml:space="preserve"> </w:t>
      </w:r>
    </w:p>
    <w:p w14:paraId="19F63909" w14:textId="77777777" w:rsidR="00EA5000" w:rsidRDefault="00EA500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p w14:paraId="72F3DD76" w14:textId="518A0CE2" w:rsidR="00524300" w:rsidRDefault="00524300" w:rsidP="0052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hint="cs"/>
          <w:sz w:val="28"/>
          <w:szCs w:val="28"/>
        </w:rPr>
      </w:pPr>
      <w:r w:rsidRPr="004F7118">
        <w:rPr>
          <w:rFonts w:ascii="Browallia New" w:hAnsi="Browallia New" w:cs="Browallia New"/>
          <w:sz w:val="28"/>
          <w:szCs w:val="28"/>
          <w:cs/>
        </w:rPr>
        <w:t xml:space="preserve">ณ วันที่ </w:t>
      </w:r>
      <w:r w:rsidRPr="004F7118">
        <w:rPr>
          <w:rFonts w:ascii="Browallia New" w:hAnsi="Browallia New" w:cs="Browallia New"/>
          <w:sz w:val="28"/>
          <w:szCs w:val="28"/>
        </w:rPr>
        <w:t xml:space="preserve">31 </w:t>
      </w:r>
      <w:r w:rsidRPr="004F7118">
        <w:rPr>
          <w:rFonts w:ascii="Browallia New" w:hAnsi="Browallia New" w:cs="Browallia New"/>
          <w:sz w:val="28"/>
          <w:szCs w:val="28"/>
          <w:cs/>
        </w:rPr>
        <w:t xml:space="preserve">ธันวาคม </w:t>
      </w:r>
      <w:r w:rsidRPr="004F7118">
        <w:rPr>
          <w:rFonts w:ascii="Browallia New" w:hAnsi="Browallia New" w:cs="Browallia New"/>
          <w:sz w:val="28"/>
          <w:szCs w:val="28"/>
        </w:rPr>
        <w:t xml:space="preserve">2566 </w:t>
      </w:r>
      <w:r w:rsidRPr="004F7118">
        <w:rPr>
          <w:rFonts w:ascii="Browallia New" w:hAnsi="Browallia New" w:cs="Browallia New" w:hint="cs"/>
          <w:sz w:val="28"/>
          <w:szCs w:val="28"/>
          <w:cs/>
        </w:rPr>
        <w:t>และ</w:t>
      </w:r>
      <w:r w:rsidRPr="004F7118">
        <w:rPr>
          <w:rFonts w:ascii="Browallia New" w:hAnsi="Browallia New" w:cs="Browallia New"/>
          <w:sz w:val="28"/>
          <w:szCs w:val="28"/>
        </w:rPr>
        <w:t xml:space="preserve"> 2565 </w:t>
      </w:r>
      <w:r w:rsidRPr="004F7118">
        <w:rPr>
          <w:rFonts w:ascii="Browallia New" w:hAnsi="Browallia New" w:cs="Browallia New" w:hint="cs"/>
          <w:sz w:val="28"/>
          <w:szCs w:val="28"/>
          <w:cs/>
        </w:rPr>
        <w:t>บริษัทย่อย</w:t>
      </w:r>
      <w:r w:rsidRPr="004F7118">
        <w:rPr>
          <w:rFonts w:ascii="Browallia New" w:hAnsi="Browallia New" w:cs="Browallia New"/>
          <w:sz w:val="28"/>
          <w:szCs w:val="28"/>
          <w:cs/>
        </w:rPr>
        <w:t xml:space="preserve">มีลูกหนี้ที่อยู่ระหว่างดำเนินคดี </w:t>
      </w:r>
      <w:r w:rsidRPr="004F7118">
        <w:rPr>
          <w:rFonts w:ascii="Browallia New" w:hAnsi="Browallia New" w:cs="Browallia New"/>
          <w:sz w:val="28"/>
          <w:szCs w:val="28"/>
        </w:rPr>
        <w:t xml:space="preserve">79.79 </w:t>
      </w:r>
      <w:r w:rsidRPr="004F7118">
        <w:rPr>
          <w:rFonts w:ascii="Browallia New" w:hAnsi="Browallia New" w:cs="Browallia New"/>
          <w:sz w:val="28"/>
          <w:szCs w:val="28"/>
          <w:cs/>
        </w:rPr>
        <w:t xml:space="preserve">ล้านบาท และ </w:t>
      </w:r>
      <w:r w:rsidRPr="004F7118">
        <w:rPr>
          <w:rFonts w:ascii="Browallia New" w:hAnsi="Browallia New" w:cs="Browallia New"/>
          <w:sz w:val="28"/>
          <w:szCs w:val="28"/>
        </w:rPr>
        <w:t xml:space="preserve">98.68 </w:t>
      </w:r>
      <w:r w:rsidRPr="004F7118">
        <w:rPr>
          <w:rFonts w:ascii="Browallia New" w:hAnsi="Browallia New" w:cs="Browallia New"/>
          <w:sz w:val="28"/>
          <w:szCs w:val="28"/>
          <w:cs/>
        </w:rPr>
        <w:t>ล้านบาท ตามลำดับ ซึ่งบริษัท</w:t>
      </w:r>
      <w:r>
        <w:rPr>
          <w:rFonts w:ascii="Browallia New" w:hAnsi="Browallia New" w:cs="Browallia New" w:hint="cs"/>
          <w:sz w:val="28"/>
          <w:szCs w:val="28"/>
          <w:cs/>
        </w:rPr>
        <w:t>ย่อย</w:t>
      </w:r>
      <w:r w:rsidRPr="004F7118">
        <w:rPr>
          <w:rFonts w:ascii="Browallia New" w:hAnsi="Browallia New" w:cs="Browallia New"/>
          <w:sz w:val="28"/>
          <w:szCs w:val="28"/>
          <w:cs/>
        </w:rPr>
        <w:t>ได้บันทึกค่าเผื่อผลขาดทุนด้านเครดิตที่คาดว่าจะเกิดขึ้นแล้วทั้งจำนวน</w:t>
      </w:r>
    </w:p>
    <w:p w14:paraId="2F8BF669" w14:textId="77777777" w:rsidR="00524300" w:rsidRDefault="00524300" w:rsidP="005B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hint="cs"/>
          <w:sz w:val="28"/>
          <w:szCs w:val="28"/>
        </w:rPr>
      </w:pPr>
    </w:p>
    <w:p w14:paraId="35BF2CC6" w14:textId="0351CA40" w:rsidR="00CB0794" w:rsidRPr="00064D7A"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cs/>
        </w:rPr>
      </w:pPr>
      <w:r w:rsidRPr="00064D7A">
        <w:rPr>
          <w:rFonts w:ascii="Browallia New" w:hAnsi="Browallia New" w:cs="Browallia New"/>
          <w:sz w:val="28"/>
          <w:szCs w:val="28"/>
          <w:cs/>
        </w:rPr>
        <w:t>การเปลี่ยนแปลงของ</w:t>
      </w:r>
      <w:r w:rsidRPr="000D7175">
        <w:rPr>
          <w:rFonts w:ascii="Browallia New" w:hAnsi="Browallia New" w:cs="Browallia New"/>
          <w:sz w:val="28"/>
          <w:szCs w:val="28"/>
          <w:cs/>
        </w:rPr>
        <w:t xml:space="preserve">ค่าเผื่อผลขาดทุนด้านเครดิตที่คาดว่าจะเกิดขึ้น </w:t>
      </w:r>
      <w:r w:rsidRPr="00064D7A">
        <w:rPr>
          <w:rFonts w:ascii="Browallia New" w:hAnsi="Browallia New" w:cs="Browallia New"/>
          <w:sz w:val="28"/>
          <w:szCs w:val="28"/>
          <w:cs/>
        </w:rPr>
        <w:t>-</w:t>
      </w:r>
      <w:r w:rsidRPr="00F46B29">
        <w:rPr>
          <w:rFonts w:ascii="Browallia New" w:hAnsi="Browallia New" w:cs="Browallia New"/>
          <w:sz w:val="28"/>
          <w:szCs w:val="28"/>
        </w:rPr>
        <w:t xml:space="preserve"> </w:t>
      </w:r>
      <w:r w:rsidRPr="00064D7A">
        <w:rPr>
          <w:rFonts w:ascii="Browallia New" w:hAnsi="Browallia New" w:cs="Browallia New"/>
          <w:sz w:val="28"/>
          <w:szCs w:val="28"/>
          <w:cs/>
        </w:rPr>
        <w:t>ลูกหนี้ตามสัญญาเช่าซื้อใน</w:t>
      </w:r>
      <w:r w:rsidRPr="005B0BB1">
        <w:rPr>
          <w:rFonts w:ascii="Browallia New" w:hAnsi="Browallia New" w:cs="Browallia New"/>
          <w:sz w:val="28"/>
          <w:szCs w:val="28"/>
          <w:cs/>
        </w:rPr>
        <w:t>ระหว่างปี</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sidR="00C62DD1">
        <w:rPr>
          <w:rFonts w:ascii="Browallia New" w:hAnsi="Browallia New" w:cs="Browallia New"/>
          <w:sz w:val="28"/>
          <w:szCs w:val="28"/>
        </w:rPr>
        <w:t>6</w:t>
      </w:r>
      <w:r w:rsidRPr="005B0BB1">
        <w:rPr>
          <w:rFonts w:ascii="Browallia New" w:hAnsi="Browallia New" w:cs="Browallia New"/>
          <w:sz w:val="28"/>
          <w:szCs w:val="28"/>
        </w:rPr>
        <w:t xml:space="preserve"> </w:t>
      </w:r>
      <w:r w:rsidRPr="005B0BB1">
        <w:rPr>
          <w:rFonts w:ascii="Browallia New" w:hAnsi="Browallia New" w:cs="Browallia New"/>
          <w:sz w:val="28"/>
          <w:szCs w:val="28"/>
          <w:cs/>
        </w:rPr>
        <w:t>และ</w:t>
      </w:r>
      <w:r w:rsidRPr="00F46B29">
        <w:rPr>
          <w:rFonts w:ascii="Browallia New" w:hAnsi="Browallia New" w:cs="Browallia New"/>
          <w:sz w:val="28"/>
          <w:szCs w:val="28"/>
        </w:rPr>
        <w:t xml:space="preserve"> </w:t>
      </w:r>
      <w:r w:rsidRPr="005B0BB1">
        <w:rPr>
          <w:rFonts w:ascii="Browallia New" w:hAnsi="Browallia New" w:cs="Browallia New"/>
          <w:sz w:val="28"/>
          <w:szCs w:val="28"/>
        </w:rPr>
        <w:t>256</w:t>
      </w:r>
      <w:r w:rsidR="00C62DD1">
        <w:rPr>
          <w:rFonts w:ascii="Browallia New" w:hAnsi="Browallia New" w:cs="Browallia New"/>
          <w:sz w:val="28"/>
          <w:szCs w:val="28"/>
        </w:rPr>
        <w:t>5</w:t>
      </w:r>
      <w:r w:rsidRPr="005B0BB1">
        <w:rPr>
          <w:rFonts w:ascii="Browallia New" w:hAnsi="Browallia New" w:cs="Browallia New"/>
          <w:sz w:val="28"/>
          <w:szCs w:val="28"/>
        </w:rPr>
        <w:t xml:space="preserve"> </w:t>
      </w:r>
      <w:r w:rsidRPr="00064D7A">
        <w:rPr>
          <w:rFonts w:ascii="Browallia New" w:hAnsi="Browallia New" w:cs="Browallia New"/>
          <w:sz w:val="28"/>
          <w:szCs w:val="28"/>
          <w:cs/>
        </w:rPr>
        <w:t>มีดังนี้</w:t>
      </w:r>
    </w:p>
    <w:p w14:paraId="02258B70" w14:textId="77777777" w:rsidR="00CB0794" w:rsidRPr="005B0BB1" w:rsidRDefault="00CB0794" w:rsidP="00CB0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72"/>
        <w:jc w:val="thaiDistribute"/>
        <w:rPr>
          <w:rFonts w:ascii="Browallia New" w:hAnsi="Browallia New" w:cs="Browallia New"/>
          <w:sz w:val="28"/>
          <w:szCs w:val="28"/>
        </w:rPr>
      </w:pPr>
    </w:p>
    <w:tbl>
      <w:tblPr>
        <w:tblW w:w="9350" w:type="dxa"/>
        <w:tblInd w:w="238" w:type="dxa"/>
        <w:tblLayout w:type="fixed"/>
        <w:tblLook w:val="0000" w:firstRow="0" w:lastRow="0" w:firstColumn="0" w:lastColumn="0" w:noHBand="0" w:noVBand="0"/>
      </w:tblPr>
      <w:tblGrid>
        <w:gridCol w:w="4186"/>
        <w:gridCol w:w="1106"/>
        <w:gridCol w:w="282"/>
        <w:gridCol w:w="1075"/>
        <w:gridCol w:w="236"/>
        <w:gridCol w:w="1085"/>
        <w:gridCol w:w="246"/>
        <w:gridCol w:w="1134"/>
      </w:tblGrid>
      <w:tr w:rsidR="00CB0794" w:rsidRPr="00D13DE9" w14:paraId="091E2DB0" w14:textId="77777777" w:rsidTr="00C62DD1">
        <w:trPr>
          <w:tblHeader/>
        </w:trPr>
        <w:tc>
          <w:tcPr>
            <w:tcW w:w="4186" w:type="dxa"/>
            <w:vAlign w:val="bottom"/>
          </w:tcPr>
          <w:p w14:paraId="7563038D"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164" w:type="dxa"/>
            <w:gridSpan w:val="7"/>
            <w:vAlign w:val="bottom"/>
          </w:tcPr>
          <w:p w14:paraId="728C3D72" w14:textId="77777777" w:rsidR="00CB0794" w:rsidRPr="00D13DE9" w:rsidRDefault="00CB0794" w:rsidP="00305AAE">
            <w:pPr>
              <w:spacing w:line="240" w:lineRule="auto"/>
              <w:ind w:right="-45"/>
              <w:jc w:val="right"/>
              <w:rPr>
                <w:rFonts w:ascii="Browallia New" w:hAnsi="Browallia New" w:cs="Browallia New"/>
                <w:sz w:val="28"/>
                <w:szCs w:val="28"/>
                <w:cs/>
              </w:rPr>
            </w:pPr>
            <w:r w:rsidRPr="00D13DE9">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D13DE9">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D13DE9">
              <w:rPr>
                <w:rFonts w:ascii="Browallia New" w:hAnsi="Browallia New" w:cs="Browallia New"/>
                <w:sz w:val="28"/>
                <w:szCs w:val="28"/>
                <w:cs/>
              </w:rPr>
              <w:t>พันบาท)</w:t>
            </w:r>
          </w:p>
        </w:tc>
      </w:tr>
      <w:tr w:rsidR="00CB0794" w:rsidRPr="00D13DE9" w14:paraId="4E15BBCA" w14:textId="77777777" w:rsidTr="00C62DD1">
        <w:trPr>
          <w:tblHeader/>
        </w:trPr>
        <w:tc>
          <w:tcPr>
            <w:tcW w:w="4186" w:type="dxa"/>
            <w:vAlign w:val="bottom"/>
          </w:tcPr>
          <w:p w14:paraId="65CB625F"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3" w:type="dxa"/>
            <w:gridSpan w:val="3"/>
            <w:tcBorders>
              <w:bottom w:val="single" w:sz="4" w:space="0" w:color="auto"/>
            </w:tcBorders>
            <w:vAlign w:val="bottom"/>
          </w:tcPr>
          <w:p w14:paraId="4689C182"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D13DE9">
              <w:rPr>
                <w:rFonts w:ascii="Browallia New" w:hAnsi="Browallia New" w:cs="Browallia New"/>
                <w:sz w:val="28"/>
                <w:szCs w:val="28"/>
                <w:cs/>
              </w:rPr>
              <w:t>งบการเงินรวม</w:t>
            </w:r>
          </w:p>
        </w:tc>
        <w:tc>
          <w:tcPr>
            <w:tcW w:w="236" w:type="dxa"/>
            <w:vAlign w:val="bottom"/>
          </w:tcPr>
          <w:p w14:paraId="2DD180C1"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465" w:type="dxa"/>
            <w:gridSpan w:val="3"/>
            <w:tcBorders>
              <w:bottom w:val="single" w:sz="4" w:space="0" w:color="auto"/>
            </w:tcBorders>
            <w:vAlign w:val="bottom"/>
          </w:tcPr>
          <w:p w14:paraId="59452E80" w14:textId="77777777" w:rsidR="00CB0794" w:rsidRPr="00D13DE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D13DE9">
              <w:rPr>
                <w:rFonts w:ascii="Browallia New" w:hAnsi="Browallia New" w:cs="Browallia New"/>
                <w:sz w:val="28"/>
                <w:szCs w:val="28"/>
                <w:cs/>
              </w:rPr>
              <w:t>งบการเงินเฉพาะของบริษัท</w:t>
            </w:r>
          </w:p>
        </w:tc>
      </w:tr>
      <w:tr w:rsidR="00C62DD1" w:rsidRPr="00D13DE9" w14:paraId="30D22EE2" w14:textId="77777777" w:rsidTr="00C62DD1">
        <w:trPr>
          <w:tblHeader/>
        </w:trPr>
        <w:tc>
          <w:tcPr>
            <w:tcW w:w="4186" w:type="dxa"/>
            <w:vAlign w:val="bottom"/>
          </w:tcPr>
          <w:p w14:paraId="32D225AD" w14:textId="77777777" w:rsidR="00C62DD1" w:rsidRPr="00D13DE9" w:rsidRDefault="00C62DD1" w:rsidP="00C62DD1">
            <w:pPr>
              <w:pStyle w:val="a0"/>
              <w:tabs>
                <w:tab w:val="clear" w:pos="360"/>
                <w:tab w:val="clear" w:pos="720"/>
                <w:tab w:val="clear" w:pos="1080"/>
                <w:tab w:val="left" w:pos="540"/>
              </w:tabs>
              <w:rPr>
                <w:rFonts w:ascii="Browallia New" w:hAnsi="Browallia New" w:cs="Browallia New"/>
                <w:lang w:val="en-US"/>
              </w:rPr>
            </w:pPr>
          </w:p>
        </w:tc>
        <w:tc>
          <w:tcPr>
            <w:tcW w:w="1106" w:type="dxa"/>
            <w:tcBorders>
              <w:top w:val="single" w:sz="4" w:space="0" w:color="auto"/>
              <w:bottom w:val="single" w:sz="4" w:space="0" w:color="auto"/>
            </w:tcBorders>
            <w:vAlign w:val="bottom"/>
          </w:tcPr>
          <w:p w14:paraId="42FC29E6" w14:textId="722A492D" w:rsidR="00C62DD1" w:rsidRPr="00D13DE9" w:rsidRDefault="00C62DD1" w:rsidP="00C62DD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82" w:type="dxa"/>
            <w:tcBorders>
              <w:top w:val="single" w:sz="4" w:space="0" w:color="auto"/>
            </w:tcBorders>
            <w:vAlign w:val="bottom"/>
          </w:tcPr>
          <w:p w14:paraId="5EE04467" w14:textId="77777777" w:rsidR="00C62DD1" w:rsidRPr="00D13DE9" w:rsidRDefault="00C62DD1" w:rsidP="00C62DD1">
            <w:pPr>
              <w:spacing w:line="240" w:lineRule="auto"/>
              <w:ind w:right="-10"/>
              <w:jc w:val="center"/>
              <w:rPr>
                <w:rFonts w:ascii="Browallia New" w:hAnsi="Browallia New" w:cs="Browallia New"/>
                <w:sz w:val="28"/>
                <w:szCs w:val="28"/>
              </w:rPr>
            </w:pPr>
          </w:p>
        </w:tc>
        <w:tc>
          <w:tcPr>
            <w:tcW w:w="1075" w:type="dxa"/>
            <w:tcBorders>
              <w:top w:val="single" w:sz="4" w:space="0" w:color="auto"/>
              <w:bottom w:val="single" w:sz="4" w:space="0" w:color="auto"/>
            </w:tcBorders>
            <w:vAlign w:val="bottom"/>
          </w:tcPr>
          <w:p w14:paraId="5CAD1A2E" w14:textId="306997AE" w:rsidR="00C62DD1" w:rsidRPr="00D13DE9" w:rsidRDefault="00C62DD1" w:rsidP="00C62DD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vAlign w:val="bottom"/>
          </w:tcPr>
          <w:p w14:paraId="77D22CBA" w14:textId="77777777" w:rsidR="00C62DD1" w:rsidRPr="00D13DE9" w:rsidRDefault="00C62DD1" w:rsidP="00C62DD1">
            <w:pPr>
              <w:spacing w:line="240" w:lineRule="auto"/>
              <w:ind w:right="-10"/>
              <w:jc w:val="center"/>
              <w:rPr>
                <w:rFonts w:ascii="Browallia New" w:hAnsi="Browallia New" w:cs="Browallia New"/>
                <w:sz w:val="28"/>
                <w:szCs w:val="28"/>
              </w:rPr>
            </w:pPr>
          </w:p>
        </w:tc>
        <w:tc>
          <w:tcPr>
            <w:tcW w:w="1085" w:type="dxa"/>
            <w:tcBorders>
              <w:top w:val="single" w:sz="4" w:space="0" w:color="auto"/>
              <w:bottom w:val="single" w:sz="4" w:space="0" w:color="auto"/>
            </w:tcBorders>
            <w:vAlign w:val="bottom"/>
          </w:tcPr>
          <w:p w14:paraId="550AC97D" w14:textId="0FE8EA40" w:rsidR="00C62DD1" w:rsidRPr="00D13DE9" w:rsidRDefault="00C62DD1" w:rsidP="00C62DD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46" w:type="dxa"/>
            <w:tcBorders>
              <w:top w:val="single" w:sz="4" w:space="0" w:color="auto"/>
            </w:tcBorders>
            <w:vAlign w:val="bottom"/>
          </w:tcPr>
          <w:p w14:paraId="19E0AC3C" w14:textId="77777777" w:rsidR="00C62DD1" w:rsidRPr="00D13DE9" w:rsidRDefault="00C62DD1" w:rsidP="00C62DD1">
            <w:pPr>
              <w:spacing w:line="240" w:lineRule="auto"/>
              <w:ind w:right="-10"/>
              <w:jc w:val="center"/>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5B3C3BE2" w14:textId="4BED5593" w:rsidR="00C62DD1" w:rsidRPr="00D13DE9" w:rsidRDefault="00C62DD1" w:rsidP="00C62DD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CB0794" w:rsidRPr="00D13DE9" w14:paraId="2EFDDA7D" w14:textId="77777777" w:rsidTr="00C62DD1">
        <w:tc>
          <w:tcPr>
            <w:tcW w:w="4186" w:type="dxa"/>
            <w:vAlign w:val="bottom"/>
          </w:tcPr>
          <w:p w14:paraId="0A5D6F85"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p>
        </w:tc>
        <w:tc>
          <w:tcPr>
            <w:tcW w:w="1106" w:type="dxa"/>
            <w:vAlign w:val="bottom"/>
          </w:tcPr>
          <w:p w14:paraId="3D8BE582" w14:textId="77777777" w:rsidR="00CB0794" w:rsidRPr="00600909"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highlight w:val="magenta"/>
                <w:lang w:val="en-GB"/>
              </w:rPr>
            </w:pPr>
          </w:p>
        </w:tc>
        <w:tc>
          <w:tcPr>
            <w:tcW w:w="282" w:type="dxa"/>
            <w:vAlign w:val="bottom"/>
          </w:tcPr>
          <w:p w14:paraId="3AF07BCD"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075" w:type="dxa"/>
            <w:vAlign w:val="bottom"/>
          </w:tcPr>
          <w:p w14:paraId="36CA3D91"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vAlign w:val="bottom"/>
          </w:tcPr>
          <w:p w14:paraId="07A8B234"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085" w:type="dxa"/>
            <w:vAlign w:val="bottom"/>
          </w:tcPr>
          <w:p w14:paraId="6DC93627"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6" w:type="dxa"/>
            <w:vAlign w:val="bottom"/>
          </w:tcPr>
          <w:p w14:paraId="5B2F580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34" w:type="dxa"/>
            <w:vAlign w:val="bottom"/>
          </w:tcPr>
          <w:p w14:paraId="4250C0B6" w14:textId="77777777" w:rsidR="00CB0794" w:rsidRPr="00D7436D" w:rsidRDefault="00CB0794" w:rsidP="00305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C62DD1" w:rsidRPr="00D13DE9" w14:paraId="3C27B72D" w14:textId="77777777" w:rsidTr="006160B6">
        <w:tc>
          <w:tcPr>
            <w:tcW w:w="4186" w:type="dxa"/>
            <w:vAlign w:val="bottom"/>
          </w:tcPr>
          <w:p w14:paraId="12398A38" w14:textId="683614BD"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sidRPr="006C0E62">
              <w:rPr>
                <w:rFonts w:ascii="Browallia New" w:hAnsi="Browallia New" w:cs="Browallia New"/>
                <w:sz w:val="27"/>
                <w:szCs w:val="27"/>
                <w:cs/>
              </w:rPr>
              <w:t>ยอดคงเหลือ</w:t>
            </w:r>
            <w:r w:rsidRPr="006C0E62">
              <w:rPr>
                <w:rFonts w:ascii="Browallia New" w:hAnsi="Browallia New" w:cs="Browallia New"/>
                <w:sz w:val="27"/>
                <w:szCs w:val="27"/>
              </w:rPr>
              <w:t xml:space="preserve"> </w:t>
            </w:r>
            <w:r w:rsidRPr="006C0E62">
              <w:rPr>
                <w:rFonts w:ascii="Browallia New" w:hAnsi="Browallia New" w:cs="Browallia New"/>
                <w:sz w:val="27"/>
                <w:szCs w:val="27"/>
                <w:cs/>
              </w:rPr>
              <w:t>ณ</w:t>
            </w:r>
            <w:r w:rsidRPr="006C0E62">
              <w:rPr>
                <w:rFonts w:ascii="Browallia New" w:hAnsi="Browallia New" w:cs="Browallia New"/>
                <w:sz w:val="27"/>
                <w:szCs w:val="27"/>
              </w:rPr>
              <w:t xml:space="preserve"> </w:t>
            </w:r>
            <w:r w:rsidRPr="006C0E62">
              <w:rPr>
                <w:rFonts w:ascii="Browallia New" w:hAnsi="Browallia New" w:cs="Browallia New"/>
                <w:sz w:val="27"/>
                <w:szCs w:val="27"/>
                <w:cs/>
              </w:rPr>
              <w:t>วันที่</w:t>
            </w:r>
            <w:r w:rsidRPr="006C0E62">
              <w:rPr>
                <w:rFonts w:ascii="Browallia New" w:hAnsi="Browallia New" w:cs="Browallia New"/>
                <w:sz w:val="27"/>
                <w:szCs w:val="27"/>
              </w:rPr>
              <w:t xml:space="preserve"> 1 </w:t>
            </w:r>
            <w:r w:rsidRPr="006C0E62">
              <w:rPr>
                <w:rFonts w:ascii="Browallia New" w:hAnsi="Browallia New" w:cs="Browallia New"/>
                <w:sz w:val="27"/>
                <w:szCs w:val="27"/>
                <w:cs/>
              </w:rPr>
              <w:t>มกราคม</w:t>
            </w:r>
            <w:r w:rsidRPr="006C0E62">
              <w:rPr>
                <w:rFonts w:ascii="Browallia New" w:hAnsi="Browallia New" w:cs="Browallia New"/>
                <w:sz w:val="27"/>
                <w:szCs w:val="27"/>
              </w:rPr>
              <w:t xml:space="preserve"> </w:t>
            </w:r>
          </w:p>
        </w:tc>
        <w:tc>
          <w:tcPr>
            <w:tcW w:w="1106" w:type="dxa"/>
          </w:tcPr>
          <w:p w14:paraId="447847E8" w14:textId="300A5A88" w:rsidR="00C62DD1" w:rsidRPr="002D5909" w:rsidRDefault="00CF3EFC" w:rsidP="00C62DD1">
            <w:pPr>
              <w:pStyle w:val="acctfourfigures"/>
              <w:tabs>
                <w:tab w:val="clear" w:pos="765"/>
              </w:tabs>
              <w:spacing w:line="240" w:lineRule="auto"/>
              <w:ind w:left="-117"/>
              <w:jc w:val="right"/>
              <w:rPr>
                <w:rFonts w:ascii="Browallia New" w:hAnsi="Browallia New" w:cs="Browallia New"/>
                <w:sz w:val="27"/>
                <w:szCs w:val="27"/>
                <w:lang w:val="en-US" w:bidi="th-TH"/>
              </w:rPr>
            </w:pPr>
            <w:r>
              <w:rPr>
                <w:rFonts w:ascii="Browallia New" w:hAnsi="Browallia New" w:cs="Browallia New"/>
                <w:sz w:val="27"/>
                <w:szCs w:val="27"/>
                <w:lang w:val="en-US" w:bidi="th-TH"/>
              </w:rPr>
              <w:t>242,911</w:t>
            </w:r>
          </w:p>
        </w:tc>
        <w:tc>
          <w:tcPr>
            <w:tcW w:w="282" w:type="dxa"/>
            <w:vAlign w:val="bottom"/>
          </w:tcPr>
          <w:p w14:paraId="556B66A6"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Pr>
          <w:p w14:paraId="144DC034" w14:textId="7EE1F083" w:rsidR="00C62DD1" w:rsidRPr="002C1C25" w:rsidRDefault="00B971CA" w:rsidP="00C62DD1">
            <w:pPr>
              <w:pStyle w:val="acctfourfigures"/>
              <w:tabs>
                <w:tab w:val="clear" w:pos="765"/>
              </w:tabs>
              <w:spacing w:line="240" w:lineRule="auto"/>
              <w:ind w:left="-117"/>
              <w:jc w:val="right"/>
              <w:rPr>
                <w:rFonts w:ascii="Browallia New" w:hAnsi="Browallia New" w:cs="Browallia New"/>
                <w:sz w:val="27"/>
                <w:szCs w:val="27"/>
                <w:lang w:val="en-US" w:bidi="th-TH"/>
              </w:rPr>
            </w:pPr>
            <w:r>
              <w:rPr>
                <w:rFonts w:ascii="Browallia New" w:hAnsi="Browallia New" w:cs="Browallia New"/>
                <w:sz w:val="27"/>
                <w:szCs w:val="27"/>
                <w:lang w:val="en-US"/>
              </w:rPr>
              <w:t>292,</w:t>
            </w:r>
            <w:r w:rsidR="00D515F7">
              <w:rPr>
                <w:rFonts w:ascii="Browallia New" w:hAnsi="Browallia New" w:cs="Browallia New"/>
                <w:sz w:val="27"/>
                <w:szCs w:val="27"/>
                <w:lang w:val="en-US"/>
              </w:rPr>
              <w:t>401</w:t>
            </w:r>
          </w:p>
        </w:tc>
        <w:tc>
          <w:tcPr>
            <w:tcW w:w="236" w:type="dxa"/>
            <w:vAlign w:val="bottom"/>
          </w:tcPr>
          <w:p w14:paraId="05D352D3"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85" w:type="dxa"/>
          </w:tcPr>
          <w:p w14:paraId="171D2A84" w14:textId="6AED9F92" w:rsidR="00C62DD1" w:rsidRPr="00BC4C36" w:rsidRDefault="00D61078" w:rsidP="00C62DD1">
            <w:pPr>
              <w:spacing w:line="240" w:lineRule="auto"/>
              <w:ind w:right="-10"/>
              <w:jc w:val="right"/>
              <w:rPr>
                <w:rFonts w:ascii="Browallia New" w:hAnsi="Browallia New" w:cs="Browallia New"/>
                <w:sz w:val="27"/>
                <w:szCs w:val="27"/>
              </w:rPr>
            </w:pPr>
            <w:r w:rsidRPr="00BC4C36">
              <w:rPr>
                <w:rFonts w:ascii="Browallia New" w:hAnsi="Browallia New" w:cs="Browallia New"/>
                <w:sz w:val="27"/>
                <w:szCs w:val="27"/>
              </w:rPr>
              <w:t>68,2</w:t>
            </w:r>
            <w:r w:rsidR="00CE220A" w:rsidRPr="00BC4C36">
              <w:rPr>
                <w:rFonts w:ascii="Browallia New" w:hAnsi="Browallia New" w:cs="Browallia New" w:hint="cs"/>
                <w:sz w:val="27"/>
                <w:szCs w:val="27"/>
                <w:cs/>
              </w:rPr>
              <w:t>80</w:t>
            </w:r>
          </w:p>
        </w:tc>
        <w:tc>
          <w:tcPr>
            <w:tcW w:w="246" w:type="dxa"/>
            <w:vAlign w:val="bottom"/>
          </w:tcPr>
          <w:p w14:paraId="54F4D6D4"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Pr>
          <w:p w14:paraId="4FE26ACA" w14:textId="2549D99F" w:rsidR="00C62DD1" w:rsidRPr="002C1C25" w:rsidRDefault="00C62DD1" w:rsidP="00C62DD1">
            <w:pPr>
              <w:spacing w:line="240" w:lineRule="auto"/>
              <w:ind w:right="-10"/>
              <w:jc w:val="right"/>
              <w:rPr>
                <w:rFonts w:ascii="Browallia New" w:hAnsi="Browallia New" w:cs="Browallia New"/>
                <w:sz w:val="27"/>
                <w:szCs w:val="27"/>
              </w:rPr>
            </w:pPr>
            <w:r w:rsidRPr="0000365B">
              <w:rPr>
                <w:rFonts w:ascii="Browallia New" w:hAnsi="Browallia New" w:cs="Browallia New"/>
                <w:sz w:val="27"/>
                <w:szCs w:val="27"/>
              </w:rPr>
              <w:t>65,657</w:t>
            </w:r>
          </w:p>
        </w:tc>
      </w:tr>
      <w:tr w:rsidR="005A373C" w:rsidRPr="00D13DE9" w14:paraId="3B4E0BCE" w14:textId="77777777" w:rsidTr="006160B6">
        <w:tc>
          <w:tcPr>
            <w:tcW w:w="4186" w:type="dxa"/>
            <w:vAlign w:val="bottom"/>
          </w:tcPr>
          <w:p w14:paraId="53F0D857" w14:textId="4F330A8A" w:rsidR="005A373C" w:rsidRPr="006C0E62" w:rsidRDefault="005A373C"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cs/>
              </w:rPr>
            </w:pPr>
            <w:r>
              <w:rPr>
                <w:rFonts w:ascii="Browallia New" w:hAnsi="Browallia New" w:cs="Browallia New" w:hint="cs"/>
                <w:sz w:val="27"/>
                <w:szCs w:val="27"/>
                <w:cs/>
              </w:rPr>
              <w:t xml:space="preserve">เพิ่มขึ้น </w:t>
            </w:r>
            <w:r>
              <w:rPr>
                <w:rFonts w:ascii="Browallia New" w:hAnsi="Browallia New" w:cs="Browallia New"/>
                <w:sz w:val="27"/>
                <w:szCs w:val="27"/>
              </w:rPr>
              <w:t>(</w:t>
            </w:r>
            <w:r>
              <w:rPr>
                <w:rFonts w:ascii="Browallia New" w:hAnsi="Browallia New" w:cs="Browallia New" w:hint="cs"/>
                <w:sz w:val="27"/>
                <w:szCs w:val="27"/>
                <w:cs/>
              </w:rPr>
              <w:t>ลดลง</w:t>
            </w:r>
            <w:r>
              <w:rPr>
                <w:rFonts w:ascii="Browallia New" w:hAnsi="Browallia New" w:cs="Browallia New"/>
                <w:sz w:val="27"/>
                <w:szCs w:val="27"/>
              </w:rPr>
              <w:t xml:space="preserve">) </w:t>
            </w:r>
            <w:r>
              <w:rPr>
                <w:rFonts w:ascii="Browallia New" w:hAnsi="Browallia New" w:cs="Browallia New" w:hint="cs"/>
                <w:sz w:val="27"/>
                <w:szCs w:val="27"/>
                <w:cs/>
              </w:rPr>
              <w:t xml:space="preserve">ในระหว่างปี </w:t>
            </w:r>
          </w:p>
        </w:tc>
        <w:tc>
          <w:tcPr>
            <w:tcW w:w="1106" w:type="dxa"/>
          </w:tcPr>
          <w:p w14:paraId="59A85F31" w14:textId="53A375C8" w:rsidR="005A373C" w:rsidRPr="002D5909" w:rsidRDefault="009009D8" w:rsidP="00C62DD1">
            <w:pPr>
              <w:pStyle w:val="acctfourfigures"/>
              <w:tabs>
                <w:tab w:val="clear" w:pos="765"/>
              </w:tabs>
              <w:spacing w:line="240" w:lineRule="auto"/>
              <w:ind w:left="-117"/>
              <w:jc w:val="right"/>
              <w:rPr>
                <w:rFonts w:ascii="Browallia New" w:hAnsi="Browallia New" w:cs="Browallia New"/>
                <w:sz w:val="27"/>
                <w:szCs w:val="27"/>
                <w:lang w:val="en-US" w:bidi="th-TH"/>
              </w:rPr>
            </w:pPr>
            <w:r>
              <w:rPr>
                <w:rFonts w:ascii="Browallia New" w:hAnsi="Browallia New" w:cs="Browallia New"/>
                <w:sz w:val="27"/>
                <w:szCs w:val="27"/>
                <w:lang w:val="en-US" w:bidi="th-TH"/>
              </w:rPr>
              <w:t>43,731</w:t>
            </w:r>
          </w:p>
        </w:tc>
        <w:tc>
          <w:tcPr>
            <w:tcW w:w="282" w:type="dxa"/>
            <w:vAlign w:val="bottom"/>
          </w:tcPr>
          <w:p w14:paraId="2B58AF9F" w14:textId="77777777" w:rsidR="005A373C" w:rsidRPr="002C1C25" w:rsidRDefault="005A373C"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Pr>
          <w:p w14:paraId="045631EB" w14:textId="1254BBE9" w:rsidR="005A373C" w:rsidRPr="0000365B" w:rsidRDefault="00D515F7" w:rsidP="00C62DD1">
            <w:pPr>
              <w:pStyle w:val="acctfourfigures"/>
              <w:tabs>
                <w:tab w:val="clear" w:pos="765"/>
              </w:tabs>
              <w:spacing w:line="240" w:lineRule="auto"/>
              <w:ind w:left="-117"/>
              <w:jc w:val="right"/>
              <w:rPr>
                <w:rFonts w:ascii="Browallia New" w:hAnsi="Browallia New" w:cs="Browallia New"/>
                <w:sz w:val="27"/>
                <w:szCs w:val="27"/>
                <w:lang w:val="en-US"/>
              </w:rPr>
            </w:pPr>
            <w:r>
              <w:rPr>
                <w:rFonts w:ascii="Browallia New" w:hAnsi="Browallia New" w:cs="Browallia New"/>
                <w:sz w:val="27"/>
                <w:szCs w:val="27"/>
                <w:lang w:val="en-US"/>
              </w:rPr>
              <w:t>(49,490)</w:t>
            </w:r>
          </w:p>
        </w:tc>
        <w:tc>
          <w:tcPr>
            <w:tcW w:w="236" w:type="dxa"/>
            <w:vAlign w:val="bottom"/>
          </w:tcPr>
          <w:p w14:paraId="79C5BEF6" w14:textId="77777777" w:rsidR="005A373C" w:rsidRPr="002C1C25" w:rsidRDefault="005A373C"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85" w:type="dxa"/>
          </w:tcPr>
          <w:p w14:paraId="323BE538" w14:textId="14CF2BCB" w:rsidR="005A373C" w:rsidRPr="00BC4C36" w:rsidRDefault="003E72C0" w:rsidP="00C62DD1">
            <w:pPr>
              <w:spacing w:line="240" w:lineRule="auto"/>
              <w:ind w:right="-10"/>
              <w:jc w:val="right"/>
              <w:rPr>
                <w:rFonts w:ascii="Browallia New" w:hAnsi="Browallia New" w:cs="Browallia New"/>
                <w:sz w:val="27"/>
                <w:szCs w:val="27"/>
              </w:rPr>
            </w:pPr>
            <w:r>
              <w:rPr>
                <w:rFonts w:ascii="Browallia New" w:hAnsi="Browallia New" w:cs="Browallia New"/>
                <w:sz w:val="27"/>
                <w:szCs w:val="27"/>
              </w:rPr>
              <w:t>10,423</w:t>
            </w:r>
          </w:p>
        </w:tc>
        <w:tc>
          <w:tcPr>
            <w:tcW w:w="246" w:type="dxa"/>
            <w:vAlign w:val="bottom"/>
          </w:tcPr>
          <w:p w14:paraId="3ED566F1" w14:textId="77777777" w:rsidR="005A373C" w:rsidRPr="002C1C25" w:rsidRDefault="005A373C"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Pr>
          <w:p w14:paraId="1BDAFDF9" w14:textId="45D4BEE0" w:rsidR="005A373C" w:rsidRPr="0000365B" w:rsidRDefault="005A373C" w:rsidP="00C62DD1">
            <w:pPr>
              <w:spacing w:line="240" w:lineRule="auto"/>
              <w:ind w:right="-10"/>
              <w:jc w:val="right"/>
              <w:rPr>
                <w:rFonts w:ascii="Browallia New" w:hAnsi="Browallia New" w:cs="Browallia New"/>
                <w:sz w:val="27"/>
                <w:szCs w:val="27"/>
              </w:rPr>
            </w:pPr>
            <w:r>
              <w:rPr>
                <w:rFonts w:ascii="Browallia New" w:hAnsi="Browallia New" w:cs="Browallia New" w:hint="cs"/>
                <w:sz w:val="27"/>
                <w:szCs w:val="27"/>
                <w:cs/>
              </w:rPr>
              <w:t>2</w:t>
            </w:r>
            <w:r>
              <w:rPr>
                <w:rFonts w:ascii="Browallia New" w:hAnsi="Browallia New" w:cs="Browallia New"/>
                <w:sz w:val="27"/>
                <w:szCs w:val="27"/>
              </w:rPr>
              <w:t>,623</w:t>
            </w:r>
          </w:p>
        </w:tc>
      </w:tr>
      <w:tr w:rsidR="00C62DD1" w:rsidRPr="00D13DE9" w14:paraId="0AEA2D7D" w14:textId="77777777" w:rsidTr="006160B6">
        <w:tc>
          <w:tcPr>
            <w:tcW w:w="4186" w:type="dxa"/>
            <w:vAlign w:val="bottom"/>
          </w:tcPr>
          <w:p w14:paraId="2CD4498D"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7"/>
                <w:szCs w:val="27"/>
              </w:rPr>
            </w:pPr>
            <w:r w:rsidRPr="002C1C25">
              <w:rPr>
                <w:rFonts w:ascii="Browallia New" w:hAnsi="Browallia New" w:cs="Browallia New"/>
                <w:sz w:val="27"/>
                <w:szCs w:val="27"/>
                <w:cs/>
              </w:rPr>
              <w:t>ยอดคงเหลือ</w:t>
            </w:r>
            <w:r w:rsidRPr="002C1C25">
              <w:rPr>
                <w:rFonts w:ascii="Browallia New" w:hAnsi="Browallia New" w:cs="Browallia New"/>
                <w:sz w:val="27"/>
                <w:szCs w:val="27"/>
              </w:rPr>
              <w:t xml:space="preserve"> </w:t>
            </w:r>
            <w:r w:rsidRPr="002C1C25">
              <w:rPr>
                <w:rFonts w:ascii="Browallia New" w:hAnsi="Browallia New" w:cs="Browallia New"/>
                <w:sz w:val="27"/>
                <w:szCs w:val="27"/>
                <w:cs/>
              </w:rPr>
              <w:t>ณ</w:t>
            </w:r>
            <w:r w:rsidRPr="002C1C25">
              <w:rPr>
                <w:rFonts w:ascii="Browallia New" w:hAnsi="Browallia New" w:cs="Browallia New"/>
                <w:sz w:val="27"/>
                <w:szCs w:val="27"/>
              </w:rPr>
              <w:t xml:space="preserve"> </w:t>
            </w:r>
            <w:r w:rsidRPr="002C1C25">
              <w:rPr>
                <w:rFonts w:ascii="Browallia New" w:hAnsi="Browallia New" w:cs="Browallia New"/>
                <w:sz w:val="27"/>
                <w:szCs w:val="27"/>
                <w:cs/>
              </w:rPr>
              <w:t>วันที่</w:t>
            </w:r>
            <w:r w:rsidRPr="002C1C25">
              <w:rPr>
                <w:rFonts w:ascii="Browallia New" w:hAnsi="Browallia New" w:cs="Browallia New"/>
                <w:sz w:val="27"/>
                <w:szCs w:val="27"/>
              </w:rPr>
              <w:t xml:space="preserve"> 31 </w:t>
            </w:r>
            <w:r w:rsidRPr="002C1C25">
              <w:rPr>
                <w:rFonts w:ascii="Browallia New" w:hAnsi="Browallia New" w:cs="Browallia New"/>
                <w:sz w:val="27"/>
                <w:szCs w:val="27"/>
                <w:cs/>
              </w:rPr>
              <w:t>ธันวาคม</w:t>
            </w:r>
            <w:r w:rsidRPr="002C1C25">
              <w:rPr>
                <w:rFonts w:ascii="Browallia New" w:hAnsi="Browallia New" w:cs="Browallia New"/>
                <w:sz w:val="27"/>
                <w:szCs w:val="27"/>
              </w:rPr>
              <w:t xml:space="preserve"> </w:t>
            </w:r>
          </w:p>
        </w:tc>
        <w:tc>
          <w:tcPr>
            <w:tcW w:w="1106" w:type="dxa"/>
            <w:tcBorders>
              <w:top w:val="single" w:sz="4" w:space="0" w:color="auto"/>
              <w:bottom w:val="single" w:sz="12" w:space="0" w:color="auto"/>
            </w:tcBorders>
          </w:tcPr>
          <w:p w14:paraId="67167977" w14:textId="18426E2A" w:rsidR="00C62DD1" w:rsidRPr="002D5909" w:rsidRDefault="009009D8" w:rsidP="00C62DD1">
            <w:pPr>
              <w:pStyle w:val="acctfourfigures"/>
              <w:tabs>
                <w:tab w:val="clear" w:pos="765"/>
              </w:tabs>
              <w:spacing w:line="240" w:lineRule="auto"/>
              <w:ind w:left="-117"/>
              <w:jc w:val="right"/>
              <w:rPr>
                <w:rFonts w:ascii="Browallia New" w:hAnsi="Browallia New" w:cs="Browallia New"/>
                <w:sz w:val="27"/>
                <w:szCs w:val="27"/>
                <w:lang w:val="en-US"/>
              </w:rPr>
            </w:pPr>
            <w:r>
              <w:rPr>
                <w:rFonts w:ascii="Browallia New" w:hAnsi="Browallia New" w:cs="Browallia New"/>
                <w:sz w:val="27"/>
                <w:szCs w:val="27"/>
                <w:lang w:val="en-US"/>
              </w:rPr>
              <w:t>286</w:t>
            </w:r>
            <w:r w:rsidR="004A3C84">
              <w:rPr>
                <w:rFonts w:ascii="Browallia New" w:hAnsi="Browallia New" w:cs="Browallia New"/>
                <w:sz w:val="27"/>
                <w:szCs w:val="27"/>
                <w:lang w:val="en-US"/>
              </w:rPr>
              <w:t>,642</w:t>
            </w:r>
          </w:p>
        </w:tc>
        <w:tc>
          <w:tcPr>
            <w:tcW w:w="282" w:type="dxa"/>
            <w:vAlign w:val="bottom"/>
          </w:tcPr>
          <w:p w14:paraId="643EC2DD"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75" w:type="dxa"/>
            <w:tcBorders>
              <w:top w:val="single" w:sz="4" w:space="0" w:color="auto"/>
              <w:bottom w:val="single" w:sz="12" w:space="0" w:color="auto"/>
            </w:tcBorders>
          </w:tcPr>
          <w:p w14:paraId="56C6830F" w14:textId="0CF12621" w:rsidR="00C62DD1" w:rsidRPr="002C1C25" w:rsidRDefault="00495380" w:rsidP="00C62DD1">
            <w:pPr>
              <w:pStyle w:val="acctfourfigures"/>
              <w:tabs>
                <w:tab w:val="clear" w:pos="765"/>
              </w:tabs>
              <w:spacing w:line="240" w:lineRule="auto"/>
              <w:ind w:left="-117"/>
              <w:jc w:val="right"/>
              <w:rPr>
                <w:rFonts w:ascii="Browallia New" w:hAnsi="Browallia New" w:cs="Browallia New"/>
                <w:sz w:val="27"/>
                <w:szCs w:val="27"/>
                <w:lang w:val="en-US"/>
              </w:rPr>
            </w:pPr>
            <w:r>
              <w:rPr>
                <w:rFonts w:ascii="Browallia New" w:hAnsi="Browallia New" w:cs="Browallia New"/>
                <w:sz w:val="27"/>
                <w:szCs w:val="27"/>
                <w:lang w:val="en-US"/>
              </w:rPr>
              <w:t>242,911</w:t>
            </w:r>
          </w:p>
        </w:tc>
        <w:tc>
          <w:tcPr>
            <w:tcW w:w="236" w:type="dxa"/>
            <w:vAlign w:val="bottom"/>
          </w:tcPr>
          <w:p w14:paraId="189EAA12"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bidi="ar-SA"/>
              </w:rPr>
            </w:pPr>
          </w:p>
        </w:tc>
        <w:tc>
          <w:tcPr>
            <w:tcW w:w="1085" w:type="dxa"/>
            <w:tcBorders>
              <w:top w:val="single" w:sz="4" w:space="0" w:color="auto"/>
              <w:bottom w:val="single" w:sz="12" w:space="0" w:color="auto"/>
            </w:tcBorders>
          </w:tcPr>
          <w:p w14:paraId="19EF434B" w14:textId="4B362ED5" w:rsidR="00C62DD1" w:rsidRPr="00BC4C36" w:rsidRDefault="00B808A8" w:rsidP="00C62DD1">
            <w:pPr>
              <w:spacing w:line="240" w:lineRule="auto"/>
              <w:ind w:right="-10"/>
              <w:jc w:val="right"/>
              <w:rPr>
                <w:rFonts w:ascii="Browallia New" w:hAnsi="Browallia New" w:cs="Browallia New"/>
                <w:sz w:val="27"/>
                <w:szCs w:val="27"/>
                <w:cs/>
              </w:rPr>
            </w:pPr>
            <w:r w:rsidRPr="00BC4C36">
              <w:rPr>
                <w:rFonts w:ascii="Browallia New" w:hAnsi="Browallia New" w:cs="Browallia New"/>
                <w:sz w:val="27"/>
                <w:szCs w:val="27"/>
              </w:rPr>
              <w:t>78,70</w:t>
            </w:r>
            <w:r w:rsidR="00CE220A" w:rsidRPr="00BC4C36">
              <w:rPr>
                <w:rFonts w:ascii="Browallia New" w:hAnsi="Browallia New" w:cs="Browallia New" w:hint="cs"/>
                <w:sz w:val="27"/>
                <w:szCs w:val="27"/>
                <w:cs/>
              </w:rPr>
              <w:t>3</w:t>
            </w:r>
          </w:p>
        </w:tc>
        <w:tc>
          <w:tcPr>
            <w:tcW w:w="246" w:type="dxa"/>
            <w:vAlign w:val="bottom"/>
          </w:tcPr>
          <w:p w14:paraId="0AF5440E" w14:textId="77777777" w:rsidR="00C62DD1" w:rsidRPr="002C1C25" w:rsidRDefault="00C62DD1" w:rsidP="00C6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7"/>
                <w:szCs w:val="27"/>
                <w:lang w:val="en-GB"/>
              </w:rPr>
            </w:pPr>
          </w:p>
        </w:tc>
        <w:tc>
          <w:tcPr>
            <w:tcW w:w="1134" w:type="dxa"/>
            <w:tcBorders>
              <w:top w:val="single" w:sz="4" w:space="0" w:color="auto"/>
              <w:bottom w:val="single" w:sz="12" w:space="0" w:color="auto"/>
            </w:tcBorders>
          </w:tcPr>
          <w:p w14:paraId="7E407C36" w14:textId="405A01B7" w:rsidR="00C62DD1" w:rsidRPr="002C1C25" w:rsidRDefault="00C62DD1" w:rsidP="00C62DD1">
            <w:pPr>
              <w:pStyle w:val="acctfourfigures"/>
              <w:tabs>
                <w:tab w:val="clear" w:pos="765"/>
              </w:tabs>
              <w:spacing w:line="240" w:lineRule="auto"/>
              <w:jc w:val="right"/>
              <w:rPr>
                <w:rFonts w:ascii="Browallia New" w:hAnsi="Browallia New" w:cs="Browallia New"/>
                <w:sz w:val="27"/>
                <w:szCs w:val="27"/>
                <w:lang w:val="en-US"/>
              </w:rPr>
            </w:pPr>
            <w:r>
              <w:rPr>
                <w:rFonts w:ascii="Browallia New" w:hAnsi="Browallia New" w:cs="Browallia New"/>
                <w:sz w:val="27"/>
                <w:szCs w:val="27"/>
              </w:rPr>
              <w:fldChar w:fldCharType="begin"/>
            </w:r>
            <w:r>
              <w:rPr>
                <w:rFonts w:ascii="Browallia New" w:hAnsi="Browallia New" w:cs="Browallia New"/>
                <w:sz w:val="27"/>
                <w:szCs w:val="27"/>
              </w:rPr>
              <w:instrText xml:space="preserve"> =SUM(ABOVE) </w:instrText>
            </w:r>
            <w:r>
              <w:rPr>
                <w:rFonts w:ascii="Browallia New" w:hAnsi="Browallia New" w:cs="Browallia New"/>
                <w:sz w:val="27"/>
                <w:szCs w:val="27"/>
              </w:rPr>
              <w:fldChar w:fldCharType="separate"/>
            </w:r>
            <w:r>
              <w:rPr>
                <w:rFonts w:ascii="Browallia New" w:hAnsi="Browallia New" w:cs="Browallia New"/>
                <w:noProof/>
                <w:sz w:val="27"/>
                <w:szCs w:val="27"/>
              </w:rPr>
              <w:t>68</w:t>
            </w:r>
            <w:r>
              <w:rPr>
                <w:rFonts w:ascii="Browallia New" w:hAnsi="Browallia New" w:cs="Browallia New"/>
                <w:sz w:val="27"/>
                <w:szCs w:val="27"/>
              </w:rPr>
              <w:fldChar w:fldCharType="end"/>
            </w:r>
            <w:r>
              <w:rPr>
                <w:rFonts w:ascii="Browallia New" w:hAnsi="Browallia New" w:cs="Browallia New"/>
                <w:sz w:val="27"/>
                <w:szCs w:val="27"/>
              </w:rPr>
              <w:t>,280</w:t>
            </w:r>
          </w:p>
        </w:tc>
      </w:tr>
    </w:tbl>
    <w:p w14:paraId="1E4A27B9" w14:textId="77777777" w:rsidR="005D22A0" w:rsidRDefault="005D22A0" w:rsidP="00C72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2"/>
        <w:jc w:val="thaiDistribute"/>
        <w:rPr>
          <w:rFonts w:ascii="Browallia New" w:hAnsi="Browallia New" w:cs="Browallia New"/>
          <w:sz w:val="28"/>
          <w:szCs w:val="28"/>
        </w:rPr>
      </w:pPr>
    </w:p>
    <w:p w14:paraId="6C167AC9" w14:textId="7D6725BF" w:rsidR="006971B8" w:rsidRPr="002A52A0"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2A52A0">
        <w:rPr>
          <w:rFonts w:ascii="Browallia New" w:hAnsi="Browallia New" w:cs="Browallia New" w:hint="cs"/>
          <w:b/>
          <w:bCs/>
          <w:sz w:val="28"/>
          <w:szCs w:val="28"/>
          <w:cs/>
          <w:lang w:val="en-GB"/>
        </w:rPr>
        <w:t>ลูกหนี้การค้าและลูกหนี้อื่น</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w:t>
      </w:r>
      <w:r w:rsidR="00F46B29" w:rsidRPr="0068531E">
        <w:rPr>
          <w:rFonts w:ascii="Browallia New" w:hAnsi="Browallia New" w:cs="Browallia New" w:hint="cs"/>
          <w:b/>
          <w:bCs/>
          <w:sz w:val="28"/>
          <w:szCs w:val="28"/>
          <w:lang w:val="en-GB"/>
        </w:rPr>
        <w:t xml:space="preserve"> </w:t>
      </w:r>
      <w:r w:rsidRPr="002A52A0">
        <w:rPr>
          <w:rFonts w:ascii="Browallia New" w:hAnsi="Browallia New" w:cs="Browallia New" w:hint="cs"/>
          <w:b/>
          <w:bCs/>
          <w:sz w:val="28"/>
          <w:szCs w:val="28"/>
          <w:cs/>
          <w:lang w:val="en-GB"/>
        </w:rPr>
        <w:t>สุทธิ</w:t>
      </w:r>
    </w:p>
    <w:p w14:paraId="35715832" w14:textId="77777777" w:rsidR="006971B8" w:rsidRPr="005B0BB1"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4" w:type="dxa"/>
        <w:tblInd w:w="266" w:type="dxa"/>
        <w:tblLayout w:type="fixed"/>
        <w:tblLook w:val="0000" w:firstRow="0" w:lastRow="0" w:firstColumn="0" w:lastColumn="0" w:noHBand="0" w:noVBand="0"/>
      </w:tblPr>
      <w:tblGrid>
        <w:gridCol w:w="4144"/>
        <w:gridCol w:w="1119"/>
        <w:gridCol w:w="252"/>
        <w:gridCol w:w="1123"/>
        <w:gridCol w:w="236"/>
        <w:gridCol w:w="1120"/>
        <w:gridCol w:w="252"/>
        <w:gridCol w:w="1128"/>
      </w:tblGrid>
      <w:tr w:rsidR="006971B8" w:rsidRPr="005C688C" w14:paraId="2089BFE2" w14:textId="77777777" w:rsidTr="00057C7A">
        <w:trPr>
          <w:trHeight w:val="20"/>
          <w:tblHeader/>
        </w:trPr>
        <w:tc>
          <w:tcPr>
            <w:tcW w:w="4144" w:type="dxa"/>
            <w:vAlign w:val="bottom"/>
          </w:tcPr>
          <w:p w14:paraId="585154A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0" w:type="dxa"/>
            <w:gridSpan w:val="7"/>
            <w:vAlign w:val="bottom"/>
          </w:tcPr>
          <w:p w14:paraId="43294004" w14:textId="136904AF" w:rsidR="006971B8" w:rsidRPr="005C688C" w:rsidRDefault="006971B8" w:rsidP="001B4041">
            <w:pPr>
              <w:spacing w:line="240" w:lineRule="auto"/>
              <w:ind w:right="-45"/>
              <w:jc w:val="right"/>
              <w:rPr>
                <w:rFonts w:ascii="Browallia New" w:hAnsi="Browallia New" w:cs="Browallia New"/>
                <w:sz w:val="28"/>
                <w:szCs w:val="28"/>
                <w:cs/>
              </w:rPr>
            </w:pPr>
            <w:r w:rsidRPr="005C688C">
              <w:rPr>
                <w:rFonts w:ascii="Browallia New" w:hAnsi="Browallia New" w:cs="Browallia New" w:hint="cs"/>
                <w:sz w:val="28"/>
                <w:szCs w:val="28"/>
                <w:cs/>
              </w:rPr>
              <w:t>(หน่วย</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lang w:val="en-GB"/>
              </w:rPr>
              <w:t>:</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rPr>
              <w:t>พันบาท)</w:t>
            </w:r>
          </w:p>
        </w:tc>
      </w:tr>
      <w:tr w:rsidR="006971B8" w:rsidRPr="005C688C" w14:paraId="0797EDBA" w14:textId="77777777" w:rsidTr="00057C7A">
        <w:trPr>
          <w:trHeight w:val="20"/>
          <w:tblHeader/>
        </w:trPr>
        <w:tc>
          <w:tcPr>
            <w:tcW w:w="4144" w:type="dxa"/>
            <w:vAlign w:val="bottom"/>
          </w:tcPr>
          <w:p w14:paraId="5F930031"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4" w:type="dxa"/>
            <w:gridSpan w:val="3"/>
            <w:tcBorders>
              <w:bottom w:val="single" w:sz="4" w:space="0" w:color="auto"/>
            </w:tcBorders>
            <w:vAlign w:val="bottom"/>
          </w:tcPr>
          <w:p w14:paraId="257B2F65"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C688C">
              <w:rPr>
                <w:rFonts w:ascii="Browallia New" w:hAnsi="Browallia New" w:cs="Browallia New" w:hint="cs"/>
                <w:sz w:val="28"/>
                <w:szCs w:val="28"/>
                <w:cs/>
              </w:rPr>
              <w:t>งบการเงินรวม</w:t>
            </w:r>
          </w:p>
        </w:tc>
        <w:tc>
          <w:tcPr>
            <w:tcW w:w="236" w:type="dxa"/>
            <w:vAlign w:val="bottom"/>
          </w:tcPr>
          <w:p w14:paraId="01D5F622"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0" w:type="dxa"/>
            <w:gridSpan w:val="3"/>
            <w:tcBorders>
              <w:bottom w:val="single" w:sz="4" w:space="0" w:color="auto"/>
            </w:tcBorders>
            <w:vAlign w:val="bottom"/>
          </w:tcPr>
          <w:p w14:paraId="085031EC"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C688C">
              <w:rPr>
                <w:rFonts w:ascii="Browallia New" w:hAnsi="Browallia New" w:cs="Browallia New" w:hint="cs"/>
                <w:sz w:val="28"/>
                <w:szCs w:val="28"/>
                <w:cs/>
              </w:rPr>
              <w:t>งบการเงินเฉพาะของบริษัท</w:t>
            </w:r>
          </w:p>
        </w:tc>
      </w:tr>
      <w:tr w:rsidR="00C17B91" w:rsidRPr="005C688C" w14:paraId="74E70DA9" w14:textId="77777777" w:rsidTr="00057C7A">
        <w:trPr>
          <w:trHeight w:val="20"/>
          <w:tblHeader/>
        </w:trPr>
        <w:tc>
          <w:tcPr>
            <w:tcW w:w="4144" w:type="dxa"/>
            <w:vAlign w:val="bottom"/>
          </w:tcPr>
          <w:p w14:paraId="6A87AB83" w14:textId="77777777" w:rsidR="00C17B91" w:rsidRPr="005C688C" w:rsidRDefault="00C17B91" w:rsidP="00C17B91">
            <w:pPr>
              <w:pStyle w:val="a0"/>
              <w:tabs>
                <w:tab w:val="clear" w:pos="360"/>
                <w:tab w:val="clear" w:pos="720"/>
                <w:tab w:val="clear" w:pos="1080"/>
                <w:tab w:val="left" w:pos="540"/>
              </w:tabs>
              <w:rPr>
                <w:rFonts w:ascii="Browallia New" w:hAnsi="Browallia New" w:cs="Browallia New"/>
                <w:lang w:val="en-US"/>
              </w:rPr>
            </w:pPr>
          </w:p>
        </w:tc>
        <w:tc>
          <w:tcPr>
            <w:tcW w:w="1119" w:type="dxa"/>
            <w:tcBorders>
              <w:top w:val="single" w:sz="4" w:space="0" w:color="auto"/>
              <w:bottom w:val="single" w:sz="4" w:space="0" w:color="auto"/>
            </w:tcBorders>
            <w:vAlign w:val="bottom"/>
          </w:tcPr>
          <w:p w14:paraId="71CB9EF3" w14:textId="356AE66F"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52" w:type="dxa"/>
            <w:tcBorders>
              <w:top w:val="single" w:sz="4" w:space="0" w:color="auto"/>
            </w:tcBorders>
            <w:vAlign w:val="bottom"/>
          </w:tcPr>
          <w:p w14:paraId="2B9DCBD6"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23" w:type="dxa"/>
            <w:tcBorders>
              <w:top w:val="single" w:sz="4" w:space="0" w:color="auto"/>
              <w:bottom w:val="single" w:sz="4" w:space="0" w:color="auto"/>
            </w:tcBorders>
            <w:vAlign w:val="bottom"/>
          </w:tcPr>
          <w:p w14:paraId="5FA19872" w14:textId="491C3F64"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vAlign w:val="bottom"/>
          </w:tcPr>
          <w:p w14:paraId="55624719"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364E6353" w14:textId="75995417"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52" w:type="dxa"/>
            <w:tcBorders>
              <w:top w:val="single" w:sz="4" w:space="0" w:color="auto"/>
            </w:tcBorders>
            <w:vAlign w:val="bottom"/>
          </w:tcPr>
          <w:p w14:paraId="78452770"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1006EE0C" w14:textId="12805F87"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106AB6" w:rsidRPr="005C688C" w14:paraId="06956D5A" w14:textId="77777777" w:rsidTr="00057C7A">
        <w:trPr>
          <w:trHeight w:val="20"/>
          <w:tblHeader/>
        </w:trPr>
        <w:tc>
          <w:tcPr>
            <w:tcW w:w="4144" w:type="dxa"/>
            <w:vAlign w:val="bottom"/>
          </w:tcPr>
          <w:p w14:paraId="5F03FB49" w14:textId="77777777" w:rsidR="00106AB6" w:rsidRPr="005C688C" w:rsidRDefault="00106AB6" w:rsidP="00106AB6">
            <w:pPr>
              <w:pStyle w:val="a"/>
              <w:tabs>
                <w:tab w:val="clear" w:pos="1080"/>
                <w:tab w:val="left" w:pos="540"/>
              </w:tabs>
              <w:rPr>
                <w:rFonts w:ascii="Browallia New" w:hAnsi="Browallia New" w:cs="Browallia New"/>
                <w:sz w:val="28"/>
                <w:szCs w:val="28"/>
                <w:lang w:val="en-US"/>
              </w:rPr>
            </w:pPr>
          </w:p>
        </w:tc>
        <w:tc>
          <w:tcPr>
            <w:tcW w:w="1119" w:type="dxa"/>
            <w:tcBorders>
              <w:top w:val="single" w:sz="4" w:space="0" w:color="auto"/>
            </w:tcBorders>
            <w:vAlign w:val="bottom"/>
          </w:tcPr>
          <w:p w14:paraId="36CC1921"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4EECD94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23" w:type="dxa"/>
            <w:tcBorders>
              <w:top w:val="single" w:sz="4" w:space="0" w:color="auto"/>
            </w:tcBorders>
            <w:vAlign w:val="bottom"/>
          </w:tcPr>
          <w:p w14:paraId="6F57A3BF"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vAlign w:val="bottom"/>
          </w:tcPr>
          <w:p w14:paraId="1031D060"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62139B4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52" w:type="dxa"/>
            <w:vAlign w:val="bottom"/>
          </w:tcPr>
          <w:p w14:paraId="25382F82"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8" w:type="dxa"/>
            <w:tcBorders>
              <w:top w:val="single" w:sz="4" w:space="0" w:color="auto"/>
            </w:tcBorders>
            <w:vAlign w:val="bottom"/>
          </w:tcPr>
          <w:p w14:paraId="778363B7"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C17B91" w:rsidRPr="005C688C" w14:paraId="2CC9D253" w14:textId="77777777" w:rsidTr="00C07995">
        <w:trPr>
          <w:trHeight w:val="20"/>
        </w:trPr>
        <w:tc>
          <w:tcPr>
            <w:tcW w:w="4144" w:type="dxa"/>
            <w:vAlign w:val="bottom"/>
          </w:tcPr>
          <w:p w14:paraId="2D90D191" w14:textId="3E96A191" w:rsidR="00C17B91" w:rsidRPr="005C688C" w:rsidRDefault="00C17B91" w:rsidP="00C17B91">
            <w:pPr>
              <w:pStyle w:val="a"/>
              <w:tabs>
                <w:tab w:val="clear" w:pos="1080"/>
                <w:tab w:val="left" w:pos="540"/>
              </w:tabs>
              <w:rPr>
                <w:rFonts w:ascii="Browallia New" w:hAnsi="Browallia New" w:cs="Browallia New"/>
                <w:sz w:val="28"/>
                <w:szCs w:val="28"/>
                <w:cs/>
                <w:lang w:val="en-US"/>
              </w:rPr>
            </w:pPr>
            <w:r w:rsidRPr="005C688C">
              <w:rPr>
                <w:rFonts w:ascii="Browallia New" w:hAnsi="Browallia New" w:cs="Browallia New" w:hint="cs"/>
                <w:sz w:val="28"/>
                <w:szCs w:val="28"/>
                <w:cs/>
                <w:lang w:val="en-GB"/>
              </w:rPr>
              <w:t xml:space="preserve">ลูกหนี้การค้า </w:t>
            </w:r>
            <w:r w:rsidRPr="005C688C">
              <w:rPr>
                <w:rFonts w:ascii="Browallia New" w:hAnsi="Browallia New" w:cs="Browallia New"/>
                <w:sz w:val="28"/>
                <w:szCs w:val="28"/>
                <w:lang w:val="en-US"/>
              </w:rPr>
              <w:t xml:space="preserve">- </w:t>
            </w:r>
            <w:r w:rsidRPr="005C688C">
              <w:rPr>
                <w:rFonts w:ascii="Browallia New" w:hAnsi="Browallia New" w:cs="Browallia New" w:hint="cs"/>
                <w:sz w:val="28"/>
                <w:szCs w:val="28"/>
                <w:cs/>
                <w:lang w:val="en-US"/>
              </w:rPr>
              <w:t>ลูกค้าทั่วไป</w:t>
            </w:r>
          </w:p>
        </w:tc>
        <w:tc>
          <w:tcPr>
            <w:tcW w:w="1119" w:type="dxa"/>
            <w:tcBorders>
              <w:left w:val="nil"/>
            </w:tcBorders>
          </w:tcPr>
          <w:p w14:paraId="27C4602C" w14:textId="5370DE1C" w:rsidR="00C17B91" w:rsidRPr="00D840D5" w:rsidRDefault="0087362F"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D840D5">
              <w:rPr>
                <w:rFonts w:ascii="Browallia New" w:hAnsi="Browallia New" w:cs="Browallia New"/>
                <w:sz w:val="28"/>
                <w:szCs w:val="28"/>
                <w:lang w:val="en-US" w:bidi="th-TH"/>
              </w:rPr>
              <w:t>30,</w:t>
            </w:r>
            <w:r w:rsidR="00E46568" w:rsidRPr="00D840D5">
              <w:rPr>
                <w:rFonts w:ascii="Browallia New" w:hAnsi="Browallia New" w:cs="Browallia New"/>
                <w:sz w:val="28"/>
                <w:szCs w:val="28"/>
                <w:lang w:val="en-US" w:bidi="th-TH"/>
              </w:rPr>
              <w:t>90</w:t>
            </w:r>
            <w:r w:rsidR="00796118">
              <w:rPr>
                <w:rFonts w:ascii="Browallia New" w:hAnsi="Browallia New" w:cs="Browallia New" w:hint="cs"/>
                <w:sz w:val="28"/>
                <w:szCs w:val="28"/>
                <w:cs/>
                <w:lang w:val="en-US" w:bidi="th-TH"/>
              </w:rPr>
              <w:t>1</w:t>
            </w:r>
          </w:p>
        </w:tc>
        <w:tc>
          <w:tcPr>
            <w:tcW w:w="252" w:type="dxa"/>
            <w:vAlign w:val="bottom"/>
          </w:tcPr>
          <w:p w14:paraId="33AA502D"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23" w:type="dxa"/>
          </w:tcPr>
          <w:p w14:paraId="27D2A02C" w14:textId="7CF50CF4"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28,512</w:t>
            </w:r>
          </w:p>
        </w:tc>
        <w:tc>
          <w:tcPr>
            <w:tcW w:w="236" w:type="dxa"/>
            <w:vAlign w:val="bottom"/>
          </w:tcPr>
          <w:p w14:paraId="565778F2"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0" w:type="dxa"/>
            <w:vAlign w:val="bottom"/>
          </w:tcPr>
          <w:p w14:paraId="74C7C842" w14:textId="726B24AC" w:rsidR="00C17B91" w:rsidRPr="00C20867" w:rsidRDefault="005728BA"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C20867">
              <w:rPr>
                <w:rFonts w:ascii="Browallia New" w:hAnsi="Browallia New" w:cs="Browallia New" w:hint="cs"/>
                <w:sz w:val="28"/>
                <w:szCs w:val="28"/>
                <w:cs/>
                <w:lang w:val="en-US" w:bidi="th-TH"/>
              </w:rPr>
              <w:t>1</w:t>
            </w:r>
            <w:r w:rsidR="000F530E" w:rsidRPr="00C20867">
              <w:rPr>
                <w:rFonts w:ascii="Browallia New" w:hAnsi="Browallia New" w:cs="Browallia New"/>
                <w:sz w:val="28"/>
                <w:szCs w:val="28"/>
                <w:lang w:val="en-US" w:bidi="th-TH"/>
              </w:rPr>
              <w:t>,677</w:t>
            </w:r>
          </w:p>
        </w:tc>
        <w:tc>
          <w:tcPr>
            <w:tcW w:w="252" w:type="dxa"/>
            <w:vAlign w:val="bottom"/>
          </w:tcPr>
          <w:p w14:paraId="2F5A7ED8"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28" w:type="dxa"/>
            <w:vAlign w:val="bottom"/>
          </w:tcPr>
          <w:p w14:paraId="3DC0E97A" w14:textId="6AE03672"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C17B91" w:rsidRPr="005C688C" w14:paraId="24E2C251" w14:textId="77777777" w:rsidTr="00C07995">
        <w:trPr>
          <w:trHeight w:val="20"/>
        </w:trPr>
        <w:tc>
          <w:tcPr>
            <w:tcW w:w="4144" w:type="dxa"/>
          </w:tcPr>
          <w:p w14:paraId="55968E4C" w14:textId="65528F2B"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u w:val="single"/>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จะเกิดขึ้น</w:t>
            </w:r>
          </w:p>
        </w:tc>
        <w:tc>
          <w:tcPr>
            <w:tcW w:w="1119" w:type="dxa"/>
            <w:tcBorders>
              <w:left w:val="nil"/>
              <w:bottom w:val="single" w:sz="4" w:space="0" w:color="auto"/>
            </w:tcBorders>
          </w:tcPr>
          <w:p w14:paraId="4912CB7B" w14:textId="77777777" w:rsidR="00E46568" w:rsidRPr="00D840D5" w:rsidRDefault="00E46568" w:rsidP="00E46568">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711505B9" w:rsidR="00C17B91" w:rsidRPr="00D840D5" w:rsidRDefault="00E46568"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D840D5">
              <w:rPr>
                <w:rFonts w:ascii="Browallia New" w:hAnsi="Browallia New" w:cs="Browallia New"/>
                <w:sz w:val="28"/>
                <w:szCs w:val="28"/>
                <w:lang w:val="en-US" w:bidi="th-TH"/>
              </w:rPr>
              <w:t>(2,990)</w:t>
            </w:r>
          </w:p>
        </w:tc>
        <w:tc>
          <w:tcPr>
            <w:tcW w:w="252" w:type="dxa"/>
            <w:vAlign w:val="bottom"/>
          </w:tcPr>
          <w:p w14:paraId="57EBD59D"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1123" w:type="dxa"/>
            <w:tcBorders>
              <w:bottom w:val="single" w:sz="4" w:space="0" w:color="auto"/>
            </w:tcBorders>
          </w:tcPr>
          <w:p w14:paraId="5FFEE56C"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50B458F1"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(2,990)</w:t>
            </w:r>
          </w:p>
        </w:tc>
        <w:tc>
          <w:tcPr>
            <w:tcW w:w="236" w:type="dxa"/>
            <w:vAlign w:val="bottom"/>
          </w:tcPr>
          <w:p w14:paraId="6CCE6305" w14:textId="77777777" w:rsidR="00C17B91" w:rsidRPr="005C688C" w:rsidRDefault="00C17B91" w:rsidP="00C17B91">
            <w:pPr>
              <w:pStyle w:val="a"/>
              <w:tabs>
                <w:tab w:val="clear" w:pos="1080"/>
                <w:tab w:val="left" w:pos="540"/>
              </w:tabs>
              <w:rPr>
                <w:rFonts w:ascii="Browallia New" w:hAnsi="Browallia New" w:cs="Browallia New"/>
                <w:sz w:val="28"/>
                <w:szCs w:val="28"/>
                <w:lang w:val="en-GB"/>
              </w:rPr>
            </w:pPr>
          </w:p>
        </w:tc>
        <w:tc>
          <w:tcPr>
            <w:tcW w:w="1120" w:type="dxa"/>
            <w:tcBorders>
              <w:bottom w:val="single" w:sz="4" w:space="0" w:color="auto"/>
            </w:tcBorders>
            <w:vAlign w:val="bottom"/>
          </w:tcPr>
          <w:p w14:paraId="44B9A243" w14:textId="067D1CCD" w:rsidR="00C17B91" w:rsidRPr="00C20867" w:rsidRDefault="000F530E" w:rsidP="00C17B91">
            <w:pPr>
              <w:pStyle w:val="a"/>
              <w:tabs>
                <w:tab w:val="clear" w:pos="1080"/>
                <w:tab w:val="left" w:pos="18"/>
              </w:tabs>
              <w:jc w:val="right"/>
              <w:rPr>
                <w:rFonts w:ascii="Browallia New" w:hAnsi="Browallia New" w:cs="Browallia New"/>
                <w:sz w:val="28"/>
                <w:szCs w:val="28"/>
                <w:cs/>
              </w:rPr>
            </w:pPr>
            <w:r w:rsidRPr="00C20867">
              <w:rPr>
                <w:rFonts w:ascii="Browallia New" w:hAnsi="Browallia New" w:cs="Browallia New" w:hint="cs"/>
                <w:sz w:val="28"/>
                <w:szCs w:val="28"/>
                <w:cs/>
              </w:rPr>
              <w:t>-</w:t>
            </w:r>
          </w:p>
        </w:tc>
        <w:tc>
          <w:tcPr>
            <w:tcW w:w="252" w:type="dxa"/>
            <w:vAlign w:val="bottom"/>
          </w:tcPr>
          <w:p w14:paraId="2092D077" w14:textId="77777777" w:rsidR="00C17B91" w:rsidRPr="005C688C" w:rsidRDefault="00C17B91" w:rsidP="00C17B91">
            <w:pPr>
              <w:pStyle w:val="a"/>
              <w:tabs>
                <w:tab w:val="clear" w:pos="1080"/>
                <w:tab w:val="left" w:pos="540"/>
              </w:tabs>
              <w:jc w:val="right"/>
              <w:rPr>
                <w:rFonts w:ascii="Browallia New" w:hAnsi="Browallia New" w:cs="Browallia New"/>
                <w:sz w:val="28"/>
                <w:szCs w:val="28"/>
                <w:highlight w:val="cyan"/>
                <w:lang w:val="en-GB"/>
              </w:rPr>
            </w:pPr>
          </w:p>
        </w:tc>
        <w:tc>
          <w:tcPr>
            <w:tcW w:w="1128" w:type="dxa"/>
            <w:tcBorders>
              <w:bottom w:val="single" w:sz="4" w:space="0" w:color="auto"/>
            </w:tcBorders>
            <w:vAlign w:val="bottom"/>
          </w:tcPr>
          <w:p w14:paraId="3B541CD4" w14:textId="3695A083" w:rsidR="00C17B91" w:rsidRPr="005C688C" w:rsidRDefault="00C17B91" w:rsidP="00C17B91">
            <w:pPr>
              <w:pStyle w:val="a"/>
              <w:tabs>
                <w:tab w:val="clear" w:pos="1080"/>
                <w:tab w:val="left" w:pos="18"/>
              </w:tabs>
              <w:jc w:val="right"/>
              <w:rPr>
                <w:rFonts w:ascii="Browallia New" w:hAnsi="Browallia New" w:cs="Browallia New"/>
                <w:sz w:val="28"/>
                <w:szCs w:val="28"/>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C17B91" w:rsidRPr="005C688C" w14:paraId="00155B7E" w14:textId="77777777" w:rsidTr="00D7436D">
        <w:trPr>
          <w:trHeight w:val="20"/>
        </w:trPr>
        <w:tc>
          <w:tcPr>
            <w:tcW w:w="4144" w:type="dxa"/>
            <w:vAlign w:val="bottom"/>
          </w:tcPr>
          <w:p w14:paraId="2A4553FA"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hint="cs"/>
                <w:sz w:val="28"/>
                <w:szCs w:val="28"/>
                <w:cs/>
              </w:rPr>
              <w:t>สุทธิ</w:t>
            </w:r>
          </w:p>
        </w:tc>
        <w:tc>
          <w:tcPr>
            <w:tcW w:w="1119" w:type="dxa"/>
            <w:tcBorders>
              <w:top w:val="single" w:sz="4" w:space="0" w:color="auto"/>
              <w:bottom w:val="single" w:sz="4" w:space="0" w:color="auto"/>
            </w:tcBorders>
            <w:vAlign w:val="bottom"/>
          </w:tcPr>
          <w:p w14:paraId="40B35A4A" w14:textId="03157D8E" w:rsidR="00C17B91" w:rsidRPr="00D840D5" w:rsidRDefault="006B0630"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D840D5">
              <w:rPr>
                <w:rFonts w:ascii="Browallia New" w:hAnsi="Browallia New" w:cs="Browallia New"/>
                <w:sz w:val="28"/>
                <w:szCs w:val="28"/>
                <w:lang w:val="en-US"/>
              </w:rPr>
              <w:t>27,91</w:t>
            </w:r>
            <w:r w:rsidR="00796118">
              <w:rPr>
                <w:rFonts w:ascii="Browallia New" w:hAnsi="Browallia New" w:cs="Browallia New" w:hint="cs"/>
                <w:sz w:val="28"/>
                <w:szCs w:val="28"/>
                <w:cs/>
                <w:lang w:val="en-US" w:bidi="th-TH"/>
              </w:rPr>
              <w:t>1</w:t>
            </w:r>
          </w:p>
        </w:tc>
        <w:tc>
          <w:tcPr>
            <w:tcW w:w="252" w:type="dxa"/>
            <w:vAlign w:val="bottom"/>
          </w:tcPr>
          <w:p w14:paraId="3B9B92C3"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tcBorders>
              <w:top w:val="single" w:sz="4" w:space="0" w:color="auto"/>
              <w:bottom w:val="single" w:sz="4" w:space="0" w:color="auto"/>
            </w:tcBorders>
            <w:vAlign w:val="bottom"/>
          </w:tcPr>
          <w:p w14:paraId="5A5A206D" w14:textId="31C5074B"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vAlign w:val="bottom"/>
          </w:tcPr>
          <w:p w14:paraId="4E9ACA6A"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tcBorders>
              <w:top w:val="single" w:sz="4" w:space="0" w:color="auto"/>
              <w:bottom w:val="single" w:sz="4" w:space="0" w:color="auto"/>
            </w:tcBorders>
            <w:vAlign w:val="bottom"/>
          </w:tcPr>
          <w:p w14:paraId="23543607" w14:textId="3EF33586" w:rsidR="00C17B91" w:rsidRPr="00C20867" w:rsidRDefault="000F530E" w:rsidP="00C17B91">
            <w:pPr>
              <w:pStyle w:val="acctfourfigures"/>
              <w:tabs>
                <w:tab w:val="clear" w:pos="765"/>
              </w:tabs>
              <w:spacing w:line="240" w:lineRule="auto"/>
              <w:ind w:left="-117"/>
              <w:jc w:val="right"/>
              <w:rPr>
                <w:rFonts w:ascii="Browallia New" w:hAnsi="Browallia New" w:cs="Browallia New"/>
                <w:sz w:val="28"/>
                <w:szCs w:val="28"/>
                <w:lang w:val="en-US"/>
              </w:rPr>
            </w:pPr>
            <w:r w:rsidRPr="00C20867">
              <w:rPr>
                <w:rFonts w:ascii="Browallia New" w:hAnsi="Browallia New" w:cs="Browallia New"/>
                <w:sz w:val="28"/>
                <w:szCs w:val="28"/>
                <w:lang w:val="en-US"/>
              </w:rPr>
              <w:t>1,677</w:t>
            </w:r>
          </w:p>
        </w:tc>
        <w:tc>
          <w:tcPr>
            <w:tcW w:w="252" w:type="dxa"/>
            <w:vAlign w:val="bottom"/>
          </w:tcPr>
          <w:p w14:paraId="70A96522"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4" w:space="0" w:color="auto"/>
            </w:tcBorders>
            <w:vAlign w:val="bottom"/>
          </w:tcPr>
          <w:p w14:paraId="2D99CB34" w14:textId="253B870D"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bidi="th-TH"/>
              </w:rPr>
              <w:t>2,740</w:t>
            </w:r>
          </w:p>
        </w:tc>
      </w:tr>
      <w:tr w:rsidR="00C17B91" w:rsidRPr="005C688C" w14:paraId="114026F2" w14:textId="77777777" w:rsidTr="00D7436D">
        <w:trPr>
          <w:trHeight w:val="20"/>
        </w:trPr>
        <w:tc>
          <w:tcPr>
            <w:tcW w:w="4144" w:type="dxa"/>
            <w:vAlign w:val="bottom"/>
          </w:tcPr>
          <w:p w14:paraId="21F7CEC6" w14:textId="210074A0" w:rsidR="00C17B91" w:rsidRPr="005C688C" w:rsidDel="001E733F"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p>
        </w:tc>
        <w:tc>
          <w:tcPr>
            <w:tcW w:w="1119" w:type="dxa"/>
            <w:vAlign w:val="bottom"/>
          </w:tcPr>
          <w:p w14:paraId="3AC444FE"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16978D8E"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4F1E4CCA"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5874B0CE"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0FAFBD5C" w14:textId="77777777" w:rsidR="00C17B91" w:rsidRPr="00C20867"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40022D3"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7444DF87"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r>
      <w:tr w:rsidR="00C17B91" w:rsidRPr="005C688C" w14:paraId="2C529E5D" w14:textId="77777777" w:rsidTr="00D7436D">
        <w:trPr>
          <w:trHeight w:val="20"/>
        </w:trPr>
        <w:tc>
          <w:tcPr>
            <w:tcW w:w="4144" w:type="dxa"/>
            <w:vAlign w:val="bottom"/>
          </w:tcPr>
          <w:p w14:paraId="559CE5F1" w14:textId="0AAD0B10"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 xml:space="preserve">ลูกหนี้อื่น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ลูกค้าทั่วไป</w:t>
            </w:r>
          </w:p>
        </w:tc>
        <w:tc>
          <w:tcPr>
            <w:tcW w:w="1119" w:type="dxa"/>
            <w:vAlign w:val="bottom"/>
          </w:tcPr>
          <w:p w14:paraId="7F2E259D" w14:textId="17BCB0DE"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52" w:type="dxa"/>
            <w:vAlign w:val="bottom"/>
          </w:tcPr>
          <w:p w14:paraId="2865FAC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23" w:type="dxa"/>
            <w:vAlign w:val="bottom"/>
          </w:tcPr>
          <w:p w14:paraId="6B52C982"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2096DEB"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1ECACD94" w14:textId="77777777" w:rsidR="00C17B91" w:rsidRPr="00C20867"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52" w:type="dxa"/>
            <w:vAlign w:val="bottom"/>
          </w:tcPr>
          <w:p w14:paraId="653D6E3F"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vAlign w:val="bottom"/>
          </w:tcPr>
          <w:p w14:paraId="00BB4BAB"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r>
      <w:tr w:rsidR="00C17B91" w:rsidRPr="005C688C" w14:paraId="489C77A2" w14:textId="77777777" w:rsidTr="00D7436D">
        <w:trPr>
          <w:trHeight w:val="20"/>
        </w:trPr>
        <w:tc>
          <w:tcPr>
            <w:tcW w:w="4144" w:type="dxa"/>
            <w:vAlign w:val="bottom"/>
          </w:tcPr>
          <w:p w14:paraId="14D1D816" w14:textId="0D162A6B"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ค่าเบี้ยปรับค้างรับ</w:t>
            </w:r>
          </w:p>
        </w:tc>
        <w:tc>
          <w:tcPr>
            <w:tcW w:w="1119" w:type="dxa"/>
            <w:vAlign w:val="bottom"/>
          </w:tcPr>
          <w:p w14:paraId="515B91B1" w14:textId="49EFB6E1" w:rsidR="00C17B91" w:rsidRPr="005C688C" w:rsidRDefault="000320EA" w:rsidP="00C17B9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49,034</w:t>
            </w:r>
          </w:p>
        </w:tc>
        <w:tc>
          <w:tcPr>
            <w:tcW w:w="252" w:type="dxa"/>
            <w:vAlign w:val="bottom"/>
          </w:tcPr>
          <w:p w14:paraId="40F11B00"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7CA5B7D2" w14:textId="6EB597BE"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color w:val="000000" w:themeColor="text1"/>
                <w:sz w:val="28"/>
                <w:szCs w:val="28"/>
                <w:lang w:val="en-US" w:bidi="th-TH"/>
              </w:rPr>
              <w:t>46,319</w:t>
            </w:r>
          </w:p>
        </w:tc>
        <w:tc>
          <w:tcPr>
            <w:tcW w:w="236" w:type="dxa"/>
            <w:vAlign w:val="bottom"/>
          </w:tcPr>
          <w:p w14:paraId="7C89F7E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3F892F7" w14:textId="4989EEBD"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rPr>
            </w:pPr>
            <w:r w:rsidRPr="00C20867">
              <w:rPr>
                <w:rFonts w:ascii="Browallia New" w:hAnsi="Browallia New" w:cs="Browallia New"/>
                <w:sz w:val="28"/>
                <w:szCs w:val="28"/>
              </w:rPr>
              <w:t>-</w:t>
            </w:r>
          </w:p>
        </w:tc>
        <w:tc>
          <w:tcPr>
            <w:tcW w:w="252" w:type="dxa"/>
            <w:vAlign w:val="bottom"/>
          </w:tcPr>
          <w:p w14:paraId="022AE82C"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43199CAD" w14:textId="77B8BFCE"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C17B91" w:rsidRPr="005C688C" w14:paraId="257842A3" w14:textId="77777777" w:rsidTr="00D7436D">
        <w:trPr>
          <w:trHeight w:val="20"/>
        </w:trPr>
        <w:tc>
          <w:tcPr>
            <w:tcW w:w="4144" w:type="dxa"/>
            <w:vAlign w:val="bottom"/>
          </w:tcPr>
          <w:p w14:paraId="1803A3C1" w14:textId="0ECBDA2D"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ค่าเบี้ยประกันภัยจ่ายแทนลูกค้า</w:t>
            </w:r>
          </w:p>
        </w:tc>
        <w:tc>
          <w:tcPr>
            <w:tcW w:w="1119" w:type="dxa"/>
            <w:vAlign w:val="bottom"/>
          </w:tcPr>
          <w:p w14:paraId="5EADCFEB" w14:textId="360D9D8D" w:rsidR="00C17B91" w:rsidRPr="005C688C" w:rsidRDefault="007F640C" w:rsidP="00C17B9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2</w:t>
            </w:r>
            <w:r w:rsidR="005813B3">
              <w:rPr>
                <w:rFonts w:ascii="Browallia New" w:hAnsi="Browallia New" w:cs="Browallia New"/>
                <w:color w:val="000000" w:themeColor="text1"/>
                <w:sz w:val="28"/>
                <w:szCs w:val="28"/>
                <w:lang w:val="en-US" w:bidi="th-TH"/>
              </w:rPr>
              <w:t>,384</w:t>
            </w:r>
          </w:p>
        </w:tc>
        <w:tc>
          <w:tcPr>
            <w:tcW w:w="252" w:type="dxa"/>
            <w:vAlign w:val="bottom"/>
          </w:tcPr>
          <w:p w14:paraId="4D0E5C0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3AEDB42A" w14:textId="478B4983"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color w:val="000000" w:themeColor="text1"/>
                <w:sz w:val="28"/>
                <w:szCs w:val="28"/>
                <w:lang w:val="en-US" w:bidi="th-TH"/>
              </w:rPr>
              <w:t>1,945</w:t>
            </w:r>
          </w:p>
        </w:tc>
        <w:tc>
          <w:tcPr>
            <w:tcW w:w="236" w:type="dxa"/>
            <w:vAlign w:val="bottom"/>
          </w:tcPr>
          <w:p w14:paraId="4C258281"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0" w:type="dxa"/>
            <w:vAlign w:val="bottom"/>
          </w:tcPr>
          <w:p w14:paraId="560C6122" w14:textId="4B98AD5D"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rPr>
            </w:pPr>
            <w:r w:rsidRPr="00C20867">
              <w:rPr>
                <w:rFonts w:ascii="Browallia New" w:hAnsi="Browallia New" w:cs="Browallia New"/>
                <w:sz w:val="28"/>
                <w:szCs w:val="28"/>
              </w:rPr>
              <w:t>-</w:t>
            </w:r>
          </w:p>
        </w:tc>
        <w:tc>
          <w:tcPr>
            <w:tcW w:w="252" w:type="dxa"/>
            <w:vAlign w:val="bottom"/>
          </w:tcPr>
          <w:p w14:paraId="33F74020"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vAlign w:val="bottom"/>
          </w:tcPr>
          <w:p w14:paraId="2F63DF3F" w14:textId="05A349FC"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bidi="th-TH"/>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C17B91" w:rsidRPr="005C688C" w14:paraId="00D00C62" w14:textId="77777777" w:rsidTr="00C07995">
        <w:trPr>
          <w:trHeight w:val="20"/>
        </w:trPr>
        <w:tc>
          <w:tcPr>
            <w:tcW w:w="4144" w:type="dxa"/>
            <w:vAlign w:val="bottom"/>
          </w:tcPr>
          <w:p w14:paraId="166E82C8" w14:textId="64EE1128"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5C688C">
              <w:rPr>
                <w:rFonts w:ascii="Browallia New" w:hAnsi="Browallia New" w:cs="Browallia New" w:hint="cs"/>
                <w:sz w:val="28"/>
                <w:szCs w:val="28"/>
                <w:cs/>
              </w:rPr>
              <w:t>อื่นๆ</w:t>
            </w:r>
          </w:p>
        </w:tc>
        <w:tc>
          <w:tcPr>
            <w:tcW w:w="1119" w:type="dxa"/>
            <w:vAlign w:val="bottom"/>
          </w:tcPr>
          <w:p w14:paraId="289BDDBE" w14:textId="1E27EA0E" w:rsidR="00C17B91" w:rsidRPr="005C688C" w:rsidRDefault="004D2479" w:rsidP="00C17B9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96,425</w:t>
            </w:r>
          </w:p>
        </w:tc>
        <w:tc>
          <w:tcPr>
            <w:tcW w:w="252" w:type="dxa"/>
            <w:vAlign w:val="bottom"/>
          </w:tcPr>
          <w:p w14:paraId="7E968681"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vAlign w:val="bottom"/>
          </w:tcPr>
          <w:p w14:paraId="6FB303D0" w14:textId="458FF93C"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73,168</w:t>
            </w:r>
          </w:p>
        </w:tc>
        <w:tc>
          <w:tcPr>
            <w:tcW w:w="236" w:type="dxa"/>
            <w:vAlign w:val="bottom"/>
          </w:tcPr>
          <w:p w14:paraId="41A633A1"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Pr>
          <w:p w14:paraId="20178513" w14:textId="3503BD25"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23,648</w:t>
            </w:r>
          </w:p>
        </w:tc>
        <w:tc>
          <w:tcPr>
            <w:tcW w:w="252" w:type="dxa"/>
            <w:vAlign w:val="bottom"/>
          </w:tcPr>
          <w:p w14:paraId="4158FEB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Pr>
          <w:p w14:paraId="0E30CA5D" w14:textId="6459FDAB"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C17B91" w:rsidRPr="005C688C" w14:paraId="2318CEA6" w14:textId="77777777" w:rsidTr="00C07995">
        <w:trPr>
          <w:trHeight w:val="20"/>
        </w:trPr>
        <w:tc>
          <w:tcPr>
            <w:tcW w:w="4144" w:type="dxa"/>
            <w:vAlign w:val="bottom"/>
          </w:tcPr>
          <w:p w14:paraId="14286D23"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รวม</w:t>
            </w:r>
          </w:p>
        </w:tc>
        <w:tc>
          <w:tcPr>
            <w:tcW w:w="1119" w:type="dxa"/>
            <w:tcBorders>
              <w:top w:val="single" w:sz="4" w:space="0" w:color="auto"/>
            </w:tcBorders>
            <w:vAlign w:val="bottom"/>
          </w:tcPr>
          <w:p w14:paraId="6DEFA33D" w14:textId="13CACAEE" w:rsidR="00C17B91" w:rsidRPr="005C688C" w:rsidRDefault="001E72FF" w:rsidP="00C17B9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147,843</w:t>
            </w:r>
          </w:p>
        </w:tc>
        <w:tc>
          <w:tcPr>
            <w:tcW w:w="252" w:type="dxa"/>
            <w:vAlign w:val="bottom"/>
          </w:tcPr>
          <w:p w14:paraId="1D565EF6"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tcBorders>
            <w:vAlign w:val="bottom"/>
          </w:tcPr>
          <w:p w14:paraId="1585CA54" w14:textId="3F595A0C"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121,432</w:t>
            </w:r>
          </w:p>
        </w:tc>
        <w:tc>
          <w:tcPr>
            <w:tcW w:w="236" w:type="dxa"/>
            <w:vAlign w:val="bottom"/>
          </w:tcPr>
          <w:p w14:paraId="48AFAC84"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tcBorders>
          </w:tcPr>
          <w:p w14:paraId="167A200B" w14:textId="593988DB"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23,648</w:t>
            </w:r>
          </w:p>
        </w:tc>
        <w:tc>
          <w:tcPr>
            <w:tcW w:w="252" w:type="dxa"/>
            <w:vAlign w:val="bottom"/>
          </w:tcPr>
          <w:p w14:paraId="662C028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tcBorders>
          </w:tcPr>
          <w:p w14:paraId="416A38FB" w14:textId="6B658101"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C17B91" w:rsidRPr="005C688C" w14:paraId="2F0998BE" w14:textId="77777777" w:rsidTr="003960B4">
        <w:trPr>
          <w:trHeight w:val="20"/>
        </w:trPr>
        <w:tc>
          <w:tcPr>
            <w:tcW w:w="4144" w:type="dxa"/>
          </w:tcPr>
          <w:p w14:paraId="50C08F78" w14:textId="20623CB8" w:rsidR="00C17B91" w:rsidRPr="005C688C" w:rsidRDefault="00C17B91" w:rsidP="00C17B9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u w:val="single"/>
                <w:cs/>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จะเกิดขึ้น</w:t>
            </w:r>
          </w:p>
        </w:tc>
        <w:tc>
          <w:tcPr>
            <w:tcW w:w="1119" w:type="dxa"/>
            <w:tcBorders>
              <w:bottom w:val="single" w:sz="4" w:space="0" w:color="auto"/>
            </w:tcBorders>
            <w:vAlign w:val="bottom"/>
          </w:tcPr>
          <w:p w14:paraId="064CC06B" w14:textId="439771F6" w:rsidR="00C17B91" w:rsidRPr="005C688C" w:rsidRDefault="00730A1F" w:rsidP="00C17B9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(39,414)</w:t>
            </w:r>
          </w:p>
        </w:tc>
        <w:tc>
          <w:tcPr>
            <w:tcW w:w="252" w:type="dxa"/>
            <w:vAlign w:val="bottom"/>
          </w:tcPr>
          <w:p w14:paraId="497E89D5"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bottom w:val="single" w:sz="4" w:space="0" w:color="auto"/>
            </w:tcBorders>
            <w:vAlign w:val="bottom"/>
          </w:tcPr>
          <w:p w14:paraId="167A9CBA" w14:textId="61E063BC"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(36,140)</w:t>
            </w:r>
          </w:p>
        </w:tc>
        <w:tc>
          <w:tcPr>
            <w:tcW w:w="236" w:type="dxa"/>
            <w:vAlign w:val="bottom"/>
          </w:tcPr>
          <w:p w14:paraId="78DB5812"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4" w:space="0" w:color="auto"/>
            </w:tcBorders>
            <w:vAlign w:val="bottom"/>
          </w:tcPr>
          <w:p w14:paraId="11CE95D7" w14:textId="0F441679"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w:t>
            </w:r>
          </w:p>
        </w:tc>
        <w:tc>
          <w:tcPr>
            <w:tcW w:w="252" w:type="dxa"/>
            <w:vAlign w:val="bottom"/>
          </w:tcPr>
          <w:p w14:paraId="3D5710C7"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Browallia New" w:hAnsi="Browallia New" w:cs="Browallia New"/>
                <w:sz w:val="28"/>
                <w:szCs w:val="28"/>
              </w:rPr>
            </w:pPr>
          </w:p>
        </w:tc>
        <w:tc>
          <w:tcPr>
            <w:tcW w:w="1128" w:type="dxa"/>
            <w:tcBorders>
              <w:bottom w:val="single" w:sz="4" w:space="0" w:color="auto"/>
            </w:tcBorders>
            <w:vAlign w:val="bottom"/>
          </w:tcPr>
          <w:p w14:paraId="502B7A8F" w14:textId="3012F52E"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   </w:t>
            </w:r>
            <w:r w:rsidRPr="005C688C">
              <w:rPr>
                <w:rFonts w:ascii="Browallia New" w:hAnsi="Browallia New" w:cs="Browallia New"/>
                <w:sz w:val="28"/>
                <w:szCs w:val="28"/>
                <w:rtl/>
              </w:rPr>
              <w:t xml:space="preserve">   </w:t>
            </w:r>
            <w:r w:rsidRPr="005C688C">
              <w:rPr>
                <w:rFonts w:ascii="Browallia New" w:hAnsi="Browallia New" w:cs="Browallia New"/>
                <w:sz w:val="28"/>
                <w:szCs w:val="28"/>
              </w:rPr>
              <w:t xml:space="preserve">   </w:t>
            </w:r>
            <w:r w:rsidRPr="005C688C">
              <w:rPr>
                <w:rFonts w:ascii="Browallia New" w:hAnsi="Browallia New" w:cs="Browallia New"/>
                <w:sz w:val="28"/>
                <w:szCs w:val="28"/>
                <w:rtl/>
              </w:rPr>
              <w:t>-</w:t>
            </w:r>
          </w:p>
        </w:tc>
      </w:tr>
      <w:tr w:rsidR="00C17B91" w:rsidRPr="005C688C" w14:paraId="6D49CB93" w14:textId="77777777" w:rsidTr="00D7436D">
        <w:trPr>
          <w:trHeight w:val="20"/>
        </w:trPr>
        <w:tc>
          <w:tcPr>
            <w:tcW w:w="4144" w:type="dxa"/>
            <w:vAlign w:val="bottom"/>
          </w:tcPr>
          <w:p w14:paraId="4460B3AA" w14:textId="481DE366"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สุทธิ</w:t>
            </w:r>
          </w:p>
        </w:tc>
        <w:tc>
          <w:tcPr>
            <w:tcW w:w="1119" w:type="dxa"/>
            <w:tcBorders>
              <w:top w:val="single" w:sz="4" w:space="0" w:color="auto"/>
              <w:bottom w:val="single" w:sz="12" w:space="0" w:color="auto"/>
            </w:tcBorders>
            <w:vAlign w:val="bottom"/>
          </w:tcPr>
          <w:p w14:paraId="4CD965B0" w14:textId="72DE7D96" w:rsidR="00C17B91" w:rsidRPr="005C688C" w:rsidRDefault="002D3816" w:rsidP="00C17B9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108,429</w:t>
            </w:r>
          </w:p>
        </w:tc>
        <w:tc>
          <w:tcPr>
            <w:tcW w:w="252" w:type="dxa"/>
            <w:vAlign w:val="bottom"/>
          </w:tcPr>
          <w:p w14:paraId="4B1EDE1D"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3" w:type="dxa"/>
            <w:tcBorders>
              <w:top w:val="single" w:sz="4" w:space="0" w:color="auto"/>
              <w:bottom w:val="single" w:sz="12" w:space="0" w:color="auto"/>
            </w:tcBorders>
            <w:vAlign w:val="bottom"/>
          </w:tcPr>
          <w:p w14:paraId="7A3BDBD1" w14:textId="785F1A48"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bidi="th-TH"/>
              </w:rPr>
            </w:pPr>
            <w:r w:rsidRPr="005C688C">
              <w:rPr>
                <w:rFonts w:ascii="Browallia New" w:hAnsi="Browallia New" w:cs="Browallia New"/>
                <w:sz w:val="28"/>
                <w:szCs w:val="28"/>
                <w:lang w:val="en-US" w:bidi="th-TH"/>
              </w:rPr>
              <w:t>85,292</w:t>
            </w:r>
          </w:p>
        </w:tc>
        <w:tc>
          <w:tcPr>
            <w:tcW w:w="236" w:type="dxa"/>
            <w:vAlign w:val="bottom"/>
          </w:tcPr>
          <w:p w14:paraId="656CE699"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4" w:space="0" w:color="auto"/>
              <w:bottom w:val="single" w:sz="12" w:space="0" w:color="auto"/>
            </w:tcBorders>
            <w:vAlign w:val="bottom"/>
          </w:tcPr>
          <w:p w14:paraId="1DD75739" w14:textId="0B8C938B"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23,648</w:t>
            </w:r>
          </w:p>
        </w:tc>
        <w:tc>
          <w:tcPr>
            <w:tcW w:w="252" w:type="dxa"/>
            <w:vAlign w:val="bottom"/>
          </w:tcPr>
          <w:p w14:paraId="6939DECD"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4" w:space="0" w:color="auto"/>
              <w:bottom w:val="single" w:sz="12" w:space="0" w:color="auto"/>
            </w:tcBorders>
            <w:vAlign w:val="bottom"/>
          </w:tcPr>
          <w:p w14:paraId="6C25480B" w14:textId="6254BC40"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14,983</w:t>
            </w:r>
          </w:p>
        </w:tc>
      </w:tr>
      <w:tr w:rsidR="00C17B91" w:rsidRPr="005C688C" w14:paraId="589DFC3A" w14:textId="77777777" w:rsidTr="00D7436D">
        <w:trPr>
          <w:trHeight w:val="20"/>
        </w:trPr>
        <w:tc>
          <w:tcPr>
            <w:tcW w:w="4144" w:type="dxa"/>
            <w:vAlign w:val="bottom"/>
          </w:tcPr>
          <w:p w14:paraId="09BC8B80"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119" w:type="dxa"/>
            <w:tcBorders>
              <w:top w:val="single" w:sz="12" w:space="0" w:color="auto"/>
            </w:tcBorders>
            <w:vAlign w:val="bottom"/>
          </w:tcPr>
          <w:p w14:paraId="21407522"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p>
        </w:tc>
        <w:tc>
          <w:tcPr>
            <w:tcW w:w="252" w:type="dxa"/>
            <w:vAlign w:val="bottom"/>
          </w:tcPr>
          <w:p w14:paraId="40DA65B4"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top w:val="single" w:sz="12" w:space="0" w:color="auto"/>
            </w:tcBorders>
            <w:vAlign w:val="bottom"/>
          </w:tcPr>
          <w:p w14:paraId="157C87C1"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top w:val="single" w:sz="12" w:space="0" w:color="auto"/>
            </w:tcBorders>
            <w:vAlign w:val="bottom"/>
          </w:tcPr>
          <w:p w14:paraId="302A5F0F" w14:textId="77777777" w:rsidR="00C17B91" w:rsidRPr="00C20867" w:rsidRDefault="00C17B91" w:rsidP="00C17B91">
            <w:pPr>
              <w:pStyle w:val="acctfourfigures"/>
              <w:tabs>
                <w:tab w:val="clear" w:pos="765"/>
              </w:tabs>
              <w:spacing w:line="240" w:lineRule="auto"/>
              <w:ind w:left="-117"/>
              <w:jc w:val="right"/>
              <w:rPr>
                <w:rFonts w:ascii="Browallia New" w:hAnsi="Browallia New" w:cs="Browallia New"/>
                <w:sz w:val="28"/>
                <w:szCs w:val="28"/>
                <w:lang w:bidi="th-TH"/>
              </w:rPr>
            </w:pPr>
          </w:p>
        </w:tc>
        <w:tc>
          <w:tcPr>
            <w:tcW w:w="252" w:type="dxa"/>
            <w:vAlign w:val="bottom"/>
          </w:tcPr>
          <w:p w14:paraId="648DA248"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top w:val="single" w:sz="12" w:space="0" w:color="auto"/>
            </w:tcBorders>
            <w:vAlign w:val="bottom"/>
          </w:tcPr>
          <w:p w14:paraId="28978A36" w14:textId="77777777"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p>
        </w:tc>
      </w:tr>
      <w:tr w:rsidR="00C17B91" w:rsidRPr="005C688C" w14:paraId="5D78B180" w14:textId="77777777" w:rsidTr="00D7436D">
        <w:trPr>
          <w:trHeight w:val="20"/>
        </w:trPr>
        <w:tc>
          <w:tcPr>
            <w:tcW w:w="4144" w:type="dxa"/>
            <w:vAlign w:val="bottom"/>
          </w:tcPr>
          <w:p w14:paraId="3FE22944" w14:textId="053B2113"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5C688C">
              <w:rPr>
                <w:rFonts w:ascii="Browallia New" w:hAnsi="Browallia New" w:cs="Browallia New" w:hint="cs"/>
                <w:sz w:val="28"/>
                <w:szCs w:val="28"/>
                <w:cs/>
              </w:rPr>
              <w:t xml:space="preserve">รวมลูกหนี้การค้าและลูกหนี้อื่น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ลูกค้าทั่วไป</w:t>
            </w:r>
          </w:p>
        </w:tc>
        <w:tc>
          <w:tcPr>
            <w:tcW w:w="1119" w:type="dxa"/>
            <w:tcBorders>
              <w:bottom w:val="single" w:sz="12" w:space="0" w:color="auto"/>
            </w:tcBorders>
            <w:vAlign w:val="bottom"/>
          </w:tcPr>
          <w:p w14:paraId="6255FAA1" w14:textId="11BFB65E" w:rsidR="00C17B91" w:rsidRPr="005C688C" w:rsidRDefault="00A90466" w:rsidP="00C17B91">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136,340</w:t>
            </w:r>
          </w:p>
        </w:tc>
        <w:tc>
          <w:tcPr>
            <w:tcW w:w="252" w:type="dxa"/>
            <w:vAlign w:val="bottom"/>
          </w:tcPr>
          <w:p w14:paraId="177CE608"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3" w:type="dxa"/>
            <w:tcBorders>
              <w:bottom w:val="single" w:sz="12" w:space="0" w:color="auto"/>
            </w:tcBorders>
            <w:vAlign w:val="bottom"/>
          </w:tcPr>
          <w:p w14:paraId="2D9177D5" w14:textId="73802713"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color w:val="000000" w:themeColor="text1"/>
                <w:sz w:val="28"/>
                <w:szCs w:val="28"/>
                <w:lang w:val="en-US" w:bidi="th-TH"/>
              </w:rPr>
              <w:t>110,814</w:t>
            </w:r>
          </w:p>
        </w:tc>
        <w:tc>
          <w:tcPr>
            <w:tcW w:w="236" w:type="dxa"/>
            <w:vAlign w:val="bottom"/>
          </w:tcPr>
          <w:p w14:paraId="40AEDF53"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0" w:type="dxa"/>
            <w:tcBorders>
              <w:bottom w:val="single" w:sz="12" w:space="0" w:color="auto"/>
            </w:tcBorders>
            <w:vAlign w:val="bottom"/>
          </w:tcPr>
          <w:p w14:paraId="0FBA4ECB" w14:textId="1DBA3782" w:rsidR="00C17B91" w:rsidRPr="00C20867" w:rsidRDefault="000E4C82" w:rsidP="00C17B91">
            <w:pPr>
              <w:pStyle w:val="acctfourfigures"/>
              <w:tabs>
                <w:tab w:val="clear" w:pos="765"/>
              </w:tabs>
              <w:spacing w:line="240" w:lineRule="auto"/>
              <w:ind w:left="-117"/>
              <w:jc w:val="right"/>
              <w:rPr>
                <w:rFonts w:ascii="Browallia New" w:hAnsi="Browallia New" w:cs="Browallia New"/>
                <w:sz w:val="28"/>
                <w:szCs w:val="28"/>
                <w:lang w:bidi="th-TH"/>
              </w:rPr>
            </w:pPr>
            <w:r w:rsidRPr="00C20867">
              <w:rPr>
                <w:rFonts w:ascii="Browallia New" w:hAnsi="Browallia New" w:cs="Browallia New"/>
                <w:sz w:val="28"/>
                <w:szCs w:val="28"/>
                <w:lang w:bidi="th-TH"/>
              </w:rPr>
              <w:t>25,325</w:t>
            </w:r>
          </w:p>
        </w:tc>
        <w:tc>
          <w:tcPr>
            <w:tcW w:w="252" w:type="dxa"/>
            <w:vAlign w:val="bottom"/>
          </w:tcPr>
          <w:p w14:paraId="796D7AD7" w14:textId="77777777" w:rsidR="00C17B91" w:rsidRPr="005C688C" w:rsidRDefault="00C17B91" w:rsidP="00C17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8" w:type="dxa"/>
            <w:tcBorders>
              <w:bottom w:val="single" w:sz="12" w:space="0" w:color="auto"/>
            </w:tcBorders>
            <w:vAlign w:val="bottom"/>
          </w:tcPr>
          <w:p w14:paraId="780E73AD" w14:textId="67C6DB95" w:rsidR="00C17B91" w:rsidRPr="005C688C" w:rsidRDefault="00C17B91" w:rsidP="00C17B91">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bidi="th-TH"/>
              </w:rPr>
              <w:t>17,723</w:t>
            </w:r>
          </w:p>
        </w:tc>
      </w:tr>
    </w:tbl>
    <w:p w14:paraId="36E465D3" w14:textId="45688E64" w:rsidR="0075013E" w:rsidRDefault="00F46B29" w:rsidP="00524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cs/>
        </w:rPr>
      </w:pPr>
      <w:r w:rsidRPr="00F46B29">
        <w:rPr>
          <w:rFonts w:ascii="Browallia New" w:hAnsi="Browallia New" w:cs="Browallia New" w:hint="cs"/>
          <w:sz w:val="28"/>
          <w:szCs w:val="28"/>
        </w:rPr>
        <w:t xml:space="preserve">  </w:t>
      </w:r>
      <w:r w:rsidR="0075013E">
        <w:rPr>
          <w:rFonts w:ascii="Browallia New" w:hAnsi="Browallia New" w:cs="Browallia New"/>
          <w:sz w:val="28"/>
          <w:szCs w:val="28"/>
          <w:cs/>
        </w:rPr>
        <w:br w:type="page"/>
      </w:r>
    </w:p>
    <w:p w14:paraId="47E353AB" w14:textId="6314FABF"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r w:rsidRPr="002A52A0">
        <w:rPr>
          <w:rFonts w:ascii="Browallia New" w:hAnsi="Browallia New" w:cs="Browallia New" w:hint="cs"/>
          <w:sz w:val="28"/>
          <w:szCs w:val="28"/>
          <w:cs/>
        </w:rPr>
        <w:t>ยอดคงเหลือของลูกหนี้</w:t>
      </w:r>
      <w:r w:rsidR="00081589" w:rsidRPr="002A52A0">
        <w:rPr>
          <w:rFonts w:ascii="Browallia New" w:hAnsi="Browallia New" w:cs="Browallia New" w:hint="cs"/>
          <w:sz w:val="28"/>
          <w:szCs w:val="28"/>
          <w:cs/>
        </w:rPr>
        <w:t>การค้า</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ณ</w:t>
      </w:r>
      <w:r w:rsidR="00F46B29" w:rsidRPr="00F46B29">
        <w:rPr>
          <w:rFonts w:ascii="Browallia New" w:hAnsi="Browallia New" w:cs="Browallia New" w:hint="cs"/>
          <w:sz w:val="28"/>
          <w:szCs w:val="28"/>
        </w:rPr>
        <w:t xml:space="preserve"> </w:t>
      </w:r>
      <w:r w:rsidRPr="002A52A0">
        <w:rPr>
          <w:rFonts w:ascii="Browallia New" w:hAnsi="Browallia New" w:cs="Browallia New" w:hint="cs"/>
          <w:sz w:val="28"/>
          <w:szCs w:val="28"/>
          <w:cs/>
        </w:rPr>
        <w:t>วันที่</w:t>
      </w:r>
      <w:r w:rsidR="00F46B29" w:rsidRPr="00F46B29">
        <w:rPr>
          <w:rFonts w:ascii="Browallia New" w:hAnsi="Browallia New" w:cs="Browallia New" w:hint="cs"/>
          <w:sz w:val="28"/>
          <w:szCs w:val="28"/>
        </w:rPr>
        <w:t xml:space="preserve"> </w:t>
      </w:r>
      <w:r w:rsidR="00F03B4C" w:rsidRPr="002A52A0">
        <w:rPr>
          <w:rFonts w:ascii="Browallia New" w:hAnsi="Browallia New" w:cs="Browallia New" w:hint="cs"/>
          <w:sz w:val="28"/>
          <w:szCs w:val="28"/>
        </w:rPr>
        <w:t>31</w:t>
      </w:r>
      <w:r w:rsidR="00F46B29" w:rsidRPr="00F46B29">
        <w:rPr>
          <w:rFonts w:ascii="Browallia New" w:hAnsi="Browallia New" w:cs="Browallia New" w:hint="cs"/>
          <w:sz w:val="28"/>
          <w:szCs w:val="28"/>
        </w:rPr>
        <w:t xml:space="preserve"> </w:t>
      </w:r>
      <w:r w:rsidR="00D94EC6" w:rsidRPr="002A52A0">
        <w:rPr>
          <w:rFonts w:ascii="Browallia New" w:hAnsi="Browallia New" w:cs="Browallia New" w:hint="cs"/>
          <w:sz w:val="28"/>
          <w:szCs w:val="28"/>
          <w:cs/>
        </w:rPr>
        <w:t>ธันวาค</w:t>
      </w:r>
      <w:r w:rsidR="00035572" w:rsidRPr="002A52A0">
        <w:rPr>
          <w:rFonts w:ascii="Browallia New" w:hAnsi="Browallia New" w:cs="Browallia New" w:hint="cs"/>
          <w:sz w:val="28"/>
          <w:szCs w:val="28"/>
          <w:cs/>
        </w:rPr>
        <w:t>ม</w:t>
      </w:r>
      <w:r w:rsidR="00035572" w:rsidRPr="002A52A0">
        <w:rPr>
          <w:rFonts w:ascii="Browallia New" w:hAnsi="Browallia New" w:cs="Browallia New" w:hint="cs"/>
          <w:sz w:val="28"/>
          <w:szCs w:val="28"/>
        </w:rPr>
        <w:t xml:space="preserve"> 256</w:t>
      </w:r>
      <w:r w:rsidR="00C17B91">
        <w:rPr>
          <w:rFonts w:ascii="Browallia New" w:hAnsi="Browallia New" w:cs="Browallia New"/>
          <w:sz w:val="28"/>
          <w:szCs w:val="28"/>
        </w:rPr>
        <w:t>6</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แล</w:t>
      </w:r>
      <w:r w:rsidR="00035572" w:rsidRPr="002A52A0">
        <w:rPr>
          <w:rFonts w:ascii="Browallia New" w:hAnsi="Browallia New" w:cs="Browallia New" w:hint="cs"/>
          <w:sz w:val="28"/>
          <w:szCs w:val="28"/>
          <w:cs/>
        </w:rPr>
        <w:t>ะ</w:t>
      </w:r>
      <w:r w:rsidR="00F46B29" w:rsidRPr="00F46B29">
        <w:rPr>
          <w:rFonts w:ascii="Browallia New" w:hAnsi="Browallia New" w:cs="Browallia New" w:hint="cs"/>
          <w:sz w:val="28"/>
          <w:szCs w:val="28"/>
        </w:rPr>
        <w:t xml:space="preserve"> </w:t>
      </w:r>
      <w:r w:rsidR="00035572" w:rsidRPr="002A52A0">
        <w:rPr>
          <w:rFonts w:ascii="Browallia New" w:hAnsi="Browallia New" w:cs="Browallia New" w:hint="cs"/>
          <w:sz w:val="28"/>
          <w:szCs w:val="28"/>
        </w:rPr>
        <w:t>25</w:t>
      </w:r>
      <w:r w:rsidR="00D13DE9" w:rsidRPr="002A52A0">
        <w:rPr>
          <w:rFonts w:ascii="Browallia New" w:hAnsi="Browallia New" w:cs="Browallia New" w:hint="cs"/>
          <w:sz w:val="28"/>
          <w:szCs w:val="28"/>
        </w:rPr>
        <w:t>6</w:t>
      </w:r>
      <w:r w:rsidR="00C17B91">
        <w:rPr>
          <w:rFonts w:ascii="Browallia New" w:hAnsi="Browallia New" w:cs="Browallia New"/>
          <w:sz w:val="28"/>
          <w:szCs w:val="28"/>
        </w:rPr>
        <w:t>5</w:t>
      </w:r>
      <w:r w:rsidR="00035572" w:rsidRPr="002A52A0">
        <w:rPr>
          <w:rFonts w:ascii="Browallia New" w:hAnsi="Browallia New" w:cs="Browallia New" w:hint="cs"/>
          <w:sz w:val="28"/>
          <w:szCs w:val="28"/>
        </w:rPr>
        <w:t xml:space="preserve"> </w:t>
      </w:r>
      <w:r w:rsidRPr="002A52A0">
        <w:rPr>
          <w:rFonts w:ascii="Browallia New" w:hAnsi="Browallia New" w:cs="Browallia New" w:hint="cs"/>
          <w:sz w:val="28"/>
          <w:szCs w:val="28"/>
          <w:cs/>
        </w:rPr>
        <w:t>จัดจำแนกตามอายุหนี้ได้ดังนี้</w:t>
      </w:r>
    </w:p>
    <w:p w14:paraId="770DAAD9" w14:textId="77777777" w:rsidR="006971B8" w:rsidRPr="002A52A0" w:rsidRDefault="006971B8" w:rsidP="009C1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right="-25"/>
        <w:jc w:val="thaiDistribute"/>
        <w:rPr>
          <w:rFonts w:ascii="Browallia New" w:hAnsi="Browallia New" w:cs="Browallia New"/>
          <w:sz w:val="28"/>
          <w:szCs w:val="28"/>
        </w:rPr>
      </w:pPr>
    </w:p>
    <w:tbl>
      <w:tblPr>
        <w:tblW w:w="9379" w:type="dxa"/>
        <w:tblInd w:w="266" w:type="dxa"/>
        <w:tblLayout w:type="fixed"/>
        <w:tblLook w:val="0000" w:firstRow="0" w:lastRow="0" w:firstColumn="0" w:lastColumn="0" w:noHBand="0" w:noVBand="0"/>
      </w:tblPr>
      <w:tblGrid>
        <w:gridCol w:w="4144"/>
        <w:gridCol w:w="1152"/>
        <w:gridCol w:w="239"/>
        <w:gridCol w:w="1100"/>
        <w:gridCol w:w="236"/>
        <w:gridCol w:w="1122"/>
        <w:gridCol w:w="242"/>
        <w:gridCol w:w="1144"/>
      </w:tblGrid>
      <w:tr w:rsidR="006971B8" w:rsidRPr="005C688C" w14:paraId="3552AAEA" w14:textId="77777777" w:rsidTr="00D7436D">
        <w:trPr>
          <w:tblHeader/>
        </w:trPr>
        <w:tc>
          <w:tcPr>
            <w:tcW w:w="4144" w:type="dxa"/>
          </w:tcPr>
          <w:p w14:paraId="62603DF7"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35" w:type="dxa"/>
            <w:gridSpan w:val="7"/>
          </w:tcPr>
          <w:p w14:paraId="213625BE" w14:textId="485A1D36" w:rsidR="006971B8" w:rsidRPr="005C688C" w:rsidRDefault="006971B8" w:rsidP="001B4041">
            <w:pPr>
              <w:spacing w:line="240" w:lineRule="auto"/>
              <w:ind w:right="-45"/>
              <w:jc w:val="right"/>
              <w:rPr>
                <w:rFonts w:ascii="Browallia New" w:hAnsi="Browallia New" w:cs="Browallia New"/>
                <w:sz w:val="28"/>
                <w:szCs w:val="28"/>
                <w:cs/>
              </w:rPr>
            </w:pPr>
            <w:r w:rsidRPr="005C688C">
              <w:rPr>
                <w:rFonts w:ascii="Browallia New" w:hAnsi="Browallia New" w:cs="Browallia New" w:hint="cs"/>
                <w:sz w:val="28"/>
                <w:szCs w:val="28"/>
                <w:cs/>
              </w:rPr>
              <w:t>(หน่วย</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lang w:val="en-GB"/>
              </w:rPr>
              <w:t>:</w:t>
            </w:r>
            <w:r w:rsidR="00F46B29" w:rsidRPr="005C688C">
              <w:rPr>
                <w:rFonts w:ascii="Browallia New" w:hAnsi="Browallia New" w:cs="Browallia New" w:hint="cs"/>
                <w:sz w:val="28"/>
                <w:szCs w:val="28"/>
              </w:rPr>
              <w:t xml:space="preserve"> </w:t>
            </w:r>
            <w:r w:rsidRPr="005C688C">
              <w:rPr>
                <w:rFonts w:ascii="Browallia New" w:hAnsi="Browallia New" w:cs="Browallia New" w:hint="cs"/>
                <w:sz w:val="28"/>
                <w:szCs w:val="28"/>
                <w:cs/>
              </w:rPr>
              <w:t>พันบาท)</w:t>
            </w:r>
          </w:p>
        </w:tc>
      </w:tr>
      <w:tr w:rsidR="006971B8" w:rsidRPr="005C688C" w14:paraId="13028CC3" w14:textId="77777777" w:rsidTr="00D7436D">
        <w:trPr>
          <w:tblHeader/>
        </w:trPr>
        <w:tc>
          <w:tcPr>
            <w:tcW w:w="4144" w:type="dxa"/>
          </w:tcPr>
          <w:p w14:paraId="3F73920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91" w:type="dxa"/>
            <w:gridSpan w:val="3"/>
            <w:tcBorders>
              <w:bottom w:val="single" w:sz="4" w:space="0" w:color="auto"/>
            </w:tcBorders>
          </w:tcPr>
          <w:p w14:paraId="4FB5C0CD"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5C688C">
              <w:rPr>
                <w:rFonts w:ascii="Browallia New" w:hAnsi="Browallia New" w:cs="Browallia New" w:hint="cs"/>
                <w:sz w:val="28"/>
                <w:szCs w:val="28"/>
                <w:cs/>
              </w:rPr>
              <w:t>งบการเงินรวม</w:t>
            </w:r>
          </w:p>
        </w:tc>
        <w:tc>
          <w:tcPr>
            <w:tcW w:w="236" w:type="dxa"/>
          </w:tcPr>
          <w:p w14:paraId="0AB26366"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08" w:type="dxa"/>
            <w:gridSpan w:val="3"/>
            <w:tcBorders>
              <w:bottom w:val="single" w:sz="4" w:space="0" w:color="auto"/>
            </w:tcBorders>
          </w:tcPr>
          <w:p w14:paraId="789BFB3F" w14:textId="77777777" w:rsidR="006971B8" w:rsidRPr="005C688C"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5C688C">
              <w:rPr>
                <w:rFonts w:ascii="Browallia New" w:hAnsi="Browallia New" w:cs="Browallia New" w:hint="cs"/>
                <w:sz w:val="28"/>
                <w:szCs w:val="28"/>
                <w:cs/>
              </w:rPr>
              <w:t>งบการเงินเฉพาะของบริษัท</w:t>
            </w:r>
          </w:p>
        </w:tc>
      </w:tr>
      <w:tr w:rsidR="00C17B91" w:rsidRPr="005C688C" w14:paraId="53F03DF4" w14:textId="77777777" w:rsidTr="00D7436D">
        <w:trPr>
          <w:tblHeader/>
        </w:trPr>
        <w:tc>
          <w:tcPr>
            <w:tcW w:w="4144" w:type="dxa"/>
          </w:tcPr>
          <w:p w14:paraId="63DEC577" w14:textId="77777777" w:rsidR="00C17B91" w:rsidRPr="005C688C" w:rsidRDefault="00C17B91" w:rsidP="00C17B91">
            <w:pPr>
              <w:pStyle w:val="a0"/>
              <w:tabs>
                <w:tab w:val="clear" w:pos="360"/>
                <w:tab w:val="clear" w:pos="720"/>
                <w:tab w:val="clear" w:pos="1080"/>
                <w:tab w:val="left" w:pos="540"/>
              </w:tabs>
              <w:rPr>
                <w:rFonts w:ascii="Browallia New" w:hAnsi="Browallia New" w:cs="Browallia New"/>
                <w:lang w:val="en-US"/>
              </w:rPr>
            </w:pPr>
          </w:p>
        </w:tc>
        <w:tc>
          <w:tcPr>
            <w:tcW w:w="1152" w:type="dxa"/>
            <w:tcBorders>
              <w:top w:val="single" w:sz="4" w:space="0" w:color="auto"/>
              <w:bottom w:val="single" w:sz="4" w:space="0" w:color="auto"/>
            </w:tcBorders>
            <w:vAlign w:val="bottom"/>
          </w:tcPr>
          <w:p w14:paraId="744A6202" w14:textId="5CB44C44"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9" w:type="dxa"/>
            <w:tcBorders>
              <w:top w:val="single" w:sz="4" w:space="0" w:color="auto"/>
            </w:tcBorders>
            <w:vAlign w:val="bottom"/>
          </w:tcPr>
          <w:p w14:paraId="649EE9A0"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00" w:type="dxa"/>
            <w:tcBorders>
              <w:top w:val="single" w:sz="4" w:space="0" w:color="auto"/>
              <w:bottom w:val="single" w:sz="4" w:space="0" w:color="auto"/>
            </w:tcBorders>
            <w:vAlign w:val="bottom"/>
          </w:tcPr>
          <w:p w14:paraId="3F75858D" w14:textId="78238E9B"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6" w:type="dxa"/>
          </w:tcPr>
          <w:p w14:paraId="1A9157AE"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22" w:type="dxa"/>
            <w:tcBorders>
              <w:top w:val="single" w:sz="4" w:space="0" w:color="auto"/>
              <w:bottom w:val="single" w:sz="4" w:space="0" w:color="auto"/>
            </w:tcBorders>
            <w:vAlign w:val="bottom"/>
          </w:tcPr>
          <w:p w14:paraId="54DD5F70" w14:textId="3C94A201"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42" w:type="dxa"/>
            <w:tcBorders>
              <w:top w:val="single" w:sz="4" w:space="0" w:color="auto"/>
            </w:tcBorders>
            <w:vAlign w:val="bottom"/>
          </w:tcPr>
          <w:p w14:paraId="4BA3327D" w14:textId="77777777" w:rsidR="00C17B91" w:rsidRPr="005C688C" w:rsidRDefault="00C17B91" w:rsidP="00C17B91">
            <w:pPr>
              <w:spacing w:line="240" w:lineRule="auto"/>
              <w:ind w:right="-10"/>
              <w:jc w:val="center"/>
              <w:rPr>
                <w:rFonts w:ascii="Browallia New" w:hAnsi="Browallia New" w:cs="Browallia New"/>
                <w:sz w:val="28"/>
                <w:szCs w:val="28"/>
              </w:rPr>
            </w:pPr>
          </w:p>
        </w:tc>
        <w:tc>
          <w:tcPr>
            <w:tcW w:w="1144" w:type="dxa"/>
            <w:tcBorders>
              <w:top w:val="single" w:sz="4" w:space="0" w:color="auto"/>
              <w:bottom w:val="single" w:sz="4" w:space="0" w:color="auto"/>
            </w:tcBorders>
            <w:vAlign w:val="bottom"/>
          </w:tcPr>
          <w:p w14:paraId="4ED4C757" w14:textId="03749899" w:rsidR="00C17B91" w:rsidRPr="005C688C" w:rsidRDefault="00C17B91" w:rsidP="00C17B91">
            <w:pPr>
              <w:spacing w:line="240" w:lineRule="auto"/>
              <w:ind w:right="-10"/>
              <w:jc w:val="center"/>
              <w:rPr>
                <w:rFonts w:ascii="Browallia New" w:hAnsi="Browallia New" w:cs="Browallia New"/>
                <w:sz w:val="28"/>
                <w:szCs w:val="28"/>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985E53" w:rsidRPr="005C688C" w14:paraId="35017041" w14:textId="77777777" w:rsidTr="00D7436D">
        <w:trPr>
          <w:trHeight w:val="68"/>
        </w:trPr>
        <w:tc>
          <w:tcPr>
            <w:tcW w:w="4144" w:type="dxa"/>
          </w:tcPr>
          <w:p w14:paraId="3A1F1EF3"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52" w:type="dxa"/>
          </w:tcPr>
          <w:p w14:paraId="56F3319C"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4AC305A3"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36BC217F"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6A5DD276"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2C5FE417"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75BE1D6B"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197B94A0" w14:textId="77777777" w:rsidR="00985E53" w:rsidRPr="005C688C" w:rsidRDefault="00985E53"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106AB6" w:rsidRPr="005C688C" w14:paraId="7E8B530E" w14:textId="77777777" w:rsidTr="00D7436D">
        <w:trPr>
          <w:trHeight w:val="68"/>
        </w:trPr>
        <w:tc>
          <w:tcPr>
            <w:tcW w:w="4144" w:type="dxa"/>
          </w:tcPr>
          <w:p w14:paraId="4285A251" w14:textId="1E26550F"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rPr>
            </w:pPr>
            <w:r w:rsidRPr="005C688C">
              <w:rPr>
                <w:rFonts w:ascii="Browallia New" w:hAnsi="Browallia New" w:cs="Browallia New" w:hint="cs"/>
                <w:sz w:val="28"/>
                <w:szCs w:val="28"/>
                <w:u w:val="single"/>
                <w:cs/>
                <w:lang w:val="en-GB"/>
              </w:rPr>
              <w:t>ลูกหนี้การค้า</w:t>
            </w:r>
            <w:r w:rsidR="007071A4" w:rsidRPr="005C688C">
              <w:rPr>
                <w:rFonts w:ascii="Browallia New" w:hAnsi="Browallia New" w:cs="Browallia New" w:hint="cs"/>
                <w:sz w:val="28"/>
                <w:szCs w:val="28"/>
                <w:u w:val="single"/>
                <w:cs/>
                <w:lang w:val="en-GB"/>
              </w:rPr>
              <w:t xml:space="preserve"> </w:t>
            </w:r>
            <w:r w:rsidR="007071A4" w:rsidRPr="005C688C">
              <w:rPr>
                <w:rFonts w:ascii="Browallia New" w:hAnsi="Browallia New" w:cs="Browallia New"/>
                <w:sz w:val="28"/>
                <w:szCs w:val="28"/>
                <w:u w:val="single"/>
              </w:rPr>
              <w:t xml:space="preserve">- </w:t>
            </w:r>
            <w:r w:rsidR="007071A4" w:rsidRPr="005C688C">
              <w:rPr>
                <w:rFonts w:ascii="Browallia New" w:hAnsi="Browallia New" w:cs="Browallia New" w:hint="cs"/>
                <w:sz w:val="28"/>
                <w:szCs w:val="28"/>
                <w:u w:val="single"/>
                <w:cs/>
              </w:rPr>
              <w:t>ลูกค้าทั่วไป</w:t>
            </w:r>
          </w:p>
        </w:tc>
        <w:tc>
          <w:tcPr>
            <w:tcW w:w="1152" w:type="dxa"/>
          </w:tcPr>
          <w:p w14:paraId="1BB0CDC0"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9" w:type="dxa"/>
          </w:tcPr>
          <w:p w14:paraId="68D20DCC"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tcPr>
          <w:p w14:paraId="5D683D26"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2FEC62E"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tcPr>
          <w:p w14:paraId="0305915B"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tcPr>
          <w:p w14:paraId="07A5FDD9"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tcPr>
          <w:p w14:paraId="06081146" w14:textId="77777777" w:rsidR="00106AB6" w:rsidRPr="005C688C" w:rsidRDefault="00106AB6" w:rsidP="00106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5A1B22" w:rsidRPr="005C688C" w14:paraId="48A8D2D5" w14:textId="77777777" w:rsidTr="00D7436D">
        <w:tc>
          <w:tcPr>
            <w:tcW w:w="4144" w:type="dxa"/>
          </w:tcPr>
          <w:p w14:paraId="41FE49AC" w14:textId="51006B28"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ยังไม่ถึงกำหนดชำระ</w:t>
            </w:r>
          </w:p>
        </w:tc>
        <w:tc>
          <w:tcPr>
            <w:tcW w:w="1152" w:type="dxa"/>
          </w:tcPr>
          <w:p w14:paraId="535D3069" w14:textId="2765E4CF" w:rsidR="005A1B22" w:rsidRPr="00302A01" w:rsidRDefault="00861327"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302A01">
              <w:rPr>
                <w:rFonts w:ascii="Browallia New" w:hAnsi="Browallia New" w:cs="Browallia New"/>
                <w:sz w:val="28"/>
                <w:szCs w:val="28"/>
              </w:rPr>
              <w:t>24,20</w:t>
            </w:r>
            <w:r w:rsidR="004E49A9" w:rsidRPr="00302A01">
              <w:rPr>
                <w:rFonts w:ascii="Browallia New" w:hAnsi="Browallia New" w:cs="Browallia New"/>
                <w:sz w:val="28"/>
                <w:szCs w:val="28"/>
              </w:rPr>
              <w:t>7</w:t>
            </w:r>
          </w:p>
        </w:tc>
        <w:tc>
          <w:tcPr>
            <w:tcW w:w="239" w:type="dxa"/>
          </w:tcPr>
          <w:p w14:paraId="39171FAF"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472759DC" w14:textId="6E461348" w:rsidR="005A1B22" w:rsidRPr="00302A01"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17,635</w:t>
            </w:r>
          </w:p>
        </w:tc>
        <w:tc>
          <w:tcPr>
            <w:tcW w:w="236" w:type="dxa"/>
            <w:shd w:val="clear" w:color="auto" w:fill="auto"/>
          </w:tcPr>
          <w:p w14:paraId="4BAF2C3B"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1A40AF13" w14:textId="52D7A76B" w:rsidR="005A1B22" w:rsidRPr="00302A01"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r w:rsidRPr="00302A01">
              <w:rPr>
                <w:rFonts w:ascii="Browallia New" w:hAnsi="Browallia New" w:cs="Browallia New"/>
                <w:sz w:val="28"/>
                <w:szCs w:val="28"/>
              </w:rPr>
              <w:t>1,330</w:t>
            </w:r>
          </w:p>
        </w:tc>
        <w:tc>
          <w:tcPr>
            <w:tcW w:w="242" w:type="dxa"/>
            <w:shd w:val="clear" w:color="auto" w:fill="auto"/>
          </w:tcPr>
          <w:p w14:paraId="3E892500"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2E5D3436" w14:textId="4865EBD9"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r w:rsidRPr="005C688C">
              <w:rPr>
                <w:rFonts w:ascii="Browallia New" w:hAnsi="Browallia New" w:cs="Browallia New"/>
                <w:sz w:val="28"/>
                <w:szCs w:val="28"/>
              </w:rPr>
              <w:t>1,589</w:t>
            </w:r>
          </w:p>
        </w:tc>
      </w:tr>
      <w:tr w:rsidR="005A1B22" w:rsidRPr="005C688C" w14:paraId="7657A86C" w14:textId="77777777" w:rsidTr="00D7436D">
        <w:tc>
          <w:tcPr>
            <w:tcW w:w="4144" w:type="dxa"/>
          </w:tcPr>
          <w:p w14:paraId="2932BD91" w14:textId="478FC39E"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เกินกำหนดชำระเป็นเวลา:</w:t>
            </w:r>
          </w:p>
        </w:tc>
        <w:tc>
          <w:tcPr>
            <w:tcW w:w="1152" w:type="dxa"/>
          </w:tcPr>
          <w:p w14:paraId="1A9F3726" w14:textId="1D54267A" w:rsidR="005A1B22" w:rsidRPr="00302A01"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9" w:type="dxa"/>
          </w:tcPr>
          <w:p w14:paraId="69137C00"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00" w:type="dxa"/>
            <w:shd w:val="clear" w:color="auto" w:fill="auto"/>
          </w:tcPr>
          <w:p w14:paraId="2B890BFB"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shd w:val="clear" w:color="auto" w:fill="auto"/>
          </w:tcPr>
          <w:p w14:paraId="439D58F3"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22" w:type="dxa"/>
            <w:shd w:val="clear" w:color="auto" w:fill="auto"/>
          </w:tcPr>
          <w:p w14:paraId="066A4809" w14:textId="77777777" w:rsidR="005A1B22" w:rsidRPr="00302A01"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42" w:type="dxa"/>
            <w:shd w:val="clear" w:color="auto" w:fill="auto"/>
          </w:tcPr>
          <w:p w14:paraId="365A2802"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44" w:type="dxa"/>
            <w:shd w:val="clear" w:color="auto" w:fill="auto"/>
          </w:tcPr>
          <w:p w14:paraId="3BBDAB0B"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5A1B22" w:rsidRPr="005C688C" w14:paraId="1CDECD5F" w14:textId="77777777" w:rsidTr="00D7436D">
        <w:tc>
          <w:tcPr>
            <w:tcW w:w="4144" w:type="dxa"/>
          </w:tcPr>
          <w:p w14:paraId="0FAD1FB5" w14:textId="069B4CD4"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5C688C">
              <w:rPr>
                <w:rFonts w:ascii="Browallia New" w:hAnsi="Browallia New" w:cs="Browallia New" w:hint="cs"/>
                <w:sz w:val="28"/>
                <w:szCs w:val="28"/>
                <w:cs/>
              </w:rPr>
              <w:t>น้อยกว่าหรือเท่ากับ</w:t>
            </w:r>
            <w:r w:rsidRPr="005C688C">
              <w:rPr>
                <w:rFonts w:ascii="Browallia New" w:hAnsi="Browallia New" w:cs="Browallia New" w:hint="cs"/>
                <w:sz w:val="28"/>
                <w:szCs w:val="28"/>
              </w:rPr>
              <w:t xml:space="preserve"> 3 </w:t>
            </w:r>
            <w:r w:rsidRPr="005C688C">
              <w:rPr>
                <w:rFonts w:ascii="Browallia New" w:hAnsi="Browallia New" w:cs="Browallia New" w:hint="cs"/>
                <w:sz w:val="28"/>
                <w:szCs w:val="28"/>
                <w:cs/>
              </w:rPr>
              <w:t>เดือน</w:t>
            </w:r>
          </w:p>
        </w:tc>
        <w:tc>
          <w:tcPr>
            <w:tcW w:w="1152" w:type="dxa"/>
          </w:tcPr>
          <w:p w14:paraId="7FA60C8F" w14:textId="06DD1BE3" w:rsidR="005A1B22" w:rsidRPr="00302A01" w:rsidRDefault="004E49A9"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2,768</w:t>
            </w:r>
          </w:p>
        </w:tc>
        <w:tc>
          <w:tcPr>
            <w:tcW w:w="239" w:type="dxa"/>
          </w:tcPr>
          <w:p w14:paraId="203CD7CA"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shd w:val="clear" w:color="auto" w:fill="auto"/>
          </w:tcPr>
          <w:p w14:paraId="592F3460" w14:textId="115EB542"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6,104</w:t>
            </w:r>
          </w:p>
        </w:tc>
        <w:tc>
          <w:tcPr>
            <w:tcW w:w="236" w:type="dxa"/>
            <w:shd w:val="clear" w:color="auto" w:fill="auto"/>
          </w:tcPr>
          <w:p w14:paraId="02F93878"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tcPr>
          <w:p w14:paraId="2DF81528" w14:textId="363EA5B0" w:rsidR="005A1B22" w:rsidRPr="00302A01"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347</w:t>
            </w:r>
          </w:p>
        </w:tc>
        <w:tc>
          <w:tcPr>
            <w:tcW w:w="242" w:type="dxa"/>
            <w:shd w:val="clear" w:color="auto" w:fill="auto"/>
          </w:tcPr>
          <w:p w14:paraId="215076E7"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shd w:val="clear" w:color="auto" w:fill="auto"/>
          </w:tcPr>
          <w:p w14:paraId="26EE3E75" w14:textId="0915B5E2"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1,151</w:t>
            </w:r>
          </w:p>
        </w:tc>
      </w:tr>
      <w:tr w:rsidR="005A1B22" w:rsidRPr="005C688C" w14:paraId="099A7C80" w14:textId="77777777" w:rsidTr="00D7436D">
        <w:tc>
          <w:tcPr>
            <w:tcW w:w="4144" w:type="dxa"/>
          </w:tcPr>
          <w:p w14:paraId="2A797833" w14:textId="12F4F0CB"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ระหว่าง</w:t>
            </w:r>
            <w:r w:rsidRPr="005C688C">
              <w:rPr>
                <w:rFonts w:ascii="Browallia New" w:hAnsi="Browallia New" w:cs="Browallia New" w:hint="cs"/>
                <w:sz w:val="28"/>
                <w:szCs w:val="28"/>
              </w:rPr>
              <w:t xml:space="preserve"> 3 </w:t>
            </w:r>
            <w:r w:rsidRPr="005C688C">
              <w:rPr>
                <w:rFonts w:ascii="Browallia New" w:hAnsi="Browallia New" w:cs="Browallia New" w:hint="cs"/>
                <w:sz w:val="28"/>
                <w:szCs w:val="28"/>
                <w:cs/>
              </w:rPr>
              <w:t>เดือนถึง</w:t>
            </w:r>
            <w:r w:rsidRPr="005C688C">
              <w:rPr>
                <w:rFonts w:ascii="Browallia New" w:hAnsi="Browallia New" w:cs="Browallia New" w:hint="cs"/>
                <w:sz w:val="28"/>
                <w:szCs w:val="28"/>
              </w:rPr>
              <w:t xml:space="preserve"> 6 </w:t>
            </w:r>
            <w:r w:rsidRPr="005C688C">
              <w:rPr>
                <w:rFonts w:ascii="Browallia New" w:hAnsi="Browallia New" w:cs="Browallia New" w:hint="cs"/>
                <w:sz w:val="28"/>
                <w:szCs w:val="28"/>
                <w:cs/>
              </w:rPr>
              <w:t>เดือน</w:t>
            </w:r>
          </w:p>
        </w:tc>
        <w:tc>
          <w:tcPr>
            <w:tcW w:w="1152" w:type="dxa"/>
            <w:vAlign w:val="bottom"/>
          </w:tcPr>
          <w:p w14:paraId="11050955" w14:textId="2C2BD6DB" w:rsidR="005A1B22" w:rsidRPr="00302A01" w:rsidRDefault="008207B5"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9</w:t>
            </w:r>
            <w:r w:rsidR="008510C1">
              <w:rPr>
                <w:rFonts w:ascii="Browallia New" w:hAnsi="Browallia New" w:cs="Browallia New"/>
                <w:sz w:val="28"/>
                <w:szCs w:val="28"/>
                <w:lang w:val="en-US"/>
              </w:rPr>
              <w:t>7</w:t>
            </w:r>
          </w:p>
        </w:tc>
        <w:tc>
          <w:tcPr>
            <w:tcW w:w="239" w:type="dxa"/>
          </w:tcPr>
          <w:p w14:paraId="0943BC54"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069C89B5" w14:textId="795C6171"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242</w:t>
            </w:r>
          </w:p>
        </w:tc>
        <w:tc>
          <w:tcPr>
            <w:tcW w:w="236" w:type="dxa"/>
          </w:tcPr>
          <w:p w14:paraId="3E5B9828"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5AE9013C" w14:textId="1C672768" w:rsidR="005A1B22" w:rsidRPr="00302A01" w:rsidRDefault="005A1B22" w:rsidP="005A1B22">
            <w:pPr>
              <w:spacing w:line="240" w:lineRule="auto"/>
              <w:ind w:right="-10"/>
              <w:jc w:val="right"/>
              <w:rPr>
                <w:rFonts w:ascii="Browallia New" w:hAnsi="Browallia New" w:cs="Browallia New"/>
                <w:sz w:val="28"/>
                <w:szCs w:val="28"/>
              </w:rPr>
            </w:pPr>
            <w:r w:rsidRPr="00302A01">
              <w:rPr>
                <w:rFonts w:ascii="Browallia New" w:hAnsi="Browallia New" w:cs="Browallia New"/>
                <w:sz w:val="28"/>
                <w:szCs w:val="28"/>
              </w:rPr>
              <w:t>-</w:t>
            </w:r>
          </w:p>
        </w:tc>
        <w:tc>
          <w:tcPr>
            <w:tcW w:w="242" w:type="dxa"/>
          </w:tcPr>
          <w:p w14:paraId="37E1384F"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5639FC8C" w14:textId="20EF4E9C" w:rsidR="005A1B22" w:rsidRPr="005C688C"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5A1B22" w:rsidRPr="005C688C" w14:paraId="0100177C" w14:textId="77777777" w:rsidTr="00D7436D">
        <w:tc>
          <w:tcPr>
            <w:tcW w:w="4144" w:type="dxa"/>
          </w:tcPr>
          <w:p w14:paraId="06A6F4B9" w14:textId="16AE996E"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ระหว่าง</w:t>
            </w:r>
            <w:r w:rsidRPr="005C688C">
              <w:rPr>
                <w:rFonts w:ascii="Browallia New" w:hAnsi="Browallia New" w:cs="Browallia New" w:hint="cs"/>
                <w:sz w:val="28"/>
                <w:szCs w:val="28"/>
              </w:rPr>
              <w:t xml:space="preserve"> 6 </w:t>
            </w:r>
            <w:r w:rsidRPr="005C688C">
              <w:rPr>
                <w:rFonts w:ascii="Browallia New" w:hAnsi="Browallia New" w:cs="Browallia New" w:hint="cs"/>
                <w:sz w:val="28"/>
                <w:szCs w:val="28"/>
                <w:cs/>
              </w:rPr>
              <w:t>เดือนถึง</w:t>
            </w:r>
            <w:r w:rsidRPr="005C688C">
              <w:rPr>
                <w:rFonts w:ascii="Browallia New" w:hAnsi="Browallia New" w:cs="Browallia New" w:hint="cs"/>
                <w:sz w:val="28"/>
                <w:szCs w:val="28"/>
              </w:rPr>
              <w:t xml:space="preserve"> 12 </w:t>
            </w:r>
            <w:r w:rsidRPr="005C688C">
              <w:rPr>
                <w:rFonts w:ascii="Browallia New" w:hAnsi="Browallia New" w:cs="Browallia New" w:hint="cs"/>
                <w:sz w:val="28"/>
                <w:szCs w:val="28"/>
                <w:cs/>
              </w:rPr>
              <w:t>เดือน</w:t>
            </w:r>
          </w:p>
        </w:tc>
        <w:tc>
          <w:tcPr>
            <w:tcW w:w="1152" w:type="dxa"/>
            <w:vAlign w:val="bottom"/>
          </w:tcPr>
          <w:p w14:paraId="4E0715DA" w14:textId="3CD8ECA1" w:rsidR="005A1B22" w:rsidRPr="00302A01" w:rsidRDefault="006C1254" w:rsidP="005A1B22">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p>
        </w:tc>
        <w:tc>
          <w:tcPr>
            <w:tcW w:w="239" w:type="dxa"/>
          </w:tcPr>
          <w:p w14:paraId="00DE3254"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vAlign w:val="bottom"/>
          </w:tcPr>
          <w:p w14:paraId="673D63BB" w14:textId="68131C4B" w:rsidR="005A1B22" w:rsidRPr="005C688C"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449</w:t>
            </w:r>
          </w:p>
        </w:tc>
        <w:tc>
          <w:tcPr>
            <w:tcW w:w="236" w:type="dxa"/>
          </w:tcPr>
          <w:p w14:paraId="3927E503"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shd w:val="clear" w:color="auto" w:fill="auto"/>
            <w:vAlign w:val="bottom"/>
          </w:tcPr>
          <w:p w14:paraId="4A896E7E" w14:textId="3C5F8BC9" w:rsidR="005A1B22" w:rsidRPr="00302A01" w:rsidRDefault="005A1B22" w:rsidP="005A1B22">
            <w:pPr>
              <w:spacing w:line="240" w:lineRule="auto"/>
              <w:ind w:right="-10"/>
              <w:jc w:val="right"/>
              <w:rPr>
                <w:rFonts w:ascii="Browallia New" w:hAnsi="Browallia New" w:cs="Browallia New"/>
                <w:sz w:val="28"/>
                <w:szCs w:val="28"/>
              </w:rPr>
            </w:pPr>
            <w:r w:rsidRPr="00302A01">
              <w:rPr>
                <w:rFonts w:ascii="Browallia New" w:hAnsi="Browallia New" w:cs="Browallia New"/>
                <w:sz w:val="28"/>
                <w:szCs w:val="28"/>
              </w:rPr>
              <w:t>-</w:t>
            </w:r>
          </w:p>
        </w:tc>
        <w:tc>
          <w:tcPr>
            <w:tcW w:w="242" w:type="dxa"/>
          </w:tcPr>
          <w:p w14:paraId="1560BFC7"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vAlign w:val="bottom"/>
          </w:tcPr>
          <w:p w14:paraId="3BA9ED44" w14:textId="17A7704B" w:rsidR="005A1B22" w:rsidRPr="005C688C"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rPr>
              <w:t>-</w:t>
            </w:r>
          </w:p>
        </w:tc>
      </w:tr>
      <w:tr w:rsidR="005A1B22" w:rsidRPr="005C688C" w14:paraId="5FC336CA" w14:textId="77777777" w:rsidTr="00D7436D">
        <w:tc>
          <w:tcPr>
            <w:tcW w:w="4144" w:type="dxa"/>
          </w:tcPr>
          <w:p w14:paraId="7B9191FC" w14:textId="297D0EAD"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5C688C">
              <w:rPr>
                <w:rFonts w:ascii="Browallia New" w:hAnsi="Browallia New" w:cs="Browallia New" w:hint="cs"/>
                <w:sz w:val="28"/>
                <w:szCs w:val="28"/>
                <w:cs/>
              </w:rPr>
              <w:t>มากกว่า</w:t>
            </w:r>
            <w:r w:rsidRPr="005C688C">
              <w:rPr>
                <w:rFonts w:ascii="Browallia New" w:hAnsi="Browallia New" w:cs="Browallia New" w:hint="cs"/>
                <w:sz w:val="28"/>
                <w:szCs w:val="28"/>
              </w:rPr>
              <w:t xml:space="preserve"> 12 </w:t>
            </w:r>
            <w:r w:rsidRPr="005C688C">
              <w:rPr>
                <w:rFonts w:ascii="Browallia New" w:hAnsi="Browallia New" w:cs="Browallia New" w:hint="cs"/>
                <w:sz w:val="28"/>
                <w:szCs w:val="28"/>
                <w:cs/>
              </w:rPr>
              <w:t>เดือนขึ้นไป</w:t>
            </w:r>
          </w:p>
        </w:tc>
        <w:tc>
          <w:tcPr>
            <w:tcW w:w="1152" w:type="dxa"/>
            <w:tcBorders>
              <w:bottom w:val="single" w:sz="4" w:space="0" w:color="auto"/>
            </w:tcBorders>
          </w:tcPr>
          <w:p w14:paraId="1A9A7B9E" w14:textId="0B84A960" w:rsidR="005A1B22" w:rsidRPr="00302A01" w:rsidRDefault="006C1254" w:rsidP="005A1B22">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3,829</w:t>
            </w:r>
          </w:p>
        </w:tc>
        <w:tc>
          <w:tcPr>
            <w:tcW w:w="239" w:type="dxa"/>
          </w:tcPr>
          <w:p w14:paraId="33852036"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tcPr>
          <w:p w14:paraId="153179DB" w14:textId="403146FB"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4,082</w:t>
            </w:r>
          </w:p>
        </w:tc>
        <w:tc>
          <w:tcPr>
            <w:tcW w:w="236" w:type="dxa"/>
          </w:tcPr>
          <w:p w14:paraId="261C8FEA"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cs/>
              </w:rPr>
            </w:pPr>
          </w:p>
        </w:tc>
        <w:tc>
          <w:tcPr>
            <w:tcW w:w="1122" w:type="dxa"/>
            <w:tcBorders>
              <w:bottom w:val="single" w:sz="4" w:space="0" w:color="auto"/>
            </w:tcBorders>
            <w:shd w:val="clear" w:color="auto" w:fill="auto"/>
            <w:vAlign w:val="bottom"/>
          </w:tcPr>
          <w:p w14:paraId="30C9D72E" w14:textId="3882710A" w:rsidR="005A1B22" w:rsidRPr="00302A01" w:rsidRDefault="005A1B22" w:rsidP="005A1B22">
            <w:pPr>
              <w:spacing w:line="240" w:lineRule="auto"/>
              <w:ind w:right="-10"/>
              <w:jc w:val="right"/>
              <w:rPr>
                <w:rFonts w:ascii="Browallia New" w:hAnsi="Browallia New" w:cs="Browallia New"/>
                <w:sz w:val="28"/>
                <w:szCs w:val="28"/>
                <w:lang w:bidi="ar-SA"/>
              </w:rPr>
            </w:pPr>
            <w:r w:rsidRPr="00302A01">
              <w:rPr>
                <w:rFonts w:ascii="Browallia New" w:hAnsi="Browallia New" w:cs="Browallia New"/>
                <w:sz w:val="28"/>
                <w:szCs w:val="28"/>
                <w:lang w:bidi="ar-SA"/>
              </w:rPr>
              <w:t>-</w:t>
            </w:r>
          </w:p>
        </w:tc>
        <w:tc>
          <w:tcPr>
            <w:tcW w:w="242" w:type="dxa"/>
          </w:tcPr>
          <w:p w14:paraId="4A50CB03"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188920FD" w14:textId="0D8BBAE0" w:rsidR="005A1B22" w:rsidRPr="005C688C"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p>
        </w:tc>
      </w:tr>
      <w:tr w:rsidR="005A1B22" w:rsidRPr="005C688C" w14:paraId="41D8CC2E" w14:textId="77777777" w:rsidTr="006160B6">
        <w:tc>
          <w:tcPr>
            <w:tcW w:w="4144" w:type="dxa"/>
          </w:tcPr>
          <w:p w14:paraId="5F19DC04"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5C688C">
              <w:rPr>
                <w:rFonts w:ascii="Browallia New" w:hAnsi="Browallia New" w:cs="Browallia New" w:hint="cs"/>
                <w:sz w:val="28"/>
                <w:szCs w:val="28"/>
                <w:cs/>
              </w:rPr>
              <w:t>รวม</w:t>
            </w:r>
          </w:p>
        </w:tc>
        <w:tc>
          <w:tcPr>
            <w:tcW w:w="1152" w:type="dxa"/>
            <w:tcBorders>
              <w:top w:val="single" w:sz="4" w:space="0" w:color="auto"/>
            </w:tcBorders>
          </w:tcPr>
          <w:p w14:paraId="7E1A7039" w14:textId="6F0D0A5E" w:rsidR="005A1B22" w:rsidRPr="00302A01" w:rsidRDefault="00EA1FAC"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30,90</w:t>
            </w:r>
            <w:r w:rsidR="004952C9">
              <w:rPr>
                <w:rFonts w:ascii="Browallia New" w:hAnsi="Browallia New" w:cs="Browallia New"/>
                <w:sz w:val="28"/>
                <w:szCs w:val="28"/>
                <w:lang w:val="en-US"/>
              </w:rPr>
              <w:t>1</w:t>
            </w:r>
          </w:p>
        </w:tc>
        <w:tc>
          <w:tcPr>
            <w:tcW w:w="239" w:type="dxa"/>
          </w:tcPr>
          <w:p w14:paraId="575034B0"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tcBorders>
          </w:tcPr>
          <w:p w14:paraId="3B02390D" w14:textId="3D7CEDF1"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fldChar w:fldCharType="begin"/>
            </w:r>
            <w:r w:rsidRPr="005C688C">
              <w:rPr>
                <w:rFonts w:ascii="Browallia New" w:hAnsi="Browallia New" w:cs="Browallia New"/>
                <w:sz w:val="28"/>
                <w:szCs w:val="28"/>
                <w:lang w:val="en-US"/>
              </w:rPr>
              <w:instrText xml:space="preserve"> =SUM(ABOVE) </w:instrText>
            </w:r>
            <w:r w:rsidRPr="005C688C">
              <w:rPr>
                <w:rFonts w:ascii="Browallia New" w:hAnsi="Browallia New" w:cs="Browallia New"/>
                <w:sz w:val="28"/>
                <w:szCs w:val="28"/>
                <w:lang w:val="en-US"/>
              </w:rPr>
              <w:fldChar w:fldCharType="separate"/>
            </w:r>
            <w:r w:rsidRPr="005C688C">
              <w:rPr>
                <w:rFonts w:ascii="Browallia New" w:hAnsi="Browallia New" w:cs="Browallia New"/>
                <w:sz w:val="28"/>
                <w:szCs w:val="28"/>
                <w:lang w:val="en-US"/>
              </w:rPr>
              <w:t>28,512</w:t>
            </w:r>
            <w:r w:rsidRPr="005C688C">
              <w:rPr>
                <w:rFonts w:ascii="Browallia New" w:hAnsi="Browallia New" w:cs="Browallia New"/>
                <w:sz w:val="28"/>
                <w:szCs w:val="28"/>
                <w:lang w:val="en-US"/>
              </w:rPr>
              <w:fldChar w:fldCharType="end"/>
            </w:r>
          </w:p>
        </w:tc>
        <w:tc>
          <w:tcPr>
            <w:tcW w:w="236" w:type="dxa"/>
          </w:tcPr>
          <w:p w14:paraId="5F537DE3"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tcBorders>
            <w:shd w:val="clear" w:color="auto" w:fill="auto"/>
            <w:vAlign w:val="bottom"/>
          </w:tcPr>
          <w:p w14:paraId="21116953" w14:textId="7F37705C" w:rsidR="005A1B22" w:rsidRPr="00302A01"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1,677</w:t>
            </w:r>
          </w:p>
        </w:tc>
        <w:tc>
          <w:tcPr>
            <w:tcW w:w="242" w:type="dxa"/>
          </w:tcPr>
          <w:p w14:paraId="3402524B"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tcBorders>
            <w:vAlign w:val="bottom"/>
          </w:tcPr>
          <w:p w14:paraId="581BE97A" w14:textId="448CDDBF"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r w:rsidR="005A1B22" w:rsidRPr="005C688C" w14:paraId="09831E4A" w14:textId="77777777" w:rsidTr="00D7436D">
        <w:tc>
          <w:tcPr>
            <w:tcW w:w="4144" w:type="dxa"/>
          </w:tcPr>
          <w:p w14:paraId="351DD8E7" w14:textId="133AC07A"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sz w:val="28"/>
                <w:szCs w:val="28"/>
                <w:u w:val="single"/>
                <w:cs/>
              </w:rPr>
              <w:t>หัก</w:t>
            </w:r>
            <w:r w:rsidRPr="005C688C">
              <w:rPr>
                <w:rFonts w:ascii="Browallia New" w:hAnsi="Browallia New" w:cs="Browallia New"/>
                <w:sz w:val="28"/>
                <w:szCs w:val="28"/>
                <w:cs/>
              </w:rPr>
              <w:t xml:space="preserve"> ค่าเผื่อผลขาดทุน</w:t>
            </w:r>
            <w:r w:rsidRPr="005C688C">
              <w:rPr>
                <w:rFonts w:ascii="Browallia New" w:hAnsi="Browallia New" w:cs="Browallia New" w:hint="cs"/>
                <w:sz w:val="28"/>
                <w:szCs w:val="28"/>
                <w:cs/>
              </w:rPr>
              <w:t>ด้านเครดิตที่คาดว่า</w:t>
            </w:r>
            <w:r w:rsidRPr="005C688C">
              <w:rPr>
                <w:rFonts w:ascii="Browallia New" w:hAnsi="Browallia New" w:cs="Browallia New"/>
                <w:sz w:val="28"/>
                <w:szCs w:val="28"/>
                <w:cs/>
              </w:rPr>
              <w:br/>
            </w:r>
            <w:r w:rsidRPr="005C688C">
              <w:rPr>
                <w:rFonts w:ascii="Browallia New" w:hAnsi="Browallia New" w:cs="Browallia New" w:hint="cs"/>
                <w:sz w:val="28"/>
                <w:szCs w:val="28"/>
                <w:cs/>
              </w:rPr>
              <w:t xml:space="preserve">  </w:t>
            </w:r>
            <w:r w:rsidRPr="005C688C">
              <w:rPr>
                <w:rFonts w:ascii="Browallia New" w:hAnsi="Browallia New" w:cs="Browallia New"/>
                <w:sz w:val="28"/>
                <w:szCs w:val="28"/>
              </w:rPr>
              <w:t xml:space="preserve">        </w:t>
            </w:r>
            <w:r w:rsidRPr="005C688C">
              <w:rPr>
                <w:rFonts w:ascii="Browallia New" w:hAnsi="Browallia New" w:cs="Browallia New" w:hint="cs"/>
                <w:sz w:val="28"/>
                <w:szCs w:val="28"/>
                <w:cs/>
              </w:rPr>
              <w:t>จะเกิดขึ้น</w:t>
            </w:r>
          </w:p>
        </w:tc>
        <w:tc>
          <w:tcPr>
            <w:tcW w:w="1152" w:type="dxa"/>
            <w:tcBorders>
              <w:bottom w:val="single" w:sz="4" w:space="0" w:color="auto"/>
            </w:tcBorders>
            <w:vAlign w:val="bottom"/>
          </w:tcPr>
          <w:p w14:paraId="5516E7BD" w14:textId="364047CA" w:rsidR="005A1B22" w:rsidRPr="00302A01" w:rsidRDefault="0005189E" w:rsidP="005A1B22">
            <w:pPr>
              <w:pStyle w:val="acctfourfigures"/>
              <w:tabs>
                <w:tab w:val="clear" w:pos="765"/>
              </w:tabs>
              <w:spacing w:line="240" w:lineRule="auto"/>
              <w:ind w:left="-117"/>
              <w:jc w:val="right"/>
              <w:rPr>
                <w:rFonts w:ascii="Browallia New" w:hAnsi="Browallia New" w:cs="Browallia New"/>
                <w:sz w:val="28"/>
                <w:szCs w:val="28"/>
                <w:lang w:val="en-US" w:bidi="th-TH"/>
              </w:rPr>
            </w:pPr>
            <w:r w:rsidRPr="00302A01">
              <w:rPr>
                <w:rFonts w:ascii="Browallia New" w:hAnsi="Browallia New" w:cs="Browallia New" w:hint="cs"/>
                <w:sz w:val="28"/>
                <w:szCs w:val="28"/>
                <w:cs/>
                <w:lang w:val="en-US" w:bidi="th-TH"/>
              </w:rPr>
              <w:t>(</w:t>
            </w:r>
            <w:r w:rsidRPr="00302A01">
              <w:rPr>
                <w:rFonts w:ascii="Browallia New" w:hAnsi="Browallia New" w:cs="Browallia New"/>
                <w:sz w:val="28"/>
                <w:szCs w:val="28"/>
                <w:lang w:val="en-US" w:bidi="th-TH"/>
              </w:rPr>
              <w:t>2,990</w:t>
            </w:r>
            <w:r w:rsidRPr="00302A01">
              <w:rPr>
                <w:rFonts w:ascii="Browallia New" w:hAnsi="Browallia New" w:cs="Browallia New" w:hint="cs"/>
                <w:sz w:val="28"/>
                <w:szCs w:val="28"/>
                <w:cs/>
                <w:lang w:val="en-US" w:bidi="th-TH"/>
              </w:rPr>
              <w:t>)</w:t>
            </w:r>
          </w:p>
        </w:tc>
        <w:tc>
          <w:tcPr>
            <w:tcW w:w="239" w:type="dxa"/>
          </w:tcPr>
          <w:p w14:paraId="6AC524FC"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bottom w:val="single" w:sz="4" w:space="0" w:color="auto"/>
            </w:tcBorders>
            <w:vAlign w:val="bottom"/>
          </w:tcPr>
          <w:p w14:paraId="2828C3E5" w14:textId="7CC0F975"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hint="cs"/>
                <w:sz w:val="28"/>
                <w:szCs w:val="28"/>
                <w:cs/>
                <w:lang w:val="en-US" w:bidi="th-TH"/>
              </w:rPr>
              <w:t>(</w:t>
            </w:r>
            <w:r w:rsidRPr="005C688C">
              <w:rPr>
                <w:rFonts w:ascii="Browallia New" w:hAnsi="Browallia New" w:cs="Browallia New"/>
                <w:sz w:val="28"/>
                <w:szCs w:val="28"/>
                <w:lang w:val="en-US"/>
              </w:rPr>
              <w:t>2,990</w:t>
            </w:r>
            <w:r w:rsidRPr="005C688C">
              <w:rPr>
                <w:rFonts w:ascii="Browallia New" w:hAnsi="Browallia New" w:cs="Browallia New" w:hint="cs"/>
                <w:sz w:val="28"/>
                <w:szCs w:val="28"/>
                <w:cs/>
                <w:lang w:val="en-US" w:bidi="th-TH"/>
              </w:rPr>
              <w:t>)</w:t>
            </w:r>
          </w:p>
        </w:tc>
        <w:tc>
          <w:tcPr>
            <w:tcW w:w="236" w:type="dxa"/>
          </w:tcPr>
          <w:p w14:paraId="3EEFF4D8"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bottom w:val="single" w:sz="4" w:space="0" w:color="auto"/>
            </w:tcBorders>
            <w:shd w:val="clear" w:color="auto" w:fill="auto"/>
            <w:vAlign w:val="bottom"/>
          </w:tcPr>
          <w:p w14:paraId="1690D558" w14:textId="0CDE7090" w:rsidR="005A1B22" w:rsidRPr="00302A01" w:rsidRDefault="005A1B22" w:rsidP="005A1B22">
            <w:pPr>
              <w:spacing w:line="240" w:lineRule="auto"/>
              <w:ind w:right="-10"/>
              <w:jc w:val="right"/>
              <w:rPr>
                <w:rFonts w:ascii="Browallia New" w:hAnsi="Browallia New" w:cs="Browallia New"/>
                <w:sz w:val="28"/>
                <w:szCs w:val="28"/>
                <w:lang w:val="en-GB"/>
              </w:rPr>
            </w:pPr>
            <w:r w:rsidRPr="00302A01">
              <w:rPr>
                <w:rFonts w:ascii="Browallia New" w:hAnsi="Browallia New" w:cs="Browallia New"/>
                <w:sz w:val="28"/>
                <w:szCs w:val="28"/>
                <w:lang w:val="en-GB"/>
              </w:rPr>
              <w:t>-</w:t>
            </w:r>
          </w:p>
        </w:tc>
        <w:tc>
          <w:tcPr>
            <w:tcW w:w="242" w:type="dxa"/>
          </w:tcPr>
          <w:p w14:paraId="4D554066"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bottom w:val="single" w:sz="4" w:space="0" w:color="auto"/>
            </w:tcBorders>
            <w:vAlign w:val="bottom"/>
          </w:tcPr>
          <w:p w14:paraId="5A946211" w14:textId="6B23AEF8" w:rsidR="005A1B22" w:rsidRPr="005C688C" w:rsidRDefault="005A1B22" w:rsidP="005A1B22">
            <w:pPr>
              <w:spacing w:line="240" w:lineRule="auto"/>
              <w:ind w:right="-10"/>
              <w:jc w:val="right"/>
              <w:rPr>
                <w:rFonts w:ascii="Browallia New" w:hAnsi="Browallia New" w:cs="Browallia New"/>
                <w:sz w:val="28"/>
                <w:szCs w:val="28"/>
                <w:lang w:val="en-GB"/>
              </w:rPr>
            </w:pPr>
            <w:r w:rsidRPr="005C688C">
              <w:rPr>
                <w:rFonts w:ascii="Browallia New" w:hAnsi="Browallia New" w:cs="Browallia New"/>
                <w:sz w:val="28"/>
                <w:szCs w:val="28"/>
              </w:rPr>
              <w:t xml:space="preserve">     </w:t>
            </w:r>
            <w:r w:rsidRPr="005C688C">
              <w:rPr>
                <w:rFonts w:ascii="Browallia New" w:hAnsi="Browallia New" w:cs="Browallia New"/>
                <w:sz w:val="28"/>
                <w:szCs w:val="28"/>
                <w:cs/>
                <w:lang w:val="en-GB"/>
              </w:rPr>
              <w:t>-</w:t>
            </w:r>
          </w:p>
        </w:tc>
      </w:tr>
      <w:tr w:rsidR="005A1B22" w:rsidRPr="005C688C" w14:paraId="1FC0C6D8" w14:textId="77777777" w:rsidTr="00D7436D">
        <w:tc>
          <w:tcPr>
            <w:tcW w:w="4144" w:type="dxa"/>
          </w:tcPr>
          <w:p w14:paraId="062DB6E2"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5C688C">
              <w:rPr>
                <w:rFonts w:ascii="Browallia New" w:hAnsi="Browallia New" w:cs="Browallia New" w:hint="cs"/>
                <w:sz w:val="28"/>
                <w:szCs w:val="28"/>
                <w:cs/>
              </w:rPr>
              <w:t>สุทธิ</w:t>
            </w:r>
          </w:p>
        </w:tc>
        <w:tc>
          <w:tcPr>
            <w:tcW w:w="1152" w:type="dxa"/>
            <w:tcBorders>
              <w:top w:val="single" w:sz="4" w:space="0" w:color="auto"/>
              <w:bottom w:val="single" w:sz="12" w:space="0" w:color="auto"/>
            </w:tcBorders>
          </w:tcPr>
          <w:p w14:paraId="22CD9FD8" w14:textId="3F307953" w:rsidR="005A1B22" w:rsidRPr="00302A01" w:rsidRDefault="0005189E" w:rsidP="005A1B22">
            <w:pPr>
              <w:pStyle w:val="acctfourfigures"/>
              <w:tabs>
                <w:tab w:val="clear" w:pos="765"/>
              </w:tabs>
              <w:spacing w:line="240" w:lineRule="auto"/>
              <w:ind w:left="-117"/>
              <w:jc w:val="right"/>
              <w:rPr>
                <w:rFonts w:ascii="Browallia New" w:hAnsi="Browallia New" w:cs="Browallia New"/>
                <w:sz w:val="28"/>
                <w:szCs w:val="28"/>
                <w:cs/>
                <w:lang w:val="en-US" w:bidi="th-TH"/>
              </w:rPr>
            </w:pPr>
            <w:r w:rsidRPr="00302A01">
              <w:rPr>
                <w:rFonts w:ascii="Browallia New" w:hAnsi="Browallia New" w:cs="Browallia New"/>
                <w:sz w:val="28"/>
                <w:szCs w:val="28"/>
                <w:lang w:val="en-US"/>
              </w:rPr>
              <w:t>27,91</w:t>
            </w:r>
            <w:r w:rsidR="004952C9">
              <w:rPr>
                <w:rFonts w:ascii="Browallia New" w:hAnsi="Browallia New" w:cs="Browallia New"/>
                <w:sz w:val="28"/>
                <w:szCs w:val="28"/>
                <w:lang w:val="en-US"/>
              </w:rPr>
              <w:t>1</w:t>
            </w:r>
          </w:p>
        </w:tc>
        <w:tc>
          <w:tcPr>
            <w:tcW w:w="239" w:type="dxa"/>
          </w:tcPr>
          <w:p w14:paraId="4579ED99"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00" w:type="dxa"/>
            <w:tcBorders>
              <w:top w:val="single" w:sz="4" w:space="0" w:color="auto"/>
              <w:bottom w:val="single" w:sz="12" w:space="0" w:color="auto"/>
            </w:tcBorders>
          </w:tcPr>
          <w:p w14:paraId="719CCF09" w14:textId="122F0594"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lang w:val="en-US"/>
              </w:rPr>
              <w:t>25,522</w:t>
            </w:r>
          </w:p>
        </w:tc>
        <w:tc>
          <w:tcPr>
            <w:tcW w:w="236" w:type="dxa"/>
          </w:tcPr>
          <w:p w14:paraId="27BF7EE9"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22" w:type="dxa"/>
            <w:tcBorders>
              <w:top w:val="single" w:sz="4" w:space="0" w:color="auto"/>
              <w:bottom w:val="single" w:sz="12" w:space="0" w:color="auto"/>
            </w:tcBorders>
            <w:shd w:val="clear" w:color="auto" w:fill="auto"/>
          </w:tcPr>
          <w:p w14:paraId="7874872F" w14:textId="4C90F098" w:rsidR="005A1B22" w:rsidRPr="00302A01"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302A01">
              <w:rPr>
                <w:rFonts w:ascii="Browallia New" w:hAnsi="Browallia New" w:cs="Browallia New"/>
                <w:sz w:val="28"/>
                <w:szCs w:val="28"/>
                <w:lang w:val="en-US"/>
              </w:rPr>
              <w:t>1,677</w:t>
            </w:r>
          </w:p>
        </w:tc>
        <w:tc>
          <w:tcPr>
            <w:tcW w:w="242" w:type="dxa"/>
          </w:tcPr>
          <w:p w14:paraId="29730E69" w14:textId="77777777" w:rsidR="005A1B22" w:rsidRPr="005C688C" w:rsidRDefault="005A1B22" w:rsidP="005A1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144" w:type="dxa"/>
            <w:tcBorders>
              <w:top w:val="single" w:sz="4" w:space="0" w:color="auto"/>
              <w:bottom w:val="single" w:sz="12" w:space="0" w:color="auto"/>
            </w:tcBorders>
          </w:tcPr>
          <w:p w14:paraId="3DFCA132" w14:textId="52FC3DFA" w:rsidR="005A1B22" w:rsidRPr="005C688C" w:rsidRDefault="005A1B22" w:rsidP="005A1B22">
            <w:pPr>
              <w:pStyle w:val="acctfourfigures"/>
              <w:tabs>
                <w:tab w:val="clear" w:pos="765"/>
              </w:tabs>
              <w:spacing w:line="240" w:lineRule="auto"/>
              <w:ind w:left="-117"/>
              <w:jc w:val="right"/>
              <w:rPr>
                <w:rFonts w:ascii="Browallia New" w:hAnsi="Browallia New" w:cs="Browallia New"/>
                <w:sz w:val="28"/>
                <w:szCs w:val="28"/>
                <w:lang w:val="en-US"/>
              </w:rPr>
            </w:pPr>
            <w:r w:rsidRPr="005C688C">
              <w:rPr>
                <w:rFonts w:ascii="Browallia New" w:hAnsi="Browallia New" w:cs="Browallia New"/>
                <w:sz w:val="28"/>
                <w:szCs w:val="28"/>
              </w:rPr>
              <w:t xml:space="preserve">2,740   </w:t>
            </w:r>
          </w:p>
        </w:tc>
      </w:tr>
    </w:tbl>
    <w:p w14:paraId="25E4B912" w14:textId="77777777" w:rsidR="00175CEE" w:rsidRDefault="00175CEE" w:rsidP="00E775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72A053E9" w14:textId="16D3BF0C" w:rsidR="00BE76CC" w:rsidRDefault="00BE76CC" w:rsidP="00BE76CC">
      <w:pPr>
        <w:pStyle w:val="a3"/>
        <w:tabs>
          <w:tab w:val="left" w:pos="720"/>
        </w:tabs>
        <w:ind w:left="426"/>
        <w:jc w:val="thaiDistribute"/>
        <w:rPr>
          <w:rFonts w:ascii="Browallia New" w:hAnsi="Browallia New" w:cs="Browallia New"/>
          <w:sz w:val="28"/>
          <w:szCs w:val="28"/>
        </w:rPr>
      </w:pPr>
      <w:r>
        <w:rPr>
          <w:rFonts w:ascii="Browallia New" w:hAnsi="Browallia New" w:cs="Browallia New"/>
          <w:sz w:val="28"/>
          <w:szCs w:val="28"/>
          <w:cs/>
        </w:rPr>
        <w:t>การเปลี่ยนแปลงของค่าเผื่อผลขาดทุนด้านเครดิตที่คาดว่าจะเกิดขึ้น - ลูกหนี้อื่นสำหรับลูกค้าทั่วไป สำหรับ</w:t>
      </w:r>
      <w:r w:rsidR="004819D6">
        <w:rPr>
          <w:rFonts w:ascii="Browallia New" w:hAnsi="Browallia New" w:cs="Browallia New" w:hint="cs"/>
          <w:sz w:val="28"/>
          <w:szCs w:val="28"/>
          <w:cs/>
        </w:rPr>
        <w:t>ปี</w:t>
      </w:r>
      <w:r>
        <w:rPr>
          <w:rFonts w:ascii="Browallia New" w:hAnsi="Browallia New" w:cs="Browallia New"/>
          <w:sz w:val="28"/>
          <w:szCs w:val="28"/>
          <w:cs/>
        </w:rPr>
        <w:br/>
        <w:t xml:space="preserve">สิ้นสุดวันที่ </w:t>
      </w:r>
      <w:r>
        <w:rPr>
          <w:rFonts w:ascii="Browallia New" w:hAnsi="Browallia New" w:cs="Browallia New"/>
          <w:sz w:val="28"/>
          <w:szCs w:val="28"/>
          <w:lang w:val="en-US"/>
        </w:rPr>
        <w:t>3</w:t>
      </w:r>
      <w:r w:rsidR="00EB62C9">
        <w:rPr>
          <w:rFonts w:ascii="Browallia New" w:hAnsi="Browallia New" w:cs="Browallia New"/>
          <w:sz w:val="28"/>
          <w:szCs w:val="28"/>
          <w:lang w:val="en-US"/>
        </w:rPr>
        <w:t>1</w:t>
      </w:r>
      <w:r>
        <w:rPr>
          <w:rFonts w:ascii="Browallia New" w:hAnsi="Browallia New" w:cs="Browallia New"/>
          <w:sz w:val="28"/>
          <w:szCs w:val="28"/>
          <w:lang w:val="en-US"/>
        </w:rPr>
        <w:t xml:space="preserve"> </w:t>
      </w:r>
      <w:r w:rsidR="00EB62C9">
        <w:rPr>
          <w:rFonts w:ascii="Browallia New" w:hAnsi="Browallia New" w:cs="Browallia New" w:hint="cs"/>
          <w:sz w:val="28"/>
          <w:szCs w:val="28"/>
          <w:cs/>
        </w:rPr>
        <w:t>ธันวาคม</w:t>
      </w:r>
      <w:r>
        <w:rPr>
          <w:rFonts w:ascii="Browallia New" w:hAnsi="Browallia New" w:cs="Browallia New"/>
          <w:sz w:val="28"/>
          <w:szCs w:val="28"/>
          <w:cs/>
        </w:rPr>
        <w:t xml:space="preserve"> </w:t>
      </w:r>
      <w:r w:rsidRPr="006B74D9">
        <w:rPr>
          <w:rFonts w:ascii="Browallia New" w:hAnsi="Browallia New" w:cs="Browallia New"/>
          <w:sz w:val="28"/>
          <w:szCs w:val="28"/>
          <w:cs/>
          <w:lang w:val="en-US"/>
        </w:rPr>
        <w:t>2566</w:t>
      </w:r>
      <w:r>
        <w:rPr>
          <w:rFonts w:ascii="Browallia New" w:hAnsi="Browallia New" w:cs="Browallia New"/>
          <w:sz w:val="28"/>
          <w:szCs w:val="28"/>
          <w:cs/>
          <w:lang w:val="en-US"/>
        </w:rPr>
        <w:t xml:space="preserve"> </w:t>
      </w:r>
      <w:r>
        <w:rPr>
          <w:rFonts w:ascii="Browallia New" w:hAnsi="Browallia New" w:cs="Browallia New"/>
          <w:sz w:val="28"/>
          <w:szCs w:val="28"/>
          <w:cs/>
        </w:rPr>
        <w:t>มีดังนี้</w:t>
      </w:r>
    </w:p>
    <w:p w14:paraId="0BC00DCE" w14:textId="77777777" w:rsidR="00BE76CC" w:rsidRDefault="00BE76CC" w:rsidP="00BE76CC">
      <w:pPr>
        <w:tabs>
          <w:tab w:val="clear" w:pos="227"/>
          <w:tab w:val="clear" w:pos="454"/>
          <w:tab w:val="clear" w:pos="680"/>
          <w:tab w:val="left" w:pos="720"/>
        </w:tabs>
        <w:spacing w:line="240" w:lineRule="auto"/>
        <w:ind w:left="426"/>
        <w:rPr>
          <w:rFonts w:ascii="Browallia New" w:hAnsi="Browallia New" w:cs="Browallia New"/>
          <w:b/>
          <w:bCs/>
          <w:sz w:val="28"/>
          <w:szCs w:val="28"/>
          <w:cs/>
          <w:lang w:val="en-GB"/>
        </w:rPr>
      </w:pPr>
    </w:p>
    <w:tbl>
      <w:tblPr>
        <w:tblW w:w="9034" w:type="dxa"/>
        <w:tblInd w:w="322" w:type="dxa"/>
        <w:tblBorders>
          <w:bottom w:val="single" w:sz="4" w:space="0" w:color="auto"/>
        </w:tblBorders>
        <w:tblLook w:val="00A0" w:firstRow="1" w:lastRow="0" w:firstColumn="1" w:lastColumn="0" w:noHBand="0" w:noVBand="0"/>
      </w:tblPr>
      <w:tblGrid>
        <w:gridCol w:w="6766"/>
        <w:gridCol w:w="2268"/>
      </w:tblGrid>
      <w:tr w:rsidR="00BE76CC" w14:paraId="3CE79BC8" w14:textId="77777777" w:rsidTr="00BE76CC">
        <w:trPr>
          <w:trHeight w:val="289"/>
        </w:trPr>
        <w:tc>
          <w:tcPr>
            <w:tcW w:w="6766" w:type="dxa"/>
            <w:tcBorders>
              <w:top w:val="nil"/>
              <w:left w:val="nil"/>
              <w:bottom w:val="nil"/>
              <w:right w:val="nil"/>
            </w:tcBorders>
            <w:noWrap/>
            <w:vAlign w:val="bottom"/>
          </w:tcPr>
          <w:p w14:paraId="61DE4A90" w14:textId="77777777" w:rsidR="00BE76CC" w:rsidRDefault="00BE76CC">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right w:val="nil"/>
            </w:tcBorders>
            <w:hideMark/>
          </w:tcPr>
          <w:p w14:paraId="27DF4F08" w14:textId="77777777" w:rsidR="00BE76CC" w:rsidRDefault="00BE76CC">
            <w:pPr>
              <w:spacing w:line="240" w:lineRule="auto"/>
              <w:ind w:right="-45"/>
              <w:jc w:val="right"/>
              <w:rPr>
                <w:rFonts w:ascii="Browallia New" w:hAnsi="Browallia New" w:cs="Browallia New"/>
                <w:sz w:val="28"/>
                <w:szCs w:val="28"/>
              </w:rPr>
            </w:pPr>
            <w:r>
              <w:rPr>
                <w:rFonts w:ascii="Browallia New" w:hAnsi="Browallia New" w:cs="Browallia New"/>
                <w:sz w:val="28"/>
                <w:szCs w:val="28"/>
                <w:cs/>
              </w:rPr>
              <w:t xml:space="preserve">(หน่วย </w:t>
            </w:r>
            <w:r>
              <w:rPr>
                <w:rFonts w:ascii="Browallia New" w:hAnsi="Browallia New" w:cs="Browallia New"/>
                <w:sz w:val="28"/>
                <w:szCs w:val="28"/>
                <w:lang w:val="en-GB"/>
              </w:rPr>
              <w:t xml:space="preserve">: </w:t>
            </w:r>
            <w:r>
              <w:rPr>
                <w:rFonts w:ascii="Browallia New" w:hAnsi="Browallia New" w:cs="Browallia New"/>
                <w:sz w:val="28"/>
                <w:szCs w:val="28"/>
                <w:cs/>
              </w:rPr>
              <w:t>พันบาท)</w:t>
            </w:r>
          </w:p>
        </w:tc>
      </w:tr>
      <w:tr w:rsidR="00BE76CC" w14:paraId="63D7D100" w14:textId="77777777" w:rsidTr="00BE76CC">
        <w:trPr>
          <w:trHeight w:val="289"/>
        </w:trPr>
        <w:tc>
          <w:tcPr>
            <w:tcW w:w="6766" w:type="dxa"/>
            <w:tcBorders>
              <w:top w:val="nil"/>
              <w:left w:val="nil"/>
              <w:bottom w:val="nil"/>
              <w:right w:val="nil"/>
            </w:tcBorders>
            <w:noWrap/>
            <w:vAlign w:val="bottom"/>
          </w:tcPr>
          <w:p w14:paraId="1C501223" w14:textId="77777777" w:rsidR="00BE76CC" w:rsidRDefault="00BE76CC">
            <w:pPr>
              <w:tabs>
                <w:tab w:val="clear" w:pos="1644"/>
              </w:tabs>
              <w:spacing w:line="240" w:lineRule="auto"/>
              <w:ind w:right="38"/>
              <w:jc w:val="right"/>
              <w:rPr>
                <w:rFonts w:ascii="Browallia New" w:hAnsi="Browallia New" w:cs="Browallia New"/>
                <w:sz w:val="28"/>
                <w:szCs w:val="28"/>
                <w:cs/>
              </w:rPr>
            </w:pPr>
          </w:p>
        </w:tc>
        <w:tc>
          <w:tcPr>
            <w:tcW w:w="2268" w:type="dxa"/>
            <w:tcBorders>
              <w:top w:val="nil"/>
              <w:left w:val="nil"/>
              <w:bottom w:val="single" w:sz="4" w:space="0" w:color="auto"/>
              <w:right w:val="nil"/>
            </w:tcBorders>
            <w:vAlign w:val="bottom"/>
            <w:hideMark/>
          </w:tcPr>
          <w:p w14:paraId="46D49152" w14:textId="77777777" w:rsidR="00BE76CC" w:rsidRDefault="00BE76CC">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sz w:val="28"/>
                <w:szCs w:val="28"/>
                <w:cs/>
              </w:rPr>
              <w:t>งบการเงินรวม</w:t>
            </w:r>
          </w:p>
        </w:tc>
      </w:tr>
      <w:tr w:rsidR="00BE76CC" w14:paraId="7592A7C1" w14:textId="77777777" w:rsidTr="00BE76CC">
        <w:trPr>
          <w:trHeight w:val="289"/>
        </w:trPr>
        <w:tc>
          <w:tcPr>
            <w:tcW w:w="6766" w:type="dxa"/>
            <w:tcBorders>
              <w:top w:val="nil"/>
              <w:left w:val="nil"/>
              <w:bottom w:val="nil"/>
              <w:right w:val="nil"/>
            </w:tcBorders>
            <w:noWrap/>
            <w:vAlign w:val="bottom"/>
          </w:tcPr>
          <w:p w14:paraId="6979E183" w14:textId="77777777" w:rsidR="00BE76CC" w:rsidRDefault="00BE76CC">
            <w:pPr>
              <w:tabs>
                <w:tab w:val="clear" w:pos="1644"/>
              </w:tabs>
              <w:spacing w:line="240" w:lineRule="auto"/>
              <w:ind w:right="38"/>
              <w:jc w:val="right"/>
              <w:rPr>
                <w:rFonts w:ascii="Browallia New" w:hAnsi="Browallia New" w:cs="Browallia New"/>
                <w:sz w:val="28"/>
                <w:szCs w:val="28"/>
                <w:cs/>
              </w:rPr>
            </w:pPr>
          </w:p>
        </w:tc>
        <w:tc>
          <w:tcPr>
            <w:tcW w:w="2268" w:type="dxa"/>
            <w:tcBorders>
              <w:top w:val="single" w:sz="4" w:space="0" w:color="auto"/>
              <w:left w:val="nil"/>
              <w:bottom w:val="nil"/>
              <w:right w:val="nil"/>
            </w:tcBorders>
            <w:vAlign w:val="bottom"/>
          </w:tcPr>
          <w:p w14:paraId="03CD49BE" w14:textId="77777777" w:rsidR="00BE76CC" w:rsidRDefault="00BE76CC">
            <w:pPr>
              <w:tabs>
                <w:tab w:val="clear" w:pos="907"/>
                <w:tab w:val="clear" w:pos="1644"/>
                <w:tab w:val="clear" w:pos="1871"/>
              </w:tabs>
              <w:spacing w:line="240" w:lineRule="auto"/>
              <w:ind w:right="40"/>
              <w:jc w:val="right"/>
              <w:rPr>
                <w:rFonts w:ascii="Browallia New" w:hAnsi="Browallia New" w:cs="Browallia New"/>
                <w:sz w:val="28"/>
                <w:szCs w:val="28"/>
              </w:rPr>
            </w:pPr>
          </w:p>
        </w:tc>
      </w:tr>
      <w:tr w:rsidR="00BE76CC" w14:paraId="5C75F8BD" w14:textId="77777777" w:rsidTr="00BE76CC">
        <w:trPr>
          <w:trHeight w:val="289"/>
        </w:trPr>
        <w:tc>
          <w:tcPr>
            <w:tcW w:w="6766" w:type="dxa"/>
            <w:tcBorders>
              <w:top w:val="nil"/>
              <w:left w:val="nil"/>
              <w:bottom w:val="nil"/>
              <w:right w:val="nil"/>
            </w:tcBorders>
            <w:noWrap/>
            <w:vAlign w:val="bottom"/>
            <w:hideMark/>
          </w:tcPr>
          <w:p w14:paraId="163A9DFD" w14:textId="77777777" w:rsidR="00BE76CC" w:rsidRDefault="00BE76CC">
            <w:pPr>
              <w:tabs>
                <w:tab w:val="clear" w:pos="1644"/>
              </w:tabs>
              <w:spacing w:line="240" w:lineRule="auto"/>
              <w:ind w:right="-140"/>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Pr>
                <w:rFonts w:ascii="Browallia New" w:hAnsi="Browallia New" w:cs="Browallia New"/>
                <w:sz w:val="28"/>
                <w:szCs w:val="28"/>
              </w:rPr>
              <w:t>1</w:t>
            </w:r>
            <w:r>
              <w:rPr>
                <w:rFonts w:ascii="Browallia New" w:hAnsi="Browallia New" w:cs="Browallia New"/>
                <w:sz w:val="28"/>
                <w:szCs w:val="28"/>
                <w:cs/>
              </w:rPr>
              <w:t xml:space="preserve"> มกราคม </w:t>
            </w:r>
            <w:r>
              <w:rPr>
                <w:rFonts w:ascii="Browallia New" w:hAnsi="Browallia New" w:cs="Browallia New"/>
                <w:sz w:val="28"/>
                <w:szCs w:val="28"/>
              </w:rPr>
              <w:t>2566</w:t>
            </w:r>
          </w:p>
        </w:tc>
        <w:tc>
          <w:tcPr>
            <w:tcW w:w="2268" w:type="dxa"/>
            <w:tcBorders>
              <w:top w:val="nil"/>
              <w:left w:val="nil"/>
              <w:bottom w:val="nil"/>
              <w:right w:val="nil"/>
            </w:tcBorders>
            <w:vAlign w:val="bottom"/>
            <w:hideMark/>
          </w:tcPr>
          <w:p w14:paraId="61CBA496" w14:textId="77777777" w:rsidR="00BE76CC" w:rsidRPr="005F033E" w:rsidRDefault="00BE76C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4819D6">
              <w:rPr>
                <w:rFonts w:ascii="Browallia New" w:hAnsi="Browallia New" w:cs="Browallia New"/>
                <w:noProof/>
                <w:sz w:val="28"/>
                <w:szCs w:val="28"/>
              </w:rPr>
              <w:t>36,140</w:t>
            </w:r>
          </w:p>
        </w:tc>
      </w:tr>
      <w:tr w:rsidR="00BE76CC" w14:paraId="0E54C9AB" w14:textId="77777777" w:rsidTr="004819D6">
        <w:trPr>
          <w:trHeight w:val="289"/>
        </w:trPr>
        <w:tc>
          <w:tcPr>
            <w:tcW w:w="6766" w:type="dxa"/>
            <w:tcBorders>
              <w:top w:val="nil"/>
              <w:left w:val="nil"/>
              <w:bottom w:val="nil"/>
              <w:right w:val="nil"/>
            </w:tcBorders>
            <w:noWrap/>
            <w:vAlign w:val="bottom"/>
            <w:hideMark/>
          </w:tcPr>
          <w:p w14:paraId="34D45A3B" w14:textId="65E0D1F2" w:rsidR="00BE76CC" w:rsidRDefault="00BE76CC">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sz w:val="28"/>
                <w:szCs w:val="28"/>
                <w:cs/>
              </w:rPr>
              <w:t>ตั้งค่าเผื่อเพิ่มในระหว่าง</w:t>
            </w:r>
            <w:r w:rsidR="008E53F0">
              <w:rPr>
                <w:rFonts w:ascii="Browallia New" w:hAnsi="Browallia New" w:cs="Browallia New" w:hint="cs"/>
                <w:sz w:val="28"/>
                <w:szCs w:val="28"/>
                <w:cs/>
              </w:rPr>
              <w:t>ปี</w:t>
            </w:r>
          </w:p>
        </w:tc>
        <w:tc>
          <w:tcPr>
            <w:tcW w:w="2268" w:type="dxa"/>
            <w:tcBorders>
              <w:top w:val="nil"/>
              <w:left w:val="nil"/>
              <w:bottom w:val="nil"/>
              <w:right w:val="nil"/>
            </w:tcBorders>
          </w:tcPr>
          <w:p w14:paraId="51964EAB" w14:textId="4A7DE923" w:rsidR="00BE76CC" w:rsidRPr="005F033E" w:rsidRDefault="00504C7E">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5F033E">
              <w:rPr>
                <w:rFonts w:ascii="Browallia New" w:hAnsi="Browallia New" w:cs="Browallia New"/>
                <w:sz w:val="28"/>
                <w:szCs w:val="28"/>
              </w:rPr>
              <w:t>6,6</w:t>
            </w:r>
            <w:r w:rsidR="005B6CB0" w:rsidRPr="005F033E">
              <w:rPr>
                <w:rFonts w:ascii="Browallia New" w:hAnsi="Browallia New" w:cs="Browallia New"/>
                <w:sz w:val="28"/>
                <w:szCs w:val="28"/>
              </w:rPr>
              <w:t>58</w:t>
            </w:r>
          </w:p>
        </w:tc>
      </w:tr>
      <w:tr w:rsidR="00BE76CC" w14:paraId="3B052A60" w14:textId="77777777" w:rsidTr="004819D6">
        <w:trPr>
          <w:trHeight w:val="289"/>
        </w:trPr>
        <w:tc>
          <w:tcPr>
            <w:tcW w:w="6766" w:type="dxa"/>
            <w:tcBorders>
              <w:top w:val="nil"/>
              <w:left w:val="nil"/>
              <w:bottom w:val="nil"/>
              <w:right w:val="nil"/>
            </w:tcBorders>
            <w:noWrap/>
            <w:vAlign w:val="bottom"/>
            <w:hideMark/>
          </w:tcPr>
          <w:p w14:paraId="65C96CE7" w14:textId="1739FB47" w:rsidR="00BE76CC" w:rsidRDefault="00BE76CC">
            <w:pPr>
              <w:tabs>
                <w:tab w:val="clear" w:pos="3515"/>
                <w:tab w:val="left" w:pos="2727"/>
              </w:tabs>
              <w:spacing w:line="240" w:lineRule="auto"/>
              <w:ind w:left="317" w:right="144" w:hanging="317"/>
              <w:rPr>
                <w:rFonts w:ascii="Browallia New" w:hAnsi="Browallia New" w:cs="Browallia New"/>
                <w:sz w:val="28"/>
                <w:szCs w:val="28"/>
              </w:rPr>
            </w:pPr>
            <w:r>
              <w:rPr>
                <w:rFonts w:ascii="Browallia New" w:hAnsi="Browallia New" w:cs="Browallia New"/>
                <w:sz w:val="28"/>
                <w:szCs w:val="28"/>
                <w:cs/>
              </w:rPr>
              <w:t>กลับรายการและตัดบัญชีในระหว่าง</w:t>
            </w:r>
            <w:r w:rsidR="008E53F0">
              <w:rPr>
                <w:rFonts w:ascii="Browallia New" w:hAnsi="Browallia New" w:cs="Browallia New" w:hint="cs"/>
                <w:sz w:val="28"/>
                <w:szCs w:val="28"/>
                <w:cs/>
              </w:rPr>
              <w:t>ปี</w:t>
            </w:r>
          </w:p>
        </w:tc>
        <w:tc>
          <w:tcPr>
            <w:tcW w:w="2268" w:type="dxa"/>
            <w:tcBorders>
              <w:top w:val="nil"/>
              <w:left w:val="nil"/>
              <w:bottom w:val="nil"/>
              <w:right w:val="nil"/>
            </w:tcBorders>
          </w:tcPr>
          <w:p w14:paraId="7B63B434" w14:textId="60171730" w:rsidR="00BE76CC" w:rsidRPr="005F033E" w:rsidRDefault="005B6CB0">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5F033E">
              <w:rPr>
                <w:rFonts w:ascii="Browallia New" w:hAnsi="Browallia New" w:cs="Browallia New" w:hint="cs"/>
                <w:sz w:val="28"/>
                <w:szCs w:val="28"/>
                <w:cs/>
              </w:rPr>
              <w:t>(</w:t>
            </w:r>
            <w:r w:rsidRPr="005F033E">
              <w:rPr>
                <w:rFonts w:ascii="Browallia New" w:hAnsi="Browallia New" w:cs="Browallia New"/>
                <w:sz w:val="28"/>
                <w:szCs w:val="28"/>
              </w:rPr>
              <w:t>3,384</w:t>
            </w:r>
            <w:r w:rsidRPr="005F033E">
              <w:rPr>
                <w:rFonts w:ascii="Browallia New" w:hAnsi="Browallia New" w:cs="Browallia New" w:hint="cs"/>
                <w:sz w:val="28"/>
                <w:szCs w:val="28"/>
                <w:cs/>
              </w:rPr>
              <w:t>)</w:t>
            </w:r>
          </w:p>
        </w:tc>
      </w:tr>
      <w:tr w:rsidR="00BE76CC" w14:paraId="2B122A4C" w14:textId="77777777" w:rsidTr="004819D6">
        <w:trPr>
          <w:trHeight w:val="289"/>
        </w:trPr>
        <w:tc>
          <w:tcPr>
            <w:tcW w:w="6766" w:type="dxa"/>
            <w:tcBorders>
              <w:top w:val="nil"/>
              <w:left w:val="nil"/>
              <w:bottom w:val="nil"/>
              <w:right w:val="nil"/>
            </w:tcBorders>
            <w:noWrap/>
            <w:vAlign w:val="bottom"/>
            <w:hideMark/>
          </w:tcPr>
          <w:p w14:paraId="5037658A" w14:textId="22834936" w:rsidR="00BE76CC" w:rsidRDefault="00BE76CC">
            <w:pPr>
              <w:tabs>
                <w:tab w:val="clear" w:pos="1644"/>
              </w:tabs>
              <w:spacing w:line="240" w:lineRule="auto"/>
              <w:ind w:right="38"/>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sidR="00041F4E">
              <w:rPr>
                <w:rFonts w:ascii="Browallia New" w:hAnsi="Browallia New" w:cs="Browallia New"/>
                <w:sz w:val="28"/>
                <w:szCs w:val="28"/>
              </w:rPr>
              <w:t xml:space="preserve">31 </w:t>
            </w:r>
            <w:r w:rsidR="00041F4E">
              <w:rPr>
                <w:rFonts w:ascii="Browallia New" w:hAnsi="Browallia New" w:cs="Browallia New" w:hint="cs"/>
                <w:sz w:val="28"/>
                <w:szCs w:val="28"/>
                <w:cs/>
              </w:rPr>
              <w:t>ธันวาคม</w:t>
            </w:r>
            <w:r w:rsidR="002A7A1E">
              <w:rPr>
                <w:rFonts w:ascii="Browallia New" w:hAnsi="Browallia New" w:cs="Browallia New"/>
                <w:sz w:val="28"/>
                <w:szCs w:val="28"/>
              </w:rPr>
              <w:t xml:space="preserve"> </w:t>
            </w:r>
            <w:r>
              <w:rPr>
                <w:rFonts w:ascii="Browallia New" w:hAnsi="Browallia New" w:cs="Browallia New"/>
                <w:sz w:val="28"/>
                <w:szCs w:val="28"/>
              </w:rPr>
              <w:t>2566</w:t>
            </w:r>
          </w:p>
        </w:tc>
        <w:tc>
          <w:tcPr>
            <w:tcW w:w="2268" w:type="dxa"/>
            <w:tcBorders>
              <w:top w:val="single" w:sz="4" w:space="0" w:color="auto"/>
              <w:left w:val="nil"/>
              <w:bottom w:val="single" w:sz="12" w:space="0" w:color="auto"/>
              <w:right w:val="nil"/>
            </w:tcBorders>
          </w:tcPr>
          <w:p w14:paraId="783F2F9A" w14:textId="5305DB63" w:rsidR="00BE76CC" w:rsidRPr="005F033E" w:rsidRDefault="005B6CB0">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5F033E">
              <w:rPr>
                <w:rFonts w:ascii="Browallia New" w:hAnsi="Browallia New" w:cs="Browallia New"/>
                <w:sz w:val="28"/>
                <w:szCs w:val="28"/>
              </w:rPr>
              <w:t>39,414</w:t>
            </w:r>
          </w:p>
        </w:tc>
      </w:tr>
    </w:tbl>
    <w:p w14:paraId="71054E02" w14:textId="77777777" w:rsidR="00C72448" w:rsidRPr="006E0016" w:rsidRDefault="00C72448" w:rsidP="006C1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Browallia New" w:hAnsi="Browallia New" w:cs="Browallia New"/>
          <w:sz w:val="28"/>
          <w:szCs w:val="28"/>
        </w:rPr>
      </w:pPr>
    </w:p>
    <w:p w14:paraId="1744B28D" w14:textId="77777777" w:rsidR="00AD2B9C" w:rsidRDefault="00AD2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E0A953A" w14:textId="68D039C2" w:rsidR="006971B8" w:rsidRPr="00872D4A" w:rsidRDefault="006971B8" w:rsidP="00F8080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2" w:hanging="462"/>
        <w:rPr>
          <w:rFonts w:ascii="Browallia New" w:hAnsi="Browallia New" w:cs="Browallia New"/>
          <w:b/>
          <w:bCs/>
          <w:sz w:val="28"/>
          <w:szCs w:val="28"/>
          <w:lang w:val="en-GB"/>
        </w:rPr>
      </w:pPr>
      <w:r w:rsidRPr="00872D4A">
        <w:rPr>
          <w:rFonts w:ascii="Browallia New" w:hAnsi="Browallia New" w:cs="Browallia New"/>
          <w:b/>
          <w:bCs/>
          <w:sz w:val="28"/>
          <w:szCs w:val="28"/>
          <w:cs/>
          <w:lang w:val="en-GB"/>
        </w:rPr>
        <w:t>เงินให้กู้ยืม</w:t>
      </w:r>
      <w:r w:rsidR="003453FD" w:rsidRPr="003453FD">
        <w:rPr>
          <w:rFonts w:ascii="Browallia New" w:hAnsi="Browallia New" w:cs="Browallia New"/>
          <w:b/>
          <w:bCs/>
          <w:sz w:val="28"/>
          <w:szCs w:val="28"/>
          <w:cs/>
          <w:lang w:val="en-GB"/>
        </w:rPr>
        <w:t>ระยะยาว</w:t>
      </w:r>
      <w:r w:rsidRPr="00872D4A">
        <w:rPr>
          <w:rFonts w:ascii="Browallia New" w:hAnsi="Browallia New" w:cs="Browallia New"/>
          <w:b/>
          <w:bCs/>
          <w:sz w:val="28"/>
          <w:szCs w:val="28"/>
          <w:cs/>
          <w:lang w:val="en-GB"/>
        </w:rPr>
        <w:t>และดอกเบี้ยค้างรับ</w:t>
      </w:r>
      <w:r w:rsidR="00F46B29" w:rsidRPr="003453FD">
        <w:rPr>
          <w:rFonts w:ascii="Browallia New" w:hAnsi="Browallia New" w:cs="Browallia New"/>
          <w:b/>
          <w:bCs/>
          <w:sz w:val="28"/>
          <w:szCs w:val="28"/>
          <w:cs/>
          <w:lang w:val="en-GB"/>
        </w:rPr>
        <w:t xml:space="preserve"> </w:t>
      </w:r>
      <w:r w:rsidRPr="00872D4A">
        <w:rPr>
          <w:rFonts w:ascii="Browallia New" w:hAnsi="Browallia New" w:cs="Browallia New"/>
          <w:b/>
          <w:bCs/>
          <w:sz w:val="28"/>
          <w:szCs w:val="28"/>
          <w:cs/>
          <w:lang w:val="en-GB"/>
        </w:rPr>
        <w:t>-</w:t>
      </w:r>
      <w:r w:rsidR="00F46B29" w:rsidRPr="003453FD">
        <w:rPr>
          <w:rFonts w:ascii="Browallia New" w:hAnsi="Browallia New" w:cs="Browallia New"/>
          <w:b/>
          <w:bCs/>
          <w:sz w:val="28"/>
          <w:szCs w:val="28"/>
          <w:cs/>
          <w:lang w:val="en-GB"/>
        </w:rPr>
        <w:t xml:space="preserve"> </w:t>
      </w:r>
      <w:r w:rsidRPr="00872D4A">
        <w:rPr>
          <w:rFonts w:ascii="Browallia New" w:hAnsi="Browallia New" w:cs="Browallia New"/>
          <w:b/>
          <w:bCs/>
          <w:sz w:val="28"/>
          <w:szCs w:val="28"/>
          <w:cs/>
          <w:lang w:val="en-GB"/>
        </w:rPr>
        <w:t>บุคคลและบริษัทอื่น</w:t>
      </w:r>
      <w:r w:rsidR="003453FD" w:rsidRPr="003453FD">
        <w:rPr>
          <w:rFonts w:ascii="Browallia New" w:hAnsi="Browallia New" w:cs="Browallia New"/>
          <w:b/>
          <w:bCs/>
          <w:sz w:val="28"/>
          <w:szCs w:val="28"/>
          <w:cs/>
          <w:lang w:val="en-GB"/>
        </w:rPr>
        <w:t xml:space="preserve"> - สุทธิ</w:t>
      </w:r>
    </w:p>
    <w:p w14:paraId="670BA457" w14:textId="77777777" w:rsidR="006971B8" w:rsidRPr="00206C10" w:rsidRDefault="006971B8" w:rsidP="00F80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0"/>
          <w:szCs w:val="20"/>
        </w:rPr>
      </w:pPr>
    </w:p>
    <w:tbl>
      <w:tblPr>
        <w:tblW w:w="9023" w:type="dxa"/>
        <w:tblInd w:w="441" w:type="dxa"/>
        <w:tblLayout w:type="fixed"/>
        <w:tblLook w:val="0000" w:firstRow="0" w:lastRow="0" w:firstColumn="0" w:lastColumn="0" w:noHBand="0" w:noVBand="0"/>
      </w:tblPr>
      <w:tblGrid>
        <w:gridCol w:w="4203"/>
        <w:gridCol w:w="1017"/>
        <w:gridCol w:w="246"/>
        <w:gridCol w:w="1050"/>
        <w:gridCol w:w="240"/>
        <w:gridCol w:w="991"/>
        <w:gridCol w:w="236"/>
        <w:gridCol w:w="1040"/>
      </w:tblGrid>
      <w:tr w:rsidR="006971B8" w:rsidRPr="00064D7A" w14:paraId="64EEB5FB" w14:textId="77777777" w:rsidTr="00491032">
        <w:tc>
          <w:tcPr>
            <w:tcW w:w="4203" w:type="dxa"/>
          </w:tcPr>
          <w:p w14:paraId="068D5A82"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064D7A">
              <w:rPr>
                <w:rFonts w:ascii="Browallia New" w:hAnsi="Browallia New" w:cs="Browallia New"/>
                <w:sz w:val="28"/>
                <w:szCs w:val="28"/>
              </w:rPr>
              <w:tab/>
            </w:r>
          </w:p>
        </w:tc>
        <w:tc>
          <w:tcPr>
            <w:tcW w:w="4820" w:type="dxa"/>
            <w:gridSpan w:val="7"/>
          </w:tcPr>
          <w:p w14:paraId="77D5ECEA" w14:textId="6739AE39" w:rsidR="006971B8" w:rsidRPr="00064D7A" w:rsidRDefault="006971B8" w:rsidP="001B4041">
            <w:pPr>
              <w:spacing w:line="240" w:lineRule="auto"/>
              <w:ind w:right="-45"/>
              <w:jc w:val="right"/>
              <w:rPr>
                <w:rFonts w:ascii="Browallia New" w:hAnsi="Browallia New" w:cs="Browallia New"/>
                <w:sz w:val="28"/>
                <w:szCs w:val="28"/>
                <w:cs/>
              </w:rPr>
            </w:pPr>
            <w:r w:rsidRPr="00064D7A">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064D7A">
              <w:rPr>
                <w:rFonts w:ascii="Browallia New" w:hAnsi="Browallia New" w:cs="Browallia New"/>
                <w:sz w:val="28"/>
                <w:szCs w:val="28"/>
                <w:cs/>
              </w:rPr>
              <w:t>พันบาท)</w:t>
            </w:r>
          </w:p>
        </w:tc>
      </w:tr>
      <w:tr w:rsidR="006971B8" w:rsidRPr="003326E2" w14:paraId="38A38173" w14:textId="77777777" w:rsidTr="00491032">
        <w:tc>
          <w:tcPr>
            <w:tcW w:w="4203" w:type="dxa"/>
          </w:tcPr>
          <w:p w14:paraId="34C84A75" w14:textId="77777777" w:rsidR="006971B8" w:rsidRPr="00064D7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02DD300B" w14:textId="77777777" w:rsidR="006971B8" w:rsidRPr="003326E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3326E2">
              <w:rPr>
                <w:rFonts w:ascii="Browallia New" w:hAnsi="Browallia New" w:cs="Browallia New"/>
                <w:sz w:val="28"/>
                <w:szCs w:val="28"/>
                <w:cs/>
              </w:rPr>
              <w:t>งบการเงินรวม</w:t>
            </w:r>
          </w:p>
        </w:tc>
        <w:tc>
          <w:tcPr>
            <w:tcW w:w="240" w:type="dxa"/>
          </w:tcPr>
          <w:p w14:paraId="7A88B8AF" w14:textId="77777777" w:rsidR="006971B8" w:rsidRPr="003326E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6A221599" w14:textId="77777777" w:rsidR="006971B8" w:rsidRPr="003326E2"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3326E2">
              <w:rPr>
                <w:rFonts w:ascii="Browallia New" w:hAnsi="Browallia New" w:cs="Browallia New"/>
                <w:sz w:val="28"/>
                <w:szCs w:val="28"/>
                <w:cs/>
              </w:rPr>
              <w:t>งบการเงินเฉพาะของบริษัท</w:t>
            </w:r>
          </w:p>
        </w:tc>
      </w:tr>
      <w:tr w:rsidR="00491032" w:rsidRPr="003326E2" w14:paraId="7965F859" w14:textId="77777777" w:rsidTr="00491032">
        <w:tc>
          <w:tcPr>
            <w:tcW w:w="4203" w:type="dxa"/>
          </w:tcPr>
          <w:p w14:paraId="73A9DDB5"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vAlign w:val="bottom"/>
          </w:tcPr>
          <w:p w14:paraId="56AB6D27" w14:textId="449216C5" w:rsidR="00491032" w:rsidRPr="003326E2"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3326E2">
              <w:rPr>
                <w:rFonts w:ascii="Browallia New" w:hAnsi="Browallia New" w:cs="Browallia New" w:hint="cs"/>
                <w:sz w:val="28"/>
                <w:szCs w:val="28"/>
              </w:rPr>
              <w:t>256</w:t>
            </w:r>
            <w:r w:rsidRPr="003326E2">
              <w:rPr>
                <w:rFonts w:ascii="Browallia New" w:hAnsi="Browallia New" w:cs="Browallia New"/>
                <w:sz w:val="28"/>
                <w:szCs w:val="28"/>
              </w:rPr>
              <w:t>6</w:t>
            </w:r>
          </w:p>
        </w:tc>
        <w:tc>
          <w:tcPr>
            <w:tcW w:w="246" w:type="dxa"/>
            <w:tcBorders>
              <w:top w:val="single" w:sz="4" w:space="0" w:color="auto"/>
            </w:tcBorders>
            <w:vAlign w:val="bottom"/>
          </w:tcPr>
          <w:p w14:paraId="09874983" w14:textId="77777777" w:rsidR="00491032" w:rsidRPr="003326E2" w:rsidRDefault="00491032" w:rsidP="00491032">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vAlign w:val="bottom"/>
          </w:tcPr>
          <w:p w14:paraId="261BDFFD" w14:textId="5D10C186" w:rsidR="00491032" w:rsidRPr="003326E2"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3326E2">
              <w:rPr>
                <w:rFonts w:ascii="Browallia New" w:hAnsi="Browallia New" w:cs="Browallia New" w:hint="cs"/>
                <w:sz w:val="28"/>
                <w:szCs w:val="28"/>
              </w:rPr>
              <w:t>256</w:t>
            </w:r>
            <w:r w:rsidRPr="003326E2">
              <w:rPr>
                <w:rFonts w:ascii="Browallia New" w:hAnsi="Browallia New" w:cs="Browallia New"/>
                <w:sz w:val="28"/>
                <w:szCs w:val="28"/>
              </w:rPr>
              <w:t>5</w:t>
            </w:r>
          </w:p>
        </w:tc>
        <w:tc>
          <w:tcPr>
            <w:tcW w:w="240" w:type="dxa"/>
          </w:tcPr>
          <w:p w14:paraId="166CA5A2" w14:textId="77777777" w:rsidR="00491032" w:rsidRPr="003326E2" w:rsidRDefault="00491032" w:rsidP="00491032">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611AFE95" w14:textId="7CC6FA50" w:rsidR="00491032" w:rsidRPr="003326E2"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3326E2">
              <w:rPr>
                <w:rFonts w:ascii="Browallia New" w:hAnsi="Browallia New" w:cs="Browallia New" w:hint="cs"/>
                <w:sz w:val="28"/>
                <w:szCs w:val="28"/>
              </w:rPr>
              <w:t>256</w:t>
            </w:r>
            <w:r w:rsidRPr="003326E2">
              <w:rPr>
                <w:rFonts w:ascii="Browallia New" w:hAnsi="Browallia New" w:cs="Browallia New"/>
                <w:sz w:val="28"/>
                <w:szCs w:val="28"/>
              </w:rPr>
              <w:t>6</w:t>
            </w:r>
          </w:p>
        </w:tc>
        <w:tc>
          <w:tcPr>
            <w:tcW w:w="236" w:type="dxa"/>
            <w:tcBorders>
              <w:top w:val="single" w:sz="4" w:space="0" w:color="auto"/>
            </w:tcBorders>
            <w:vAlign w:val="bottom"/>
          </w:tcPr>
          <w:p w14:paraId="63A585F3" w14:textId="77777777" w:rsidR="00491032" w:rsidRPr="003326E2" w:rsidRDefault="00491032" w:rsidP="00491032">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6010A3BA" w14:textId="0CF85BDE" w:rsidR="00491032" w:rsidRPr="003326E2"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3326E2">
              <w:rPr>
                <w:rFonts w:ascii="Browallia New" w:hAnsi="Browallia New" w:cs="Browallia New" w:hint="cs"/>
                <w:sz w:val="28"/>
                <w:szCs w:val="28"/>
              </w:rPr>
              <w:t>256</w:t>
            </w:r>
            <w:r w:rsidRPr="003326E2">
              <w:rPr>
                <w:rFonts w:ascii="Browallia New" w:hAnsi="Browallia New" w:cs="Browallia New"/>
                <w:sz w:val="28"/>
                <w:szCs w:val="28"/>
              </w:rPr>
              <w:t>5</w:t>
            </w:r>
          </w:p>
        </w:tc>
      </w:tr>
      <w:tr w:rsidR="005C4088" w:rsidRPr="003326E2" w14:paraId="69B54026" w14:textId="77777777" w:rsidTr="00491032">
        <w:trPr>
          <w:trHeight w:val="296"/>
        </w:trPr>
        <w:tc>
          <w:tcPr>
            <w:tcW w:w="4203" w:type="dxa"/>
            <w:vAlign w:val="center"/>
          </w:tcPr>
          <w:p w14:paraId="57F5701B"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16"/>
                <w:szCs w:val="16"/>
              </w:rPr>
            </w:pPr>
          </w:p>
        </w:tc>
        <w:tc>
          <w:tcPr>
            <w:tcW w:w="1017" w:type="dxa"/>
            <w:tcBorders>
              <w:top w:val="single" w:sz="4" w:space="0" w:color="auto"/>
            </w:tcBorders>
          </w:tcPr>
          <w:p w14:paraId="7DDAACB9" w14:textId="77777777" w:rsidR="005C4088" w:rsidRPr="003326E2" w:rsidRDefault="005C4088" w:rsidP="005C4088">
            <w:pPr>
              <w:pStyle w:val="acctfourfigures"/>
              <w:tabs>
                <w:tab w:val="clear" w:pos="765"/>
                <w:tab w:val="decimal" w:pos="777"/>
              </w:tabs>
              <w:spacing w:line="240" w:lineRule="auto"/>
              <w:ind w:left="-117" w:right="-117"/>
              <w:rPr>
                <w:rFonts w:ascii="Browallia New" w:hAnsi="Browallia New" w:cs="Browallia New"/>
                <w:sz w:val="16"/>
                <w:szCs w:val="16"/>
                <w:lang w:val="en-US" w:bidi="th-TH"/>
              </w:rPr>
            </w:pPr>
          </w:p>
        </w:tc>
        <w:tc>
          <w:tcPr>
            <w:tcW w:w="246" w:type="dxa"/>
          </w:tcPr>
          <w:p w14:paraId="49212B25"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rPr>
            </w:pPr>
          </w:p>
        </w:tc>
        <w:tc>
          <w:tcPr>
            <w:tcW w:w="1050" w:type="dxa"/>
            <w:tcBorders>
              <w:top w:val="single" w:sz="4" w:space="0" w:color="auto"/>
            </w:tcBorders>
          </w:tcPr>
          <w:p w14:paraId="188100B0" w14:textId="77777777" w:rsidR="005C4088" w:rsidRPr="003326E2" w:rsidRDefault="005C4088" w:rsidP="002026BF">
            <w:pPr>
              <w:pStyle w:val="acctfourfigures"/>
              <w:tabs>
                <w:tab w:val="left" w:pos="720"/>
              </w:tabs>
              <w:spacing w:line="240" w:lineRule="auto"/>
              <w:ind w:left="-117" w:right="34"/>
              <w:jc w:val="right"/>
              <w:rPr>
                <w:rFonts w:ascii="Browallia New" w:hAnsi="Browallia New" w:cs="Browallia New"/>
                <w:sz w:val="16"/>
                <w:szCs w:val="16"/>
              </w:rPr>
            </w:pPr>
          </w:p>
        </w:tc>
        <w:tc>
          <w:tcPr>
            <w:tcW w:w="240" w:type="dxa"/>
          </w:tcPr>
          <w:p w14:paraId="2804160A"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991" w:type="dxa"/>
            <w:tcBorders>
              <w:top w:val="single" w:sz="4" w:space="0" w:color="auto"/>
            </w:tcBorders>
          </w:tcPr>
          <w:p w14:paraId="3FCE36A7"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65138746"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040" w:type="dxa"/>
            <w:tcBorders>
              <w:top w:val="single" w:sz="4" w:space="0" w:color="auto"/>
            </w:tcBorders>
          </w:tcPr>
          <w:p w14:paraId="393963C5" w14:textId="77777777" w:rsidR="005C4088" w:rsidRPr="003326E2" w:rsidRDefault="005C4088" w:rsidP="005C4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r>
      <w:tr w:rsidR="00491032" w:rsidRPr="003326E2" w14:paraId="0CBB5C77" w14:textId="77777777" w:rsidTr="00491032">
        <w:tc>
          <w:tcPr>
            <w:tcW w:w="4203" w:type="dxa"/>
            <w:vAlign w:val="bottom"/>
          </w:tcPr>
          <w:p w14:paraId="696AEBDC"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3326E2">
              <w:rPr>
                <w:rFonts w:ascii="Browallia New" w:hAnsi="Browallia New" w:cs="Browallia New"/>
                <w:sz w:val="28"/>
                <w:szCs w:val="28"/>
                <w:cs/>
              </w:rPr>
              <w:t>เงินให้กู้ยืมระยะยาว</w:t>
            </w:r>
          </w:p>
        </w:tc>
        <w:tc>
          <w:tcPr>
            <w:tcW w:w="1017" w:type="dxa"/>
            <w:shd w:val="clear" w:color="auto" w:fill="auto"/>
          </w:tcPr>
          <w:p w14:paraId="45E75301" w14:textId="3069EF39" w:rsidR="00491032" w:rsidRPr="003326E2" w:rsidRDefault="00C7345C"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3326E2">
              <w:rPr>
                <w:rFonts w:ascii="Browallia New" w:hAnsi="Browallia New" w:cs="Browallia New"/>
                <w:sz w:val="28"/>
                <w:szCs w:val="28"/>
                <w:lang w:val="en-US" w:bidi="th-TH"/>
              </w:rPr>
              <w:t>384,41</w:t>
            </w:r>
            <w:r w:rsidR="00C10789" w:rsidRPr="003326E2">
              <w:rPr>
                <w:rFonts w:ascii="Browallia New" w:hAnsi="Browallia New" w:cs="Browallia New"/>
                <w:sz w:val="28"/>
                <w:szCs w:val="28"/>
                <w:lang w:val="en-US" w:bidi="th-TH"/>
              </w:rPr>
              <w:t>5</w:t>
            </w:r>
          </w:p>
        </w:tc>
        <w:tc>
          <w:tcPr>
            <w:tcW w:w="246" w:type="dxa"/>
          </w:tcPr>
          <w:p w14:paraId="56681F69"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389D502" w14:textId="7EDD4802"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3326E2">
              <w:rPr>
                <w:rFonts w:ascii="Browallia New" w:hAnsi="Browallia New" w:cs="Browallia New"/>
                <w:sz w:val="28"/>
                <w:szCs w:val="28"/>
                <w:lang w:val="en-US" w:bidi="th-TH"/>
              </w:rPr>
              <w:t>353,378</w:t>
            </w:r>
          </w:p>
        </w:tc>
        <w:tc>
          <w:tcPr>
            <w:tcW w:w="240" w:type="dxa"/>
          </w:tcPr>
          <w:p w14:paraId="09BDB414"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4DB20A9A" w14:textId="60CC0116" w:rsidR="00491032" w:rsidRPr="003326E2" w:rsidRDefault="00DB7DAB"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67,540</w:t>
            </w:r>
          </w:p>
        </w:tc>
        <w:tc>
          <w:tcPr>
            <w:tcW w:w="236" w:type="dxa"/>
          </w:tcPr>
          <w:p w14:paraId="424D9DA5"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vAlign w:val="center"/>
          </w:tcPr>
          <w:p w14:paraId="36A5ABC4" w14:textId="76A5D4E3"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67,540</w:t>
            </w:r>
          </w:p>
        </w:tc>
      </w:tr>
      <w:tr w:rsidR="00491032" w:rsidRPr="003326E2" w14:paraId="78449D25" w14:textId="77777777" w:rsidTr="00491032">
        <w:tc>
          <w:tcPr>
            <w:tcW w:w="4203" w:type="dxa"/>
            <w:vAlign w:val="bottom"/>
          </w:tcPr>
          <w:p w14:paraId="0AD7080B"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lang w:val="en-GB"/>
              </w:rPr>
            </w:pPr>
            <w:r w:rsidRPr="003326E2">
              <w:rPr>
                <w:rFonts w:ascii="Browallia New" w:hAnsi="Browallia New" w:cs="Browallia New"/>
                <w:sz w:val="28"/>
                <w:szCs w:val="28"/>
                <w:cs/>
              </w:rPr>
              <w:t>ดอกเบี้ยค้างรับ</w:t>
            </w:r>
          </w:p>
        </w:tc>
        <w:tc>
          <w:tcPr>
            <w:tcW w:w="1017" w:type="dxa"/>
            <w:tcBorders>
              <w:bottom w:val="single" w:sz="2" w:space="0" w:color="auto"/>
            </w:tcBorders>
            <w:shd w:val="clear" w:color="auto" w:fill="auto"/>
          </w:tcPr>
          <w:p w14:paraId="765C340F" w14:textId="5D5FD252" w:rsidR="00491032" w:rsidRPr="003326E2" w:rsidRDefault="00C10789"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22,28</w:t>
            </w:r>
            <w:r w:rsidR="00082980">
              <w:rPr>
                <w:rFonts w:ascii="Browallia New" w:hAnsi="Browallia New" w:cs="Browallia New"/>
                <w:sz w:val="28"/>
                <w:szCs w:val="28"/>
                <w:lang w:val="en-US" w:bidi="th-TH"/>
              </w:rPr>
              <w:t>6</w:t>
            </w:r>
          </w:p>
        </w:tc>
        <w:tc>
          <w:tcPr>
            <w:tcW w:w="246" w:type="dxa"/>
          </w:tcPr>
          <w:p w14:paraId="4A4607C7"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bottom w:val="single" w:sz="4" w:space="0" w:color="auto"/>
            </w:tcBorders>
          </w:tcPr>
          <w:p w14:paraId="7BA53F85" w14:textId="0A206C64"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3326E2">
              <w:rPr>
                <w:rFonts w:ascii="Browallia New" w:hAnsi="Browallia New" w:cs="Browallia New"/>
                <w:sz w:val="28"/>
                <w:szCs w:val="28"/>
                <w:lang w:val="en-US" w:bidi="th-TH"/>
              </w:rPr>
              <w:t xml:space="preserve">18,886 </w:t>
            </w:r>
          </w:p>
        </w:tc>
        <w:tc>
          <w:tcPr>
            <w:tcW w:w="240" w:type="dxa"/>
          </w:tcPr>
          <w:p w14:paraId="0D82D68B"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bottom w:val="single" w:sz="4" w:space="0" w:color="auto"/>
            </w:tcBorders>
            <w:vAlign w:val="center"/>
          </w:tcPr>
          <w:p w14:paraId="6F6D4478" w14:textId="36A3E75A" w:rsidR="00491032" w:rsidRPr="003326E2" w:rsidRDefault="000463DC"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22,231</w:t>
            </w:r>
          </w:p>
        </w:tc>
        <w:tc>
          <w:tcPr>
            <w:tcW w:w="236" w:type="dxa"/>
          </w:tcPr>
          <w:p w14:paraId="4DE8B5B7"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tcBorders>
              <w:bottom w:val="single" w:sz="4" w:space="0" w:color="auto"/>
            </w:tcBorders>
            <w:vAlign w:val="center"/>
          </w:tcPr>
          <w:p w14:paraId="73900CB6" w14:textId="52E507D8"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18,831</w:t>
            </w:r>
          </w:p>
        </w:tc>
      </w:tr>
      <w:tr w:rsidR="00491032" w:rsidRPr="003326E2" w14:paraId="360EA57E" w14:textId="77777777" w:rsidTr="00491032">
        <w:tc>
          <w:tcPr>
            <w:tcW w:w="4203" w:type="dxa"/>
            <w:vAlign w:val="bottom"/>
          </w:tcPr>
          <w:p w14:paraId="7B4D9E88"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326E2">
              <w:rPr>
                <w:rFonts w:ascii="Browallia New" w:hAnsi="Browallia New" w:cs="Browallia New"/>
                <w:sz w:val="28"/>
                <w:szCs w:val="28"/>
                <w:cs/>
              </w:rPr>
              <w:t>รวม</w:t>
            </w:r>
          </w:p>
        </w:tc>
        <w:tc>
          <w:tcPr>
            <w:tcW w:w="1017" w:type="dxa"/>
            <w:tcBorders>
              <w:top w:val="single" w:sz="2" w:space="0" w:color="auto"/>
            </w:tcBorders>
            <w:shd w:val="clear" w:color="auto" w:fill="auto"/>
          </w:tcPr>
          <w:p w14:paraId="6BC7BE9D" w14:textId="6A3D30FA" w:rsidR="00491032" w:rsidRPr="003326E2" w:rsidRDefault="00E00B31"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3326E2">
              <w:rPr>
                <w:rFonts w:ascii="Browallia New" w:hAnsi="Browallia New" w:cs="Browallia New"/>
                <w:sz w:val="28"/>
                <w:szCs w:val="28"/>
                <w:lang w:val="en-US"/>
              </w:rPr>
              <w:t>406,70</w:t>
            </w:r>
            <w:r w:rsidR="00082980">
              <w:rPr>
                <w:rFonts w:ascii="Browallia New" w:hAnsi="Browallia New" w:cs="Browallia New"/>
                <w:sz w:val="28"/>
                <w:szCs w:val="28"/>
                <w:lang w:val="en-US"/>
              </w:rPr>
              <w:t>1</w:t>
            </w:r>
          </w:p>
        </w:tc>
        <w:tc>
          <w:tcPr>
            <w:tcW w:w="246" w:type="dxa"/>
          </w:tcPr>
          <w:p w14:paraId="68E88CF0"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3C73AF6D" w14:textId="18EAEEF4"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3326E2">
              <w:rPr>
                <w:rFonts w:ascii="Browallia New" w:hAnsi="Browallia New" w:cs="Browallia New"/>
                <w:sz w:val="28"/>
                <w:szCs w:val="28"/>
                <w:lang w:val="en-US"/>
              </w:rPr>
              <w:t>372,264</w:t>
            </w:r>
          </w:p>
        </w:tc>
        <w:tc>
          <w:tcPr>
            <w:tcW w:w="240" w:type="dxa"/>
          </w:tcPr>
          <w:p w14:paraId="3D1DB314"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376BCEDF" w14:textId="54A56B2E" w:rsidR="00491032" w:rsidRPr="003326E2" w:rsidRDefault="000463DC"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fldChar w:fldCharType="begin"/>
            </w:r>
            <w:r w:rsidRPr="003326E2">
              <w:rPr>
                <w:rFonts w:ascii="Browallia New" w:hAnsi="Browallia New" w:cs="Browallia New"/>
                <w:sz w:val="28"/>
                <w:szCs w:val="28"/>
                <w:lang w:val="en-US" w:bidi="th-TH"/>
              </w:rPr>
              <w:instrText xml:space="preserve"> =SUM(ABOVE) </w:instrText>
            </w:r>
            <w:r w:rsidRPr="003326E2">
              <w:rPr>
                <w:rFonts w:ascii="Browallia New" w:hAnsi="Browallia New" w:cs="Browallia New"/>
                <w:sz w:val="28"/>
                <w:szCs w:val="28"/>
                <w:lang w:val="en-US" w:bidi="th-TH"/>
              </w:rPr>
              <w:fldChar w:fldCharType="separate"/>
            </w:r>
            <w:r w:rsidRPr="003326E2">
              <w:rPr>
                <w:rFonts w:ascii="Browallia New" w:hAnsi="Browallia New" w:cs="Browallia New"/>
                <w:sz w:val="28"/>
                <w:szCs w:val="28"/>
                <w:lang w:val="en-US" w:bidi="th-TH"/>
              </w:rPr>
              <w:t>89,771</w:t>
            </w:r>
            <w:r w:rsidRPr="003326E2">
              <w:rPr>
                <w:rFonts w:ascii="Browallia New" w:hAnsi="Browallia New" w:cs="Browallia New"/>
                <w:sz w:val="28"/>
                <w:szCs w:val="28"/>
                <w:lang w:val="en-US" w:bidi="th-TH"/>
              </w:rPr>
              <w:fldChar w:fldCharType="end"/>
            </w:r>
          </w:p>
        </w:tc>
        <w:tc>
          <w:tcPr>
            <w:tcW w:w="236" w:type="dxa"/>
          </w:tcPr>
          <w:p w14:paraId="3DEC1B3A"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tcBorders>
              <w:top w:val="single" w:sz="4" w:space="0" w:color="auto"/>
            </w:tcBorders>
            <w:vAlign w:val="center"/>
          </w:tcPr>
          <w:p w14:paraId="25DD4E39" w14:textId="376ABB37"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86,371</w:t>
            </w:r>
          </w:p>
        </w:tc>
      </w:tr>
      <w:tr w:rsidR="00491032" w:rsidRPr="003326E2" w14:paraId="0ED31973" w14:textId="77777777" w:rsidTr="00491032">
        <w:tc>
          <w:tcPr>
            <w:tcW w:w="4203" w:type="dxa"/>
          </w:tcPr>
          <w:p w14:paraId="6AEFA2DF" w14:textId="494FB3B8"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u w:val="single"/>
                <w:cs/>
              </w:rPr>
            </w:pPr>
            <w:r w:rsidRPr="003326E2">
              <w:rPr>
                <w:rFonts w:ascii="Browallia New" w:hAnsi="Browallia New" w:cs="Browallia New"/>
                <w:sz w:val="28"/>
                <w:szCs w:val="28"/>
                <w:u w:val="single"/>
                <w:cs/>
              </w:rPr>
              <w:t>หัก</w:t>
            </w:r>
            <w:r w:rsidRPr="003326E2">
              <w:rPr>
                <w:rFonts w:ascii="Browallia New" w:hAnsi="Browallia New" w:cs="Browallia New"/>
                <w:sz w:val="28"/>
                <w:szCs w:val="28"/>
                <w:cs/>
              </w:rPr>
              <w:t xml:space="preserve"> ค่าเผื่อผลขาดทุน</w:t>
            </w:r>
            <w:r w:rsidRPr="003326E2">
              <w:rPr>
                <w:rFonts w:ascii="Browallia New" w:hAnsi="Browallia New" w:cs="Browallia New" w:hint="cs"/>
                <w:sz w:val="28"/>
                <w:szCs w:val="28"/>
                <w:cs/>
              </w:rPr>
              <w:t>ด้านเครดิตที่คาดว่าจะเกิดขึ้น</w:t>
            </w:r>
          </w:p>
        </w:tc>
        <w:tc>
          <w:tcPr>
            <w:tcW w:w="1017" w:type="dxa"/>
            <w:tcBorders>
              <w:bottom w:val="single" w:sz="2" w:space="0" w:color="auto"/>
            </w:tcBorders>
            <w:shd w:val="clear" w:color="auto" w:fill="auto"/>
          </w:tcPr>
          <w:p w14:paraId="06482586" w14:textId="07115C51" w:rsidR="00491032" w:rsidRPr="003326E2" w:rsidRDefault="00E00B31"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hint="cs"/>
                <w:sz w:val="28"/>
                <w:szCs w:val="28"/>
                <w:cs/>
                <w:lang w:val="en-US" w:bidi="th-TH"/>
              </w:rPr>
              <w:t>(</w:t>
            </w:r>
            <w:r w:rsidRPr="003326E2">
              <w:rPr>
                <w:rFonts w:ascii="Browallia New" w:hAnsi="Browallia New" w:cs="Browallia New"/>
                <w:sz w:val="28"/>
                <w:szCs w:val="28"/>
                <w:lang w:val="en-US" w:bidi="th-TH"/>
              </w:rPr>
              <w:t>89,928</w:t>
            </w:r>
            <w:r w:rsidRPr="003326E2">
              <w:rPr>
                <w:rFonts w:ascii="Browallia New" w:hAnsi="Browallia New" w:cs="Browallia New" w:hint="cs"/>
                <w:sz w:val="28"/>
                <w:szCs w:val="28"/>
                <w:cs/>
                <w:lang w:val="en-US" w:bidi="th-TH"/>
              </w:rPr>
              <w:t>)</w:t>
            </w:r>
          </w:p>
        </w:tc>
        <w:tc>
          <w:tcPr>
            <w:tcW w:w="246" w:type="dxa"/>
          </w:tcPr>
          <w:p w14:paraId="18D4375C" w14:textId="77777777" w:rsidR="00491032" w:rsidRPr="003326E2" w:rsidRDefault="00491032" w:rsidP="00491032">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Pr>
          <w:p w14:paraId="205C884F" w14:textId="07DDCA14" w:rsidR="00491032" w:rsidRPr="003326E2"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(97,930)</w:t>
            </w:r>
          </w:p>
        </w:tc>
        <w:tc>
          <w:tcPr>
            <w:tcW w:w="240" w:type="dxa"/>
          </w:tcPr>
          <w:p w14:paraId="18E607E8" w14:textId="77777777" w:rsidR="00491032" w:rsidRPr="003326E2" w:rsidRDefault="00491032" w:rsidP="00491032">
            <w:pPr>
              <w:pStyle w:val="Index5"/>
              <w:tabs>
                <w:tab w:val="clear" w:pos="680"/>
                <w:tab w:val="clear" w:pos="907"/>
                <w:tab w:val="left" w:pos="0"/>
                <w:tab w:val="left" w:pos="549"/>
                <w:tab w:val="decimal" w:pos="603"/>
                <w:tab w:val="left" w:pos="1418"/>
              </w:tabs>
              <w:spacing w:line="240" w:lineRule="auto"/>
              <w:ind w:left="-108" w:right="9" w:firstLine="0"/>
              <w:jc w:val="right"/>
              <w:rPr>
                <w:rFonts w:ascii="Browallia New" w:hAnsi="Browallia New" w:cs="Browallia New"/>
                <w:sz w:val="28"/>
                <w:szCs w:val="28"/>
              </w:rPr>
            </w:pPr>
          </w:p>
        </w:tc>
        <w:tc>
          <w:tcPr>
            <w:tcW w:w="991" w:type="dxa"/>
            <w:vAlign w:val="center"/>
          </w:tcPr>
          <w:p w14:paraId="4BCA1484" w14:textId="3673EE31" w:rsidR="00491032" w:rsidRPr="003326E2" w:rsidRDefault="00803417"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hint="cs"/>
                <w:sz w:val="28"/>
                <w:szCs w:val="28"/>
                <w:cs/>
                <w:lang w:val="en-US" w:bidi="th-TH"/>
              </w:rPr>
              <w:t>(</w:t>
            </w:r>
            <w:r w:rsidRPr="003326E2">
              <w:rPr>
                <w:rFonts w:ascii="Browallia New" w:hAnsi="Browallia New" w:cs="Browallia New"/>
                <w:sz w:val="28"/>
                <w:szCs w:val="28"/>
                <w:lang w:val="en-US" w:bidi="th-TH"/>
              </w:rPr>
              <w:t>49,121</w:t>
            </w:r>
            <w:r w:rsidRPr="003326E2">
              <w:rPr>
                <w:rFonts w:ascii="Browallia New" w:hAnsi="Browallia New" w:cs="Browallia New" w:hint="cs"/>
                <w:sz w:val="28"/>
                <w:szCs w:val="28"/>
                <w:cs/>
                <w:lang w:val="en-US" w:bidi="th-TH"/>
              </w:rPr>
              <w:t>)</w:t>
            </w:r>
          </w:p>
        </w:tc>
        <w:tc>
          <w:tcPr>
            <w:tcW w:w="236" w:type="dxa"/>
            <w:vAlign w:val="center"/>
          </w:tcPr>
          <w:p w14:paraId="2281DF80" w14:textId="77777777"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p>
        </w:tc>
        <w:tc>
          <w:tcPr>
            <w:tcW w:w="1040" w:type="dxa"/>
            <w:vAlign w:val="center"/>
          </w:tcPr>
          <w:p w14:paraId="6B67F947" w14:textId="149D0D57"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(49,121)</w:t>
            </w:r>
          </w:p>
        </w:tc>
      </w:tr>
      <w:tr w:rsidR="00491032" w:rsidRPr="003326E2" w14:paraId="4AC481B5" w14:textId="77777777" w:rsidTr="006160B6">
        <w:tc>
          <w:tcPr>
            <w:tcW w:w="4203" w:type="dxa"/>
            <w:vAlign w:val="bottom"/>
          </w:tcPr>
          <w:p w14:paraId="5383FF9B"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326E2">
              <w:rPr>
                <w:rFonts w:ascii="Browallia New" w:hAnsi="Browallia New" w:cs="Browallia New"/>
                <w:sz w:val="28"/>
                <w:szCs w:val="28"/>
                <w:cs/>
              </w:rPr>
              <w:t>สุทธิ</w:t>
            </w:r>
          </w:p>
        </w:tc>
        <w:tc>
          <w:tcPr>
            <w:tcW w:w="1017" w:type="dxa"/>
            <w:tcBorders>
              <w:top w:val="single" w:sz="2" w:space="0" w:color="auto"/>
            </w:tcBorders>
            <w:shd w:val="clear" w:color="auto" w:fill="auto"/>
          </w:tcPr>
          <w:p w14:paraId="09F1CB4F" w14:textId="5F820E9E" w:rsidR="00491032" w:rsidRPr="003326E2" w:rsidRDefault="006700A1"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316,</w:t>
            </w:r>
            <w:r w:rsidR="00CE2BD5" w:rsidRPr="003326E2">
              <w:rPr>
                <w:rFonts w:ascii="Browallia New" w:hAnsi="Browallia New" w:cs="Browallia New"/>
                <w:sz w:val="28"/>
                <w:szCs w:val="28"/>
                <w:lang w:val="en-US" w:bidi="th-TH"/>
              </w:rPr>
              <w:t>77</w:t>
            </w:r>
            <w:r w:rsidR="00082980">
              <w:rPr>
                <w:rFonts w:ascii="Browallia New" w:hAnsi="Browallia New" w:cs="Browallia New"/>
                <w:sz w:val="28"/>
                <w:szCs w:val="28"/>
                <w:lang w:val="en-US" w:bidi="th-TH"/>
              </w:rPr>
              <w:t>3</w:t>
            </w:r>
          </w:p>
        </w:tc>
        <w:tc>
          <w:tcPr>
            <w:tcW w:w="246" w:type="dxa"/>
          </w:tcPr>
          <w:p w14:paraId="1C113BB1"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tcBorders>
          </w:tcPr>
          <w:p w14:paraId="5C2BAC4C" w14:textId="629E2706"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3326E2">
              <w:rPr>
                <w:rFonts w:ascii="Browallia New" w:hAnsi="Browallia New" w:cs="Browallia New"/>
                <w:sz w:val="28"/>
                <w:szCs w:val="28"/>
                <w:lang w:val="en-US" w:bidi="th-TH"/>
              </w:rPr>
              <w:t xml:space="preserve">274,334 </w:t>
            </w:r>
          </w:p>
        </w:tc>
        <w:tc>
          <w:tcPr>
            <w:tcW w:w="240" w:type="dxa"/>
          </w:tcPr>
          <w:p w14:paraId="127DC5E4"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tcBorders>
            <w:vAlign w:val="center"/>
          </w:tcPr>
          <w:p w14:paraId="7E1D6CFA" w14:textId="310768F0" w:rsidR="00491032" w:rsidRPr="003326E2" w:rsidRDefault="007E034E"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40,650</w:t>
            </w:r>
          </w:p>
        </w:tc>
        <w:tc>
          <w:tcPr>
            <w:tcW w:w="236" w:type="dxa"/>
            <w:vAlign w:val="center"/>
          </w:tcPr>
          <w:p w14:paraId="49EAB904"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tcBorders>
              <w:top w:val="single" w:sz="4" w:space="0" w:color="auto"/>
            </w:tcBorders>
            <w:vAlign w:val="center"/>
          </w:tcPr>
          <w:p w14:paraId="4CC8B494" w14:textId="68158CB5" w:rsidR="00491032" w:rsidRPr="003326E2" w:rsidRDefault="00491032" w:rsidP="0049103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 xml:space="preserve">37,250           </w:t>
            </w:r>
          </w:p>
        </w:tc>
      </w:tr>
      <w:tr w:rsidR="00491032" w:rsidRPr="003326E2" w14:paraId="3606F8C3" w14:textId="77777777" w:rsidTr="006160B6">
        <w:trPr>
          <w:trHeight w:val="78"/>
        </w:trPr>
        <w:tc>
          <w:tcPr>
            <w:tcW w:w="4203" w:type="dxa"/>
            <w:vAlign w:val="bottom"/>
          </w:tcPr>
          <w:p w14:paraId="6FB0E4D4" w14:textId="0871F49D"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326E2">
              <w:rPr>
                <w:rFonts w:ascii="Browallia New" w:hAnsi="Browallia New" w:cs="Browallia New"/>
                <w:sz w:val="28"/>
                <w:szCs w:val="28"/>
                <w:u w:val="single"/>
                <w:cs/>
              </w:rPr>
              <w:t>หัก</w:t>
            </w:r>
            <w:r w:rsidRPr="003326E2">
              <w:rPr>
                <w:rFonts w:ascii="Browallia New" w:hAnsi="Browallia New" w:cs="Browallia New"/>
                <w:sz w:val="28"/>
                <w:szCs w:val="28"/>
              </w:rPr>
              <w:t xml:space="preserve"> </w:t>
            </w:r>
            <w:r w:rsidRPr="003326E2">
              <w:rPr>
                <w:rFonts w:ascii="Browallia New" w:hAnsi="Browallia New" w:cs="Browallia New"/>
                <w:sz w:val="28"/>
                <w:szCs w:val="28"/>
                <w:cs/>
              </w:rPr>
              <w:t>ส่วนที่ถึงกำหนดชำระภายในหนึ่งปี</w:t>
            </w:r>
          </w:p>
        </w:tc>
        <w:tc>
          <w:tcPr>
            <w:tcW w:w="1017" w:type="dxa"/>
            <w:tcBorders>
              <w:bottom w:val="single" w:sz="4" w:space="0" w:color="auto"/>
            </w:tcBorders>
            <w:shd w:val="clear" w:color="auto" w:fill="auto"/>
          </w:tcPr>
          <w:p w14:paraId="70477E51" w14:textId="651771D0" w:rsidR="00491032" w:rsidRPr="003326E2" w:rsidRDefault="00CE2BD5"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hint="cs"/>
                <w:sz w:val="28"/>
                <w:szCs w:val="28"/>
                <w:cs/>
                <w:lang w:val="en-US" w:bidi="th-TH"/>
              </w:rPr>
              <w:t>(</w:t>
            </w:r>
            <w:r w:rsidRPr="003326E2">
              <w:rPr>
                <w:rFonts w:ascii="Browallia New" w:hAnsi="Browallia New" w:cs="Browallia New"/>
                <w:sz w:val="28"/>
                <w:szCs w:val="28"/>
                <w:lang w:val="en-US" w:bidi="th-TH"/>
              </w:rPr>
              <w:t>207,470</w:t>
            </w:r>
            <w:r w:rsidRPr="003326E2">
              <w:rPr>
                <w:rFonts w:ascii="Browallia New" w:hAnsi="Browallia New" w:cs="Browallia New" w:hint="cs"/>
                <w:sz w:val="28"/>
                <w:szCs w:val="28"/>
                <w:cs/>
                <w:lang w:val="en-US" w:bidi="th-TH"/>
              </w:rPr>
              <w:t>)</w:t>
            </w:r>
          </w:p>
        </w:tc>
        <w:tc>
          <w:tcPr>
            <w:tcW w:w="246" w:type="dxa"/>
          </w:tcPr>
          <w:p w14:paraId="01C5D973"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1E33B32C" w14:textId="684BEF23"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3326E2">
              <w:rPr>
                <w:rFonts w:ascii="Browallia New" w:hAnsi="Browallia New" w:cs="Browallia New"/>
                <w:sz w:val="28"/>
                <w:szCs w:val="28"/>
                <w:lang w:val="en-US" w:bidi="th-TH"/>
              </w:rPr>
              <w:t>(180,066)</w:t>
            </w:r>
          </w:p>
        </w:tc>
        <w:tc>
          <w:tcPr>
            <w:tcW w:w="240" w:type="dxa"/>
          </w:tcPr>
          <w:p w14:paraId="406D60C6"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vAlign w:val="center"/>
          </w:tcPr>
          <w:p w14:paraId="3F2668D7" w14:textId="7B20A035" w:rsidR="00491032" w:rsidRPr="003326E2" w:rsidRDefault="0020359D"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w:t>
            </w:r>
          </w:p>
        </w:tc>
        <w:tc>
          <w:tcPr>
            <w:tcW w:w="236" w:type="dxa"/>
            <w:vAlign w:val="center"/>
          </w:tcPr>
          <w:p w14:paraId="3F90E2F0"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vAlign w:val="center"/>
          </w:tcPr>
          <w:p w14:paraId="345EDB11" w14:textId="1DC3EE3F" w:rsidR="00491032" w:rsidRPr="003326E2" w:rsidRDefault="00491032" w:rsidP="0049103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 xml:space="preserve">       </w:t>
            </w:r>
            <w:r w:rsidRPr="003326E2">
              <w:rPr>
                <w:rFonts w:ascii="Browallia New" w:hAnsi="Browallia New" w:cs="Browallia New"/>
                <w:sz w:val="28"/>
                <w:szCs w:val="28"/>
                <w:cs/>
                <w:lang w:val="en-US" w:bidi="th-TH"/>
              </w:rPr>
              <w:t>-</w:t>
            </w:r>
          </w:p>
        </w:tc>
      </w:tr>
      <w:tr w:rsidR="00491032" w:rsidRPr="003326E2" w14:paraId="60184766" w14:textId="77777777" w:rsidTr="006160B6">
        <w:tc>
          <w:tcPr>
            <w:tcW w:w="4203" w:type="dxa"/>
            <w:vAlign w:val="bottom"/>
          </w:tcPr>
          <w:p w14:paraId="448225A9" w14:textId="77777777" w:rsidR="00491032" w:rsidRPr="003326E2"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3326E2">
              <w:rPr>
                <w:rFonts w:ascii="Browallia New" w:hAnsi="Browallia New" w:cs="Browallia New"/>
                <w:sz w:val="28"/>
                <w:szCs w:val="28"/>
                <w:cs/>
              </w:rPr>
              <w:t>สุทธิ</w:t>
            </w:r>
          </w:p>
        </w:tc>
        <w:tc>
          <w:tcPr>
            <w:tcW w:w="1017" w:type="dxa"/>
            <w:tcBorders>
              <w:top w:val="single" w:sz="4" w:space="0" w:color="auto"/>
              <w:bottom w:val="single" w:sz="12" w:space="0" w:color="auto"/>
            </w:tcBorders>
            <w:shd w:val="clear" w:color="auto" w:fill="auto"/>
          </w:tcPr>
          <w:p w14:paraId="4FEB8F8C" w14:textId="5B3BEC44" w:rsidR="00491032" w:rsidRPr="003326E2" w:rsidRDefault="00CE2BD5"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109,30</w:t>
            </w:r>
            <w:r w:rsidR="00082980">
              <w:rPr>
                <w:rFonts w:ascii="Browallia New" w:hAnsi="Browallia New" w:cs="Browallia New"/>
                <w:sz w:val="28"/>
                <w:szCs w:val="28"/>
                <w:lang w:val="en-US" w:bidi="th-TH"/>
              </w:rPr>
              <w:t>3</w:t>
            </w:r>
          </w:p>
        </w:tc>
        <w:tc>
          <w:tcPr>
            <w:tcW w:w="246" w:type="dxa"/>
          </w:tcPr>
          <w:p w14:paraId="1AEECED2" w14:textId="77777777" w:rsidR="00491032" w:rsidRPr="003326E2"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tcPr>
          <w:p w14:paraId="5681036A" w14:textId="44220960" w:rsidR="00491032" w:rsidRPr="003326E2"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rPr>
            </w:pPr>
            <w:r w:rsidRPr="003326E2">
              <w:rPr>
                <w:rFonts w:ascii="Browallia New" w:hAnsi="Browallia New" w:cs="Browallia New"/>
                <w:sz w:val="28"/>
                <w:szCs w:val="28"/>
                <w:lang w:val="en-US" w:bidi="th-TH"/>
              </w:rPr>
              <w:t xml:space="preserve">94,268 </w:t>
            </w:r>
          </w:p>
        </w:tc>
        <w:tc>
          <w:tcPr>
            <w:tcW w:w="240" w:type="dxa"/>
            <w:vAlign w:val="bottom"/>
          </w:tcPr>
          <w:p w14:paraId="2E6CCB08" w14:textId="77777777" w:rsidR="00491032" w:rsidRPr="003326E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vAlign w:val="center"/>
          </w:tcPr>
          <w:p w14:paraId="1EB5BD5D" w14:textId="4116F0B0" w:rsidR="00491032" w:rsidRPr="003326E2" w:rsidRDefault="0020359D"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40,650</w:t>
            </w:r>
          </w:p>
        </w:tc>
        <w:tc>
          <w:tcPr>
            <w:tcW w:w="236" w:type="dxa"/>
            <w:vAlign w:val="bottom"/>
          </w:tcPr>
          <w:p w14:paraId="3D2E48E4" w14:textId="77777777" w:rsidR="00491032" w:rsidRPr="003326E2"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
                <w:tab w:val="decimal" w:pos="549"/>
              </w:tabs>
              <w:spacing w:line="240" w:lineRule="auto"/>
              <w:ind w:left="-108" w:firstLine="0"/>
              <w:jc w:val="right"/>
              <w:rPr>
                <w:rFonts w:ascii="Browallia New" w:hAnsi="Browallia New" w:cs="Browallia New"/>
                <w:sz w:val="28"/>
                <w:szCs w:val="28"/>
              </w:rPr>
            </w:pPr>
          </w:p>
        </w:tc>
        <w:tc>
          <w:tcPr>
            <w:tcW w:w="1040" w:type="dxa"/>
            <w:tcBorders>
              <w:top w:val="single" w:sz="4" w:space="0" w:color="auto"/>
              <w:bottom w:val="single" w:sz="12" w:space="0" w:color="auto"/>
            </w:tcBorders>
            <w:vAlign w:val="center"/>
          </w:tcPr>
          <w:p w14:paraId="33AF1DD5" w14:textId="0097AF59" w:rsidR="00491032" w:rsidRPr="003326E2" w:rsidRDefault="00491032" w:rsidP="00491032">
            <w:pPr>
              <w:pStyle w:val="acctfourfigures"/>
              <w:tabs>
                <w:tab w:val="clear" w:pos="765"/>
                <w:tab w:val="left" w:pos="513"/>
                <w:tab w:val="decimal" w:pos="549"/>
                <w:tab w:val="decimal" w:pos="603"/>
              </w:tabs>
              <w:spacing w:line="240" w:lineRule="auto"/>
              <w:ind w:left="-117"/>
              <w:jc w:val="right"/>
              <w:rPr>
                <w:rFonts w:ascii="Browallia New" w:hAnsi="Browallia New" w:cs="Browallia New"/>
                <w:sz w:val="28"/>
                <w:szCs w:val="28"/>
                <w:lang w:val="en-US" w:bidi="th-TH"/>
              </w:rPr>
            </w:pPr>
            <w:r w:rsidRPr="003326E2">
              <w:rPr>
                <w:rFonts w:ascii="Browallia New" w:hAnsi="Browallia New" w:cs="Browallia New"/>
                <w:sz w:val="28"/>
                <w:szCs w:val="28"/>
                <w:lang w:val="en-US" w:bidi="th-TH"/>
              </w:rPr>
              <w:t>37,250</w:t>
            </w:r>
          </w:p>
        </w:tc>
      </w:tr>
    </w:tbl>
    <w:p w14:paraId="7051E100" w14:textId="176D8D5E" w:rsidR="007B1681" w:rsidRPr="003326E2" w:rsidRDefault="007B168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cs/>
        </w:rPr>
      </w:pPr>
    </w:p>
    <w:p w14:paraId="1FCA003F" w14:textId="69293E32" w:rsidR="006971B8" w:rsidRPr="003326E2" w:rsidRDefault="00E87B21"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77"/>
        <w:rPr>
          <w:rFonts w:ascii="Browallia New" w:hAnsi="Browallia New" w:cs="Browallia New"/>
          <w:sz w:val="28"/>
          <w:szCs w:val="28"/>
        </w:rPr>
      </w:pPr>
      <w:r w:rsidRPr="003326E2">
        <w:rPr>
          <w:rFonts w:ascii="Browallia New" w:hAnsi="Browallia New" w:cs="Browallia New"/>
          <w:sz w:val="28"/>
          <w:szCs w:val="28"/>
          <w:cs/>
        </w:rPr>
        <w:t>รายการเคลื่อนไหวของเงินให้กู้ยืมระยะยาว</w:t>
      </w:r>
      <w:r w:rsidR="00B14166" w:rsidRPr="003326E2">
        <w:rPr>
          <w:rFonts w:ascii="Browallia New" w:hAnsi="Browallia New" w:cs="Browallia New" w:hint="cs"/>
          <w:sz w:val="28"/>
          <w:szCs w:val="28"/>
          <w:cs/>
        </w:rPr>
        <w:t>และ</w:t>
      </w:r>
      <w:r w:rsidR="00B14166" w:rsidRPr="003326E2">
        <w:rPr>
          <w:rFonts w:ascii="Browallia New" w:hAnsi="Browallia New" w:cs="Browallia New"/>
          <w:sz w:val="28"/>
          <w:szCs w:val="28"/>
          <w:cs/>
        </w:rPr>
        <w:t>ดอกเบี้ยค้างรับ</w:t>
      </w:r>
      <w:r w:rsidR="002A5C8A" w:rsidRPr="003326E2">
        <w:rPr>
          <w:rFonts w:ascii="Browallia New" w:hAnsi="Browallia New" w:cs="Browallia New"/>
          <w:sz w:val="28"/>
          <w:szCs w:val="28"/>
          <w:cs/>
        </w:rPr>
        <w:t>ในระหว่างปี</w:t>
      </w:r>
      <w:r w:rsidR="00F46B29" w:rsidRPr="003326E2">
        <w:rPr>
          <w:rFonts w:ascii="Browallia New" w:hAnsi="Browallia New" w:cs="Browallia New"/>
          <w:sz w:val="28"/>
          <w:szCs w:val="28"/>
        </w:rPr>
        <w:t xml:space="preserve"> </w:t>
      </w:r>
      <w:r w:rsidR="005C4088" w:rsidRPr="003326E2">
        <w:rPr>
          <w:rFonts w:ascii="Browallia New" w:hAnsi="Browallia New" w:cs="Browallia New"/>
          <w:sz w:val="28"/>
          <w:szCs w:val="28"/>
        </w:rPr>
        <w:t>256</w:t>
      </w:r>
      <w:r w:rsidR="00E24EB7" w:rsidRPr="003326E2">
        <w:rPr>
          <w:rFonts w:ascii="Browallia New" w:hAnsi="Browallia New" w:cs="Browallia New"/>
          <w:sz w:val="28"/>
          <w:szCs w:val="28"/>
        </w:rPr>
        <w:t>6</w:t>
      </w:r>
      <w:r w:rsidR="005C4088" w:rsidRPr="003326E2">
        <w:rPr>
          <w:rFonts w:ascii="Browallia New" w:hAnsi="Browallia New" w:cs="Browallia New"/>
          <w:sz w:val="28"/>
          <w:szCs w:val="28"/>
        </w:rPr>
        <w:t xml:space="preserve"> </w:t>
      </w:r>
      <w:r w:rsidR="005C4088" w:rsidRPr="003326E2">
        <w:rPr>
          <w:rFonts w:ascii="Browallia New" w:hAnsi="Browallia New" w:cs="Browallia New"/>
          <w:sz w:val="28"/>
          <w:szCs w:val="28"/>
          <w:cs/>
        </w:rPr>
        <w:t>และ</w:t>
      </w:r>
      <w:r w:rsidR="00F46B29" w:rsidRPr="003326E2">
        <w:rPr>
          <w:rFonts w:ascii="Browallia New" w:hAnsi="Browallia New" w:cs="Browallia New"/>
          <w:sz w:val="28"/>
          <w:szCs w:val="28"/>
        </w:rPr>
        <w:t xml:space="preserve"> </w:t>
      </w:r>
      <w:r w:rsidR="005C4088" w:rsidRPr="003326E2">
        <w:rPr>
          <w:rFonts w:ascii="Browallia New" w:hAnsi="Browallia New" w:cs="Browallia New"/>
          <w:sz w:val="28"/>
          <w:szCs w:val="28"/>
        </w:rPr>
        <w:t>25</w:t>
      </w:r>
      <w:r w:rsidR="003F0B7E" w:rsidRPr="003326E2">
        <w:rPr>
          <w:rFonts w:ascii="Browallia New" w:hAnsi="Browallia New" w:cs="Browallia New"/>
          <w:sz w:val="28"/>
          <w:szCs w:val="28"/>
        </w:rPr>
        <w:t>6</w:t>
      </w:r>
      <w:r w:rsidR="00E24EB7" w:rsidRPr="003326E2">
        <w:rPr>
          <w:rFonts w:ascii="Browallia New" w:hAnsi="Browallia New" w:cs="Browallia New"/>
          <w:sz w:val="28"/>
          <w:szCs w:val="28"/>
        </w:rPr>
        <w:t>5</w:t>
      </w:r>
      <w:r w:rsidR="005C4088" w:rsidRPr="003326E2">
        <w:rPr>
          <w:rFonts w:ascii="Browallia New" w:hAnsi="Browallia New" w:cs="Browallia New"/>
          <w:sz w:val="28"/>
          <w:szCs w:val="28"/>
        </w:rPr>
        <w:t xml:space="preserve"> </w:t>
      </w:r>
      <w:r w:rsidRPr="003326E2">
        <w:rPr>
          <w:rFonts w:ascii="Browallia New" w:hAnsi="Browallia New" w:cs="Browallia New"/>
          <w:sz w:val="28"/>
          <w:szCs w:val="28"/>
          <w:cs/>
        </w:rPr>
        <w:t>มีดังนี้</w:t>
      </w:r>
    </w:p>
    <w:p w14:paraId="4B740E38" w14:textId="387A5078" w:rsidR="00327A48" w:rsidRPr="003326E2" w:rsidRDefault="00327A48"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2"/>
          <w:szCs w:val="22"/>
        </w:rPr>
      </w:pPr>
    </w:p>
    <w:tbl>
      <w:tblPr>
        <w:tblW w:w="9054" w:type="dxa"/>
        <w:tblInd w:w="423" w:type="dxa"/>
        <w:tblLayout w:type="fixed"/>
        <w:tblLook w:val="00A0" w:firstRow="1" w:lastRow="0" w:firstColumn="1" w:lastColumn="0" w:noHBand="0" w:noVBand="0"/>
      </w:tblPr>
      <w:tblGrid>
        <w:gridCol w:w="2790"/>
        <w:gridCol w:w="855"/>
        <w:gridCol w:w="828"/>
        <w:gridCol w:w="702"/>
        <w:gridCol w:w="719"/>
        <w:gridCol w:w="863"/>
        <w:gridCol w:w="839"/>
        <w:gridCol w:w="729"/>
        <w:gridCol w:w="729"/>
      </w:tblGrid>
      <w:tr w:rsidR="00327A48" w:rsidRPr="003326E2" w14:paraId="63CAED3F" w14:textId="77777777" w:rsidTr="00491032">
        <w:trPr>
          <w:cantSplit/>
        </w:trPr>
        <w:tc>
          <w:tcPr>
            <w:tcW w:w="2790" w:type="dxa"/>
            <w:noWrap/>
            <w:vAlign w:val="bottom"/>
          </w:tcPr>
          <w:p w14:paraId="43CAB3EF" w14:textId="77777777" w:rsidR="00327A48" w:rsidRPr="003326E2" w:rsidRDefault="00327A48" w:rsidP="00B70AEE">
            <w:pPr>
              <w:spacing w:line="240" w:lineRule="auto"/>
              <w:ind w:left="2203"/>
              <w:rPr>
                <w:rFonts w:ascii="Browallia New" w:hAnsi="Browallia New" w:cs="Browallia New"/>
                <w:sz w:val="22"/>
                <w:szCs w:val="22"/>
                <w:cs/>
              </w:rPr>
            </w:pPr>
          </w:p>
        </w:tc>
        <w:tc>
          <w:tcPr>
            <w:tcW w:w="1683" w:type="dxa"/>
            <w:gridSpan w:val="2"/>
          </w:tcPr>
          <w:p w14:paraId="5265B51C" w14:textId="77777777" w:rsidR="00327A48" w:rsidRPr="003326E2" w:rsidRDefault="00327A48" w:rsidP="00B70AEE">
            <w:pPr>
              <w:spacing w:line="240" w:lineRule="auto"/>
              <w:rPr>
                <w:rFonts w:ascii="Browallia New" w:hAnsi="Browallia New" w:cs="Browallia New"/>
                <w:sz w:val="22"/>
                <w:szCs w:val="22"/>
                <w:cs/>
              </w:rPr>
            </w:pPr>
          </w:p>
        </w:tc>
        <w:tc>
          <w:tcPr>
            <w:tcW w:w="1421" w:type="dxa"/>
            <w:gridSpan w:val="2"/>
            <w:vAlign w:val="bottom"/>
          </w:tcPr>
          <w:p w14:paraId="22E1D27C" w14:textId="77777777" w:rsidR="00327A48" w:rsidRPr="003326E2" w:rsidRDefault="00327A48" w:rsidP="00B70AEE">
            <w:pPr>
              <w:spacing w:line="240" w:lineRule="auto"/>
              <w:rPr>
                <w:rFonts w:ascii="Browallia New" w:hAnsi="Browallia New" w:cs="Browallia New"/>
                <w:sz w:val="22"/>
                <w:szCs w:val="22"/>
                <w:cs/>
              </w:rPr>
            </w:pPr>
          </w:p>
        </w:tc>
        <w:tc>
          <w:tcPr>
            <w:tcW w:w="3160" w:type="dxa"/>
            <w:gridSpan w:val="4"/>
          </w:tcPr>
          <w:p w14:paraId="4C549452" w14:textId="7316C701" w:rsidR="00327A48" w:rsidRPr="003326E2" w:rsidRDefault="00327A48" w:rsidP="00B70AEE">
            <w:pPr>
              <w:spacing w:line="240" w:lineRule="auto"/>
              <w:ind w:left="-105" w:right="-95"/>
              <w:jc w:val="right"/>
              <w:rPr>
                <w:rFonts w:ascii="Browallia New" w:hAnsi="Browallia New" w:cs="Browallia New"/>
                <w:sz w:val="22"/>
                <w:szCs w:val="22"/>
                <w:cs/>
              </w:rPr>
            </w:pPr>
            <w:r w:rsidRPr="003326E2">
              <w:rPr>
                <w:rFonts w:ascii="Browallia New" w:hAnsi="Browallia New" w:cs="Browallia New" w:hint="cs"/>
                <w:sz w:val="22"/>
                <w:szCs w:val="22"/>
                <w:cs/>
              </w:rPr>
              <w:t>(หน่วย</w:t>
            </w:r>
            <w:r w:rsidR="00F46B29"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w:t>
            </w:r>
            <w:r w:rsidR="00F46B29"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พันบาท)</w:t>
            </w:r>
          </w:p>
        </w:tc>
      </w:tr>
      <w:tr w:rsidR="00327A48" w:rsidRPr="003326E2" w14:paraId="09EC48D1" w14:textId="77777777" w:rsidTr="00491032">
        <w:trPr>
          <w:cantSplit/>
        </w:trPr>
        <w:tc>
          <w:tcPr>
            <w:tcW w:w="2790" w:type="dxa"/>
            <w:noWrap/>
            <w:vAlign w:val="bottom"/>
          </w:tcPr>
          <w:p w14:paraId="7AFC7375" w14:textId="77777777" w:rsidR="00327A48" w:rsidRPr="003326E2" w:rsidRDefault="00327A48" w:rsidP="00B70AEE">
            <w:pPr>
              <w:spacing w:line="240" w:lineRule="auto"/>
              <w:rPr>
                <w:rFonts w:ascii="Browallia New" w:hAnsi="Browallia New" w:cs="Browallia New"/>
                <w:sz w:val="22"/>
                <w:szCs w:val="22"/>
                <w:cs/>
              </w:rPr>
            </w:pPr>
          </w:p>
        </w:tc>
        <w:tc>
          <w:tcPr>
            <w:tcW w:w="3104" w:type="dxa"/>
            <w:gridSpan w:val="4"/>
          </w:tcPr>
          <w:p w14:paraId="41E64D15" w14:textId="77777777" w:rsidR="00327A48" w:rsidRPr="003326E2" w:rsidRDefault="00327A48" w:rsidP="00B70AEE">
            <w:pPr>
              <w:pBdr>
                <w:bottom w:val="single" w:sz="4" w:space="1" w:color="auto"/>
              </w:pBdr>
              <w:spacing w:line="240" w:lineRule="auto"/>
              <w:jc w:val="center"/>
              <w:rPr>
                <w:rFonts w:ascii="Browallia New" w:hAnsi="Browallia New" w:cs="Browallia New"/>
                <w:sz w:val="22"/>
                <w:szCs w:val="22"/>
                <w:cs/>
              </w:rPr>
            </w:pPr>
            <w:r w:rsidRPr="003326E2">
              <w:rPr>
                <w:rFonts w:ascii="Browallia New" w:hAnsi="Browallia New" w:cs="Browallia New" w:hint="cs"/>
                <w:sz w:val="22"/>
                <w:szCs w:val="22"/>
                <w:cs/>
              </w:rPr>
              <w:t>งบการเงินรวม</w:t>
            </w:r>
          </w:p>
        </w:tc>
        <w:tc>
          <w:tcPr>
            <w:tcW w:w="3160" w:type="dxa"/>
            <w:gridSpan w:val="4"/>
            <w:shd w:val="clear" w:color="auto" w:fill="auto"/>
          </w:tcPr>
          <w:p w14:paraId="3B2808F4" w14:textId="77777777" w:rsidR="00327A48" w:rsidRPr="003326E2" w:rsidRDefault="00327A48" w:rsidP="00211AE3">
            <w:pPr>
              <w:pBdr>
                <w:bottom w:val="single" w:sz="4" w:space="1" w:color="auto"/>
              </w:pBdr>
              <w:spacing w:line="240" w:lineRule="auto"/>
              <w:jc w:val="center"/>
              <w:rPr>
                <w:rFonts w:ascii="Browallia New" w:hAnsi="Browallia New" w:cs="Browallia New"/>
                <w:sz w:val="22"/>
                <w:szCs w:val="22"/>
                <w:cs/>
              </w:rPr>
            </w:pPr>
            <w:r w:rsidRPr="003326E2">
              <w:rPr>
                <w:rFonts w:ascii="Browallia New" w:hAnsi="Browallia New" w:cs="Browallia New" w:hint="cs"/>
                <w:sz w:val="22"/>
                <w:szCs w:val="22"/>
                <w:cs/>
              </w:rPr>
              <w:t>งบการเงินเฉพาะของบริษัท</w:t>
            </w:r>
          </w:p>
        </w:tc>
      </w:tr>
      <w:tr w:rsidR="00327A48" w:rsidRPr="003326E2" w14:paraId="6DA39C38" w14:textId="77777777" w:rsidTr="00491032">
        <w:trPr>
          <w:cantSplit/>
        </w:trPr>
        <w:tc>
          <w:tcPr>
            <w:tcW w:w="2790" w:type="dxa"/>
            <w:noWrap/>
            <w:vAlign w:val="bottom"/>
          </w:tcPr>
          <w:p w14:paraId="48B23B0A" w14:textId="77777777" w:rsidR="00327A48" w:rsidRPr="003326E2" w:rsidRDefault="00327A48" w:rsidP="00B70AEE">
            <w:pPr>
              <w:spacing w:line="240" w:lineRule="auto"/>
              <w:rPr>
                <w:rFonts w:ascii="Browallia New" w:hAnsi="Browallia New" w:cs="Browallia New"/>
                <w:sz w:val="22"/>
                <w:szCs w:val="22"/>
                <w:cs/>
              </w:rPr>
            </w:pPr>
          </w:p>
        </w:tc>
        <w:tc>
          <w:tcPr>
            <w:tcW w:w="1683" w:type="dxa"/>
            <w:gridSpan w:val="2"/>
          </w:tcPr>
          <w:p w14:paraId="788FC28D" w14:textId="1E20AB78" w:rsidR="00327A48" w:rsidRPr="003326E2"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cs/>
                <w:lang w:val="en-GB"/>
              </w:rPr>
            </w:pPr>
            <w:r w:rsidRPr="003326E2">
              <w:rPr>
                <w:rFonts w:ascii="Browallia New" w:hAnsi="Browallia New" w:cs="Browallia New" w:hint="cs"/>
                <w:sz w:val="22"/>
                <w:szCs w:val="22"/>
                <w:cs/>
              </w:rPr>
              <w:t>เงินให้กู้ยืมระยะ</w:t>
            </w:r>
            <w:r w:rsidRPr="003326E2">
              <w:rPr>
                <w:rFonts w:ascii="Browallia New" w:hAnsi="Browallia New" w:cs="Browallia New" w:hint="cs"/>
                <w:sz w:val="22"/>
                <w:szCs w:val="22"/>
                <w:cs/>
                <w:lang w:val="en-GB"/>
              </w:rPr>
              <w:t>ยาว</w:t>
            </w:r>
          </w:p>
        </w:tc>
        <w:tc>
          <w:tcPr>
            <w:tcW w:w="1421" w:type="dxa"/>
            <w:gridSpan w:val="2"/>
          </w:tcPr>
          <w:p w14:paraId="3E2785D9" w14:textId="0D502563" w:rsidR="00327A48" w:rsidRPr="003326E2"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cs/>
              </w:rPr>
              <w:t>ดอกเบี้ยค้างรับ</w:t>
            </w:r>
          </w:p>
        </w:tc>
        <w:tc>
          <w:tcPr>
            <w:tcW w:w="1702" w:type="dxa"/>
            <w:gridSpan w:val="2"/>
          </w:tcPr>
          <w:p w14:paraId="0D469B98" w14:textId="23BF0A0E" w:rsidR="00327A48" w:rsidRPr="003326E2"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cs/>
              </w:rPr>
              <w:t>เงินให้กู้ยืมระยะยาว</w:t>
            </w:r>
          </w:p>
        </w:tc>
        <w:tc>
          <w:tcPr>
            <w:tcW w:w="1458" w:type="dxa"/>
            <w:gridSpan w:val="2"/>
          </w:tcPr>
          <w:p w14:paraId="68CBCDD0" w14:textId="58ACA0CB" w:rsidR="00327A48" w:rsidRPr="003326E2" w:rsidRDefault="00327A48" w:rsidP="00B70AEE">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cs/>
              </w:rPr>
              <w:t>ดอกเบี้ยค้างรับ</w:t>
            </w:r>
          </w:p>
        </w:tc>
      </w:tr>
      <w:tr w:rsidR="00491032" w:rsidRPr="003326E2" w14:paraId="25AA4887" w14:textId="77777777" w:rsidTr="00491032">
        <w:trPr>
          <w:cantSplit/>
        </w:trPr>
        <w:tc>
          <w:tcPr>
            <w:tcW w:w="2790" w:type="dxa"/>
            <w:noWrap/>
            <w:vAlign w:val="bottom"/>
          </w:tcPr>
          <w:p w14:paraId="38AD139E" w14:textId="77777777" w:rsidR="00491032" w:rsidRPr="003326E2" w:rsidRDefault="00491032" w:rsidP="00491032">
            <w:pPr>
              <w:spacing w:line="240" w:lineRule="auto"/>
              <w:rPr>
                <w:rFonts w:ascii="Browallia New" w:hAnsi="Browallia New" w:cs="Browallia New"/>
                <w:sz w:val="22"/>
                <w:szCs w:val="22"/>
                <w:cs/>
              </w:rPr>
            </w:pPr>
          </w:p>
        </w:tc>
        <w:tc>
          <w:tcPr>
            <w:tcW w:w="855" w:type="dxa"/>
          </w:tcPr>
          <w:p w14:paraId="62D6773A" w14:textId="1B384D91"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6</w:t>
            </w:r>
          </w:p>
        </w:tc>
        <w:tc>
          <w:tcPr>
            <w:tcW w:w="828" w:type="dxa"/>
          </w:tcPr>
          <w:p w14:paraId="58A8DC50" w14:textId="793A8F34"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5</w:t>
            </w:r>
          </w:p>
        </w:tc>
        <w:tc>
          <w:tcPr>
            <w:tcW w:w="702" w:type="dxa"/>
          </w:tcPr>
          <w:p w14:paraId="6118C6A5" w14:textId="4D74B6D3"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6</w:t>
            </w:r>
          </w:p>
        </w:tc>
        <w:tc>
          <w:tcPr>
            <w:tcW w:w="719" w:type="dxa"/>
          </w:tcPr>
          <w:p w14:paraId="0E89A320" w14:textId="5C93495A"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5</w:t>
            </w:r>
          </w:p>
        </w:tc>
        <w:tc>
          <w:tcPr>
            <w:tcW w:w="863" w:type="dxa"/>
          </w:tcPr>
          <w:p w14:paraId="5143CDC7" w14:textId="4640C749"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6</w:t>
            </w:r>
          </w:p>
        </w:tc>
        <w:tc>
          <w:tcPr>
            <w:tcW w:w="839" w:type="dxa"/>
          </w:tcPr>
          <w:p w14:paraId="313A2C40" w14:textId="72735A35"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5</w:t>
            </w:r>
          </w:p>
        </w:tc>
        <w:tc>
          <w:tcPr>
            <w:tcW w:w="729" w:type="dxa"/>
          </w:tcPr>
          <w:p w14:paraId="1FC06EBD" w14:textId="262333A7"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6</w:t>
            </w:r>
          </w:p>
        </w:tc>
        <w:tc>
          <w:tcPr>
            <w:tcW w:w="729" w:type="dxa"/>
          </w:tcPr>
          <w:p w14:paraId="34651A2F" w14:textId="0DDACC8A" w:rsidR="00491032" w:rsidRPr="003326E2" w:rsidRDefault="00491032" w:rsidP="00491032">
            <w:pPr>
              <w:pBdr>
                <w:bottom w:val="single" w:sz="4" w:space="1" w:color="auto"/>
              </w:pBdr>
              <w:tabs>
                <w:tab w:val="clear" w:pos="227"/>
                <w:tab w:val="clear" w:pos="454"/>
                <w:tab w:val="left" w:pos="540"/>
              </w:tabs>
              <w:spacing w:line="240" w:lineRule="auto"/>
              <w:ind w:right="-43"/>
              <w:jc w:val="center"/>
              <w:rPr>
                <w:rFonts w:ascii="Browallia New" w:hAnsi="Browallia New" w:cs="Browallia New"/>
                <w:sz w:val="22"/>
                <w:szCs w:val="22"/>
              </w:rPr>
            </w:pPr>
            <w:r w:rsidRPr="003326E2">
              <w:rPr>
                <w:rFonts w:ascii="Browallia New" w:hAnsi="Browallia New" w:cs="Browallia New" w:hint="cs"/>
                <w:sz w:val="22"/>
                <w:szCs w:val="22"/>
              </w:rPr>
              <w:t>256</w:t>
            </w:r>
            <w:r w:rsidRPr="003326E2">
              <w:rPr>
                <w:rFonts w:ascii="Browallia New" w:hAnsi="Browallia New" w:cs="Browallia New"/>
                <w:sz w:val="22"/>
                <w:szCs w:val="22"/>
              </w:rPr>
              <w:t>5</w:t>
            </w:r>
          </w:p>
        </w:tc>
      </w:tr>
      <w:tr w:rsidR="00327A48" w:rsidRPr="003326E2" w14:paraId="7A6E4DA1" w14:textId="77777777" w:rsidTr="00491032">
        <w:trPr>
          <w:cantSplit/>
        </w:trPr>
        <w:tc>
          <w:tcPr>
            <w:tcW w:w="2790" w:type="dxa"/>
            <w:noWrap/>
            <w:vAlign w:val="bottom"/>
          </w:tcPr>
          <w:p w14:paraId="10AD3983" w14:textId="77777777" w:rsidR="00327A48" w:rsidRPr="003326E2" w:rsidRDefault="00327A48" w:rsidP="00B70AEE">
            <w:pPr>
              <w:spacing w:line="240" w:lineRule="auto"/>
              <w:rPr>
                <w:rFonts w:ascii="Browallia New" w:hAnsi="Browallia New" w:cs="Browallia New"/>
                <w:sz w:val="22"/>
                <w:szCs w:val="22"/>
                <w:cs/>
              </w:rPr>
            </w:pPr>
          </w:p>
        </w:tc>
        <w:tc>
          <w:tcPr>
            <w:tcW w:w="855" w:type="dxa"/>
          </w:tcPr>
          <w:p w14:paraId="60842197"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28" w:type="dxa"/>
          </w:tcPr>
          <w:p w14:paraId="4809973D"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02" w:type="dxa"/>
            <w:vAlign w:val="bottom"/>
          </w:tcPr>
          <w:p w14:paraId="32FBE2E4"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19" w:type="dxa"/>
            <w:vAlign w:val="bottom"/>
          </w:tcPr>
          <w:p w14:paraId="043C159B"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63" w:type="dxa"/>
          </w:tcPr>
          <w:p w14:paraId="10158772"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839" w:type="dxa"/>
          </w:tcPr>
          <w:p w14:paraId="24F9D35E"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1F2E8468"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c>
          <w:tcPr>
            <w:tcW w:w="729" w:type="dxa"/>
          </w:tcPr>
          <w:p w14:paraId="569A59A7" w14:textId="77777777" w:rsidR="00327A48" w:rsidRPr="003326E2" w:rsidRDefault="00327A48" w:rsidP="00B70AEE">
            <w:pPr>
              <w:pStyle w:val="acctfourfigures"/>
              <w:tabs>
                <w:tab w:val="left" w:pos="720"/>
              </w:tabs>
              <w:spacing w:line="240" w:lineRule="auto"/>
              <w:ind w:left="-117" w:right="34"/>
              <w:jc w:val="right"/>
              <w:rPr>
                <w:rFonts w:ascii="Browallia New" w:hAnsi="Browallia New" w:cs="Browallia New"/>
                <w:szCs w:val="22"/>
                <w:lang w:val="en-US" w:bidi="th-TH"/>
              </w:rPr>
            </w:pPr>
          </w:p>
        </w:tc>
      </w:tr>
      <w:tr w:rsidR="00491032" w:rsidRPr="003326E2" w14:paraId="19DB5B39" w14:textId="77777777" w:rsidTr="00491032">
        <w:trPr>
          <w:cantSplit/>
          <w:trHeight w:val="77"/>
        </w:trPr>
        <w:tc>
          <w:tcPr>
            <w:tcW w:w="2790" w:type="dxa"/>
            <w:noWrap/>
          </w:tcPr>
          <w:p w14:paraId="6EECFCD4" w14:textId="6F5F3864" w:rsidR="00491032" w:rsidRPr="003326E2" w:rsidRDefault="00491032" w:rsidP="00491032">
            <w:pPr>
              <w:spacing w:line="240" w:lineRule="auto"/>
              <w:rPr>
                <w:rFonts w:ascii="Browallia New" w:hAnsi="Browallia New" w:cs="Browallia New"/>
                <w:sz w:val="22"/>
                <w:szCs w:val="22"/>
                <w:cs/>
              </w:rPr>
            </w:pPr>
            <w:r w:rsidRPr="003326E2">
              <w:rPr>
                <w:rFonts w:ascii="Browallia New" w:hAnsi="Browallia New" w:cs="Browallia New" w:hint="cs"/>
                <w:sz w:val="22"/>
                <w:szCs w:val="22"/>
                <w:cs/>
              </w:rPr>
              <w:t>ยอดคงเหลือ</w:t>
            </w:r>
            <w:r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ณ</w:t>
            </w:r>
            <w:r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วันที่</w:t>
            </w:r>
            <w:r w:rsidRPr="003326E2">
              <w:rPr>
                <w:rFonts w:ascii="Browallia New" w:hAnsi="Browallia New" w:cs="Browallia New" w:hint="cs"/>
                <w:sz w:val="22"/>
                <w:szCs w:val="22"/>
              </w:rPr>
              <w:t xml:space="preserve"> 1 </w:t>
            </w:r>
            <w:r w:rsidRPr="003326E2">
              <w:rPr>
                <w:rFonts w:ascii="Browallia New" w:hAnsi="Browallia New" w:cs="Browallia New" w:hint="cs"/>
                <w:sz w:val="22"/>
                <w:szCs w:val="22"/>
                <w:cs/>
              </w:rPr>
              <w:t>มกราคม</w:t>
            </w:r>
            <w:r w:rsidRPr="003326E2">
              <w:rPr>
                <w:rFonts w:ascii="Browallia New" w:hAnsi="Browallia New" w:cs="Browallia New" w:hint="cs"/>
                <w:sz w:val="22"/>
                <w:szCs w:val="22"/>
              </w:rPr>
              <w:t xml:space="preserve"> </w:t>
            </w:r>
          </w:p>
        </w:tc>
        <w:tc>
          <w:tcPr>
            <w:tcW w:w="855" w:type="dxa"/>
          </w:tcPr>
          <w:p w14:paraId="14AC3114" w14:textId="12ED8693" w:rsidR="00491032" w:rsidRPr="003326E2" w:rsidRDefault="00C17484"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353,</w:t>
            </w:r>
            <w:r w:rsidR="00A3561D" w:rsidRPr="003326E2">
              <w:rPr>
                <w:rFonts w:ascii="Browallia New" w:hAnsi="Browallia New" w:cs="Browallia New"/>
                <w:szCs w:val="22"/>
                <w:lang w:val="en-US" w:bidi="th-TH"/>
              </w:rPr>
              <w:t>378</w:t>
            </w:r>
          </w:p>
        </w:tc>
        <w:tc>
          <w:tcPr>
            <w:tcW w:w="828" w:type="dxa"/>
          </w:tcPr>
          <w:p w14:paraId="2CE37AA6" w14:textId="0DBFE944" w:rsidR="00491032" w:rsidRPr="003326E2" w:rsidRDefault="00491032"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344,764</w:t>
            </w:r>
          </w:p>
        </w:tc>
        <w:tc>
          <w:tcPr>
            <w:tcW w:w="702" w:type="dxa"/>
          </w:tcPr>
          <w:p w14:paraId="2DE4F67E" w14:textId="2EA5C514" w:rsidR="00491032" w:rsidRPr="003326E2" w:rsidRDefault="00266338"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18,</w:t>
            </w:r>
            <w:r w:rsidR="00DC7DAA" w:rsidRPr="003326E2">
              <w:rPr>
                <w:rFonts w:ascii="Browallia New" w:hAnsi="Browallia New" w:cs="Browallia New"/>
                <w:szCs w:val="22"/>
                <w:lang w:val="en-US" w:bidi="th-TH"/>
              </w:rPr>
              <w:t>886</w:t>
            </w:r>
          </w:p>
        </w:tc>
        <w:tc>
          <w:tcPr>
            <w:tcW w:w="719" w:type="dxa"/>
          </w:tcPr>
          <w:p w14:paraId="43D0FE7D" w14:textId="05014E2A" w:rsidR="00491032" w:rsidRPr="003326E2" w:rsidRDefault="00491032"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18,861</w:t>
            </w:r>
          </w:p>
        </w:tc>
        <w:tc>
          <w:tcPr>
            <w:tcW w:w="863" w:type="dxa"/>
          </w:tcPr>
          <w:p w14:paraId="43BFDC86" w14:textId="137C394D" w:rsidR="00491032" w:rsidRPr="003326E2" w:rsidRDefault="00F101E1"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67</w:t>
            </w:r>
            <w:r w:rsidR="00B75022" w:rsidRPr="003326E2">
              <w:rPr>
                <w:rFonts w:ascii="Browallia New" w:hAnsi="Browallia New" w:cs="Browallia New"/>
                <w:szCs w:val="22"/>
                <w:lang w:val="en-US" w:bidi="th-TH"/>
              </w:rPr>
              <w:t>,540</w:t>
            </w:r>
          </w:p>
        </w:tc>
        <w:tc>
          <w:tcPr>
            <w:tcW w:w="839" w:type="dxa"/>
          </w:tcPr>
          <w:p w14:paraId="327BD5B9" w14:textId="53B30190" w:rsidR="00491032" w:rsidRPr="003326E2" w:rsidRDefault="00491032"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67,540</w:t>
            </w:r>
          </w:p>
        </w:tc>
        <w:tc>
          <w:tcPr>
            <w:tcW w:w="729" w:type="dxa"/>
          </w:tcPr>
          <w:p w14:paraId="53C2FA44" w14:textId="4ABD2591" w:rsidR="00491032" w:rsidRPr="003326E2" w:rsidRDefault="00210E7A"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18,831</w:t>
            </w:r>
          </w:p>
        </w:tc>
        <w:tc>
          <w:tcPr>
            <w:tcW w:w="729" w:type="dxa"/>
          </w:tcPr>
          <w:p w14:paraId="7A07D74B" w14:textId="55019839" w:rsidR="00491032" w:rsidRPr="003326E2" w:rsidRDefault="00491032"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18,806</w:t>
            </w:r>
          </w:p>
        </w:tc>
      </w:tr>
      <w:tr w:rsidR="00491032" w:rsidRPr="003326E2" w14:paraId="1BDE6323" w14:textId="77777777" w:rsidTr="00491032">
        <w:trPr>
          <w:cantSplit/>
        </w:trPr>
        <w:tc>
          <w:tcPr>
            <w:tcW w:w="2790" w:type="dxa"/>
            <w:noWrap/>
          </w:tcPr>
          <w:p w14:paraId="129BEDCB" w14:textId="14046D62" w:rsidR="00491032" w:rsidRPr="003326E2" w:rsidRDefault="00491032" w:rsidP="00491032">
            <w:pPr>
              <w:spacing w:line="240" w:lineRule="auto"/>
              <w:rPr>
                <w:rFonts w:ascii="Browallia New" w:hAnsi="Browallia New" w:cs="Browallia New"/>
                <w:sz w:val="22"/>
                <w:szCs w:val="22"/>
                <w:cs/>
              </w:rPr>
            </w:pPr>
            <w:r w:rsidRPr="003326E2">
              <w:rPr>
                <w:rFonts w:ascii="Browallia New" w:hAnsi="Browallia New" w:cs="Browallia New" w:hint="cs"/>
                <w:sz w:val="22"/>
                <w:szCs w:val="22"/>
                <w:cs/>
              </w:rPr>
              <w:t>เพิ่มขึ้นในระหว่างปี</w:t>
            </w:r>
          </w:p>
        </w:tc>
        <w:tc>
          <w:tcPr>
            <w:tcW w:w="855" w:type="dxa"/>
          </w:tcPr>
          <w:p w14:paraId="02FE4D81" w14:textId="1A0C8017" w:rsidR="00491032" w:rsidRPr="003326E2" w:rsidRDefault="00A3561D"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22</w:t>
            </w:r>
            <w:r w:rsidR="0080624D">
              <w:rPr>
                <w:rFonts w:ascii="Browallia New" w:hAnsi="Browallia New" w:cs="Browallia New"/>
                <w:szCs w:val="22"/>
                <w:lang w:val="en-US" w:bidi="th-TH"/>
              </w:rPr>
              <w:t>5</w:t>
            </w:r>
            <w:r w:rsidRPr="003326E2">
              <w:rPr>
                <w:rFonts w:ascii="Browallia New" w:hAnsi="Browallia New" w:cs="Browallia New"/>
                <w:szCs w:val="22"/>
                <w:lang w:val="en-US" w:bidi="th-TH"/>
              </w:rPr>
              <w:t>,</w:t>
            </w:r>
            <w:r w:rsidR="0080624D">
              <w:rPr>
                <w:rFonts w:ascii="Browallia New" w:hAnsi="Browallia New" w:cs="Browallia New"/>
                <w:szCs w:val="22"/>
                <w:lang w:val="en-US" w:bidi="th-TH"/>
              </w:rPr>
              <w:t>785</w:t>
            </w:r>
          </w:p>
        </w:tc>
        <w:tc>
          <w:tcPr>
            <w:tcW w:w="828" w:type="dxa"/>
          </w:tcPr>
          <w:p w14:paraId="70F00FA6" w14:textId="16648DFA" w:rsidR="00491032" w:rsidRPr="003326E2" w:rsidRDefault="00491032"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223,857</w:t>
            </w:r>
          </w:p>
        </w:tc>
        <w:tc>
          <w:tcPr>
            <w:tcW w:w="702" w:type="dxa"/>
            <w:shd w:val="clear" w:color="auto" w:fill="auto"/>
          </w:tcPr>
          <w:p w14:paraId="44953F94" w14:textId="2DCDEAAB" w:rsidR="00491032" w:rsidRPr="003326E2" w:rsidRDefault="00DC7DAA"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4,500</w:t>
            </w:r>
          </w:p>
        </w:tc>
        <w:tc>
          <w:tcPr>
            <w:tcW w:w="719" w:type="dxa"/>
          </w:tcPr>
          <w:p w14:paraId="2CB4ED4E" w14:textId="1E204D2B" w:rsidR="00491032" w:rsidRPr="003326E2" w:rsidRDefault="00491032" w:rsidP="00CD246F">
            <w:pPr>
              <w:pStyle w:val="acctfourfigures"/>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4,500</w:t>
            </w:r>
          </w:p>
        </w:tc>
        <w:tc>
          <w:tcPr>
            <w:tcW w:w="863" w:type="dxa"/>
          </w:tcPr>
          <w:p w14:paraId="34008953" w14:textId="66ACDCE8" w:rsidR="00491032" w:rsidRPr="003326E2" w:rsidRDefault="003726A3"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w:t>
            </w:r>
          </w:p>
        </w:tc>
        <w:tc>
          <w:tcPr>
            <w:tcW w:w="839" w:type="dxa"/>
          </w:tcPr>
          <w:p w14:paraId="13A113A4" w14:textId="154FDBA4" w:rsidR="00491032" w:rsidRPr="003326E2" w:rsidRDefault="00491032"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w:t>
            </w:r>
          </w:p>
        </w:tc>
        <w:tc>
          <w:tcPr>
            <w:tcW w:w="729" w:type="dxa"/>
          </w:tcPr>
          <w:p w14:paraId="257B2FEE" w14:textId="475FDD0A" w:rsidR="00491032" w:rsidRPr="003326E2" w:rsidRDefault="003726A3"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4,500</w:t>
            </w:r>
          </w:p>
        </w:tc>
        <w:tc>
          <w:tcPr>
            <w:tcW w:w="729" w:type="dxa"/>
          </w:tcPr>
          <w:p w14:paraId="01EA7D87" w14:textId="3939ABFB" w:rsidR="00491032" w:rsidRPr="003326E2" w:rsidRDefault="00491032" w:rsidP="00491032">
            <w:pPr>
              <w:pStyle w:val="acctfourfigures"/>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4,500</w:t>
            </w:r>
          </w:p>
        </w:tc>
      </w:tr>
      <w:tr w:rsidR="00491032" w:rsidRPr="003326E2" w14:paraId="5B1D6286" w14:textId="77777777" w:rsidTr="00491032">
        <w:trPr>
          <w:cantSplit/>
        </w:trPr>
        <w:tc>
          <w:tcPr>
            <w:tcW w:w="2790" w:type="dxa"/>
            <w:noWrap/>
          </w:tcPr>
          <w:p w14:paraId="72944818" w14:textId="4C073BA1" w:rsidR="00491032" w:rsidRPr="003326E2" w:rsidRDefault="00491032" w:rsidP="00491032">
            <w:pPr>
              <w:spacing w:line="240" w:lineRule="auto"/>
              <w:rPr>
                <w:rFonts w:ascii="Browallia New" w:hAnsi="Browallia New" w:cs="Browallia New"/>
                <w:sz w:val="22"/>
                <w:szCs w:val="22"/>
                <w:cs/>
              </w:rPr>
            </w:pPr>
            <w:r w:rsidRPr="003326E2">
              <w:rPr>
                <w:rFonts w:ascii="Browallia New" w:hAnsi="Browallia New" w:cs="Browallia New" w:hint="cs"/>
                <w:sz w:val="22"/>
                <w:szCs w:val="22"/>
                <w:cs/>
              </w:rPr>
              <w:t>รับชำระในระหว่างปี</w:t>
            </w:r>
          </w:p>
        </w:tc>
        <w:tc>
          <w:tcPr>
            <w:tcW w:w="855" w:type="dxa"/>
          </w:tcPr>
          <w:p w14:paraId="3D9EAF17" w14:textId="3E351E94" w:rsidR="00491032" w:rsidRPr="003326E2" w:rsidRDefault="00A3561D" w:rsidP="000551AE">
            <w:pPr>
              <w:pStyle w:val="acctfourfigures"/>
              <w:pBdr>
                <w:bottom w:val="single" w:sz="4" w:space="1" w:color="auto"/>
              </w:pBdr>
              <w:tabs>
                <w:tab w:val="clear" w:pos="765"/>
              </w:tabs>
              <w:spacing w:line="240" w:lineRule="auto"/>
              <w:ind w:left="-101" w:right="-31"/>
              <w:jc w:val="right"/>
              <w:rPr>
                <w:rFonts w:ascii="Browallia New" w:hAnsi="Browallia New" w:cs="Browallia New"/>
                <w:szCs w:val="22"/>
                <w:cs/>
                <w:lang w:val="en-US" w:bidi="th-TH"/>
              </w:rPr>
            </w:pPr>
            <w:r w:rsidRPr="003326E2">
              <w:rPr>
                <w:rFonts w:ascii="Browallia New" w:hAnsi="Browallia New" w:cs="Browallia New" w:hint="cs"/>
                <w:szCs w:val="22"/>
                <w:cs/>
                <w:lang w:val="en-US" w:bidi="th-TH"/>
              </w:rPr>
              <w:t>(</w:t>
            </w:r>
            <w:r w:rsidR="00C2425D">
              <w:rPr>
                <w:rFonts w:ascii="Browallia New" w:hAnsi="Browallia New" w:cs="Browallia New"/>
                <w:szCs w:val="22"/>
                <w:lang w:val="en-US" w:bidi="th-TH"/>
              </w:rPr>
              <w:t>194</w:t>
            </w:r>
            <w:r w:rsidRPr="003326E2">
              <w:rPr>
                <w:rFonts w:ascii="Browallia New" w:hAnsi="Browallia New" w:cs="Browallia New"/>
                <w:szCs w:val="22"/>
                <w:lang w:val="en-US" w:bidi="th-TH"/>
              </w:rPr>
              <w:t>,</w:t>
            </w:r>
            <w:r w:rsidR="00CB19B7">
              <w:rPr>
                <w:rFonts w:ascii="Browallia New" w:hAnsi="Browallia New" w:cs="Browallia New"/>
                <w:szCs w:val="22"/>
                <w:lang w:val="en-US" w:bidi="th-TH"/>
              </w:rPr>
              <w:t>748</w:t>
            </w:r>
            <w:r w:rsidRPr="003326E2">
              <w:rPr>
                <w:rFonts w:ascii="Browallia New" w:hAnsi="Browallia New" w:cs="Browallia New" w:hint="cs"/>
                <w:szCs w:val="22"/>
                <w:cs/>
                <w:lang w:val="en-US" w:bidi="th-TH"/>
              </w:rPr>
              <w:t>)</w:t>
            </w:r>
          </w:p>
        </w:tc>
        <w:tc>
          <w:tcPr>
            <w:tcW w:w="828" w:type="dxa"/>
          </w:tcPr>
          <w:p w14:paraId="0BAFCE44" w14:textId="2AA7731C" w:rsidR="00491032" w:rsidRPr="003326E2" w:rsidRDefault="00491032" w:rsidP="000551AE">
            <w:pPr>
              <w:pStyle w:val="acctfourfigures"/>
              <w:pBdr>
                <w:bottom w:val="single" w:sz="4"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hint="cs"/>
                <w:szCs w:val="22"/>
                <w:cs/>
                <w:lang w:val="en-US" w:bidi="th-TH"/>
              </w:rPr>
              <w:t>(</w:t>
            </w:r>
            <w:r w:rsidRPr="003326E2">
              <w:rPr>
                <w:rFonts w:ascii="Browallia New" w:hAnsi="Browallia New" w:cs="Browallia New"/>
                <w:szCs w:val="22"/>
                <w:lang w:val="en-US" w:bidi="th-TH"/>
              </w:rPr>
              <w:t>215,243</w:t>
            </w:r>
            <w:r w:rsidRPr="003326E2">
              <w:rPr>
                <w:rFonts w:ascii="Browallia New" w:hAnsi="Browallia New" w:cs="Browallia New" w:hint="cs"/>
                <w:szCs w:val="22"/>
                <w:cs/>
                <w:lang w:val="en-US" w:bidi="th-TH"/>
              </w:rPr>
              <w:t>)</w:t>
            </w:r>
          </w:p>
        </w:tc>
        <w:tc>
          <w:tcPr>
            <w:tcW w:w="702" w:type="dxa"/>
            <w:shd w:val="clear" w:color="auto" w:fill="auto"/>
          </w:tcPr>
          <w:p w14:paraId="7288B010" w14:textId="69432613" w:rsidR="00491032" w:rsidRPr="003326E2" w:rsidRDefault="00DC7DAA" w:rsidP="000551AE">
            <w:pPr>
              <w:pStyle w:val="acctfourfigures"/>
              <w:pBdr>
                <w:bottom w:val="single" w:sz="4"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hint="cs"/>
                <w:szCs w:val="22"/>
                <w:cs/>
                <w:lang w:val="en-US" w:bidi="th-TH"/>
              </w:rPr>
              <w:t>(</w:t>
            </w:r>
            <w:r w:rsidRPr="003326E2">
              <w:rPr>
                <w:rFonts w:ascii="Browallia New" w:hAnsi="Browallia New" w:cs="Browallia New"/>
                <w:szCs w:val="22"/>
                <w:lang w:val="en-US" w:bidi="th-TH"/>
              </w:rPr>
              <w:t>1,100</w:t>
            </w:r>
            <w:r w:rsidRPr="003326E2">
              <w:rPr>
                <w:rFonts w:ascii="Browallia New" w:hAnsi="Browallia New" w:cs="Browallia New" w:hint="cs"/>
                <w:szCs w:val="22"/>
                <w:cs/>
                <w:lang w:val="en-US" w:bidi="th-TH"/>
              </w:rPr>
              <w:t>)</w:t>
            </w:r>
          </w:p>
        </w:tc>
        <w:tc>
          <w:tcPr>
            <w:tcW w:w="719" w:type="dxa"/>
          </w:tcPr>
          <w:p w14:paraId="00D739D9" w14:textId="583D2F08" w:rsidR="00491032" w:rsidRPr="003326E2" w:rsidRDefault="00491032" w:rsidP="000551AE">
            <w:pPr>
              <w:pStyle w:val="acctfourfigures"/>
              <w:pBdr>
                <w:bottom w:val="single" w:sz="4"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(4,475)</w:t>
            </w:r>
          </w:p>
        </w:tc>
        <w:tc>
          <w:tcPr>
            <w:tcW w:w="863" w:type="dxa"/>
          </w:tcPr>
          <w:p w14:paraId="5BD2D9D3" w14:textId="005BC4ED" w:rsidR="00491032" w:rsidRPr="003326E2" w:rsidRDefault="003D2BDD" w:rsidP="000551AE">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cs/>
                <w:lang w:val="en-US" w:bidi="th-TH"/>
              </w:rPr>
            </w:pPr>
            <w:r w:rsidRPr="003326E2">
              <w:rPr>
                <w:rFonts w:ascii="Browallia New" w:hAnsi="Browallia New" w:cs="Browallia New"/>
                <w:szCs w:val="22"/>
                <w:lang w:val="en-US" w:bidi="th-TH"/>
              </w:rPr>
              <w:t>-</w:t>
            </w:r>
          </w:p>
        </w:tc>
        <w:tc>
          <w:tcPr>
            <w:tcW w:w="839" w:type="dxa"/>
          </w:tcPr>
          <w:p w14:paraId="42FB62FF" w14:textId="33A9CC64" w:rsidR="00491032" w:rsidRPr="003326E2" w:rsidRDefault="00491032" w:rsidP="000551AE">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w:t>
            </w:r>
          </w:p>
        </w:tc>
        <w:tc>
          <w:tcPr>
            <w:tcW w:w="729" w:type="dxa"/>
          </w:tcPr>
          <w:p w14:paraId="4111B2CB" w14:textId="37739CCF" w:rsidR="00491032" w:rsidRPr="003326E2" w:rsidRDefault="009D6937" w:rsidP="000551AE">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hint="cs"/>
                <w:szCs w:val="22"/>
                <w:cs/>
                <w:lang w:val="en-US" w:bidi="th-TH"/>
              </w:rPr>
              <w:t>(</w:t>
            </w:r>
            <w:r w:rsidRPr="003326E2">
              <w:rPr>
                <w:rFonts w:ascii="Browallia New" w:hAnsi="Browallia New" w:cs="Browallia New"/>
                <w:szCs w:val="22"/>
                <w:lang w:val="en-US" w:bidi="th-TH"/>
              </w:rPr>
              <w:t>1,100</w:t>
            </w:r>
            <w:r w:rsidRPr="003326E2">
              <w:rPr>
                <w:rFonts w:ascii="Browallia New" w:hAnsi="Browallia New" w:cs="Browallia New" w:hint="cs"/>
                <w:szCs w:val="22"/>
                <w:cs/>
                <w:lang w:val="en-US" w:bidi="th-TH"/>
              </w:rPr>
              <w:t>)</w:t>
            </w:r>
          </w:p>
        </w:tc>
        <w:tc>
          <w:tcPr>
            <w:tcW w:w="729" w:type="dxa"/>
          </w:tcPr>
          <w:p w14:paraId="5F04EDA3" w14:textId="74879DE3" w:rsidR="00491032" w:rsidRPr="003326E2" w:rsidRDefault="00491032" w:rsidP="000551AE">
            <w:pPr>
              <w:pStyle w:val="acctfourfigures"/>
              <w:pBdr>
                <w:bottom w:val="single" w:sz="4" w:space="1" w:color="auto"/>
              </w:pBdr>
              <w:tabs>
                <w:tab w:val="clear" w:pos="765"/>
                <w:tab w:val="decimal" w:pos="261"/>
              </w:tabs>
              <w:spacing w:line="240" w:lineRule="auto"/>
              <w:ind w:left="-117" w:right="-31"/>
              <w:jc w:val="right"/>
              <w:rPr>
                <w:rFonts w:ascii="Browallia New" w:hAnsi="Browallia New" w:cs="Browallia New"/>
                <w:szCs w:val="22"/>
                <w:lang w:val="en-US" w:bidi="th-TH"/>
              </w:rPr>
            </w:pPr>
            <w:r w:rsidRPr="003326E2">
              <w:rPr>
                <w:rFonts w:ascii="Browallia New" w:hAnsi="Browallia New" w:cs="Browallia New"/>
                <w:szCs w:val="22"/>
                <w:lang w:val="en-US" w:bidi="th-TH"/>
              </w:rPr>
              <w:t>(4,475)</w:t>
            </w:r>
          </w:p>
        </w:tc>
      </w:tr>
      <w:tr w:rsidR="00491032" w:rsidRPr="00CE5635" w14:paraId="5B2827B0" w14:textId="77777777" w:rsidTr="00491032">
        <w:trPr>
          <w:cantSplit/>
          <w:trHeight w:val="185"/>
        </w:trPr>
        <w:tc>
          <w:tcPr>
            <w:tcW w:w="2790" w:type="dxa"/>
            <w:noWrap/>
          </w:tcPr>
          <w:p w14:paraId="2DA58F60" w14:textId="584F1761" w:rsidR="00491032" w:rsidRPr="003326E2" w:rsidRDefault="00491032" w:rsidP="00491032">
            <w:pPr>
              <w:spacing w:line="240" w:lineRule="auto"/>
              <w:rPr>
                <w:rFonts w:ascii="Browallia New" w:hAnsi="Browallia New" w:cs="Browallia New"/>
                <w:sz w:val="22"/>
                <w:szCs w:val="22"/>
                <w:cs/>
              </w:rPr>
            </w:pPr>
            <w:r w:rsidRPr="003326E2">
              <w:rPr>
                <w:rFonts w:ascii="Browallia New" w:hAnsi="Browallia New" w:cs="Browallia New" w:hint="cs"/>
                <w:sz w:val="22"/>
                <w:szCs w:val="22"/>
                <w:cs/>
              </w:rPr>
              <w:t>ยอดคงเหลือ</w:t>
            </w:r>
            <w:r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ณ</w:t>
            </w:r>
            <w:r w:rsidRPr="003326E2">
              <w:rPr>
                <w:rFonts w:ascii="Browallia New" w:hAnsi="Browallia New" w:cs="Browallia New" w:hint="cs"/>
                <w:sz w:val="22"/>
                <w:szCs w:val="22"/>
              </w:rPr>
              <w:t xml:space="preserve"> </w:t>
            </w:r>
            <w:r w:rsidRPr="003326E2">
              <w:rPr>
                <w:rFonts w:ascii="Browallia New" w:hAnsi="Browallia New" w:cs="Browallia New" w:hint="cs"/>
                <w:sz w:val="22"/>
                <w:szCs w:val="22"/>
                <w:cs/>
              </w:rPr>
              <w:t>วันที่</w:t>
            </w:r>
            <w:r w:rsidRPr="003326E2">
              <w:rPr>
                <w:rFonts w:ascii="Browallia New" w:hAnsi="Browallia New" w:cs="Browallia New" w:hint="cs"/>
                <w:sz w:val="22"/>
                <w:szCs w:val="22"/>
              </w:rPr>
              <w:t xml:space="preserve"> 31 </w:t>
            </w:r>
            <w:r w:rsidRPr="003326E2">
              <w:rPr>
                <w:rFonts w:ascii="Browallia New" w:hAnsi="Browallia New" w:cs="Browallia New" w:hint="cs"/>
                <w:sz w:val="22"/>
                <w:szCs w:val="22"/>
                <w:cs/>
              </w:rPr>
              <w:t>ธันวาคม</w:t>
            </w:r>
            <w:r w:rsidRPr="003326E2">
              <w:rPr>
                <w:rFonts w:ascii="Browallia New" w:hAnsi="Browallia New" w:cs="Browallia New" w:hint="cs"/>
                <w:sz w:val="22"/>
                <w:szCs w:val="22"/>
              </w:rPr>
              <w:t xml:space="preserve"> </w:t>
            </w:r>
          </w:p>
        </w:tc>
        <w:tc>
          <w:tcPr>
            <w:tcW w:w="855" w:type="dxa"/>
          </w:tcPr>
          <w:p w14:paraId="437A1317" w14:textId="12253273" w:rsidR="00491032" w:rsidRPr="003326E2" w:rsidRDefault="00266338" w:rsidP="00CD246F">
            <w:pPr>
              <w:pStyle w:val="acctfourfigures"/>
              <w:pBdr>
                <w:top w:val="single" w:sz="4" w:space="1" w:color="auto"/>
                <w:bottom w:val="single" w:sz="12"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384,415</w:t>
            </w:r>
          </w:p>
        </w:tc>
        <w:tc>
          <w:tcPr>
            <w:tcW w:w="828" w:type="dxa"/>
          </w:tcPr>
          <w:p w14:paraId="3D3B428E" w14:textId="5D4DE679" w:rsidR="00491032" w:rsidRPr="003326E2" w:rsidRDefault="00491032" w:rsidP="00CD246F">
            <w:pPr>
              <w:pStyle w:val="acctfourfigures"/>
              <w:pBdr>
                <w:top w:val="single" w:sz="4" w:space="1" w:color="auto"/>
                <w:bottom w:val="single" w:sz="12"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353,378</w:t>
            </w:r>
          </w:p>
        </w:tc>
        <w:tc>
          <w:tcPr>
            <w:tcW w:w="702" w:type="dxa"/>
          </w:tcPr>
          <w:p w14:paraId="25751C53" w14:textId="481B25A1" w:rsidR="00491032" w:rsidRPr="003326E2" w:rsidRDefault="00F105B5" w:rsidP="00CD246F">
            <w:pPr>
              <w:pStyle w:val="acctfourfigures"/>
              <w:pBdr>
                <w:top w:val="single" w:sz="4" w:space="1" w:color="auto"/>
                <w:bottom w:val="single" w:sz="12"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22,286</w:t>
            </w:r>
          </w:p>
        </w:tc>
        <w:tc>
          <w:tcPr>
            <w:tcW w:w="719" w:type="dxa"/>
          </w:tcPr>
          <w:p w14:paraId="18CC74B8" w14:textId="08DA1ECC" w:rsidR="00491032" w:rsidRPr="003326E2" w:rsidRDefault="00491032" w:rsidP="00CD246F">
            <w:pPr>
              <w:pStyle w:val="acctfourfigures"/>
              <w:pBdr>
                <w:top w:val="single" w:sz="4" w:space="1" w:color="auto"/>
                <w:bottom w:val="single" w:sz="12" w:space="1" w:color="auto"/>
              </w:pBdr>
              <w:tabs>
                <w:tab w:val="clear" w:pos="765"/>
              </w:tabs>
              <w:spacing w:line="240" w:lineRule="auto"/>
              <w:ind w:left="-101" w:right="-31"/>
              <w:jc w:val="right"/>
              <w:rPr>
                <w:rFonts w:ascii="Browallia New" w:hAnsi="Browallia New" w:cs="Browallia New"/>
                <w:szCs w:val="22"/>
                <w:lang w:val="en-US" w:bidi="th-TH"/>
              </w:rPr>
            </w:pPr>
            <w:r w:rsidRPr="003326E2">
              <w:rPr>
                <w:rFonts w:ascii="Browallia New" w:hAnsi="Browallia New" w:cs="Browallia New"/>
                <w:szCs w:val="22"/>
                <w:lang w:val="en-US" w:bidi="th-TH"/>
              </w:rPr>
              <w:t>18,886</w:t>
            </w:r>
          </w:p>
        </w:tc>
        <w:tc>
          <w:tcPr>
            <w:tcW w:w="863" w:type="dxa"/>
          </w:tcPr>
          <w:p w14:paraId="76A68524" w14:textId="0FC80DF3" w:rsidR="00491032" w:rsidRPr="003326E2" w:rsidRDefault="009E7C25" w:rsidP="00491032">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3326E2">
              <w:rPr>
                <w:rFonts w:ascii="Browallia New" w:hAnsi="Browallia New" w:cs="Browallia New"/>
                <w:sz w:val="22"/>
                <w:szCs w:val="22"/>
              </w:rPr>
              <w:t>67,540</w:t>
            </w:r>
          </w:p>
        </w:tc>
        <w:tc>
          <w:tcPr>
            <w:tcW w:w="839" w:type="dxa"/>
          </w:tcPr>
          <w:p w14:paraId="6D4EAF29" w14:textId="322C97F9" w:rsidR="00491032" w:rsidRPr="003326E2" w:rsidRDefault="00491032" w:rsidP="00491032">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3326E2">
              <w:rPr>
                <w:rFonts w:ascii="Browallia New" w:hAnsi="Browallia New" w:cs="Browallia New"/>
                <w:sz w:val="22"/>
                <w:szCs w:val="22"/>
              </w:rPr>
              <w:t>67,540</w:t>
            </w:r>
          </w:p>
        </w:tc>
        <w:tc>
          <w:tcPr>
            <w:tcW w:w="729" w:type="dxa"/>
          </w:tcPr>
          <w:p w14:paraId="7EA2A61C" w14:textId="3F9C6C3E" w:rsidR="00491032" w:rsidRPr="003326E2" w:rsidRDefault="00CF7A17" w:rsidP="00491032">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3326E2">
              <w:rPr>
                <w:rFonts w:ascii="Browallia New" w:hAnsi="Browallia New" w:cs="Browallia New"/>
                <w:sz w:val="22"/>
                <w:szCs w:val="22"/>
              </w:rPr>
              <w:t>22,231</w:t>
            </w:r>
          </w:p>
        </w:tc>
        <w:tc>
          <w:tcPr>
            <w:tcW w:w="729" w:type="dxa"/>
          </w:tcPr>
          <w:p w14:paraId="40CB87DE" w14:textId="3567342E" w:rsidR="00491032" w:rsidRPr="00F407F2" w:rsidRDefault="00491032" w:rsidP="00491032">
            <w:pPr>
              <w:pBdr>
                <w:top w:val="single" w:sz="4" w:space="1" w:color="auto"/>
                <w:bottom w:val="single" w:sz="12" w:space="1" w:color="auto"/>
              </w:pBdr>
              <w:tabs>
                <w:tab w:val="clear" w:pos="227"/>
                <w:tab w:val="clear" w:pos="454"/>
                <w:tab w:val="left" w:pos="540"/>
              </w:tabs>
              <w:spacing w:line="240" w:lineRule="auto"/>
              <w:ind w:right="-43"/>
              <w:jc w:val="right"/>
              <w:rPr>
                <w:rFonts w:ascii="Browallia New" w:hAnsi="Browallia New" w:cs="Browallia New"/>
                <w:sz w:val="22"/>
                <w:szCs w:val="22"/>
              </w:rPr>
            </w:pPr>
            <w:r w:rsidRPr="003326E2">
              <w:rPr>
                <w:rFonts w:ascii="Browallia New" w:hAnsi="Browallia New" w:cs="Browallia New"/>
                <w:sz w:val="22"/>
                <w:szCs w:val="22"/>
              </w:rPr>
              <w:t>18,831</w:t>
            </w:r>
          </w:p>
        </w:tc>
      </w:tr>
    </w:tbl>
    <w:p w14:paraId="4ED3767D" w14:textId="6D87B6D1" w:rsidR="00AA6DE1" w:rsidRDefault="00AA6DE1"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p w14:paraId="33D40033" w14:textId="4C8B6C64" w:rsidR="00066991" w:rsidRPr="0095394B" w:rsidRDefault="00313F8D"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right="-43"/>
        <w:jc w:val="thaiDistribute"/>
        <w:rPr>
          <w:rFonts w:cs="Arial"/>
          <w:spacing w:val="6"/>
          <w:sz w:val="19"/>
          <w:szCs w:val="19"/>
        </w:rPr>
      </w:pPr>
      <w:r w:rsidRPr="00CA64F4">
        <w:rPr>
          <w:rFonts w:ascii="Browallia New" w:hAnsi="Browallia New" w:cs="Browallia New"/>
          <w:sz w:val="28"/>
          <w:szCs w:val="28"/>
          <w:cs/>
        </w:rPr>
        <w:t>รายการเคลื่อนไหวของ</w:t>
      </w:r>
      <w:r w:rsidR="00BA2E58" w:rsidRPr="00BA2E58">
        <w:rPr>
          <w:rFonts w:ascii="Browallia New" w:hAnsi="Browallia New" w:cs="Browallia New"/>
          <w:sz w:val="28"/>
          <w:szCs w:val="28"/>
          <w:cs/>
        </w:rPr>
        <w:t>ค่าเผื่อผลขาดทุนด้านเครดิตที่คาดว่าจะเกิดขึ้น</w:t>
      </w:r>
      <w:r w:rsidRPr="00CA64F4">
        <w:rPr>
          <w:rFonts w:ascii="Browallia New" w:hAnsi="Browallia New" w:cs="Browallia New"/>
          <w:sz w:val="28"/>
          <w:szCs w:val="28"/>
          <w:cs/>
        </w:rPr>
        <w:t>ใน</w:t>
      </w:r>
      <w:r w:rsidRPr="003F5730">
        <w:rPr>
          <w:rFonts w:ascii="Browallia New" w:hAnsi="Browallia New" w:cs="Browallia New"/>
          <w:sz w:val="28"/>
          <w:szCs w:val="28"/>
          <w:cs/>
        </w:rPr>
        <w:t>ระหว่างปี</w:t>
      </w:r>
      <w:r w:rsidR="00F46B29" w:rsidRPr="00F46B29">
        <w:rPr>
          <w:rFonts w:ascii="Browallia New" w:hAnsi="Browallia New" w:cs="Browallia New"/>
          <w:sz w:val="28"/>
          <w:szCs w:val="28"/>
        </w:rPr>
        <w:t xml:space="preserve"> </w:t>
      </w:r>
      <w:r w:rsidR="00E24EB7" w:rsidRPr="003F5730">
        <w:rPr>
          <w:rFonts w:ascii="Browallia New" w:hAnsi="Browallia New" w:cs="Browallia New"/>
          <w:sz w:val="28"/>
          <w:szCs w:val="28"/>
        </w:rPr>
        <w:t>256</w:t>
      </w:r>
      <w:r w:rsidR="00E24EB7">
        <w:rPr>
          <w:rFonts w:ascii="Browallia New" w:hAnsi="Browallia New" w:cs="Browallia New"/>
          <w:sz w:val="28"/>
          <w:szCs w:val="28"/>
        </w:rPr>
        <w:t>6</w:t>
      </w:r>
      <w:r w:rsidR="00E24EB7" w:rsidRPr="003F5730">
        <w:rPr>
          <w:rFonts w:ascii="Browallia New" w:hAnsi="Browallia New" w:cs="Browallia New"/>
          <w:sz w:val="28"/>
          <w:szCs w:val="28"/>
        </w:rPr>
        <w:t xml:space="preserve"> </w:t>
      </w:r>
      <w:r w:rsidR="00E24EB7" w:rsidRPr="003F5730">
        <w:rPr>
          <w:rFonts w:ascii="Browallia New" w:hAnsi="Browallia New" w:cs="Browallia New"/>
          <w:sz w:val="28"/>
          <w:szCs w:val="28"/>
          <w:cs/>
        </w:rPr>
        <w:t>และ</w:t>
      </w:r>
      <w:r w:rsidR="00E24EB7" w:rsidRPr="00F46B29">
        <w:rPr>
          <w:rFonts w:ascii="Browallia New" w:hAnsi="Browallia New" w:cs="Browallia New"/>
          <w:sz w:val="28"/>
          <w:szCs w:val="28"/>
        </w:rPr>
        <w:t xml:space="preserve"> </w:t>
      </w:r>
      <w:r w:rsidR="00E24EB7" w:rsidRPr="003F5730">
        <w:rPr>
          <w:rFonts w:ascii="Browallia New" w:hAnsi="Browallia New" w:cs="Browallia New"/>
          <w:sz w:val="28"/>
          <w:szCs w:val="28"/>
        </w:rPr>
        <w:t>256</w:t>
      </w:r>
      <w:r w:rsidR="00E24EB7">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ดังต่อไปนี้</w:t>
      </w:r>
      <w:r w:rsidR="00066991" w:rsidRPr="00066991">
        <w:rPr>
          <w:rFonts w:cs="Arial"/>
          <w:spacing w:val="6"/>
          <w:sz w:val="19"/>
          <w:szCs w:val="19"/>
        </w:rPr>
        <w:t xml:space="preserve"> </w:t>
      </w:r>
    </w:p>
    <w:p w14:paraId="690B58A2" w14:textId="69592421" w:rsidR="008C16F6" w:rsidRPr="00491032" w:rsidRDefault="008C16F6" w:rsidP="00F3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8"/>
          <w:szCs w:val="28"/>
        </w:rPr>
      </w:pPr>
    </w:p>
    <w:tbl>
      <w:tblPr>
        <w:tblW w:w="9050" w:type="dxa"/>
        <w:tblInd w:w="396" w:type="dxa"/>
        <w:tblLayout w:type="fixed"/>
        <w:tblLook w:val="0000" w:firstRow="0" w:lastRow="0" w:firstColumn="0" w:lastColumn="0" w:noHBand="0" w:noVBand="0"/>
      </w:tblPr>
      <w:tblGrid>
        <w:gridCol w:w="4230"/>
        <w:gridCol w:w="1017"/>
        <w:gridCol w:w="246"/>
        <w:gridCol w:w="1050"/>
        <w:gridCol w:w="240"/>
        <w:gridCol w:w="991"/>
        <w:gridCol w:w="236"/>
        <w:gridCol w:w="1040"/>
      </w:tblGrid>
      <w:tr w:rsidR="00597D3C" w:rsidRPr="0015235F" w14:paraId="50604E48" w14:textId="77777777" w:rsidTr="00491032">
        <w:tc>
          <w:tcPr>
            <w:tcW w:w="4230" w:type="dxa"/>
          </w:tcPr>
          <w:p w14:paraId="786A8D45"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15235F">
              <w:rPr>
                <w:rFonts w:ascii="Browallia New" w:hAnsi="Browallia New" w:cs="Browallia New"/>
                <w:sz w:val="28"/>
                <w:szCs w:val="28"/>
              </w:rPr>
              <w:tab/>
            </w:r>
          </w:p>
        </w:tc>
        <w:tc>
          <w:tcPr>
            <w:tcW w:w="4820" w:type="dxa"/>
            <w:gridSpan w:val="7"/>
          </w:tcPr>
          <w:p w14:paraId="2ABA83D5" w14:textId="251CAA2B" w:rsidR="00597D3C" w:rsidRPr="0015235F" w:rsidRDefault="00597D3C" w:rsidP="00016055">
            <w:pPr>
              <w:spacing w:line="240" w:lineRule="auto"/>
              <w:ind w:right="-45"/>
              <w:jc w:val="right"/>
              <w:rPr>
                <w:rFonts w:ascii="Browallia New" w:hAnsi="Browallia New" w:cs="Browallia New"/>
                <w:sz w:val="28"/>
                <w:szCs w:val="28"/>
                <w:cs/>
              </w:rPr>
            </w:pPr>
            <w:r w:rsidRPr="0015235F">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15235F">
              <w:rPr>
                <w:rFonts w:ascii="Browallia New" w:hAnsi="Browallia New" w:cs="Browallia New"/>
                <w:sz w:val="28"/>
                <w:szCs w:val="28"/>
                <w:cs/>
              </w:rPr>
              <w:t>พันบาท)</w:t>
            </w:r>
          </w:p>
        </w:tc>
      </w:tr>
      <w:tr w:rsidR="00597D3C" w:rsidRPr="0015235F" w14:paraId="560DD853" w14:textId="77777777" w:rsidTr="00491032">
        <w:tc>
          <w:tcPr>
            <w:tcW w:w="4230" w:type="dxa"/>
          </w:tcPr>
          <w:p w14:paraId="19A7FA13"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313" w:type="dxa"/>
            <w:gridSpan w:val="3"/>
            <w:tcBorders>
              <w:bottom w:val="single" w:sz="4" w:space="0" w:color="auto"/>
            </w:tcBorders>
          </w:tcPr>
          <w:p w14:paraId="5C315D2E"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15235F">
              <w:rPr>
                <w:rFonts w:ascii="Browallia New" w:hAnsi="Browallia New" w:cs="Browallia New"/>
                <w:sz w:val="28"/>
                <w:szCs w:val="28"/>
                <w:cs/>
              </w:rPr>
              <w:t>งบการเงินรวม</w:t>
            </w:r>
          </w:p>
        </w:tc>
        <w:tc>
          <w:tcPr>
            <w:tcW w:w="240" w:type="dxa"/>
          </w:tcPr>
          <w:p w14:paraId="6CD082FA"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267" w:type="dxa"/>
            <w:gridSpan w:val="3"/>
            <w:tcBorders>
              <w:bottom w:val="single" w:sz="4" w:space="0" w:color="auto"/>
            </w:tcBorders>
          </w:tcPr>
          <w:p w14:paraId="163DA5C9" w14:textId="77777777" w:rsidR="00597D3C" w:rsidRPr="0015235F"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15235F">
              <w:rPr>
                <w:rFonts w:ascii="Browallia New" w:hAnsi="Browallia New" w:cs="Browallia New"/>
                <w:sz w:val="28"/>
                <w:szCs w:val="28"/>
                <w:cs/>
              </w:rPr>
              <w:t>งบการเงินเฉพาะของบริษัท</w:t>
            </w:r>
          </w:p>
        </w:tc>
      </w:tr>
      <w:tr w:rsidR="00491032" w:rsidRPr="00217F8D" w14:paraId="24A5ACBF" w14:textId="77777777" w:rsidTr="00491032">
        <w:tc>
          <w:tcPr>
            <w:tcW w:w="4230" w:type="dxa"/>
          </w:tcPr>
          <w:p w14:paraId="6C30CCDB" w14:textId="77777777" w:rsidR="00491032" w:rsidRPr="0015235F"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017" w:type="dxa"/>
            <w:tcBorders>
              <w:top w:val="single" w:sz="4" w:space="0" w:color="auto"/>
              <w:bottom w:val="single" w:sz="4" w:space="0" w:color="auto"/>
            </w:tcBorders>
            <w:vAlign w:val="bottom"/>
          </w:tcPr>
          <w:p w14:paraId="272FCC32" w14:textId="52E081CE" w:rsidR="00491032" w:rsidRPr="0015235F"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46" w:type="dxa"/>
            <w:tcBorders>
              <w:top w:val="single" w:sz="4" w:space="0" w:color="auto"/>
            </w:tcBorders>
            <w:vAlign w:val="bottom"/>
          </w:tcPr>
          <w:p w14:paraId="6FB95D86" w14:textId="77777777" w:rsidR="00491032" w:rsidRPr="0015235F" w:rsidRDefault="00491032" w:rsidP="00491032">
            <w:pPr>
              <w:tabs>
                <w:tab w:val="clear" w:pos="907"/>
              </w:tabs>
              <w:spacing w:line="240" w:lineRule="auto"/>
              <w:ind w:left="-108" w:right="-108"/>
              <w:jc w:val="center"/>
              <w:rPr>
                <w:rFonts w:ascii="Browallia New" w:hAnsi="Browallia New" w:cs="Browallia New"/>
                <w:sz w:val="28"/>
                <w:szCs w:val="28"/>
                <w:cs/>
              </w:rPr>
            </w:pPr>
          </w:p>
        </w:tc>
        <w:tc>
          <w:tcPr>
            <w:tcW w:w="1050" w:type="dxa"/>
            <w:tcBorders>
              <w:top w:val="single" w:sz="4" w:space="0" w:color="auto"/>
              <w:bottom w:val="single" w:sz="4" w:space="0" w:color="auto"/>
            </w:tcBorders>
            <w:vAlign w:val="bottom"/>
          </w:tcPr>
          <w:p w14:paraId="3545C2D5" w14:textId="08E6337F" w:rsidR="00491032" w:rsidRPr="0015235F"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40" w:type="dxa"/>
          </w:tcPr>
          <w:p w14:paraId="5050479C" w14:textId="77777777" w:rsidR="00491032" w:rsidRPr="0015235F" w:rsidRDefault="00491032" w:rsidP="00491032">
            <w:pPr>
              <w:spacing w:line="240" w:lineRule="auto"/>
              <w:ind w:right="-10"/>
              <w:jc w:val="center"/>
              <w:rPr>
                <w:rFonts w:ascii="Browallia New" w:hAnsi="Browallia New" w:cs="Browallia New"/>
                <w:sz w:val="28"/>
                <w:szCs w:val="28"/>
              </w:rPr>
            </w:pPr>
          </w:p>
        </w:tc>
        <w:tc>
          <w:tcPr>
            <w:tcW w:w="991" w:type="dxa"/>
            <w:tcBorders>
              <w:top w:val="single" w:sz="4" w:space="0" w:color="auto"/>
              <w:bottom w:val="single" w:sz="4" w:space="0" w:color="auto"/>
            </w:tcBorders>
            <w:vAlign w:val="bottom"/>
          </w:tcPr>
          <w:p w14:paraId="32D80A88" w14:textId="29631429" w:rsidR="00491032" w:rsidRPr="0015235F"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2518DB99" w14:textId="77777777" w:rsidR="00491032" w:rsidRPr="0015235F" w:rsidRDefault="00491032" w:rsidP="00491032">
            <w:pPr>
              <w:tabs>
                <w:tab w:val="clear" w:pos="907"/>
              </w:tabs>
              <w:spacing w:line="240" w:lineRule="auto"/>
              <w:ind w:left="-108" w:right="-108"/>
              <w:jc w:val="center"/>
              <w:rPr>
                <w:rFonts w:ascii="Browallia New" w:hAnsi="Browallia New" w:cs="Browallia New"/>
                <w:sz w:val="28"/>
                <w:szCs w:val="28"/>
                <w:cs/>
              </w:rPr>
            </w:pPr>
          </w:p>
        </w:tc>
        <w:tc>
          <w:tcPr>
            <w:tcW w:w="1040" w:type="dxa"/>
            <w:tcBorders>
              <w:top w:val="single" w:sz="4" w:space="0" w:color="auto"/>
              <w:bottom w:val="single" w:sz="4" w:space="0" w:color="auto"/>
            </w:tcBorders>
            <w:vAlign w:val="bottom"/>
          </w:tcPr>
          <w:p w14:paraId="45AD4E67" w14:textId="521B85EF" w:rsidR="00491032" w:rsidRPr="0015235F" w:rsidRDefault="00491032" w:rsidP="00491032">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597D3C" w:rsidRPr="00217F8D" w14:paraId="5CFAD141" w14:textId="77777777" w:rsidTr="00491032">
        <w:trPr>
          <w:trHeight w:val="203"/>
        </w:trPr>
        <w:tc>
          <w:tcPr>
            <w:tcW w:w="4230" w:type="dxa"/>
            <w:vAlign w:val="center"/>
          </w:tcPr>
          <w:p w14:paraId="02E0E160"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highlight w:val="yellow"/>
              </w:rPr>
            </w:pPr>
          </w:p>
        </w:tc>
        <w:tc>
          <w:tcPr>
            <w:tcW w:w="1017" w:type="dxa"/>
            <w:tcBorders>
              <w:top w:val="single" w:sz="4" w:space="0" w:color="auto"/>
            </w:tcBorders>
          </w:tcPr>
          <w:p w14:paraId="0832C604" w14:textId="77777777" w:rsidR="00597D3C" w:rsidRPr="00BA752A" w:rsidRDefault="00597D3C" w:rsidP="00016055">
            <w:pPr>
              <w:pStyle w:val="acctfourfigures"/>
              <w:tabs>
                <w:tab w:val="clear" w:pos="765"/>
                <w:tab w:val="decimal" w:pos="777"/>
              </w:tabs>
              <w:spacing w:line="240" w:lineRule="auto"/>
              <w:ind w:left="-117" w:right="-117"/>
              <w:rPr>
                <w:rFonts w:ascii="Browallia New" w:hAnsi="Browallia New" w:cs="Browallia New"/>
                <w:sz w:val="28"/>
                <w:szCs w:val="28"/>
                <w:highlight w:val="yellow"/>
                <w:lang w:val="en-US" w:bidi="th-TH"/>
              </w:rPr>
            </w:pPr>
          </w:p>
        </w:tc>
        <w:tc>
          <w:tcPr>
            <w:tcW w:w="246" w:type="dxa"/>
          </w:tcPr>
          <w:p w14:paraId="1EE34C64"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highlight w:val="yellow"/>
              </w:rPr>
            </w:pPr>
          </w:p>
        </w:tc>
        <w:tc>
          <w:tcPr>
            <w:tcW w:w="1050" w:type="dxa"/>
            <w:tcBorders>
              <w:top w:val="single" w:sz="4" w:space="0" w:color="auto"/>
            </w:tcBorders>
          </w:tcPr>
          <w:p w14:paraId="10F666FF" w14:textId="77777777" w:rsidR="00597D3C" w:rsidRPr="00BA752A" w:rsidRDefault="00597D3C" w:rsidP="00016055">
            <w:pPr>
              <w:pStyle w:val="acctfourfigures"/>
              <w:tabs>
                <w:tab w:val="left" w:pos="720"/>
              </w:tabs>
              <w:spacing w:line="240" w:lineRule="auto"/>
              <w:ind w:left="-117" w:right="34"/>
              <w:jc w:val="right"/>
              <w:rPr>
                <w:rFonts w:ascii="Browallia New" w:hAnsi="Browallia New" w:cs="Browallia New"/>
                <w:sz w:val="28"/>
                <w:szCs w:val="28"/>
                <w:highlight w:val="yellow"/>
              </w:rPr>
            </w:pPr>
          </w:p>
        </w:tc>
        <w:tc>
          <w:tcPr>
            <w:tcW w:w="240" w:type="dxa"/>
          </w:tcPr>
          <w:p w14:paraId="57DA0496"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991" w:type="dxa"/>
            <w:tcBorders>
              <w:top w:val="single" w:sz="4" w:space="0" w:color="auto"/>
            </w:tcBorders>
          </w:tcPr>
          <w:p w14:paraId="61EEDCAC"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236" w:type="dxa"/>
          </w:tcPr>
          <w:p w14:paraId="2394A37A"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c>
          <w:tcPr>
            <w:tcW w:w="1040" w:type="dxa"/>
            <w:tcBorders>
              <w:top w:val="single" w:sz="4" w:space="0" w:color="auto"/>
            </w:tcBorders>
          </w:tcPr>
          <w:p w14:paraId="185055DE" w14:textId="77777777" w:rsidR="00597D3C" w:rsidRPr="00BA752A" w:rsidRDefault="00597D3C" w:rsidP="00016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highlight w:val="yellow"/>
              </w:rPr>
            </w:pPr>
          </w:p>
        </w:tc>
      </w:tr>
      <w:tr w:rsidR="00491032" w:rsidRPr="00217F8D" w14:paraId="6BBD5EB1" w14:textId="77777777" w:rsidTr="00491032">
        <w:tc>
          <w:tcPr>
            <w:tcW w:w="4230" w:type="dxa"/>
          </w:tcPr>
          <w:p w14:paraId="1D3A9FE1" w14:textId="571D1E41" w:rsidR="00491032" w:rsidRPr="00614798"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614798">
              <w:rPr>
                <w:rFonts w:ascii="Browallia New" w:hAnsi="Browallia New" w:cs="Browallia New"/>
                <w:sz w:val="28"/>
                <w:szCs w:val="28"/>
                <w:cs/>
                <w:lang w:val="en-GB"/>
              </w:rPr>
              <w:t>มกราคม</w:t>
            </w:r>
          </w:p>
        </w:tc>
        <w:tc>
          <w:tcPr>
            <w:tcW w:w="1017" w:type="dxa"/>
            <w:shd w:val="clear" w:color="auto" w:fill="auto"/>
          </w:tcPr>
          <w:p w14:paraId="6D14387A" w14:textId="57EFE6EB" w:rsidR="00491032" w:rsidRPr="00902C4C" w:rsidRDefault="004C305E"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lang w:val="en-US" w:bidi="th-TH"/>
              </w:rPr>
            </w:pPr>
            <w:r w:rsidRPr="00902C4C">
              <w:rPr>
                <w:rFonts w:ascii="Browallia New" w:hAnsi="Browallia New" w:cs="Browallia New"/>
                <w:sz w:val="28"/>
                <w:szCs w:val="28"/>
                <w:lang w:val="en-US" w:bidi="th-TH"/>
              </w:rPr>
              <w:t>97,</w:t>
            </w:r>
            <w:r w:rsidR="000356BE" w:rsidRPr="00902C4C">
              <w:rPr>
                <w:rFonts w:ascii="Browallia New" w:hAnsi="Browallia New" w:cs="Browallia New"/>
                <w:sz w:val="28"/>
                <w:szCs w:val="28"/>
                <w:lang w:val="en-US" w:bidi="th-TH"/>
              </w:rPr>
              <w:t>930</w:t>
            </w:r>
          </w:p>
        </w:tc>
        <w:tc>
          <w:tcPr>
            <w:tcW w:w="246" w:type="dxa"/>
          </w:tcPr>
          <w:p w14:paraId="3BC793EF" w14:textId="77777777" w:rsidR="00491032" w:rsidRPr="00E3795C" w:rsidRDefault="00491032" w:rsidP="00491032">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050" w:type="dxa"/>
          </w:tcPr>
          <w:p w14:paraId="72831C27" w14:textId="573DD1A3" w:rsidR="00491032" w:rsidRPr="00E3795C" w:rsidRDefault="00491032" w:rsidP="00491032">
            <w:pPr>
              <w:pStyle w:val="acctfourfigures"/>
              <w:tabs>
                <w:tab w:val="clear" w:pos="765"/>
                <w:tab w:val="left" w:pos="513"/>
                <w:tab w:val="decimal" w:pos="549"/>
              </w:tabs>
              <w:spacing w:line="240" w:lineRule="auto"/>
              <w:ind w:left="-117"/>
              <w:jc w:val="right"/>
              <w:rPr>
                <w:rFonts w:ascii="Browallia New" w:hAnsi="Browallia New" w:cs="Browallia New"/>
                <w:sz w:val="28"/>
                <w:szCs w:val="28"/>
                <w:rtl/>
                <w:cs/>
                <w:lang w:val="en-US"/>
              </w:rPr>
            </w:pPr>
            <w:r w:rsidRPr="00963F63">
              <w:rPr>
                <w:rFonts w:ascii="Browallia New" w:hAnsi="Browallia New" w:cs="Browallia New"/>
                <w:sz w:val="28"/>
                <w:szCs w:val="28"/>
                <w:lang w:val="en-US" w:bidi="th-TH"/>
              </w:rPr>
              <w:t>96,417</w:t>
            </w:r>
          </w:p>
        </w:tc>
        <w:tc>
          <w:tcPr>
            <w:tcW w:w="240" w:type="dxa"/>
          </w:tcPr>
          <w:p w14:paraId="2ADBE653" w14:textId="77777777" w:rsidR="00491032" w:rsidRPr="00BA752A"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yellow"/>
              </w:rPr>
            </w:pPr>
          </w:p>
        </w:tc>
        <w:tc>
          <w:tcPr>
            <w:tcW w:w="991" w:type="dxa"/>
          </w:tcPr>
          <w:p w14:paraId="511FD631" w14:textId="743A9F83" w:rsidR="00491032" w:rsidRPr="00581120" w:rsidRDefault="006C3691"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581120">
              <w:rPr>
                <w:rFonts w:ascii="Browallia New" w:hAnsi="Browallia New" w:cs="Browallia New"/>
                <w:sz w:val="28"/>
                <w:szCs w:val="28"/>
                <w:lang w:val="en-US" w:bidi="th-TH"/>
              </w:rPr>
              <w:t>49,121</w:t>
            </w:r>
          </w:p>
        </w:tc>
        <w:tc>
          <w:tcPr>
            <w:tcW w:w="236" w:type="dxa"/>
          </w:tcPr>
          <w:p w14:paraId="4D69000C" w14:textId="77777777" w:rsidR="00491032" w:rsidRPr="00F42EA3"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5033BBED" w14:textId="6BF20629" w:rsidR="00491032" w:rsidRPr="00F42EA3"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49,121</w:t>
            </w:r>
          </w:p>
        </w:tc>
      </w:tr>
      <w:tr w:rsidR="00491032" w:rsidRPr="00217F8D" w14:paraId="21F110C1" w14:textId="77777777" w:rsidTr="00491032">
        <w:tc>
          <w:tcPr>
            <w:tcW w:w="4230" w:type="dxa"/>
          </w:tcPr>
          <w:p w14:paraId="7DE2A03A" w14:textId="0AC57D12" w:rsidR="00491032" w:rsidRPr="002353F2" w:rsidRDefault="00491032" w:rsidP="00316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51" w:right="-43" w:hanging="351"/>
              <w:rPr>
                <w:rFonts w:ascii="Browallia New" w:hAnsi="Browallia New" w:cs="Browallia New"/>
                <w:sz w:val="28"/>
                <w:szCs w:val="28"/>
                <w:highlight w:val="cyan"/>
                <w:cs/>
              </w:rPr>
            </w:pPr>
            <w:r w:rsidRPr="00A52CE2">
              <w:rPr>
                <w:rFonts w:ascii="Browallia New" w:hAnsi="Browallia New" w:cs="Browallia New"/>
                <w:sz w:val="28"/>
                <w:szCs w:val="28"/>
                <w:cs/>
              </w:rPr>
              <w:t>ค่าเผื่อผล</w:t>
            </w:r>
            <w:r w:rsidR="00175EF0">
              <w:rPr>
                <w:rFonts w:ascii="Browallia New" w:hAnsi="Browallia New" w:cs="Browallia New"/>
                <w:sz w:val="28"/>
                <w:szCs w:val="28"/>
              </w:rPr>
              <w:t xml:space="preserve"> </w:t>
            </w:r>
            <w:r w:rsidR="00316BD0">
              <w:rPr>
                <w:rFonts w:ascii="Browallia New" w:hAnsi="Browallia New" w:cs="Browallia New"/>
                <w:sz w:val="28"/>
                <w:szCs w:val="28"/>
              </w:rPr>
              <w:t>(</w:t>
            </w:r>
            <w:r w:rsidR="00316BD0">
              <w:rPr>
                <w:rFonts w:ascii="Browallia New" w:hAnsi="Browallia New" w:cs="Browallia New" w:hint="cs"/>
                <w:sz w:val="28"/>
                <w:szCs w:val="28"/>
                <w:cs/>
              </w:rPr>
              <w:t>กลับรายการ</w:t>
            </w:r>
            <w:r w:rsidR="00316BD0">
              <w:rPr>
                <w:rFonts w:ascii="Browallia New" w:hAnsi="Browallia New" w:cs="Browallia New"/>
                <w:sz w:val="28"/>
                <w:szCs w:val="28"/>
              </w:rPr>
              <w:t xml:space="preserve">) </w:t>
            </w:r>
            <w:r w:rsidRPr="00A52CE2">
              <w:rPr>
                <w:rFonts w:ascii="Browallia New" w:hAnsi="Browallia New" w:cs="Browallia New"/>
                <w:sz w:val="28"/>
                <w:szCs w:val="28"/>
                <w:cs/>
              </w:rPr>
              <w:t>ขาดทุนด้านเครดิตที่คาดว่าจะเกิดขึ้นในระหว่างปี</w:t>
            </w:r>
          </w:p>
        </w:tc>
        <w:tc>
          <w:tcPr>
            <w:tcW w:w="1017" w:type="dxa"/>
            <w:shd w:val="clear" w:color="auto" w:fill="auto"/>
            <w:vAlign w:val="bottom"/>
          </w:tcPr>
          <w:p w14:paraId="7A29DE3B" w14:textId="48B4D7ED" w:rsidR="00491032" w:rsidRPr="00902C4C" w:rsidRDefault="00496C6F"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02C4C">
              <w:rPr>
                <w:rFonts w:ascii="Browallia New" w:hAnsi="Browallia New" w:cs="Browallia New" w:hint="cs"/>
                <w:sz w:val="28"/>
                <w:szCs w:val="28"/>
                <w:cs/>
                <w:lang w:val="en-US" w:bidi="th-TH"/>
              </w:rPr>
              <w:t>(</w:t>
            </w:r>
            <w:r w:rsidR="000356BE" w:rsidRPr="00902C4C">
              <w:rPr>
                <w:rFonts w:ascii="Browallia New" w:hAnsi="Browallia New" w:cs="Browallia New"/>
                <w:sz w:val="28"/>
                <w:szCs w:val="28"/>
                <w:lang w:val="en-US" w:bidi="th-TH"/>
              </w:rPr>
              <w:t>8,00</w:t>
            </w:r>
            <w:r w:rsidR="007D5100">
              <w:rPr>
                <w:rFonts w:ascii="Browallia New" w:hAnsi="Browallia New" w:cs="Browallia New"/>
                <w:sz w:val="28"/>
                <w:szCs w:val="28"/>
                <w:lang w:val="en-US" w:bidi="th-TH"/>
              </w:rPr>
              <w:t>2</w:t>
            </w:r>
            <w:r w:rsidRPr="00902C4C">
              <w:rPr>
                <w:rFonts w:ascii="Browallia New" w:hAnsi="Browallia New" w:cs="Browallia New" w:hint="cs"/>
                <w:sz w:val="28"/>
                <w:szCs w:val="28"/>
                <w:cs/>
                <w:lang w:val="en-US" w:bidi="th-TH"/>
              </w:rPr>
              <w:t>)</w:t>
            </w:r>
          </w:p>
        </w:tc>
        <w:tc>
          <w:tcPr>
            <w:tcW w:w="246" w:type="dxa"/>
            <w:vAlign w:val="bottom"/>
          </w:tcPr>
          <w:p w14:paraId="333F85BB" w14:textId="77777777" w:rsidR="00491032" w:rsidRPr="002353F2" w:rsidRDefault="00491032" w:rsidP="00491032">
            <w:pPr>
              <w:pStyle w:val="acctfourfigures"/>
              <w:tabs>
                <w:tab w:val="left" w:pos="549"/>
                <w:tab w:val="decimal" w:pos="603"/>
                <w:tab w:val="left" w:pos="720"/>
              </w:tabs>
              <w:spacing w:line="240" w:lineRule="auto"/>
              <w:ind w:left="-117" w:right="9"/>
              <w:jc w:val="right"/>
              <w:rPr>
                <w:rFonts w:ascii="Browallia New" w:hAnsi="Browallia New" w:cs="Browallia New"/>
                <w:sz w:val="28"/>
                <w:szCs w:val="28"/>
                <w:highlight w:val="cyan"/>
                <w:lang w:val="en-US" w:bidi="th-TH"/>
              </w:rPr>
            </w:pPr>
          </w:p>
        </w:tc>
        <w:tc>
          <w:tcPr>
            <w:tcW w:w="1050" w:type="dxa"/>
            <w:vAlign w:val="bottom"/>
          </w:tcPr>
          <w:p w14:paraId="26FA19FF" w14:textId="79A03DA4" w:rsidR="00491032" w:rsidRPr="002353F2"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F407F2">
              <w:rPr>
                <w:rFonts w:ascii="Browallia New" w:hAnsi="Browallia New" w:cs="Browallia New"/>
                <w:sz w:val="28"/>
                <w:szCs w:val="28"/>
                <w:lang w:val="en-US" w:bidi="th-TH"/>
              </w:rPr>
              <w:t>1,51</w:t>
            </w:r>
            <w:r>
              <w:rPr>
                <w:rFonts w:ascii="Browallia New" w:hAnsi="Browallia New" w:cs="Browallia New"/>
                <w:sz w:val="28"/>
                <w:szCs w:val="28"/>
                <w:lang w:val="en-US" w:bidi="th-TH"/>
              </w:rPr>
              <w:t>3</w:t>
            </w:r>
          </w:p>
        </w:tc>
        <w:tc>
          <w:tcPr>
            <w:tcW w:w="240" w:type="dxa"/>
          </w:tcPr>
          <w:p w14:paraId="63C414EA" w14:textId="77777777" w:rsidR="00491032" w:rsidRPr="002353F2"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highlight w:val="cyan"/>
              </w:rPr>
            </w:pPr>
          </w:p>
        </w:tc>
        <w:tc>
          <w:tcPr>
            <w:tcW w:w="991" w:type="dxa"/>
          </w:tcPr>
          <w:p w14:paraId="647BB4BD" w14:textId="77777777" w:rsidR="00CD67EF" w:rsidRPr="00581120" w:rsidRDefault="00CD67EF" w:rsidP="00CD67EF">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581120">
              <w:rPr>
                <w:rFonts w:ascii="Browallia New" w:hAnsi="Browallia New" w:cs="Browallia New"/>
                <w:sz w:val="28"/>
                <w:szCs w:val="28"/>
                <w:lang w:val="en-US" w:bidi="th-TH"/>
              </w:rPr>
              <w:t xml:space="preserve">  </w:t>
            </w:r>
          </w:p>
          <w:p w14:paraId="74634792" w14:textId="78D1A4E0" w:rsidR="00491032" w:rsidRPr="00581120" w:rsidRDefault="00CD67EF"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581120">
              <w:rPr>
                <w:rFonts w:ascii="Browallia New" w:hAnsi="Browallia New" w:cs="Browallia New"/>
                <w:sz w:val="28"/>
                <w:szCs w:val="28"/>
                <w:lang w:val="en-US" w:bidi="th-TH"/>
              </w:rPr>
              <w:t xml:space="preserve">   </w:t>
            </w:r>
            <w:r w:rsidRPr="00581120">
              <w:rPr>
                <w:rFonts w:ascii="Browallia New" w:hAnsi="Browallia New" w:cs="Browallia New"/>
                <w:sz w:val="28"/>
                <w:szCs w:val="28"/>
                <w:cs/>
                <w:lang w:val="en-US" w:bidi="th-TH"/>
              </w:rPr>
              <w:t>-</w:t>
            </w:r>
          </w:p>
        </w:tc>
        <w:tc>
          <w:tcPr>
            <w:tcW w:w="236" w:type="dxa"/>
          </w:tcPr>
          <w:p w14:paraId="1FBDA1D4" w14:textId="77777777" w:rsidR="00491032" w:rsidRPr="00581120"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Pr>
          <w:p w14:paraId="3EE345FC" w14:textId="77777777" w:rsidR="00491032" w:rsidRPr="00963F63"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 xml:space="preserve">  </w:t>
            </w:r>
          </w:p>
          <w:p w14:paraId="48F60A2C" w14:textId="3000AE63" w:rsidR="00491032" w:rsidRPr="002353F2"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highlight w:val="cyan"/>
                <w:lang w:val="en-US" w:bidi="th-TH"/>
              </w:rPr>
            </w:pPr>
            <w:r w:rsidRPr="00963F63">
              <w:rPr>
                <w:rFonts w:ascii="Browallia New" w:hAnsi="Browallia New" w:cs="Browallia New"/>
                <w:sz w:val="28"/>
                <w:szCs w:val="28"/>
                <w:lang w:val="en-US" w:bidi="th-TH"/>
              </w:rPr>
              <w:t xml:space="preserve">   </w:t>
            </w:r>
            <w:r w:rsidRPr="00963F63">
              <w:rPr>
                <w:rFonts w:ascii="Browallia New" w:hAnsi="Browallia New" w:cs="Browallia New"/>
                <w:sz w:val="28"/>
                <w:szCs w:val="28"/>
                <w:cs/>
                <w:lang w:val="en-US" w:bidi="th-TH"/>
              </w:rPr>
              <w:t>-</w:t>
            </w:r>
          </w:p>
        </w:tc>
      </w:tr>
      <w:tr w:rsidR="00491032" w:rsidRPr="00064D7A" w14:paraId="2D04EBC6" w14:textId="77777777" w:rsidTr="00491032">
        <w:tc>
          <w:tcPr>
            <w:tcW w:w="4230" w:type="dxa"/>
          </w:tcPr>
          <w:p w14:paraId="278DC7DA" w14:textId="68BF56EB" w:rsidR="00491032" w:rsidRPr="00614798" w:rsidRDefault="00491032" w:rsidP="00491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614798">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614798">
              <w:rPr>
                <w:rFonts w:ascii="Browallia New" w:hAnsi="Browallia New" w:cs="Browallia New"/>
                <w:sz w:val="28"/>
                <w:szCs w:val="28"/>
                <w:cs/>
              </w:rPr>
              <w:t>ณ</w:t>
            </w:r>
            <w:r w:rsidRPr="00F46B29">
              <w:rPr>
                <w:rFonts w:ascii="Browallia New" w:hAnsi="Browallia New" w:cs="Browallia New"/>
                <w:sz w:val="28"/>
                <w:szCs w:val="28"/>
              </w:rPr>
              <w:t xml:space="preserve"> </w:t>
            </w:r>
            <w:r w:rsidRPr="00614798">
              <w:rPr>
                <w:rFonts w:ascii="Browallia New" w:hAnsi="Browallia New" w:cs="Browallia New"/>
                <w:sz w:val="28"/>
                <w:szCs w:val="28"/>
                <w:cs/>
              </w:rPr>
              <w:t>วันที่</w:t>
            </w:r>
            <w:r w:rsidRPr="00F46B29">
              <w:rPr>
                <w:rFonts w:ascii="Browallia New" w:hAnsi="Browallia New" w:cs="Browallia New"/>
                <w:sz w:val="28"/>
                <w:szCs w:val="28"/>
              </w:rPr>
              <w:t xml:space="preserve"> </w:t>
            </w:r>
            <w:r w:rsidRPr="00614798">
              <w:rPr>
                <w:rFonts w:ascii="Browallia New" w:hAnsi="Browallia New" w:cs="Browallia New"/>
                <w:sz w:val="28"/>
                <w:szCs w:val="28"/>
              </w:rPr>
              <w:t xml:space="preserve">31 </w:t>
            </w:r>
            <w:r w:rsidRPr="00614798">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017" w:type="dxa"/>
            <w:tcBorders>
              <w:top w:val="single" w:sz="4" w:space="0" w:color="auto"/>
              <w:bottom w:val="single" w:sz="12" w:space="0" w:color="auto"/>
            </w:tcBorders>
            <w:shd w:val="clear" w:color="auto" w:fill="auto"/>
            <w:vAlign w:val="bottom"/>
          </w:tcPr>
          <w:p w14:paraId="0538B118" w14:textId="2E2DFF7F" w:rsidR="00491032" w:rsidRPr="00902C4C" w:rsidRDefault="00927096"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cs/>
                <w:lang w:val="en-US" w:bidi="th-TH"/>
              </w:rPr>
            </w:pPr>
            <w:r w:rsidRPr="00902C4C">
              <w:rPr>
                <w:rFonts w:ascii="Browallia New" w:hAnsi="Browallia New" w:cs="Browallia New"/>
                <w:sz w:val="28"/>
                <w:szCs w:val="28"/>
                <w:lang w:val="en-US" w:bidi="th-TH"/>
              </w:rPr>
              <w:t>89,92</w:t>
            </w:r>
            <w:r w:rsidR="007D5100">
              <w:rPr>
                <w:rFonts w:ascii="Browallia New" w:hAnsi="Browallia New" w:cs="Browallia New"/>
                <w:sz w:val="28"/>
                <w:szCs w:val="28"/>
                <w:lang w:val="en-US" w:bidi="th-TH"/>
              </w:rPr>
              <w:t>8</w:t>
            </w:r>
          </w:p>
        </w:tc>
        <w:tc>
          <w:tcPr>
            <w:tcW w:w="246" w:type="dxa"/>
            <w:vAlign w:val="bottom"/>
          </w:tcPr>
          <w:p w14:paraId="6AEE905A" w14:textId="77777777" w:rsidR="00491032" w:rsidRPr="00064D7A" w:rsidRDefault="00491032" w:rsidP="00491032">
            <w:pPr>
              <w:pStyle w:val="acctfourfigures"/>
              <w:tabs>
                <w:tab w:val="left" w:pos="549"/>
                <w:tab w:val="decimal" w:pos="603"/>
                <w:tab w:val="left" w:pos="720"/>
              </w:tabs>
              <w:spacing w:line="240" w:lineRule="auto"/>
              <w:ind w:left="-117" w:right="9"/>
              <w:jc w:val="right"/>
              <w:rPr>
                <w:rFonts w:ascii="Browallia New" w:hAnsi="Browallia New" w:cs="Browallia New"/>
                <w:sz w:val="28"/>
                <w:szCs w:val="28"/>
                <w:lang w:val="en-US" w:bidi="th-TH"/>
              </w:rPr>
            </w:pPr>
          </w:p>
        </w:tc>
        <w:tc>
          <w:tcPr>
            <w:tcW w:w="1050" w:type="dxa"/>
            <w:tcBorders>
              <w:top w:val="single" w:sz="4" w:space="0" w:color="auto"/>
              <w:bottom w:val="single" w:sz="12" w:space="0" w:color="auto"/>
            </w:tcBorders>
            <w:vAlign w:val="bottom"/>
          </w:tcPr>
          <w:p w14:paraId="5D24B418" w14:textId="1369BE35" w:rsidR="00491032" w:rsidRPr="00064D7A"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F407F2">
              <w:rPr>
                <w:rFonts w:ascii="Browallia New" w:hAnsi="Browallia New" w:cs="Browallia New"/>
                <w:sz w:val="28"/>
                <w:szCs w:val="28"/>
                <w:lang w:val="en-US" w:bidi="th-TH"/>
              </w:rPr>
              <w:fldChar w:fldCharType="begin"/>
            </w:r>
            <w:r w:rsidRPr="00F407F2">
              <w:rPr>
                <w:rFonts w:ascii="Browallia New" w:hAnsi="Browallia New" w:cs="Browallia New"/>
                <w:sz w:val="28"/>
                <w:szCs w:val="28"/>
                <w:lang w:val="en-US" w:bidi="th-TH"/>
              </w:rPr>
              <w:instrText xml:space="preserve"> =SUM(ABOVE) </w:instrText>
            </w:r>
            <w:r w:rsidRPr="00F407F2">
              <w:rPr>
                <w:rFonts w:ascii="Browallia New" w:hAnsi="Browallia New" w:cs="Browallia New"/>
                <w:sz w:val="28"/>
                <w:szCs w:val="28"/>
                <w:lang w:val="en-US" w:bidi="th-TH"/>
              </w:rPr>
              <w:fldChar w:fldCharType="separate"/>
            </w:r>
            <w:r w:rsidRPr="00F407F2">
              <w:rPr>
                <w:rFonts w:ascii="Browallia New" w:hAnsi="Browallia New" w:cs="Browallia New"/>
                <w:sz w:val="28"/>
                <w:szCs w:val="28"/>
                <w:lang w:val="en-US" w:bidi="th-TH"/>
              </w:rPr>
              <w:t>97,9</w:t>
            </w:r>
            <w:r w:rsidRPr="00F407F2">
              <w:rPr>
                <w:rFonts w:ascii="Browallia New" w:hAnsi="Browallia New" w:cs="Browallia New"/>
                <w:sz w:val="28"/>
                <w:szCs w:val="28"/>
                <w:lang w:val="en-US" w:bidi="th-TH"/>
              </w:rPr>
              <w:fldChar w:fldCharType="end"/>
            </w:r>
            <w:r>
              <w:rPr>
                <w:rFonts w:ascii="Browallia New" w:hAnsi="Browallia New" w:cs="Browallia New"/>
                <w:sz w:val="28"/>
                <w:szCs w:val="28"/>
                <w:lang w:val="en-US" w:bidi="th-TH"/>
              </w:rPr>
              <w:t>30</w:t>
            </w:r>
          </w:p>
        </w:tc>
        <w:tc>
          <w:tcPr>
            <w:tcW w:w="240" w:type="dxa"/>
            <w:vAlign w:val="bottom"/>
          </w:tcPr>
          <w:p w14:paraId="641DF008" w14:textId="77777777" w:rsidR="00491032" w:rsidRPr="00064D7A" w:rsidRDefault="00491032" w:rsidP="00491032">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991" w:type="dxa"/>
            <w:tcBorders>
              <w:top w:val="single" w:sz="4" w:space="0" w:color="auto"/>
              <w:bottom w:val="single" w:sz="12" w:space="0" w:color="auto"/>
            </w:tcBorders>
          </w:tcPr>
          <w:p w14:paraId="6B8E51A6" w14:textId="69FB2585" w:rsidR="00491032" w:rsidRPr="00581120" w:rsidRDefault="00CD67EF"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581120">
              <w:rPr>
                <w:rFonts w:ascii="Browallia New" w:hAnsi="Browallia New" w:cs="Browallia New"/>
                <w:sz w:val="28"/>
                <w:szCs w:val="28"/>
                <w:lang w:val="en-US" w:bidi="th-TH"/>
              </w:rPr>
              <w:t>49,121</w:t>
            </w:r>
          </w:p>
        </w:tc>
        <w:tc>
          <w:tcPr>
            <w:tcW w:w="236" w:type="dxa"/>
            <w:vAlign w:val="bottom"/>
          </w:tcPr>
          <w:p w14:paraId="4DDF38FA" w14:textId="77777777" w:rsidR="00491032" w:rsidRPr="00F42EA3" w:rsidRDefault="00491032" w:rsidP="00491032">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040" w:type="dxa"/>
            <w:tcBorders>
              <w:top w:val="single" w:sz="4" w:space="0" w:color="auto"/>
              <w:bottom w:val="single" w:sz="12" w:space="0" w:color="auto"/>
            </w:tcBorders>
          </w:tcPr>
          <w:p w14:paraId="0799A96A" w14:textId="252EDDA3" w:rsidR="00491032" w:rsidRPr="00F42EA3" w:rsidRDefault="00491032" w:rsidP="00491032">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r w:rsidRPr="00963F63">
              <w:rPr>
                <w:rFonts w:ascii="Browallia New" w:hAnsi="Browallia New" w:cs="Browallia New"/>
                <w:sz w:val="28"/>
                <w:szCs w:val="28"/>
                <w:lang w:val="en-US" w:bidi="th-TH"/>
              </w:rPr>
              <w:t>49,121</w:t>
            </w:r>
          </w:p>
        </w:tc>
      </w:tr>
    </w:tbl>
    <w:p w14:paraId="2DCE8E33" w14:textId="77777777" w:rsidR="006A160A" w:rsidRPr="00C07995" w:rsidRDefault="006A160A"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jc w:val="thaiDistribute"/>
        <w:rPr>
          <w:rFonts w:ascii="Browallia New" w:hAnsi="Browallia New" w:cs="Browallia New"/>
        </w:rPr>
      </w:pPr>
    </w:p>
    <w:p w14:paraId="07E9B573" w14:textId="4AE8838D" w:rsidR="003E06C9" w:rsidRDefault="003E0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7B5AED54" w14:textId="77777777" w:rsidR="008A6201" w:rsidRDefault="008A6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748F87E" w14:textId="41447C22" w:rsidR="008476A5" w:rsidRPr="006750DA" w:rsidRDefault="008476A5" w:rsidP="00E2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86"/>
        <w:jc w:val="thaiDistribute"/>
        <w:rPr>
          <w:rFonts w:ascii="Browallia New" w:hAnsi="Browallia New" w:cs="Browallia New"/>
          <w:sz w:val="28"/>
          <w:szCs w:val="28"/>
        </w:rPr>
      </w:pPr>
      <w:r w:rsidRPr="006750DA">
        <w:rPr>
          <w:rFonts w:ascii="Browallia New" w:hAnsi="Browallia New" w:cs="Browallia New" w:hint="cs"/>
          <w:sz w:val="28"/>
          <w:szCs w:val="28"/>
          <w:cs/>
        </w:rPr>
        <w:t>บริษัท</w:t>
      </w:r>
      <w:r w:rsidR="00F46B29" w:rsidRPr="006750DA">
        <w:rPr>
          <w:rFonts w:ascii="Browallia New" w:hAnsi="Browallia New" w:cs="Browallia New" w:hint="cs"/>
          <w:sz w:val="28"/>
          <w:szCs w:val="28"/>
        </w:rPr>
        <w:t xml:space="preserve"> </w:t>
      </w:r>
      <w:r w:rsidRPr="006750DA">
        <w:rPr>
          <w:rFonts w:ascii="Browallia New" w:hAnsi="Browallia New" w:cs="Browallia New" w:hint="cs"/>
          <w:sz w:val="28"/>
          <w:szCs w:val="28"/>
          <w:cs/>
        </w:rPr>
        <w:t>ไมด้า</w:t>
      </w:r>
      <w:r w:rsidR="00F46B29" w:rsidRPr="006750DA">
        <w:rPr>
          <w:rFonts w:ascii="Browallia New" w:hAnsi="Browallia New" w:cs="Browallia New" w:hint="cs"/>
          <w:sz w:val="28"/>
          <w:szCs w:val="28"/>
        </w:rPr>
        <w:t xml:space="preserve"> </w:t>
      </w:r>
      <w:r w:rsidRPr="006750DA">
        <w:rPr>
          <w:rFonts w:ascii="Browallia New" w:hAnsi="Browallia New" w:cs="Browallia New" w:hint="cs"/>
          <w:sz w:val="28"/>
          <w:szCs w:val="28"/>
          <w:cs/>
        </w:rPr>
        <w:t>ลิสซิ่ง</w:t>
      </w:r>
      <w:r w:rsidR="00F46B29" w:rsidRPr="006750DA">
        <w:rPr>
          <w:rFonts w:ascii="Browallia New" w:hAnsi="Browallia New" w:cs="Browallia New" w:hint="cs"/>
          <w:sz w:val="28"/>
          <w:szCs w:val="28"/>
        </w:rPr>
        <w:t xml:space="preserve"> </w:t>
      </w:r>
      <w:r w:rsidRPr="006750DA">
        <w:rPr>
          <w:rFonts w:ascii="Browallia New" w:hAnsi="Browallia New" w:cs="Browallia New" w:hint="cs"/>
          <w:sz w:val="28"/>
          <w:szCs w:val="28"/>
          <w:cs/>
        </w:rPr>
        <w:t>จำกัด</w:t>
      </w:r>
      <w:r w:rsidR="00F46B29" w:rsidRPr="006750DA">
        <w:rPr>
          <w:rFonts w:ascii="Browallia New" w:hAnsi="Browallia New" w:cs="Browallia New" w:hint="cs"/>
          <w:sz w:val="28"/>
          <w:szCs w:val="28"/>
        </w:rPr>
        <w:t xml:space="preserve"> </w:t>
      </w:r>
      <w:r w:rsidRPr="006750DA">
        <w:rPr>
          <w:rFonts w:ascii="Browallia New" w:hAnsi="Browallia New" w:cs="Browallia New" w:hint="cs"/>
          <w:sz w:val="28"/>
          <w:szCs w:val="28"/>
          <w:cs/>
        </w:rPr>
        <w:t>(มหาชน)</w:t>
      </w:r>
      <w:r w:rsidR="00F46B29" w:rsidRPr="006750DA">
        <w:rPr>
          <w:rFonts w:ascii="Browallia New" w:hAnsi="Browallia New" w:cs="Browallia New" w:hint="cs"/>
          <w:sz w:val="28"/>
          <w:szCs w:val="28"/>
        </w:rPr>
        <w:t xml:space="preserve"> </w:t>
      </w:r>
      <w:r w:rsidRPr="006750DA">
        <w:rPr>
          <w:rFonts w:ascii="Browallia New" w:hAnsi="Browallia New" w:cs="Browallia New"/>
          <w:sz w:val="28"/>
          <w:szCs w:val="28"/>
          <w:cs/>
        </w:rPr>
        <w:t>(</w:t>
      </w:r>
      <w:r w:rsidRPr="006750DA">
        <w:rPr>
          <w:rFonts w:ascii="Browallia New" w:hAnsi="Browallia New" w:cs="Browallia New" w:hint="cs"/>
          <w:sz w:val="28"/>
          <w:szCs w:val="28"/>
          <w:cs/>
        </w:rPr>
        <w:t>บริษัทย่อย</w:t>
      </w:r>
      <w:r w:rsidRPr="006750DA">
        <w:rPr>
          <w:rFonts w:ascii="Browallia New" w:hAnsi="Browallia New" w:cs="Browallia New"/>
          <w:sz w:val="28"/>
          <w:szCs w:val="28"/>
          <w:cs/>
        </w:rPr>
        <w:t>)</w:t>
      </w:r>
      <w:r w:rsidR="00F46B29" w:rsidRPr="006750DA">
        <w:rPr>
          <w:rFonts w:ascii="Browallia New" w:hAnsi="Browallia New" w:cs="Browallia New"/>
          <w:sz w:val="28"/>
          <w:szCs w:val="28"/>
        </w:rPr>
        <w:t xml:space="preserve"> </w:t>
      </w:r>
      <w:r w:rsidRPr="006750DA">
        <w:rPr>
          <w:rFonts w:ascii="Browallia New" w:hAnsi="Browallia New" w:cs="Browallia New" w:hint="cs"/>
          <w:sz w:val="28"/>
          <w:szCs w:val="28"/>
          <w:cs/>
        </w:rPr>
        <w:t>มี</w:t>
      </w:r>
      <w:r w:rsidRPr="006750DA">
        <w:rPr>
          <w:rFonts w:ascii="Browallia New" w:hAnsi="Browallia New" w:cs="Browallia New"/>
          <w:sz w:val="28"/>
          <w:szCs w:val="28"/>
          <w:cs/>
        </w:rPr>
        <w:t>เงินให้กู้ยืมระยะยาวในอัตรา</w:t>
      </w:r>
      <w:r w:rsidRPr="006750DA">
        <w:rPr>
          <w:rFonts w:ascii="Browallia New" w:hAnsi="Browallia New" w:cs="Browallia New" w:hint="cs"/>
          <w:sz w:val="28"/>
          <w:szCs w:val="28"/>
          <w:cs/>
        </w:rPr>
        <w:t>ดอกเบี้ย</w:t>
      </w:r>
      <w:r w:rsidRPr="006750DA">
        <w:rPr>
          <w:rFonts w:ascii="Browallia New" w:hAnsi="Browallia New" w:cs="Browallia New"/>
          <w:sz w:val="28"/>
          <w:szCs w:val="28"/>
          <w:cs/>
        </w:rPr>
        <w:t>ร้อยละ</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rPr>
        <w:t>12</w:t>
      </w:r>
      <w:r w:rsidR="00F46B29" w:rsidRPr="006750DA">
        <w:rPr>
          <w:rFonts w:ascii="Browallia New" w:hAnsi="Browallia New" w:cs="Browallia New"/>
          <w:sz w:val="28"/>
          <w:szCs w:val="28"/>
        </w:rPr>
        <w:t xml:space="preserve"> </w:t>
      </w:r>
      <w:r w:rsidR="00D519EE" w:rsidRPr="006750DA">
        <w:rPr>
          <w:rFonts w:ascii="Browallia New" w:hAnsi="Browallia New" w:cs="Browallia New"/>
          <w:sz w:val="28"/>
          <w:szCs w:val="28"/>
        </w:rPr>
        <w:t>-</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rPr>
        <w:t>24</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cs/>
        </w:rPr>
        <w:t>ต่อปี</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cs/>
        </w:rPr>
        <w:t>และมียอดคงเหลือที่มีหลักประกันเงินกู้ยืม</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cs/>
        </w:rPr>
        <w:t>ณ</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cs/>
        </w:rPr>
        <w:t>วันที่</w:t>
      </w:r>
      <w:r w:rsidR="00F46B29" w:rsidRPr="006750DA">
        <w:rPr>
          <w:rFonts w:ascii="Browallia New" w:hAnsi="Browallia New" w:cs="Browallia New" w:hint="cs"/>
          <w:sz w:val="28"/>
          <w:szCs w:val="28"/>
        </w:rPr>
        <w:t xml:space="preserve"> </w:t>
      </w:r>
      <w:r w:rsidRPr="006750DA">
        <w:rPr>
          <w:rFonts w:ascii="Browallia New" w:hAnsi="Browallia New" w:cs="Browallia New"/>
          <w:sz w:val="28"/>
          <w:szCs w:val="28"/>
        </w:rPr>
        <w:t xml:space="preserve">31 </w:t>
      </w:r>
      <w:r w:rsidRPr="006750DA">
        <w:rPr>
          <w:rFonts w:ascii="Browallia New" w:hAnsi="Browallia New" w:cs="Browallia New"/>
          <w:sz w:val="28"/>
          <w:szCs w:val="28"/>
          <w:cs/>
        </w:rPr>
        <w:t>ธันวาคม</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rPr>
        <w:t>256</w:t>
      </w:r>
      <w:r w:rsidR="00E24EB7" w:rsidRPr="006750DA">
        <w:rPr>
          <w:rFonts w:ascii="Browallia New" w:hAnsi="Browallia New" w:cs="Browallia New"/>
          <w:sz w:val="28"/>
          <w:szCs w:val="28"/>
        </w:rPr>
        <w:t>6</w:t>
      </w:r>
      <w:r w:rsidR="00F46B29" w:rsidRPr="006750DA">
        <w:rPr>
          <w:rFonts w:ascii="Browallia New" w:hAnsi="Browallia New" w:cs="Browallia New" w:hint="cs"/>
          <w:sz w:val="28"/>
          <w:szCs w:val="28"/>
        </w:rPr>
        <w:t xml:space="preserve"> </w:t>
      </w:r>
      <w:r w:rsidRPr="006750DA">
        <w:rPr>
          <w:rFonts w:ascii="Browallia New" w:hAnsi="Browallia New" w:cs="Browallia New" w:hint="cs"/>
          <w:sz w:val="28"/>
          <w:szCs w:val="28"/>
          <w:cs/>
        </w:rPr>
        <w:t>และ</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rPr>
        <w:t>25</w:t>
      </w:r>
      <w:r w:rsidR="003F0B7E" w:rsidRPr="006750DA">
        <w:rPr>
          <w:rFonts w:ascii="Browallia New" w:hAnsi="Browallia New" w:cs="Browallia New"/>
          <w:sz w:val="28"/>
          <w:szCs w:val="28"/>
        </w:rPr>
        <w:t>6</w:t>
      </w:r>
      <w:r w:rsidR="00E24EB7" w:rsidRPr="006750DA">
        <w:rPr>
          <w:rFonts w:ascii="Browallia New" w:hAnsi="Browallia New" w:cs="Browallia New"/>
          <w:sz w:val="28"/>
          <w:szCs w:val="28"/>
        </w:rPr>
        <w:t>5</w:t>
      </w:r>
      <w:r w:rsidR="00F46B29" w:rsidRPr="006750DA">
        <w:rPr>
          <w:rFonts w:ascii="Browallia New" w:hAnsi="Browallia New" w:cs="Browallia New"/>
          <w:sz w:val="28"/>
          <w:szCs w:val="28"/>
        </w:rPr>
        <w:t xml:space="preserve"> </w:t>
      </w:r>
      <w:r w:rsidRPr="006750DA">
        <w:rPr>
          <w:rFonts w:ascii="Browallia New" w:hAnsi="Browallia New" w:cs="Browallia New"/>
          <w:sz w:val="28"/>
          <w:szCs w:val="28"/>
          <w:cs/>
        </w:rPr>
        <w:t>ดังนี้</w:t>
      </w:r>
    </w:p>
    <w:p w14:paraId="690BC9B3" w14:textId="77777777" w:rsidR="008476A5" w:rsidRPr="0033773A" w:rsidRDefault="008476A5" w:rsidP="00EA55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96"/>
        <w:rPr>
          <w:rFonts w:ascii="Browallia New" w:hAnsi="Browallia New" w:cs="Browallia New"/>
          <w:sz w:val="20"/>
          <w:szCs w:val="20"/>
          <w:highlight w:val="cyan"/>
          <w:cs/>
        </w:rPr>
      </w:pPr>
    </w:p>
    <w:tbl>
      <w:tblPr>
        <w:tblW w:w="8892" w:type="dxa"/>
        <w:tblInd w:w="450" w:type="dxa"/>
        <w:tblLook w:val="01E0" w:firstRow="1" w:lastRow="1" w:firstColumn="1" w:lastColumn="1" w:noHBand="0" w:noVBand="0"/>
      </w:tblPr>
      <w:tblGrid>
        <w:gridCol w:w="708"/>
        <w:gridCol w:w="1418"/>
        <w:gridCol w:w="1417"/>
        <w:gridCol w:w="239"/>
        <w:gridCol w:w="5110"/>
      </w:tblGrid>
      <w:tr w:rsidR="003F0B7E" w:rsidRPr="0033773A" w14:paraId="351773E6" w14:textId="77777777" w:rsidTr="00E24EB7">
        <w:trPr>
          <w:tblHeader/>
        </w:trPr>
        <w:tc>
          <w:tcPr>
            <w:tcW w:w="708" w:type="dxa"/>
          </w:tcPr>
          <w:p w14:paraId="2571E4B3" w14:textId="77777777" w:rsidR="003F0B7E" w:rsidRPr="0075500C"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1D5F6239" w14:textId="0ED62A11" w:rsidR="003F0B7E" w:rsidRPr="0075500C" w:rsidRDefault="003F0B7E" w:rsidP="00091584">
            <w:pPr>
              <w:tabs>
                <w:tab w:val="left" w:pos="1680"/>
              </w:tabs>
              <w:ind w:right="-22"/>
              <w:jc w:val="right"/>
              <w:rPr>
                <w:rFonts w:ascii="Browallia New" w:hAnsi="Browallia New" w:cs="Browallia New"/>
                <w:sz w:val="28"/>
                <w:szCs w:val="28"/>
                <w:cs/>
              </w:rPr>
            </w:pPr>
            <w:r w:rsidRPr="0075500C">
              <w:rPr>
                <w:rFonts w:ascii="Browallia New" w:hAnsi="Browallia New" w:cs="Browallia New"/>
                <w:sz w:val="28"/>
                <w:szCs w:val="28"/>
                <w:cs/>
              </w:rPr>
              <w:t>(หน่วย</w:t>
            </w:r>
            <w:r w:rsidR="00F46B29" w:rsidRPr="0075500C">
              <w:rPr>
                <w:rFonts w:ascii="Browallia New" w:hAnsi="Browallia New" w:cs="Browallia New"/>
                <w:sz w:val="28"/>
                <w:szCs w:val="28"/>
              </w:rPr>
              <w:t xml:space="preserve"> </w:t>
            </w:r>
            <w:r w:rsidRPr="0075500C">
              <w:rPr>
                <w:rFonts w:ascii="Browallia New" w:hAnsi="Browallia New" w:cs="Browallia New"/>
                <w:sz w:val="28"/>
                <w:szCs w:val="28"/>
                <w:cs/>
              </w:rPr>
              <w:t>:</w:t>
            </w:r>
            <w:r w:rsidR="00F46B29" w:rsidRPr="0075500C">
              <w:rPr>
                <w:rFonts w:ascii="Browallia New" w:hAnsi="Browallia New" w:cs="Browallia New"/>
                <w:sz w:val="28"/>
                <w:szCs w:val="28"/>
              </w:rPr>
              <w:t xml:space="preserve"> </w:t>
            </w:r>
            <w:r w:rsidRPr="0075500C">
              <w:rPr>
                <w:rFonts w:ascii="Browallia New" w:hAnsi="Browallia New" w:cs="Browallia New"/>
                <w:sz w:val="28"/>
                <w:szCs w:val="28"/>
                <w:cs/>
              </w:rPr>
              <w:t>ล้านบาท)</w:t>
            </w:r>
          </w:p>
        </w:tc>
        <w:tc>
          <w:tcPr>
            <w:tcW w:w="239" w:type="dxa"/>
          </w:tcPr>
          <w:p w14:paraId="3510B692" w14:textId="77777777" w:rsidR="003F0B7E" w:rsidRPr="0075500C"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6F47EB36" w14:textId="1D252532" w:rsidR="003F0B7E" w:rsidRPr="0075500C" w:rsidRDefault="003F0B7E" w:rsidP="00091584">
            <w:pPr>
              <w:tabs>
                <w:tab w:val="left" w:pos="1680"/>
              </w:tabs>
              <w:ind w:left="-108" w:right="-22"/>
              <w:jc w:val="center"/>
              <w:rPr>
                <w:rFonts w:ascii="Browallia New" w:hAnsi="Browallia New" w:cs="Browallia New"/>
                <w:sz w:val="28"/>
                <w:szCs w:val="28"/>
                <w:cs/>
              </w:rPr>
            </w:pPr>
          </w:p>
        </w:tc>
      </w:tr>
      <w:tr w:rsidR="003F0B7E" w:rsidRPr="0033773A" w14:paraId="5A09FEC0" w14:textId="77777777" w:rsidTr="00E24EB7">
        <w:trPr>
          <w:tblHeader/>
        </w:trPr>
        <w:tc>
          <w:tcPr>
            <w:tcW w:w="708" w:type="dxa"/>
          </w:tcPr>
          <w:p w14:paraId="5FC60D01" w14:textId="77777777" w:rsidR="003F0B7E" w:rsidRPr="0075500C"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4BEDC005" w14:textId="4E747B58" w:rsidR="003F0B7E" w:rsidRPr="0075500C" w:rsidRDefault="003F0B7E" w:rsidP="00091584">
            <w:pPr>
              <w:pBdr>
                <w:bottom w:val="single" w:sz="4" w:space="1" w:color="auto"/>
              </w:pBdr>
              <w:tabs>
                <w:tab w:val="left" w:pos="1680"/>
              </w:tabs>
              <w:ind w:right="-22"/>
              <w:jc w:val="center"/>
              <w:rPr>
                <w:rFonts w:ascii="Browallia New" w:hAnsi="Browallia New" w:cs="Browallia New"/>
                <w:sz w:val="28"/>
                <w:szCs w:val="28"/>
                <w:cs/>
              </w:rPr>
            </w:pPr>
            <w:r w:rsidRPr="0075500C">
              <w:rPr>
                <w:rFonts w:ascii="Browallia New" w:hAnsi="Browallia New" w:cs="Browallia New"/>
                <w:sz w:val="28"/>
                <w:szCs w:val="28"/>
                <w:cs/>
              </w:rPr>
              <w:t>เงินต้น</w:t>
            </w:r>
            <w:r w:rsidR="00F46B29" w:rsidRPr="0075500C">
              <w:rPr>
                <w:rFonts w:ascii="Browallia New" w:hAnsi="Browallia New" w:cs="Browallia New"/>
                <w:sz w:val="28"/>
                <w:szCs w:val="28"/>
              </w:rPr>
              <w:t xml:space="preserve"> </w:t>
            </w:r>
          </w:p>
        </w:tc>
        <w:tc>
          <w:tcPr>
            <w:tcW w:w="239" w:type="dxa"/>
          </w:tcPr>
          <w:p w14:paraId="697D5A8E" w14:textId="77777777" w:rsidR="003F0B7E" w:rsidRPr="0075500C" w:rsidRDefault="003F0B7E" w:rsidP="00091584">
            <w:pPr>
              <w:tabs>
                <w:tab w:val="left" w:pos="1680"/>
              </w:tabs>
              <w:ind w:left="-108" w:right="-22"/>
              <w:jc w:val="center"/>
              <w:rPr>
                <w:rFonts w:ascii="Browallia New" w:hAnsi="Browallia New" w:cs="Browallia New"/>
                <w:sz w:val="28"/>
                <w:szCs w:val="28"/>
                <w:cs/>
              </w:rPr>
            </w:pPr>
          </w:p>
        </w:tc>
        <w:tc>
          <w:tcPr>
            <w:tcW w:w="5110" w:type="dxa"/>
            <w:vAlign w:val="center"/>
          </w:tcPr>
          <w:p w14:paraId="7AEC65CA" w14:textId="5D38DCD9" w:rsidR="003F0B7E" w:rsidRPr="0075500C" w:rsidRDefault="003F0B7E" w:rsidP="00091584">
            <w:pPr>
              <w:tabs>
                <w:tab w:val="left" w:pos="1680"/>
              </w:tabs>
              <w:ind w:left="-108" w:right="-22"/>
              <w:jc w:val="center"/>
              <w:rPr>
                <w:rFonts w:ascii="Browallia New" w:hAnsi="Browallia New" w:cs="Browallia New"/>
                <w:sz w:val="28"/>
                <w:szCs w:val="28"/>
                <w:cs/>
              </w:rPr>
            </w:pPr>
          </w:p>
        </w:tc>
      </w:tr>
      <w:tr w:rsidR="003F0B7E" w:rsidRPr="0033773A" w14:paraId="24E8AC62" w14:textId="77777777" w:rsidTr="00E24EB7">
        <w:trPr>
          <w:tblHeader/>
        </w:trPr>
        <w:tc>
          <w:tcPr>
            <w:tcW w:w="708" w:type="dxa"/>
          </w:tcPr>
          <w:p w14:paraId="4C7EFC11" w14:textId="77777777" w:rsidR="003F0B7E" w:rsidRPr="0075500C" w:rsidRDefault="003F0B7E" w:rsidP="00091584">
            <w:pPr>
              <w:tabs>
                <w:tab w:val="left" w:pos="1680"/>
              </w:tabs>
              <w:ind w:left="-108" w:right="-22"/>
              <w:jc w:val="thaiDistribute"/>
              <w:rPr>
                <w:rFonts w:ascii="Browallia New" w:hAnsi="Browallia New" w:cs="Browallia New"/>
                <w:sz w:val="28"/>
                <w:szCs w:val="28"/>
              </w:rPr>
            </w:pPr>
          </w:p>
        </w:tc>
        <w:tc>
          <w:tcPr>
            <w:tcW w:w="2835" w:type="dxa"/>
            <w:gridSpan w:val="2"/>
          </w:tcPr>
          <w:p w14:paraId="3E98FCBB" w14:textId="01254F9A" w:rsidR="003F0B7E" w:rsidRPr="0075500C" w:rsidRDefault="003F0B7E" w:rsidP="00091584">
            <w:pPr>
              <w:pBdr>
                <w:bottom w:val="single" w:sz="4" w:space="1" w:color="auto"/>
              </w:pBdr>
              <w:ind w:left="-15"/>
              <w:jc w:val="center"/>
              <w:rPr>
                <w:rFonts w:ascii="Browallia New" w:hAnsi="Browallia New" w:cs="Browallia New"/>
                <w:sz w:val="28"/>
                <w:szCs w:val="28"/>
              </w:rPr>
            </w:pPr>
            <w:r w:rsidRPr="0075500C">
              <w:rPr>
                <w:rFonts w:ascii="Browallia New" w:hAnsi="Browallia New" w:cs="Browallia New"/>
                <w:sz w:val="28"/>
                <w:szCs w:val="28"/>
                <w:cs/>
              </w:rPr>
              <w:t>งบการเงินรวม</w:t>
            </w:r>
          </w:p>
        </w:tc>
        <w:tc>
          <w:tcPr>
            <w:tcW w:w="239" w:type="dxa"/>
          </w:tcPr>
          <w:p w14:paraId="0DF8DABF" w14:textId="77777777" w:rsidR="003F0B7E" w:rsidRPr="0075500C" w:rsidRDefault="003F0B7E" w:rsidP="00091584">
            <w:pPr>
              <w:tabs>
                <w:tab w:val="left" w:pos="1680"/>
              </w:tabs>
              <w:ind w:left="-15"/>
              <w:jc w:val="center"/>
              <w:rPr>
                <w:rFonts w:ascii="Browallia New" w:hAnsi="Browallia New" w:cs="Browallia New"/>
                <w:sz w:val="28"/>
                <w:szCs w:val="28"/>
              </w:rPr>
            </w:pPr>
          </w:p>
        </w:tc>
        <w:tc>
          <w:tcPr>
            <w:tcW w:w="5110" w:type="dxa"/>
          </w:tcPr>
          <w:p w14:paraId="0E2462A2" w14:textId="0907DEBE" w:rsidR="003F0B7E" w:rsidRPr="0075500C" w:rsidRDefault="003F0B7E" w:rsidP="00091584">
            <w:pPr>
              <w:tabs>
                <w:tab w:val="left" w:pos="1680"/>
              </w:tabs>
              <w:ind w:left="-15"/>
              <w:jc w:val="center"/>
              <w:rPr>
                <w:rFonts w:ascii="Browallia New" w:hAnsi="Browallia New" w:cs="Browallia New"/>
                <w:sz w:val="28"/>
                <w:szCs w:val="28"/>
              </w:rPr>
            </w:pPr>
          </w:p>
        </w:tc>
      </w:tr>
      <w:tr w:rsidR="003F0B7E" w:rsidRPr="0033773A" w14:paraId="42ECDBBD" w14:textId="77777777" w:rsidTr="00E24EB7">
        <w:trPr>
          <w:tblHeader/>
        </w:trPr>
        <w:tc>
          <w:tcPr>
            <w:tcW w:w="708" w:type="dxa"/>
          </w:tcPr>
          <w:p w14:paraId="0D29E2AD" w14:textId="77777777" w:rsidR="003F0B7E" w:rsidRPr="0075500C" w:rsidRDefault="003F0B7E" w:rsidP="00091584">
            <w:pPr>
              <w:tabs>
                <w:tab w:val="left" w:pos="1680"/>
              </w:tabs>
              <w:ind w:left="-108" w:right="-22"/>
              <w:jc w:val="thaiDistribute"/>
              <w:rPr>
                <w:rFonts w:ascii="Browallia New" w:hAnsi="Browallia New" w:cs="Browallia New"/>
                <w:sz w:val="28"/>
                <w:szCs w:val="28"/>
              </w:rPr>
            </w:pPr>
          </w:p>
        </w:tc>
        <w:tc>
          <w:tcPr>
            <w:tcW w:w="1418" w:type="dxa"/>
          </w:tcPr>
          <w:p w14:paraId="1AE9CDBB" w14:textId="675DA8EA" w:rsidR="003F0B7E" w:rsidRPr="0075500C" w:rsidRDefault="003F0B7E" w:rsidP="00091584">
            <w:pPr>
              <w:pBdr>
                <w:bottom w:val="single" w:sz="4" w:space="1" w:color="auto"/>
              </w:pBdr>
              <w:ind w:left="-15"/>
              <w:jc w:val="center"/>
              <w:rPr>
                <w:rFonts w:ascii="Browallia New" w:hAnsi="Browallia New" w:cs="Browallia New"/>
                <w:sz w:val="28"/>
                <w:szCs w:val="28"/>
              </w:rPr>
            </w:pPr>
            <w:r w:rsidRPr="0075500C">
              <w:rPr>
                <w:rFonts w:ascii="Browallia New" w:hAnsi="Browallia New" w:cs="Browallia New"/>
                <w:sz w:val="28"/>
                <w:szCs w:val="28"/>
              </w:rPr>
              <w:t>256</w:t>
            </w:r>
            <w:r w:rsidR="00E24EB7" w:rsidRPr="0075500C">
              <w:rPr>
                <w:rFonts w:ascii="Browallia New" w:hAnsi="Browallia New" w:cs="Browallia New"/>
                <w:sz w:val="28"/>
                <w:szCs w:val="28"/>
              </w:rPr>
              <w:t>6</w:t>
            </w:r>
          </w:p>
        </w:tc>
        <w:tc>
          <w:tcPr>
            <w:tcW w:w="1417" w:type="dxa"/>
          </w:tcPr>
          <w:p w14:paraId="16865255" w14:textId="408E61B9" w:rsidR="003F0B7E" w:rsidRPr="0075500C" w:rsidRDefault="003F0B7E" w:rsidP="00091584">
            <w:pPr>
              <w:pBdr>
                <w:bottom w:val="single" w:sz="4" w:space="1" w:color="auto"/>
              </w:pBdr>
              <w:ind w:left="-15"/>
              <w:jc w:val="center"/>
              <w:rPr>
                <w:rFonts w:ascii="Browallia New" w:hAnsi="Browallia New" w:cs="Browallia New"/>
                <w:sz w:val="28"/>
                <w:szCs w:val="28"/>
              </w:rPr>
            </w:pPr>
            <w:r w:rsidRPr="0075500C">
              <w:rPr>
                <w:rFonts w:ascii="Browallia New" w:hAnsi="Browallia New" w:cs="Browallia New"/>
                <w:sz w:val="28"/>
                <w:szCs w:val="28"/>
              </w:rPr>
              <w:t>256</w:t>
            </w:r>
            <w:r w:rsidR="00E24EB7" w:rsidRPr="0075500C">
              <w:rPr>
                <w:rFonts w:ascii="Browallia New" w:hAnsi="Browallia New" w:cs="Browallia New"/>
                <w:sz w:val="28"/>
                <w:szCs w:val="28"/>
              </w:rPr>
              <w:t>5</w:t>
            </w:r>
          </w:p>
        </w:tc>
        <w:tc>
          <w:tcPr>
            <w:tcW w:w="239" w:type="dxa"/>
          </w:tcPr>
          <w:p w14:paraId="715BD358" w14:textId="77777777" w:rsidR="003F0B7E" w:rsidRPr="0075500C" w:rsidRDefault="003F0B7E" w:rsidP="003F0B7E">
            <w:pPr>
              <w:tabs>
                <w:tab w:val="left" w:pos="1680"/>
              </w:tabs>
              <w:ind w:left="-15"/>
              <w:jc w:val="center"/>
              <w:rPr>
                <w:rFonts w:ascii="Browallia New" w:hAnsi="Browallia New" w:cs="Browallia New"/>
                <w:sz w:val="28"/>
                <w:szCs w:val="28"/>
                <w:cs/>
              </w:rPr>
            </w:pPr>
          </w:p>
        </w:tc>
        <w:tc>
          <w:tcPr>
            <w:tcW w:w="5110" w:type="dxa"/>
            <w:vAlign w:val="bottom"/>
          </w:tcPr>
          <w:p w14:paraId="3A1140B9" w14:textId="1EEC7BF3" w:rsidR="003F0B7E" w:rsidRPr="0075500C" w:rsidRDefault="003F0B7E" w:rsidP="00091584">
            <w:pPr>
              <w:pBdr>
                <w:bottom w:val="single" w:sz="4" w:space="1" w:color="auto"/>
              </w:pBdr>
              <w:tabs>
                <w:tab w:val="left" w:pos="1680"/>
              </w:tabs>
              <w:ind w:left="-15"/>
              <w:jc w:val="center"/>
              <w:rPr>
                <w:rFonts w:ascii="Browallia New" w:hAnsi="Browallia New" w:cs="Browallia New"/>
                <w:sz w:val="28"/>
                <w:szCs w:val="28"/>
                <w:cs/>
              </w:rPr>
            </w:pPr>
            <w:r w:rsidRPr="0075500C">
              <w:rPr>
                <w:rFonts w:ascii="Browallia New" w:hAnsi="Browallia New" w:cs="Browallia New"/>
                <w:sz w:val="28"/>
                <w:szCs w:val="28"/>
                <w:cs/>
              </w:rPr>
              <w:t>หลักประกัน</w:t>
            </w:r>
          </w:p>
        </w:tc>
      </w:tr>
      <w:tr w:rsidR="003F0B7E" w:rsidRPr="0033773A" w14:paraId="0A167844" w14:textId="77777777" w:rsidTr="00E24EB7">
        <w:trPr>
          <w:tblHeader/>
        </w:trPr>
        <w:tc>
          <w:tcPr>
            <w:tcW w:w="708" w:type="dxa"/>
          </w:tcPr>
          <w:p w14:paraId="13B6B608" w14:textId="77777777" w:rsidR="003F0B7E" w:rsidRPr="0075500C" w:rsidRDefault="003F0B7E" w:rsidP="00091584">
            <w:pPr>
              <w:tabs>
                <w:tab w:val="left" w:pos="1680"/>
              </w:tabs>
              <w:ind w:left="-108" w:right="-22"/>
              <w:jc w:val="center"/>
              <w:rPr>
                <w:rFonts w:ascii="Browallia New" w:hAnsi="Browallia New" w:cs="Browallia New"/>
                <w:sz w:val="28"/>
                <w:szCs w:val="28"/>
                <w:cs/>
              </w:rPr>
            </w:pPr>
          </w:p>
        </w:tc>
        <w:tc>
          <w:tcPr>
            <w:tcW w:w="1418" w:type="dxa"/>
          </w:tcPr>
          <w:p w14:paraId="6372189C" w14:textId="77777777" w:rsidR="003F0B7E" w:rsidRPr="0075500C" w:rsidRDefault="003F0B7E" w:rsidP="00091584">
            <w:pPr>
              <w:ind w:left="-108" w:right="-22"/>
              <w:jc w:val="center"/>
              <w:rPr>
                <w:rFonts w:ascii="Browallia New" w:hAnsi="Browallia New" w:cs="Browallia New"/>
                <w:sz w:val="28"/>
                <w:szCs w:val="28"/>
              </w:rPr>
            </w:pPr>
          </w:p>
        </w:tc>
        <w:tc>
          <w:tcPr>
            <w:tcW w:w="1417" w:type="dxa"/>
          </w:tcPr>
          <w:p w14:paraId="2B27125B" w14:textId="77777777" w:rsidR="003F0B7E" w:rsidRPr="0075500C" w:rsidRDefault="003F0B7E" w:rsidP="00091584">
            <w:pPr>
              <w:ind w:left="-108" w:right="-22"/>
              <w:jc w:val="center"/>
              <w:rPr>
                <w:rFonts w:ascii="Browallia New" w:hAnsi="Browallia New" w:cs="Browallia New"/>
                <w:sz w:val="28"/>
                <w:szCs w:val="28"/>
              </w:rPr>
            </w:pPr>
          </w:p>
        </w:tc>
        <w:tc>
          <w:tcPr>
            <w:tcW w:w="239" w:type="dxa"/>
          </w:tcPr>
          <w:p w14:paraId="0E4633F1" w14:textId="77777777" w:rsidR="003F0B7E" w:rsidRPr="0075500C" w:rsidRDefault="003F0B7E" w:rsidP="00091584">
            <w:pPr>
              <w:tabs>
                <w:tab w:val="left" w:pos="1680"/>
              </w:tabs>
              <w:ind w:left="-108" w:right="-22"/>
              <w:jc w:val="thaiDistribute"/>
              <w:rPr>
                <w:rFonts w:ascii="Browallia New" w:hAnsi="Browallia New" w:cs="Browallia New"/>
                <w:sz w:val="28"/>
                <w:szCs w:val="28"/>
                <w:cs/>
              </w:rPr>
            </w:pPr>
          </w:p>
        </w:tc>
        <w:tc>
          <w:tcPr>
            <w:tcW w:w="5110" w:type="dxa"/>
          </w:tcPr>
          <w:p w14:paraId="14F8064D" w14:textId="6AC7CE67" w:rsidR="003F0B7E" w:rsidRPr="0075500C" w:rsidRDefault="003F0B7E" w:rsidP="00091584">
            <w:pPr>
              <w:tabs>
                <w:tab w:val="left" w:pos="1680"/>
              </w:tabs>
              <w:ind w:left="-108" w:right="-22"/>
              <w:jc w:val="thaiDistribute"/>
              <w:rPr>
                <w:rFonts w:ascii="Browallia New" w:hAnsi="Browallia New" w:cs="Browallia New"/>
                <w:sz w:val="28"/>
                <w:szCs w:val="28"/>
                <w:cs/>
              </w:rPr>
            </w:pPr>
          </w:p>
        </w:tc>
      </w:tr>
      <w:tr w:rsidR="00E24EB7" w:rsidRPr="0033773A" w14:paraId="427E9379" w14:textId="77777777" w:rsidTr="00E24EB7">
        <w:tc>
          <w:tcPr>
            <w:tcW w:w="708" w:type="dxa"/>
          </w:tcPr>
          <w:p w14:paraId="1B107656" w14:textId="77777777" w:rsidR="00E24EB7" w:rsidRPr="0075500C" w:rsidRDefault="00E24EB7" w:rsidP="00E24EB7">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1</w:t>
            </w:r>
            <w:r w:rsidRPr="0075500C">
              <w:rPr>
                <w:rFonts w:ascii="Browallia New" w:hAnsi="Browallia New" w:cs="Browallia New"/>
                <w:sz w:val="28"/>
                <w:szCs w:val="28"/>
                <w:cs/>
              </w:rPr>
              <w:t>)</w:t>
            </w:r>
          </w:p>
        </w:tc>
        <w:tc>
          <w:tcPr>
            <w:tcW w:w="1418" w:type="dxa"/>
          </w:tcPr>
          <w:p w14:paraId="61988C78" w14:textId="6A290557" w:rsidR="00E24EB7" w:rsidRPr="0075500C" w:rsidRDefault="00706825" w:rsidP="00E24EB7">
            <w:pPr>
              <w:ind w:right="-22"/>
              <w:jc w:val="right"/>
              <w:rPr>
                <w:rFonts w:ascii="Browallia New" w:hAnsi="Browallia New" w:cs="Browallia New"/>
                <w:sz w:val="28"/>
                <w:szCs w:val="28"/>
              </w:rPr>
            </w:pPr>
            <w:r w:rsidRPr="0075500C">
              <w:rPr>
                <w:rFonts w:ascii="Browallia New" w:hAnsi="Browallia New" w:cs="Browallia New" w:hint="cs"/>
                <w:sz w:val="28"/>
                <w:szCs w:val="28"/>
                <w:cs/>
              </w:rPr>
              <w:t>144.41</w:t>
            </w:r>
          </w:p>
        </w:tc>
        <w:tc>
          <w:tcPr>
            <w:tcW w:w="1417" w:type="dxa"/>
          </w:tcPr>
          <w:p w14:paraId="3451BF85" w14:textId="6E1C9112" w:rsidR="00E24EB7" w:rsidRPr="0075500C" w:rsidRDefault="00E24EB7" w:rsidP="00E24EB7">
            <w:pPr>
              <w:ind w:right="-22"/>
              <w:jc w:val="right"/>
              <w:rPr>
                <w:rFonts w:ascii="Browallia New" w:hAnsi="Browallia New" w:cs="Browallia New"/>
                <w:sz w:val="28"/>
                <w:szCs w:val="28"/>
              </w:rPr>
            </w:pPr>
            <w:r w:rsidRPr="0075500C">
              <w:rPr>
                <w:rFonts w:ascii="Browallia New" w:hAnsi="Browallia New" w:cs="Browallia New"/>
                <w:sz w:val="28"/>
                <w:szCs w:val="28"/>
              </w:rPr>
              <w:t>151.83</w:t>
            </w:r>
          </w:p>
        </w:tc>
        <w:tc>
          <w:tcPr>
            <w:tcW w:w="239" w:type="dxa"/>
          </w:tcPr>
          <w:p w14:paraId="5021DB63" w14:textId="77777777" w:rsidR="00E24EB7" w:rsidRPr="0075500C" w:rsidRDefault="00E24EB7" w:rsidP="00E24EB7">
            <w:pPr>
              <w:tabs>
                <w:tab w:val="left" w:pos="1680"/>
              </w:tabs>
              <w:ind w:left="271" w:right="-22" w:hanging="284"/>
              <w:rPr>
                <w:rFonts w:ascii="Browallia New" w:hAnsi="Browallia New" w:cs="Browallia New"/>
                <w:sz w:val="28"/>
                <w:szCs w:val="28"/>
                <w:cs/>
              </w:rPr>
            </w:pPr>
          </w:p>
        </w:tc>
        <w:tc>
          <w:tcPr>
            <w:tcW w:w="5110" w:type="dxa"/>
          </w:tcPr>
          <w:p w14:paraId="3F2D28AF" w14:textId="670F28CD" w:rsidR="00E24EB7" w:rsidRPr="0075500C" w:rsidRDefault="00E24EB7" w:rsidP="00E24EB7">
            <w:pPr>
              <w:tabs>
                <w:tab w:val="left" w:pos="1680"/>
              </w:tabs>
              <w:ind w:left="271" w:right="-22" w:hanging="284"/>
              <w:rPr>
                <w:rFonts w:ascii="Browallia New" w:hAnsi="Browallia New" w:cs="Browallia New"/>
                <w:sz w:val="28"/>
                <w:szCs w:val="28"/>
                <w:cs/>
              </w:rPr>
            </w:pPr>
            <w:r w:rsidRPr="0075500C">
              <w:rPr>
                <w:rFonts w:ascii="Browallia New" w:hAnsi="Browallia New" w:cs="Browallia New"/>
                <w:sz w:val="28"/>
                <w:szCs w:val="28"/>
                <w:cs/>
              </w:rPr>
              <w:t>โอนลอยสมุดทะเบียนรถยนต์</w:t>
            </w:r>
            <w:r w:rsidRPr="0075500C">
              <w:rPr>
                <w:rFonts w:ascii="Browallia New" w:hAnsi="Browallia New" w:cs="Browallia New"/>
                <w:sz w:val="28"/>
                <w:szCs w:val="28"/>
              </w:rPr>
              <w:t xml:space="preserve"> </w:t>
            </w:r>
            <w:r w:rsidRPr="0075500C">
              <w:rPr>
                <w:rFonts w:ascii="Browallia New" w:hAnsi="Browallia New" w:cs="Browallia New"/>
                <w:sz w:val="28"/>
                <w:szCs w:val="28"/>
                <w:cs/>
              </w:rPr>
              <w:t>หุ้นสามัญของบริษัทในประเทศ</w:t>
            </w:r>
            <w:r w:rsidRPr="0075500C">
              <w:rPr>
                <w:rFonts w:ascii="Browallia New" w:hAnsi="Browallia New" w:cs="Browallia New"/>
                <w:sz w:val="28"/>
                <w:szCs w:val="28"/>
              </w:rPr>
              <w:t xml:space="preserve">            </w:t>
            </w:r>
            <w:r w:rsidRPr="0075500C">
              <w:rPr>
                <w:rFonts w:ascii="Browallia New" w:hAnsi="Browallia New" w:cs="Browallia New"/>
                <w:sz w:val="28"/>
                <w:szCs w:val="28"/>
                <w:cs/>
              </w:rPr>
              <w:t>แห่งหนึ่ง</w:t>
            </w:r>
            <w:r w:rsidRPr="0075500C">
              <w:rPr>
                <w:rFonts w:ascii="Browallia New" w:hAnsi="Browallia New" w:cs="Browallia New"/>
                <w:sz w:val="28"/>
                <w:szCs w:val="28"/>
              </w:rPr>
              <w:t xml:space="preserve"> </w:t>
            </w:r>
            <w:r w:rsidRPr="0075500C">
              <w:rPr>
                <w:rFonts w:ascii="Browallia New" w:hAnsi="Browallia New" w:cs="Browallia New"/>
                <w:sz w:val="28"/>
                <w:szCs w:val="28"/>
                <w:cs/>
              </w:rPr>
              <w:t>และโฉนดที่ดินไว้เป็นประกันต่อบริษัท</w:t>
            </w:r>
          </w:p>
        </w:tc>
      </w:tr>
      <w:tr w:rsidR="00E24EB7" w:rsidRPr="0033773A" w14:paraId="7867FA0D" w14:textId="77777777" w:rsidTr="00E24EB7">
        <w:tc>
          <w:tcPr>
            <w:tcW w:w="708" w:type="dxa"/>
          </w:tcPr>
          <w:p w14:paraId="0CEC50E4" w14:textId="35B31E3F" w:rsidR="00E24EB7" w:rsidRPr="0075500C" w:rsidRDefault="00E24EB7" w:rsidP="00E24EB7">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2</w:t>
            </w:r>
            <w:r w:rsidRPr="0075500C">
              <w:rPr>
                <w:rFonts w:ascii="Browallia New" w:hAnsi="Browallia New" w:cs="Browallia New"/>
                <w:sz w:val="28"/>
                <w:szCs w:val="28"/>
                <w:cs/>
              </w:rPr>
              <w:t>)</w:t>
            </w:r>
          </w:p>
        </w:tc>
        <w:tc>
          <w:tcPr>
            <w:tcW w:w="1418" w:type="dxa"/>
          </w:tcPr>
          <w:p w14:paraId="60E7FCB0" w14:textId="24065F59" w:rsidR="00E24EB7" w:rsidRPr="0075500C" w:rsidRDefault="00706825" w:rsidP="00E24EB7">
            <w:pPr>
              <w:ind w:right="-22"/>
              <w:jc w:val="right"/>
              <w:rPr>
                <w:rFonts w:ascii="Browallia New" w:hAnsi="Browallia New" w:cs="Browallia New"/>
                <w:sz w:val="28"/>
                <w:szCs w:val="28"/>
                <w:cs/>
              </w:rPr>
            </w:pPr>
            <w:r w:rsidRPr="0075500C">
              <w:rPr>
                <w:rFonts w:ascii="Browallia New" w:hAnsi="Browallia New" w:cs="Browallia New" w:hint="cs"/>
                <w:sz w:val="28"/>
                <w:szCs w:val="28"/>
                <w:cs/>
              </w:rPr>
              <w:t>113.48</w:t>
            </w:r>
          </w:p>
        </w:tc>
        <w:tc>
          <w:tcPr>
            <w:tcW w:w="1417" w:type="dxa"/>
          </w:tcPr>
          <w:p w14:paraId="3ED5DF2D" w14:textId="58F646DD" w:rsidR="00E24EB7" w:rsidRPr="0075500C" w:rsidRDefault="00E24EB7" w:rsidP="00E24EB7">
            <w:pPr>
              <w:ind w:right="-22"/>
              <w:jc w:val="right"/>
              <w:rPr>
                <w:rFonts w:ascii="Browallia New" w:hAnsi="Browallia New" w:cs="Browallia New"/>
                <w:sz w:val="28"/>
                <w:szCs w:val="28"/>
              </w:rPr>
            </w:pPr>
            <w:r w:rsidRPr="0075500C">
              <w:rPr>
                <w:rFonts w:ascii="Browallia New" w:hAnsi="Browallia New" w:cs="Browallia New"/>
                <w:sz w:val="28"/>
                <w:szCs w:val="28"/>
              </w:rPr>
              <w:t>77.81</w:t>
            </w:r>
          </w:p>
        </w:tc>
        <w:tc>
          <w:tcPr>
            <w:tcW w:w="239" w:type="dxa"/>
          </w:tcPr>
          <w:p w14:paraId="601BE3A0" w14:textId="77777777" w:rsidR="00E24EB7" w:rsidRPr="0075500C" w:rsidRDefault="00E24EB7" w:rsidP="00E24EB7">
            <w:pPr>
              <w:ind w:left="271" w:hanging="284"/>
              <w:rPr>
                <w:rFonts w:ascii="Browallia New" w:hAnsi="Browallia New" w:cs="Browallia New"/>
                <w:sz w:val="28"/>
                <w:szCs w:val="28"/>
                <w:cs/>
              </w:rPr>
            </w:pPr>
          </w:p>
        </w:tc>
        <w:tc>
          <w:tcPr>
            <w:tcW w:w="5110" w:type="dxa"/>
          </w:tcPr>
          <w:p w14:paraId="2DDFA920" w14:textId="3114E318" w:rsidR="00E24EB7" w:rsidRPr="0075500C" w:rsidRDefault="00E24EB7" w:rsidP="00E24EB7">
            <w:pPr>
              <w:ind w:left="271" w:hanging="284"/>
              <w:rPr>
                <w:rFonts w:ascii="Browallia New" w:hAnsi="Browallia New" w:cs="Browallia New"/>
                <w:sz w:val="28"/>
                <w:szCs w:val="28"/>
              </w:rPr>
            </w:pPr>
            <w:r w:rsidRPr="0075500C">
              <w:rPr>
                <w:rFonts w:ascii="Browallia New" w:hAnsi="Browallia New" w:cs="Browallia New"/>
                <w:sz w:val="28"/>
                <w:szCs w:val="28"/>
                <w:cs/>
              </w:rPr>
              <w:t>ค้ำประกันโดยบุคคล</w:t>
            </w:r>
          </w:p>
        </w:tc>
      </w:tr>
      <w:tr w:rsidR="00E24EB7" w:rsidRPr="0033773A" w14:paraId="34C1264F" w14:textId="77777777" w:rsidTr="00E24EB7">
        <w:tc>
          <w:tcPr>
            <w:tcW w:w="708" w:type="dxa"/>
          </w:tcPr>
          <w:p w14:paraId="0AF2F93A" w14:textId="29EA2F60" w:rsidR="00E24EB7" w:rsidRPr="0075500C" w:rsidRDefault="00E24EB7" w:rsidP="00E24EB7">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3)</w:t>
            </w:r>
          </w:p>
        </w:tc>
        <w:tc>
          <w:tcPr>
            <w:tcW w:w="1418" w:type="dxa"/>
          </w:tcPr>
          <w:p w14:paraId="264FE6CF" w14:textId="30AA40E5" w:rsidR="00E24EB7" w:rsidRPr="0075500C" w:rsidRDefault="00E30618" w:rsidP="00E24EB7">
            <w:pPr>
              <w:ind w:right="-22"/>
              <w:jc w:val="right"/>
              <w:rPr>
                <w:rFonts w:ascii="Browallia New" w:hAnsi="Browallia New" w:cs="Browallia New"/>
                <w:sz w:val="28"/>
                <w:szCs w:val="28"/>
              </w:rPr>
            </w:pPr>
            <w:r w:rsidRPr="0075500C">
              <w:rPr>
                <w:rFonts w:ascii="Browallia New" w:hAnsi="Browallia New" w:cs="Browallia New" w:hint="cs"/>
                <w:sz w:val="28"/>
                <w:szCs w:val="28"/>
                <w:cs/>
              </w:rPr>
              <w:t>31.08</w:t>
            </w:r>
          </w:p>
        </w:tc>
        <w:tc>
          <w:tcPr>
            <w:tcW w:w="1417" w:type="dxa"/>
          </w:tcPr>
          <w:p w14:paraId="62566AA4" w14:textId="7B0978B4" w:rsidR="00E24EB7" w:rsidRPr="0075500C" w:rsidRDefault="00E24EB7" w:rsidP="00E24EB7">
            <w:pPr>
              <w:ind w:right="-22"/>
              <w:jc w:val="right"/>
              <w:rPr>
                <w:rFonts w:ascii="Browallia New" w:hAnsi="Browallia New" w:cs="Browallia New"/>
                <w:sz w:val="28"/>
                <w:szCs w:val="28"/>
                <w:cs/>
              </w:rPr>
            </w:pPr>
            <w:r w:rsidRPr="0075500C">
              <w:rPr>
                <w:rFonts w:ascii="Browallia New" w:hAnsi="Browallia New" w:cs="Browallia New"/>
                <w:sz w:val="28"/>
                <w:szCs w:val="28"/>
              </w:rPr>
              <w:t>9.14</w:t>
            </w:r>
          </w:p>
        </w:tc>
        <w:tc>
          <w:tcPr>
            <w:tcW w:w="239" w:type="dxa"/>
          </w:tcPr>
          <w:p w14:paraId="2845EE72" w14:textId="77777777" w:rsidR="00E24EB7" w:rsidRPr="0075500C" w:rsidRDefault="00E24EB7" w:rsidP="00E24EB7">
            <w:pPr>
              <w:ind w:left="271" w:hanging="284"/>
              <w:rPr>
                <w:rFonts w:ascii="Browallia New" w:hAnsi="Browallia New" w:cs="Browallia New"/>
                <w:sz w:val="28"/>
                <w:szCs w:val="28"/>
                <w:cs/>
              </w:rPr>
            </w:pPr>
          </w:p>
        </w:tc>
        <w:tc>
          <w:tcPr>
            <w:tcW w:w="5110" w:type="dxa"/>
          </w:tcPr>
          <w:p w14:paraId="1DD94F3A" w14:textId="481E9AB1" w:rsidR="00E24EB7" w:rsidRPr="0075500C" w:rsidRDefault="00E24EB7" w:rsidP="00E24EB7">
            <w:pPr>
              <w:ind w:left="271" w:hanging="284"/>
              <w:rPr>
                <w:rFonts w:ascii="Browallia New" w:hAnsi="Browallia New" w:cs="Browallia New"/>
                <w:sz w:val="28"/>
                <w:szCs w:val="28"/>
                <w:cs/>
              </w:rPr>
            </w:pPr>
            <w:r w:rsidRPr="0075500C">
              <w:rPr>
                <w:rFonts w:ascii="Browallia New" w:hAnsi="Browallia New" w:cs="Browallia New"/>
                <w:sz w:val="28"/>
                <w:szCs w:val="28"/>
                <w:cs/>
              </w:rPr>
              <w:t>ค้ำประกันโดยสินเชื่อแฟคตอริ่ง</w:t>
            </w:r>
          </w:p>
        </w:tc>
      </w:tr>
      <w:tr w:rsidR="00E24EB7" w:rsidRPr="0033773A" w14:paraId="2D682DF0" w14:textId="77777777" w:rsidTr="00B5626B">
        <w:tc>
          <w:tcPr>
            <w:tcW w:w="708" w:type="dxa"/>
          </w:tcPr>
          <w:p w14:paraId="7852D461" w14:textId="59C11C9B" w:rsidR="00E24EB7" w:rsidRPr="0075500C" w:rsidRDefault="00E24EB7" w:rsidP="00E24EB7">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4)</w:t>
            </w:r>
          </w:p>
        </w:tc>
        <w:tc>
          <w:tcPr>
            <w:tcW w:w="1418" w:type="dxa"/>
          </w:tcPr>
          <w:p w14:paraId="1CAA934A" w14:textId="338F9061" w:rsidR="00E24EB7" w:rsidRPr="0075500C" w:rsidRDefault="00E30618" w:rsidP="00E24EB7">
            <w:pPr>
              <w:ind w:right="-22"/>
              <w:jc w:val="right"/>
              <w:rPr>
                <w:rFonts w:ascii="Browallia New" w:hAnsi="Browallia New" w:cs="Browallia New"/>
                <w:sz w:val="28"/>
                <w:szCs w:val="28"/>
              </w:rPr>
            </w:pPr>
            <w:r w:rsidRPr="0075500C">
              <w:rPr>
                <w:rFonts w:ascii="Browallia New" w:hAnsi="Browallia New" w:cs="Browallia New" w:hint="cs"/>
                <w:sz w:val="28"/>
                <w:szCs w:val="28"/>
                <w:cs/>
              </w:rPr>
              <w:t>10.00</w:t>
            </w:r>
          </w:p>
        </w:tc>
        <w:tc>
          <w:tcPr>
            <w:tcW w:w="1417" w:type="dxa"/>
          </w:tcPr>
          <w:p w14:paraId="56E12FB6" w14:textId="35688B3A" w:rsidR="00E24EB7" w:rsidRPr="0075500C" w:rsidRDefault="00E24EB7" w:rsidP="00E24EB7">
            <w:pPr>
              <w:ind w:right="-22"/>
              <w:jc w:val="right"/>
              <w:rPr>
                <w:rFonts w:ascii="Browallia New" w:hAnsi="Browallia New" w:cs="Browallia New"/>
                <w:sz w:val="28"/>
                <w:szCs w:val="28"/>
              </w:rPr>
            </w:pPr>
            <w:r w:rsidRPr="0075500C">
              <w:rPr>
                <w:rFonts w:ascii="Browallia New" w:hAnsi="Browallia New" w:cs="Browallia New"/>
                <w:sz w:val="28"/>
                <w:szCs w:val="28"/>
              </w:rPr>
              <w:t>40.00</w:t>
            </w:r>
          </w:p>
        </w:tc>
        <w:tc>
          <w:tcPr>
            <w:tcW w:w="239" w:type="dxa"/>
          </w:tcPr>
          <w:p w14:paraId="17F02AF1" w14:textId="77777777" w:rsidR="00E24EB7" w:rsidRPr="0075500C" w:rsidRDefault="00E24EB7" w:rsidP="00E24EB7">
            <w:pPr>
              <w:ind w:left="271" w:hanging="284"/>
              <w:rPr>
                <w:rFonts w:ascii="Browallia New" w:hAnsi="Browallia New" w:cs="Browallia New"/>
                <w:sz w:val="28"/>
                <w:szCs w:val="28"/>
                <w:cs/>
              </w:rPr>
            </w:pPr>
          </w:p>
        </w:tc>
        <w:tc>
          <w:tcPr>
            <w:tcW w:w="5110" w:type="dxa"/>
          </w:tcPr>
          <w:p w14:paraId="73AC2083" w14:textId="6DF065DC" w:rsidR="00E24EB7" w:rsidRPr="0075500C" w:rsidRDefault="00E24EB7" w:rsidP="00E24EB7">
            <w:pPr>
              <w:ind w:left="271" w:hanging="284"/>
              <w:rPr>
                <w:rFonts w:ascii="Browallia New" w:hAnsi="Browallia New" w:cs="Browallia New"/>
                <w:sz w:val="28"/>
                <w:szCs w:val="28"/>
                <w:cs/>
              </w:rPr>
            </w:pPr>
            <w:r w:rsidRPr="0075500C">
              <w:rPr>
                <w:rFonts w:ascii="Browallia New" w:hAnsi="Browallia New" w:cs="Browallia New"/>
                <w:sz w:val="28"/>
                <w:szCs w:val="28"/>
                <w:cs/>
              </w:rPr>
              <w:t>เช็คลงวันที่ล่วงหน้า</w:t>
            </w:r>
          </w:p>
        </w:tc>
      </w:tr>
      <w:tr w:rsidR="003B0728" w:rsidRPr="0033773A" w14:paraId="43B26F79" w14:textId="77777777" w:rsidTr="00B5626B">
        <w:tc>
          <w:tcPr>
            <w:tcW w:w="708" w:type="dxa"/>
          </w:tcPr>
          <w:p w14:paraId="65FB28FD" w14:textId="52E816F7" w:rsidR="003B0728" w:rsidRPr="0075500C" w:rsidRDefault="003B0728" w:rsidP="003B0728">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5)</w:t>
            </w:r>
          </w:p>
        </w:tc>
        <w:tc>
          <w:tcPr>
            <w:tcW w:w="1418" w:type="dxa"/>
          </w:tcPr>
          <w:p w14:paraId="6F6050D7" w14:textId="16FD2736" w:rsidR="003B0728" w:rsidRPr="0075500C" w:rsidRDefault="00E30618" w:rsidP="003B0728">
            <w:pPr>
              <w:ind w:right="-22"/>
              <w:jc w:val="right"/>
              <w:rPr>
                <w:rFonts w:ascii="Browallia New" w:hAnsi="Browallia New" w:cs="Browallia New"/>
                <w:sz w:val="28"/>
                <w:szCs w:val="28"/>
              </w:rPr>
            </w:pPr>
            <w:r w:rsidRPr="0075500C">
              <w:rPr>
                <w:rFonts w:ascii="Browallia New" w:hAnsi="Browallia New" w:cs="Browallia New" w:hint="cs"/>
                <w:sz w:val="28"/>
                <w:szCs w:val="28"/>
                <w:cs/>
              </w:rPr>
              <w:t>5.67</w:t>
            </w:r>
          </w:p>
        </w:tc>
        <w:tc>
          <w:tcPr>
            <w:tcW w:w="1417" w:type="dxa"/>
          </w:tcPr>
          <w:p w14:paraId="5D0A4DA0" w14:textId="2CC5E829" w:rsidR="003B0728" w:rsidRPr="0075500C" w:rsidRDefault="003B0728" w:rsidP="003B0728">
            <w:pPr>
              <w:ind w:right="-22"/>
              <w:jc w:val="right"/>
              <w:rPr>
                <w:rFonts w:ascii="Browallia New" w:hAnsi="Browallia New" w:cs="Browallia New"/>
                <w:sz w:val="28"/>
                <w:szCs w:val="28"/>
              </w:rPr>
            </w:pPr>
            <w:r w:rsidRPr="0075500C">
              <w:rPr>
                <w:rFonts w:ascii="Browallia New" w:hAnsi="Browallia New" w:cs="Browallia New"/>
                <w:sz w:val="28"/>
                <w:szCs w:val="28"/>
              </w:rPr>
              <w:t>5.67</w:t>
            </w:r>
          </w:p>
        </w:tc>
        <w:tc>
          <w:tcPr>
            <w:tcW w:w="239" w:type="dxa"/>
          </w:tcPr>
          <w:p w14:paraId="6F50E756" w14:textId="77777777" w:rsidR="003B0728" w:rsidRPr="0075500C" w:rsidRDefault="003B0728" w:rsidP="003B0728">
            <w:pPr>
              <w:ind w:left="271" w:hanging="284"/>
              <w:rPr>
                <w:rFonts w:ascii="Browallia New" w:hAnsi="Browallia New" w:cs="Browallia New"/>
                <w:sz w:val="28"/>
                <w:szCs w:val="28"/>
                <w:cs/>
              </w:rPr>
            </w:pPr>
          </w:p>
        </w:tc>
        <w:tc>
          <w:tcPr>
            <w:tcW w:w="5110" w:type="dxa"/>
          </w:tcPr>
          <w:p w14:paraId="0DC7C3E2" w14:textId="3F682BFC" w:rsidR="003B0728" w:rsidRPr="0075500C" w:rsidRDefault="003B0728" w:rsidP="003B0728">
            <w:pPr>
              <w:ind w:left="271" w:hanging="284"/>
              <w:rPr>
                <w:rFonts w:ascii="Browallia New" w:hAnsi="Browallia New" w:cs="Browallia New"/>
                <w:sz w:val="28"/>
                <w:szCs w:val="28"/>
                <w:cs/>
              </w:rPr>
            </w:pPr>
            <w:r w:rsidRPr="0075500C">
              <w:rPr>
                <w:rFonts w:ascii="Browallia New" w:hAnsi="Browallia New" w:cs="Browallia New" w:hint="cs"/>
                <w:sz w:val="28"/>
                <w:szCs w:val="28"/>
                <w:cs/>
              </w:rPr>
              <w:t>ค้ำประกันร่วม</w:t>
            </w:r>
          </w:p>
        </w:tc>
      </w:tr>
      <w:tr w:rsidR="003B0728" w:rsidRPr="0033773A" w14:paraId="0A6779FC" w14:textId="77777777" w:rsidTr="00E24EB7">
        <w:tc>
          <w:tcPr>
            <w:tcW w:w="708" w:type="dxa"/>
          </w:tcPr>
          <w:p w14:paraId="04EA4A9E" w14:textId="185E6AB4" w:rsidR="003B0728" w:rsidRPr="0075500C" w:rsidRDefault="003B0728" w:rsidP="003B0728">
            <w:pPr>
              <w:tabs>
                <w:tab w:val="left" w:pos="1680"/>
              </w:tabs>
              <w:ind w:left="-108" w:right="-22"/>
              <w:jc w:val="center"/>
              <w:rPr>
                <w:rFonts w:ascii="Browallia New" w:hAnsi="Browallia New" w:cs="Browallia New"/>
                <w:sz w:val="28"/>
                <w:szCs w:val="28"/>
              </w:rPr>
            </w:pPr>
            <w:r w:rsidRPr="0075500C">
              <w:rPr>
                <w:rFonts w:ascii="Browallia New" w:hAnsi="Browallia New" w:cs="Browallia New"/>
                <w:sz w:val="28"/>
                <w:szCs w:val="28"/>
              </w:rPr>
              <w:t>6)</w:t>
            </w:r>
          </w:p>
        </w:tc>
        <w:tc>
          <w:tcPr>
            <w:tcW w:w="1418" w:type="dxa"/>
          </w:tcPr>
          <w:p w14:paraId="2B3D4EF0" w14:textId="22D23FD4" w:rsidR="003B0728" w:rsidRPr="0075500C" w:rsidRDefault="00E30618" w:rsidP="003B0728">
            <w:pPr>
              <w:pBdr>
                <w:bottom w:val="single" w:sz="4" w:space="1" w:color="auto"/>
              </w:pBdr>
              <w:ind w:right="-22"/>
              <w:jc w:val="right"/>
              <w:rPr>
                <w:rFonts w:ascii="Browallia New" w:hAnsi="Browallia New" w:cs="Browallia New"/>
                <w:sz w:val="28"/>
                <w:szCs w:val="28"/>
                <w:cs/>
              </w:rPr>
            </w:pPr>
            <w:r w:rsidRPr="0075500C">
              <w:rPr>
                <w:rFonts w:ascii="Browallia New" w:hAnsi="Browallia New" w:cs="Browallia New" w:hint="cs"/>
                <w:sz w:val="28"/>
                <w:szCs w:val="28"/>
                <w:cs/>
              </w:rPr>
              <w:t>10.85</w:t>
            </w:r>
          </w:p>
        </w:tc>
        <w:tc>
          <w:tcPr>
            <w:tcW w:w="1417" w:type="dxa"/>
          </w:tcPr>
          <w:p w14:paraId="6A0A2839" w14:textId="79302C3E" w:rsidR="003B0728" w:rsidRPr="0075500C" w:rsidDel="00F139CC" w:rsidRDefault="003B0728" w:rsidP="003B0728">
            <w:pPr>
              <w:pBdr>
                <w:bottom w:val="single" w:sz="4" w:space="1" w:color="auto"/>
              </w:pBdr>
              <w:ind w:right="-22"/>
              <w:jc w:val="right"/>
              <w:rPr>
                <w:rFonts w:ascii="Browallia New" w:hAnsi="Browallia New" w:cs="Browallia New"/>
                <w:sz w:val="28"/>
                <w:szCs w:val="28"/>
              </w:rPr>
            </w:pPr>
            <w:r w:rsidRPr="0075500C">
              <w:rPr>
                <w:rFonts w:ascii="Browallia New" w:hAnsi="Browallia New" w:cs="Browallia New"/>
                <w:sz w:val="28"/>
                <w:szCs w:val="28"/>
              </w:rPr>
              <w:t>-</w:t>
            </w:r>
          </w:p>
        </w:tc>
        <w:tc>
          <w:tcPr>
            <w:tcW w:w="239" w:type="dxa"/>
          </w:tcPr>
          <w:p w14:paraId="22B60726" w14:textId="77777777" w:rsidR="003B0728" w:rsidRPr="0075500C" w:rsidRDefault="003B0728" w:rsidP="003B0728">
            <w:pPr>
              <w:ind w:left="271" w:hanging="284"/>
              <w:rPr>
                <w:rFonts w:ascii="Browallia New" w:hAnsi="Browallia New" w:cs="Browallia New"/>
                <w:sz w:val="28"/>
                <w:szCs w:val="28"/>
                <w:cs/>
              </w:rPr>
            </w:pPr>
          </w:p>
        </w:tc>
        <w:tc>
          <w:tcPr>
            <w:tcW w:w="5110" w:type="dxa"/>
          </w:tcPr>
          <w:p w14:paraId="3C3CFA9F" w14:textId="7587BA38" w:rsidR="003B0728" w:rsidRPr="0075500C" w:rsidRDefault="00706825" w:rsidP="003B0728">
            <w:pPr>
              <w:ind w:left="271" w:hanging="284"/>
              <w:rPr>
                <w:rFonts w:ascii="Browallia New" w:hAnsi="Browallia New" w:cs="Browallia New"/>
                <w:sz w:val="28"/>
                <w:szCs w:val="28"/>
                <w:cs/>
              </w:rPr>
            </w:pPr>
            <w:r w:rsidRPr="0075500C">
              <w:rPr>
                <w:rFonts w:ascii="Browallia New" w:hAnsi="Browallia New" w:cs="Browallia New" w:hint="cs"/>
                <w:sz w:val="28"/>
                <w:szCs w:val="28"/>
                <w:cs/>
              </w:rPr>
              <w:t>ทองคำ</w:t>
            </w:r>
          </w:p>
        </w:tc>
      </w:tr>
      <w:tr w:rsidR="003B0728" w:rsidRPr="003F0B7E" w14:paraId="2F2BC5A2" w14:textId="77777777" w:rsidTr="00E24EB7">
        <w:tc>
          <w:tcPr>
            <w:tcW w:w="708" w:type="dxa"/>
          </w:tcPr>
          <w:p w14:paraId="09B19203" w14:textId="77777777" w:rsidR="003B0728" w:rsidRPr="0075500C" w:rsidRDefault="003B0728" w:rsidP="003B0728">
            <w:pPr>
              <w:tabs>
                <w:tab w:val="left" w:pos="1680"/>
              </w:tabs>
              <w:ind w:left="-108" w:right="-22"/>
              <w:jc w:val="center"/>
              <w:rPr>
                <w:rFonts w:ascii="Browallia New" w:hAnsi="Browallia New" w:cs="Browallia New"/>
                <w:sz w:val="28"/>
                <w:szCs w:val="28"/>
              </w:rPr>
            </w:pPr>
          </w:p>
        </w:tc>
        <w:tc>
          <w:tcPr>
            <w:tcW w:w="1418" w:type="dxa"/>
          </w:tcPr>
          <w:p w14:paraId="7C3B20AD" w14:textId="011C6C41" w:rsidR="003B0728" w:rsidRPr="0075500C" w:rsidRDefault="00E30618" w:rsidP="003B0728">
            <w:pPr>
              <w:pBdr>
                <w:bottom w:val="single" w:sz="12" w:space="1" w:color="auto"/>
              </w:pBdr>
              <w:ind w:right="-22"/>
              <w:jc w:val="right"/>
              <w:rPr>
                <w:rFonts w:ascii="Browallia New" w:hAnsi="Browallia New" w:cs="Browallia New"/>
                <w:sz w:val="28"/>
                <w:szCs w:val="28"/>
                <w:cs/>
              </w:rPr>
            </w:pPr>
            <w:r w:rsidRPr="0075500C">
              <w:rPr>
                <w:rFonts w:ascii="Browallia New" w:hAnsi="Browallia New" w:cs="Browallia New" w:hint="cs"/>
                <w:sz w:val="28"/>
                <w:szCs w:val="28"/>
                <w:cs/>
              </w:rPr>
              <w:t>315.49</w:t>
            </w:r>
          </w:p>
        </w:tc>
        <w:tc>
          <w:tcPr>
            <w:tcW w:w="1417" w:type="dxa"/>
          </w:tcPr>
          <w:p w14:paraId="036197C5" w14:textId="7378AC40" w:rsidR="003B0728" w:rsidRPr="0075500C" w:rsidRDefault="003B0728" w:rsidP="003B0728">
            <w:pPr>
              <w:pBdr>
                <w:bottom w:val="single" w:sz="12" w:space="1" w:color="auto"/>
              </w:pBdr>
              <w:ind w:right="-22"/>
              <w:jc w:val="right"/>
              <w:rPr>
                <w:rFonts w:ascii="Browallia New" w:hAnsi="Browallia New" w:cs="Browallia New"/>
                <w:sz w:val="28"/>
                <w:szCs w:val="28"/>
              </w:rPr>
            </w:pPr>
            <w:r w:rsidRPr="0075500C">
              <w:rPr>
                <w:rFonts w:ascii="Browallia New" w:hAnsi="Browallia New" w:cs="Browallia New"/>
                <w:sz w:val="28"/>
                <w:szCs w:val="28"/>
              </w:rPr>
              <w:t>284.45</w:t>
            </w:r>
          </w:p>
        </w:tc>
        <w:tc>
          <w:tcPr>
            <w:tcW w:w="239" w:type="dxa"/>
          </w:tcPr>
          <w:p w14:paraId="52080B0D" w14:textId="77777777" w:rsidR="003B0728" w:rsidRPr="0075500C" w:rsidRDefault="003B0728" w:rsidP="003B0728">
            <w:pPr>
              <w:ind w:left="271" w:hanging="284"/>
              <w:rPr>
                <w:rFonts w:ascii="Browallia New" w:hAnsi="Browallia New" w:cs="Browallia New"/>
                <w:sz w:val="28"/>
                <w:szCs w:val="28"/>
                <w:cs/>
              </w:rPr>
            </w:pPr>
          </w:p>
        </w:tc>
        <w:tc>
          <w:tcPr>
            <w:tcW w:w="5110" w:type="dxa"/>
          </w:tcPr>
          <w:p w14:paraId="199CCB31" w14:textId="77777777" w:rsidR="003B0728" w:rsidRPr="0075500C" w:rsidRDefault="003B0728" w:rsidP="003B0728">
            <w:pPr>
              <w:ind w:left="271" w:hanging="284"/>
              <w:rPr>
                <w:rFonts w:ascii="Browallia New" w:hAnsi="Browallia New" w:cs="Browallia New"/>
                <w:sz w:val="28"/>
                <w:szCs w:val="28"/>
                <w:cs/>
              </w:rPr>
            </w:pPr>
          </w:p>
        </w:tc>
      </w:tr>
    </w:tbl>
    <w:p w14:paraId="584763BD" w14:textId="5C92E904" w:rsidR="00CD5003" w:rsidRPr="00CD5003" w:rsidRDefault="00CD5003"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cs/>
          <w:lang w:val="en-GB"/>
        </w:rPr>
      </w:pPr>
    </w:p>
    <w:p w14:paraId="2C78F0B8" w14:textId="7A452446" w:rsidR="006971B8" w:rsidRPr="00EF7BF4"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F7BF4">
        <w:rPr>
          <w:rFonts w:ascii="Browallia New" w:hAnsi="Browallia New" w:cs="Browallia New"/>
          <w:b/>
          <w:bCs/>
          <w:sz w:val="28"/>
          <w:szCs w:val="28"/>
          <w:cs/>
          <w:lang w:val="en-GB"/>
        </w:rPr>
        <w:t>สินค้าคงเหลือ</w:t>
      </w:r>
      <w:r w:rsidR="00F46B29" w:rsidRPr="00F46B29">
        <w:rPr>
          <w:rFonts w:ascii="Browallia New" w:hAnsi="Browallia New" w:cs="Browallia New"/>
          <w:b/>
          <w:bCs/>
          <w:sz w:val="28"/>
          <w:szCs w:val="28"/>
        </w:rPr>
        <w:t xml:space="preserve"> </w:t>
      </w:r>
      <w:r w:rsidR="00D519EE" w:rsidRPr="00EF7BF4">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EF7BF4">
        <w:rPr>
          <w:rFonts w:ascii="Browallia New" w:hAnsi="Browallia New" w:cs="Browallia New"/>
          <w:b/>
          <w:bCs/>
          <w:sz w:val="28"/>
          <w:szCs w:val="28"/>
          <w:cs/>
          <w:lang w:val="en-GB"/>
        </w:rPr>
        <w:t>สุทธิ</w:t>
      </w:r>
    </w:p>
    <w:p w14:paraId="36B794E4" w14:textId="77777777" w:rsidR="006971B8" w:rsidRPr="008C00EB" w:rsidRDefault="006971B8" w:rsidP="008C00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04" w:type="dxa"/>
        <w:tblInd w:w="252" w:type="dxa"/>
        <w:tblLayout w:type="fixed"/>
        <w:tblLook w:val="0000" w:firstRow="0" w:lastRow="0" w:firstColumn="0" w:lastColumn="0" w:noHBand="0" w:noVBand="0"/>
      </w:tblPr>
      <w:tblGrid>
        <w:gridCol w:w="3717"/>
        <w:gridCol w:w="1134"/>
        <w:gridCol w:w="236"/>
        <w:gridCol w:w="1148"/>
        <w:gridCol w:w="238"/>
        <w:gridCol w:w="1186"/>
        <w:gridCol w:w="236"/>
        <w:gridCol w:w="1209"/>
      </w:tblGrid>
      <w:tr w:rsidR="006971B8" w:rsidRPr="003F0B7E" w14:paraId="5B686DEE" w14:textId="77777777" w:rsidTr="008C00EB">
        <w:trPr>
          <w:tblHeader/>
        </w:trPr>
        <w:tc>
          <w:tcPr>
            <w:tcW w:w="3717" w:type="dxa"/>
          </w:tcPr>
          <w:p w14:paraId="3BD7C4B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87" w:type="dxa"/>
            <w:gridSpan w:val="7"/>
          </w:tcPr>
          <w:p w14:paraId="5FA1C0A5" w14:textId="04CA7989" w:rsidR="006971B8" w:rsidRPr="003F0B7E" w:rsidRDefault="006971B8" w:rsidP="001B4041">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3F0B7E">
              <w:rPr>
                <w:rFonts w:ascii="Browallia New" w:hAnsi="Browallia New" w:cs="Browallia New"/>
                <w:sz w:val="28"/>
                <w:szCs w:val="28"/>
                <w:cs/>
              </w:rPr>
              <w:t>พันบาท)</w:t>
            </w:r>
          </w:p>
        </w:tc>
      </w:tr>
      <w:tr w:rsidR="006971B8" w:rsidRPr="003F0B7E" w14:paraId="07D19B83" w14:textId="77777777" w:rsidTr="008C00EB">
        <w:trPr>
          <w:tblHeader/>
        </w:trPr>
        <w:tc>
          <w:tcPr>
            <w:tcW w:w="3717" w:type="dxa"/>
          </w:tcPr>
          <w:p w14:paraId="504E2431"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18" w:type="dxa"/>
            <w:gridSpan w:val="3"/>
            <w:tcBorders>
              <w:bottom w:val="single" w:sz="4" w:space="0" w:color="auto"/>
            </w:tcBorders>
          </w:tcPr>
          <w:p w14:paraId="60CF58BF"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0D8C7546"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1" w:type="dxa"/>
            <w:gridSpan w:val="3"/>
            <w:tcBorders>
              <w:bottom w:val="single" w:sz="4" w:space="0" w:color="auto"/>
            </w:tcBorders>
          </w:tcPr>
          <w:p w14:paraId="607BC8C2" w14:textId="77777777" w:rsidR="006971B8" w:rsidRPr="003F0B7E"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E24EB7" w:rsidRPr="003F0B7E" w14:paraId="416F0D00" w14:textId="77777777" w:rsidTr="00C07995">
        <w:trPr>
          <w:tblHeader/>
        </w:trPr>
        <w:tc>
          <w:tcPr>
            <w:tcW w:w="3717" w:type="dxa"/>
          </w:tcPr>
          <w:p w14:paraId="0F47ACB0" w14:textId="77777777" w:rsidR="00E24EB7" w:rsidRPr="003F0B7E" w:rsidRDefault="00E24EB7" w:rsidP="00E2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BB882FA" w14:textId="5B03591F" w:rsidR="00E24EB7" w:rsidRPr="003F0B7E"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tcBorders>
              <w:top w:val="single" w:sz="4" w:space="0" w:color="auto"/>
            </w:tcBorders>
            <w:vAlign w:val="bottom"/>
          </w:tcPr>
          <w:p w14:paraId="00857CA7" w14:textId="77777777" w:rsidR="00E24EB7" w:rsidRPr="003F0B7E" w:rsidRDefault="00E24EB7" w:rsidP="00E24EB7">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C0BBF41" w14:textId="604AE7B7" w:rsidR="00E24EB7" w:rsidRPr="003F0B7E"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c>
          <w:tcPr>
            <w:tcW w:w="238" w:type="dxa"/>
          </w:tcPr>
          <w:p w14:paraId="09B4D704" w14:textId="77777777" w:rsidR="00E24EB7" w:rsidRPr="003F0B7E" w:rsidRDefault="00E24EB7" w:rsidP="00E24EB7">
            <w:pPr>
              <w:spacing w:line="240" w:lineRule="auto"/>
              <w:ind w:right="-10"/>
              <w:jc w:val="center"/>
              <w:rPr>
                <w:rFonts w:ascii="Browallia New" w:hAnsi="Browallia New" w:cs="Browallia New"/>
                <w:sz w:val="28"/>
                <w:szCs w:val="28"/>
              </w:rPr>
            </w:pPr>
          </w:p>
        </w:tc>
        <w:tc>
          <w:tcPr>
            <w:tcW w:w="1186" w:type="dxa"/>
            <w:tcBorders>
              <w:bottom w:val="single" w:sz="4" w:space="0" w:color="auto"/>
            </w:tcBorders>
            <w:vAlign w:val="bottom"/>
          </w:tcPr>
          <w:p w14:paraId="79A96E7B" w14:textId="621E2DF5" w:rsidR="00E24EB7" w:rsidRPr="003F0B7E"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6</w:t>
            </w:r>
          </w:p>
        </w:tc>
        <w:tc>
          <w:tcPr>
            <w:tcW w:w="236" w:type="dxa"/>
            <w:vAlign w:val="bottom"/>
          </w:tcPr>
          <w:p w14:paraId="74006BD0" w14:textId="77777777" w:rsidR="00E24EB7" w:rsidRPr="003F0B7E" w:rsidRDefault="00E24EB7" w:rsidP="00E24EB7">
            <w:pPr>
              <w:tabs>
                <w:tab w:val="clear" w:pos="907"/>
              </w:tabs>
              <w:spacing w:line="240" w:lineRule="auto"/>
              <w:ind w:left="-108" w:right="-108"/>
              <w:jc w:val="center"/>
              <w:rPr>
                <w:rFonts w:ascii="Browallia New" w:hAnsi="Browallia New" w:cs="Browallia New"/>
                <w:sz w:val="28"/>
                <w:szCs w:val="28"/>
                <w:cs/>
              </w:rPr>
            </w:pPr>
          </w:p>
        </w:tc>
        <w:tc>
          <w:tcPr>
            <w:tcW w:w="1209" w:type="dxa"/>
            <w:tcBorders>
              <w:bottom w:val="single" w:sz="4" w:space="0" w:color="auto"/>
            </w:tcBorders>
            <w:vAlign w:val="bottom"/>
          </w:tcPr>
          <w:p w14:paraId="4F350E36" w14:textId="3BFFEF10" w:rsidR="00E24EB7" w:rsidRPr="003F0B7E"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Pr>
                <w:rFonts w:ascii="Browallia New" w:hAnsi="Browallia New" w:cs="Browallia New"/>
                <w:sz w:val="28"/>
                <w:szCs w:val="28"/>
              </w:rPr>
              <w:t>5</w:t>
            </w:r>
          </w:p>
        </w:tc>
      </w:tr>
      <w:tr w:rsidR="00990CFB" w:rsidRPr="003F0B7E" w14:paraId="68B64339" w14:textId="77777777" w:rsidTr="008C00EB">
        <w:tc>
          <w:tcPr>
            <w:tcW w:w="3717" w:type="dxa"/>
          </w:tcPr>
          <w:p w14:paraId="5C529B9B"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682864A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0A9F7E3"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4397B986"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8" w:type="dxa"/>
          </w:tcPr>
          <w:p w14:paraId="2EB51F79"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86" w:type="dxa"/>
            <w:tcBorders>
              <w:top w:val="single" w:sz="4" w:space="0" w:color="auto"/>
            </w:tcBorders>
          </w:tcPr>
          <w:p w14:paraId="75853DF8"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236" w:type="dxa"/>
          </w:tcPr>
          <w:p w14:paraId="13A74B35"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9" w:type="dxa"/>
          </w:tcPr>
          <w:p w14:paraId="13FCEA54" w14:textId="77777777" w:rsidR="00990CFB" w:rsidRPr="003F0B7E" w:rsidRDefault="00990CFB" w:rsidP="00990C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r>
      <w:tr w:rsidR="005F021C" w:rsidRPr="003F0B7E" w14:paraId="7935CC13" w14:textId="77777777" w:rsidTr="008C00EB">
        <w:tc>
          <w:tcPr>
            <w:tcW w:w="3717" w:type="dxa"/>
            <w:vAlign w:val="center"/>
          </w:tcPr>
          <w:p w14:paraId="333DD014"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5" w:name="_Hlk81128674"/>
            <w:r w:rsidRPr="003F0B7E">
              <w:rPr>
                <w:rFonts w:ascii="Browallia New" w:hAnsi="Browallia New" w:cs="Browallia New"/>
                <w:sz w:val="28"/>
                <w:szCs w:val="28"/>
                <w:cs/>
              </w:rPr>
              <w:t>อุปกรณ์และเครื่องใช้ไฟฟ้า</w:t>
            </w:r>
          </w:p>
        </w:tc>
        <w:tc>
          <w:tcPr>
            <w:tcW w:w="1134" w:type="dxa"/>
            <w:shd w:val="clear" w:color="auto" w:fill="auto"/>
          </w:tcPr>
          <w:p w14:paraId="65645818" w14:textId="71A13E05"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50,264</w:t>
            </w:r>
          </w:p>
        </w:tc>
        <w:tc>
          <w:tcPr>
            <w:tcW w:w="236" w:type="dxa"/>
            <w:shd w:val="clear" w:color="auto" w:fill="auto"/>
          </w:tcPr>
          <w:p w14:paraId="55947FD6"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3CF91CE5" w14:textId="5EEEED18"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62,328</w:t>
            </w:r>
          </w:p>
        </w:tc>
        <w:tc>
          <w:tcPr>
            <w:tcW w:w="238" w:type="dxa"/>
            <w:shd w:val="clear" w:color="auto" w:fill="auto"/>
          </w:tcPr>
          <w:p w14:paraId="3BD6431A"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5D901FB" w14:textId="4A481FBA"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50,063</w:t>
            </w:r>
          </w:p>
        </w:tc>
        <w:tc>
          <w:tcPr>
            <w:tcW w:w="236" w:type="dxa"/>
          </w:tcPr>
          <w:p w14:paraId="112DC33E"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3A7D8D3" w14:textId="40AF34E5"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62,026 </w:t>
            </w:r>
          </w:p>
        </w:tc>
      </w:tr>
      <w:tr w:rsidR="005F021C" w:rsidRPr="003F0B7E" w14:paraId="12E36327" w14:textId="77777777" w:rsidTr="008C00EB">
        <w:tc>
          <w:tcPr>
            <w:tcW w:w="3717" w:type="dxa"/>
            <w:vAlign w:val="center"/>
          </w:tcPr>
          <w:p w14:paraId="1FE2E24D"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รถจักรยานยนต์</w:t>
            </w:r>
          </w:p>
        </w:tc>
        <w:tc>
          <w:tcPr>
            <w:tcW w:w="1134" w:type="dxa"/>
            <w:shd w:val="clear" w:color="auto" w:fill="auto"/>
          </w:tcPr>
          <w:p w14:paraId="5E105EF1" w14:textId="13582BF5"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rPr>
            </w:pPr>
            <w:r w:rsidRPr="00946828">
              <w:rPr>
                <w:rFonts w:ascii="Browallia New" w:hAnsi="Browallia New" w:cs="Browallia New"/>
                <w:sz w:val="28"/>
                <w:szCs w:val="28"/>
                <w:lang w:val="en-US"/>
              </w:rPr>
              <w:t>880</w:t>
            </w:r>
          </w:p>
        </w:tc>
        <w:tc>
          <w:tcPr>
            <w:tcW w:w="236" w:type="dxa"/>
            <w:shd w:val="clear" w:color="auto" w:fill="auto"/>
          </w:tcPr>
          <w:p w14:paraId="35171B85"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148" w:type="dxa"/>
            <w:shd w:val="clear" w:color="auto" w:fill="auto"/>
          </w:tcPr>
          <w:p w14:paraId="52877A3B" w14:textId="0F0AA317"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223</w:t>
            </w:r>
          </w:p>
        </w:tc>
        <w:tc>
          <w:tcPr>
            <w:tcW w:w="238" w:type="dxa"/>
            <w:shd w:val="clear" w:color="auto" w:fill="auto"/>
          </w:tcPr>
          <w:p w14:paraId="32691D20"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58F197D" w14:textId="4BF60507"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880</w:t>
            </w:r>
          </w:p>
        </w:tc>
        <w:tc>
          <w:tcPr>
            <w:tcW w:w="236" w:type="dxa"/>
          </w:tcPr>
          <w:p w14:paraId="5DD1811D"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495311EC" w14:textId="1C8D1BD8"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 xml:space="preserve">223 </w:t>
            </w:r>
          </w:p>
        </w:tc>
      </w:tr>
      <w:bookmarkEnd w:id="5"/>
      <w:tr w:rsidR="005F021C" w:rsidRPr="003F0B7E" w14:paraId="3D1E8B6C" w14:textId="77777777" w:rsidTr="008C00EB">
        <w:tc>
          <w:tcPr>
            <w:tcW w:w="3717" w:type="dxa"/>
            <w:vAlign w:val="center"/>
          </w:tcPr>
          <w:p w14:paraId="385F8F88"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3F0B7E">
              <w:rPr>
                <w:rFonts w:ascii="Browallia New" w:hAnsi="Browallia New" w:cs="Browallia New"/>
                <w:sz w:val="28"/>
                <w:szCs w:val="28"/>
                <w:cs/>
              </w:rPr>
              <w:t>วัสดุก่อสร้าง</w:t>
            </w:r>
          </w:p>
        </w:tc>
        <w:tc>
          <w:tcPr>
            <w:tcW w:w="1134" w:type="dxa"/>
            <w:shd w:val="clear" w:color="auto" w:fill="auto"/>
          </w:tcPr>
          <w:p w14:paraId="45122F5F" w14:textId="57AC0B90"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rPr>
            </w:pPr>
            <w:r w:rsidRPr="00946828">
              <w:rPr>
                <w:rFonts w:ascii="Browallia New" w:hAnsi="Browallia New" w:cs="Browallia New"/>
                <w:sz w:val="28"/>
                <w:szCs w:val="28"/>
                <w:lang w:val="en-US"/>
              </w:rPr>
              <w:t>9,578</w:t>
            </w:r>
          </w:p>
        </w:tc>
        <w:tc>
          <w:tcPr>
            <w:tcW w:w="236" w:type="dxa"/>
            <w:shd w:val="clear" w:color="auto" w:fill="auto"/>
          </w:tcPr>
          <w:p w14:paraId="65B0169E"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2F6093B3" w14:textId="261F5604"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10,177</w:t>
            </w:r>
          </w:p>
        </w:tc>
        <w:tc>
          <w:tcPr>
            <w:tcW w:w="238" w:type="dxa"/>
            <w:shd w:val="clear" w:color="auto" w:fill="auto"/>
          </w:tcPr>
          <w:p w14:paraId="270F0DE0"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079407AC" w14:textId="382BAAF2"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w:t>
            </w:r>
          </w:p>
        </w:tc>
        <w:tc>
          <w:tcPr>
            <w:tcW w:w="236" w:type="dxa"/>
          </w:tcPr>
          <w:p w14:paraId="54F6F4ED"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211EFEB8" w14:textId="6C720176"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w:t>
            </w:r>
          </w:p>
        </w:tc>
      </w:tr>
      <w:tr w:rsidR="005F021C" w:rsidRPr="003F0B7E" w14:paraId="7AB379DB" w14:textId="77777777" w:rsidTr="008C00EB">
        <w:tc>
          <w:tcPr>
            <w:tcW w:w="3717" w:type="dxa"/>
            <w:vAlign w:val="center"/>
          </w:tcPr>
          <w:p w14:paraId="57D77903"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hint="cs"/>
                <w:sz w:val="28"/>
                <w:szCs w:val="28"/>
                <w:cs/>
              </w:rPr>
              <w:t>วัสดุตกแต่งและอุปกรณ์</w:t>
            </w:r>
          </w:p>
        </w:tc>
        <w:tc>
          <w:tcPr>
            <w:tcW w:w="1134" w:type="dxa"/>
            <w:shd w:val="clear" w:color="auto" w:fill="auto"/>
          </w:tcPr>
          <w:p w14:paraId="004A4C93" w14:textId="31961A2B"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70,889</w:t>
            </w:r>
          </w:p>
        </w:tc>
        <w:tc>
          <w:tcPr>
            <w:tcW w:w="236" w:type="dxa"/>
            <w:shd w:val="clear" w:color="auto" w:fill="auto"/>
          </w:tcPr>
          <w:p w14:paraId="3D6846C5"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646FC337" w14:textId="1B3394D2"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73</w:t>
            </w:r>
            <w:r>
              <w:rPr>
                <w:rFonts w:ascii="Browallia New" w:hAnsi="Browallia New" w:cs="Browallia New"/>
                <w:sz w:val="28"/>
                <w:szCs w:val="28"/>
                <w:lang w:val="en-US"/>
              </w:rPr>
              <w:t>,370</w:t>
            </w:r>
          </w:p>
        </w:tc>
        <w:tc>
          <w:tcPr>
            <w:tcW w:w="238" w:type="dxa"/>
            <w:shd w:val="clear" w:color="auto" w:fill="auto"/>
          </w:tcPr>
          <w:p w14:paraId="2EA1006E"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86" w:type="dxa"/>
            <w:shd w:val="clear" w:color="auto" w:fill="auto"/>
          </w:tcPr>
          <w:p w14:paraId="719A4191" w14:textId="7E49D1BD"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16,897</w:t>
            </w:r>
          </w:p>
        </w:tc>
        <w:tc>
          <w:tcPr>
            <w:tcW w:w="236" w:type="dxa"/>
          </w:tcPr>
          <w:p w14:paraId="45D24E10"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09" w:type="dxa"/>
          </w:tcPr>
          <w:p w14:paraId="3009955A" w14:textId="6CAEFD75"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16,860</w:t>
            </w:r>
          </w:p>
        </w:tc>
      </w:tr>
      <w:tr w:rsidR="005F021C" w:rsidRPr="003F0B7E" w14:paraId="14097A3C" w14:textId="77777777" w:rsidTr="008C00EB">
        <w:tc>
          <w:tcPr>
            <w:tcW w:w="3717" w:type="dxa"/>
            <w:vAlign w:val="center"/>
          </w:tcPr>
          <w:p w14:paraId="5256B06E"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อื่นๆ</w:t>
            </w:r>
          </w:p>
        </w:tc>
        <w:tc>
          <w:tcPr>
            <w:tcW w:w="1134" w:type="dxa"/>
            <w:shd w:val="clear" w:color="auto" w:fill="auto"/>
          </w:tcPr>
          <w:p w14:paraId="62BB5F20" w14:textId="07BE2171"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rPr>
            </w:pPr>
            <w:r w:rsidRPr="00946828">
              <w:rPr>
                <w:rFonts w:ascii="Browallia New" w:hAnsi="Browallia New" w:cs="Browallia New"/>
                <w:sz w:val="28"/>
                <w:szCs w:val="28"/>
                <w:lang w:val="en-US"/>
              </w:rPr>
              <w:t>34,858</w:t>
            </w:r>
          </w:p>
        </w:tc>
        <w:tc>
          <w:tcPr>
            <w:tcW w:w="236" w:type="dxa"/>
            <w:shd w:val="clear" w:color="auto" w:fill="auto"/>
          </w:tcPr>
          <w:p w14:paraId="493D2F6F"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shd w:val="clear" w:color="auto" w:fill="auto"/>
          </w:tcPr>
          <w:p w14:paraId="4B5182E0" w14:textId="24E10D10"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18,</w:t>
            </w:r>
            <w:r>
              <w:rPr>
                <w:rFonts w:ascii="Browallia New" w:hAnsi="Browallia New" w:cs="Browallia New"/>
                <w:sz w:val="28"/>
                <w:szCs w:val="28"/>
                <w:lang w:val="en-US"/>
              </w:rPr>
              <w:t>865</w:t>
            </w:r>
          </w:p>
        </w:tc>
        <w:tc>
          <w:tcPr>
            <w:tcW w:w="238" w:type="dxa"/>
            <w:shd w:val="clear" w:color="auto" w:fill="auto"/>
          </w:tcPr>
          <w:p w14:paraId="1116A524"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shd w:val="clear" w:color="auto" w:fill="auto"/>
          </w:tcPr>
          <w:p w14:paraId="2CCA20C8" w14:textId="710038F7"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12,433</w:t>
            </w:r>
          </w:p>
        </w:tc>
        <w:tc>
          <w:tcPr>
            <w:tcW w:w="236" w:type="dxa"/>
          </w:tcPr>
          <w:p w14:paraId="6158762A"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Pr>
          <w:p w14:paraId="19BA1D79" w14:textId="103E596F"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12,168</w:t>
            </w:r>
          </w:p>
        </w:tc>
      </w:tr>
      <w:tr w:rsidR="005F021C" w:rsidRPr="003F0B7E" w14:paraId="5FB7F028" w14:textId="77777777" w:rsidTr="008C00EB">
        <w:trPr>
          <w:trHeight w:val="275"/>
        </w:trPr>
        <w:tc>
          <w:tcPr>
            <w:tcW w:w="3717" w:type="dxa"/>
          </w:tcPr>
          <w:p w14:paraId="4AA30A04"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3F0B7E">
              <w:rPr>
                <w:rFonts w:ascii="Browallia New" w:hAnsi="Browallia New" w:cs="Browallia New"/>
                <w:sz w:val="28"/>
                <w:szCs w:val="28"/>
                <w:cs/>
              </w:rPr>
              <w:t>รวม</w:t>
            </w:r>
          </w:p>
        </w:tc>
        <w:tc>
          <w:tcPr>
            <w:tcW w:w="1134" w:type="dxa"/>
            <w:tcBorders>
              <w:top w:val="single" w:sz="4" w:space="0" w:color="auto"/>
            </w:tcBorders>
            <w:shd w:val="clear" w:color="auto" w:fill="auto"/>
          </w:tcPr>
          <w:p w14:paraId="6BC41A76" w14:textId="123B1F0D"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rPr>
            </w:pPr>
            <w:r w:rsidRPr="00946828">
              <w:rPr>
                <w:rFonts w:ascii="Browallia New" w:hAnsi="Browallia New" w:cs="Browallia New"/>
                <w:sz w:val="28"/>
                <w:szCs w:val="28"/>
                <w:lang w:val="en-US"/>
              </w:rPr>
              <w:t>166,469</w:t>
            </w:r>
          </w:p>
        </w:tc>
        <w:tc>
          <w:tcPr>
            <w:tcW w:w="236" w:type="dxa"/>
            <w:shd w:val="clear" w:color="auto" w:fill="auto"/>
          </w:tcPr>
          <w:p w14:paraId="5D3806FE"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tcBorders>
            <w:shd w:val="clear" w:color="auto" w:fill="auto"/>
          </w:tcPr>
          <w:p w14:paraId="49712E4A" w14:textId="68BEF14E"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fldChar w:fldCharType="begin"/>
            </w:r>
            <w:r>
              <w:rPr>
                <w:rFonts w:ascii="Browallia New" w:hAnsi="Browallia New" w:cs="Browallia New"/>
                <w:sz w:val="28"/>
                <w:szCs w:val="28"/>
                <w:lang w:val="en-US"/>
              </w:rPr>
              <w:instrText xml:space="preserve"> =SUM(ABOVE) </w:instrText>
            </w:r>
            <w:r>
              <w:rPr>
                <w:rFonts w:ascii="Browallia New" w:hAnsi="Browallia New" w:cs="Browallia New"/>
                <w:sz w:val="28"/>
                <w:szCs w:val="28"/>
                <w:lang w:val="en-US"/>
              </w:rPr>
              <w:fldChar w:fldCharType="separate"/>
            </w:r>
            <w:r>
              <w:rPr>
                <w:rFonts w:ascii="Browallia New" w:hAnsi="Browallia New" w:cs="Browallia New"/>
                <w:noProof/>
                <w:sz w:val="28"/>
                <w:szCs w:val="28"/>
                <w:lang w:val="en-US"/>
              </w:rPr>
              <w:t>164,963</w:t>
            </w:r>
            <w:r>
              <w:rPr>
                <w:rFonts w:ascii="Browallia New" w:hAnsi="Browallia New" w:cs="Browallia New"/>
                <w:sz w:val="28"/>
                <w:szCs w:val="28"/>
                <w:lang w:val="en-US"/>
              </w:rPr>
              <w:fldChar w:fldCharType="end"/>
            </w:r>
          </w:p>
        </w:tc>
        <w:tc>
          <w:tcPr>
            <w:tcW w:w="238" w:type="dxa"/>
            <w:shd w:val="clear" w:color="auto" w:fill="auto"/>
          </w:tcPr>
          <w:p w14:paraId="1609BBEE"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tcBorders>
            <w:shd w:val="clear" w:color="auto" w:fill="auto"/>
          </w:tcPr>
          <w:p w14:paraId="0E7B5448" w14:textId="30965EEE"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80,273</w:t>
            </w:r>
          </w:p>
        </w:tc>
        <w:tc>
          <w:tcPr>
            <w:tcW w:w="236" w:type="dxa"/>
          </w:tcPr>
          <w:p w14:paraId="2C5D1830"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tcBorders>
          </w:tcPr>
          <w:p w14:paraId="0A75AE9A" w14:textId="42F9A867"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91,277</w:t>
            </w:r>
          </w:p>
        </w:tc>
      </w:tr>
      <w:tr w:rsidR="005F021C" w:rsidRPr="003F0B7E" w14:paraId="5F18D243" w14:textId="77777777" w:rsidTr="00C07995">
        <w:tc>
          <w:tcPr>
            <w:tcW w:w="3717" w:type="dxa"/>
          </w:tcPr>
          <w:p w14:paraId="2E8520CC" w14:textId="7CFA1D11"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3F0B7E">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3F0B7E">
              <w:rPr>
                <w:rFonts w:ascii="Browallia New" w:hAnsi="Browallia New" w:cs="Browallia New"/>
                <w:sz w:val="28"/>
                <w:szCs w:val="28"/>
                <w:cs/>
              </w:rPr>
              <w:t>ค่าเผื่อสินค้าล้าสมัยและ</w:t>
            </w:r>
            <w:r>
              <w:rPr>
                <w:rFonts w:ascii="Browallia New" w:hAnsi="Browallia New" w:cs="Browallia New" w:hint="cs"/>
                <w:sz w:val="28"/>
                <w:szCs w:val="28"/>
                <w:cs/>
              </w:rPr>
              <w:t>การ</w:t>
            </w:r>
            <w:r w:rsidRPr="003F0B7E">
              <w:rPr>
                <w:rFonts w:ascii="Browallia New" w:hAnsi="Browallia New" w:cs="Browallia New"/>
                <w:sz w:val="28"/>
                <w:szCs w:val="28"/>
                <w:cs/>
              </w:rPr>
              <w:t>ลดมูลค่า</w:t>
            </w:r>
          </w:p>
        </w:tc>
        <w:tc>
          <w:tcPr>
            <w:tcW w:w="1134" w:type="dxa"/>
            <w:tcBorders>
              <w:bottom w:val="single" w:sz="4" w:space="0" w:color="auto"/>
            </w:tcBorders>
            <w:shd w:val="clear" w:color="auto" w:fill="auto"/>
            <w:vAlign w:val="center"/>
          </w:tcPr>
          <w:p w14:paraId="44480C06" w14:textId="5B3EBABD" w:rsidR="005F021C" w:rsidRPr="00946828" w:rsidRDefault="00ED52D2"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w:t>
            </w:r>
            <w:r w:rsidR="00E10855" w:rsidRPr="00946828">
              <w:rPr>
                <w:rFonts w:ascii="Browallia New" w:hAnsi="Browallia New" w:cs="Browallia New"/>
                <w:sz w:val="28"/>
                <w:szCs w:val="28"/>
                <w:lang w:val="en-US" w:bidi="th-TH"/>
              </w:rPr>
              <w:t>12,944)</w:t>
            </w:r>
          </w:p>
        </w:tc>
        <w:tc>
          <w:tcPr>
            <w:tcW w:w="236" w:type="dxa"/>
            <w:shd w:val="clear" w:color="auto" w:fill="auto"/>
          </w:tcPr>
          <w:p w14:paraId="1B021AD3"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bottom w:val="single" w:sz="4" w:space="0" w:color="auto"/>
            </w:tcBorders>
            <w:shd w:val="clear" w:color="auto" w:fill="auto"/>
            <w:vAlign w:val="center"/>
          </w:tcPr>
          <w:p w14:paraId="3ACBBF8F" w14:textId="003C3D05"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hint="cs"/>
                <w:sz w:val="28"/>
                <w:szCs w:val="28"/>
                <w:cs/>
                <w:lang w:val="en-US" w:bidi="th-TH"/>
              </w:rPr>
              <w:t>(</w:t>
            </w:r>
            <w:r w:rsidRPr="009D72CD">
              <w:rPr>
                <w:rFonts w:ascii="Browallia New" w:hAnsi="Browallia New" w:cs="Browallia New"/>
                <w:sz w:val="28"/>
                <w:szCs w:val="28"/>
                <w:lang w:val="en-US" w:bidi="th-TH"/>
              </w:rPr>
              <w:t>11,521</w:t>
            </w:r>
            <w:r w:rsidRPr="009D72CD">
              <w:rPr>
                <w:rFonts w:ascii="Browallia New" w:hAnsi="Browallia New" w:cs="Browallia New" w:hint="cs"/>
                <w:sz w:val="28"/>
                <w:szCs w:val="28"/>
                <w:cs/>
                <w:lang w:val="en-US" w:bidi="th-TH"/>
              </w:rPr>
              <w:t>)</w:t>
            </w:r>
          </w:p>
        </w:tc>
        <w:tc>
          <w:tcPr>
            <w:tcW w:w="238" w:type="dxa"/>
            <w:shd w:val="clear" w:color="auto" w:fill="auto"/>
          </w:tcPr>
          <w:p w14:paraId="35809F8D"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bottom w:val="single" w:sz="4" w:space="0" w:color="auto"/>
            </w:tcBorders>
            <w:shd w:val="clear" w:color="auto" w:fill="auto"/>
          </w:tcPr>
          <w:p w14:paraId="2275AC75" w14:textId="13C4AC67"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(12,944)</w:t>
            </w:r>
          </w:p>
        </w:tc>
        <w:tc>
          <w:tcPr>
            <w:tcW w:w="236" w:type="dxa"/>
          </w:tcPr>
          <w:p w14:paraId="1765BBE1"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bottom w:val="single" w:sz="4" w:space="0" w:color="auto"/>
            </w:tcBorders>
          </w:tcPr>
          <w:p w14:paraId="34E56322" w14:textId="7EBE5048"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(11,521)</w:t>
            </w:r>
          </w:p>
        </w:tc>
      </w:tr>
      <w:tr w:rsidR="005F021C" w:rsidRPr="003F0B7E" w14:paraId="5DDDE020" w14:textId="77777777" w:rsidTr="008C00EB">
        <w:trPr>
          <w:trHeight w:val="122"/>
        </w:trPr>
        <w:tc>
          <w:tcPr>
            <w:tcW w:w="3717" w:type="dxa"/>
          </w:tcPr>
          <w:p w14:paraId="5647360C"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3F0B7E">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04F13ECF" w14:textId="6EC5B547" w:rsidR="005F021C" w:rsidRPr="00946828" w:rsidRDefault="00E10855" w:rsidP="005F021C">
            <w:pPr>
              <w:pStyle w:val="acctfourfigures"/>
              <w:tabs>
                <w:tab w:val="clear" w:pos="765"/>
              </w:tabs>
              <w:spacing w:line="240" w:lineRule="auto"/>
              <w:ind w:left="-117"/>
              <w:jc w:val="right"/>
              <w:rPr>
                <w:rFonts w:ascii="Browallia New" w:hAnsi="Browallia New" w:cs="Browallia New"/>
                <w:sz w:val="28"/>
                <w:szCs w:val="28"/>
                <w:lang w:val="en-US"/>
              </w:rPr>
            </w:pPr>
            <w:r w:rsidRPr="00946828">
              <w:rPr>
                <w:rFonts w:ascii="Browallia New" w:hAnsi="Browallia New" w:cs="Browallia New"/>
                <w:sz w:val="28"/>
                <w:szCs w:val="28"/>
                <w:lang w:val="en-US"/>
              </w:rPr>
              <w:t>153,525</w:t>
            </w:r>
          </w:p>
        </w:tc>
        <w:tc>
          <w:tcPr>
            <w:tcW w:w="236" w:type="dxa"/>
            <w:shd w:val="clear" w:color="auto" w:fill="auto"/>
          </w:tcPr>
          <w:p w14:paraId="36033383"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148" w:type="dxa"/>
            <w:tcBorders>
              <w:top w:val="single" w:sz="4" w:space="0" w:color="auto"/>
              <w:bottom w:val="single" w:sz="12" w:space="0" w:color="auto"/>
            </w:tcBorders>
            <w:shd w:val="clear" w:color="auto" w:fill="auto"/>
          </w:tcPr>
          <w:p w14:paraId="33DBF7CA" w14:textId="21FD89B6" w:rsidR="005F021C" w:rsidRPr="009D72CD"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rPr>
              <w:t>153,442</w:t>
            </w:r>
          </w:p>
        </w:tc>
        <w:tc>
          <w:tcPr>
            <w:tcW w:w="238" w:type="dxa"/>
            <w:shd w:val="clear" w:color="auto" w:fill="auto"/>
          </w:tcPr>
          <w:p w14:paraId="18BDDA00" w14:textId="77777777" w:rsidR="005F021C" w:rsidRPr="009D72CD"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86" w:type="dxa"/>
            <w:tcBorders>
              <w:top w:val="single" w:sz="4" w:space="0" w:color="auto"/>
              <w:bottom w:val="single" w:sz="12" w:space="0" w:color="auto"/>
            </w:tcBorders>
            <w:shd w:val="clear" w:color="auto" w:fill="auto"/>
          </w:tcPr>
          <w:p w14:paraId="4660EEC4" w14:textId="7B169A05" w:rsidR="005F021C" w:rsidRPr="00946828" w:rsidRDefault="005F021C" w:rsidP="005F021C">
            <w:pPr>
              <w:pStyle w:val="acctfourfigures"/>
              <w:tabs>
                <w:tab w:val="clear" w:pos="765"/>
              </w:tabs>
              <w:spacing w:line="240" w:lineRule="auto"/>
              <w:ind w:left="-117"/>
              <w:jc w:val="right"/>
              <w:rPr>
                <w:rFonts w:ascii="Browallia New" w:hAnsi="Browallia New" w:cs="Browallia New"/>
                <w:sz w:val="28"/>
                <w:szCs w:val="28"/>
                <w:lang w:val="en-US" w:bidi="th-TH"/>
              </w:rPr>
            </w:pPr>
            <w:r w:rsidRPr="00946828">
              <w:rPr>
                <w:rFonts w:ascii="Browallia New" w:hAnsi="Browallia New" w:cs="Browallia New"/>
                <w:sz w:val="28"/>
                <w:szCs w:val="28"/>
                <w:lang w:val="en-US" w:bidi="th-TH"/>
              </w:rPr>
              <w:t>67,329</w:t>
            </w:r>
          </w:p>
        </w:tc>
        <w:tc>
          <w:tcPr>
            <w:tcW w:w="236" w:type="dxa"/>
          </w:tcPr>
          <w:p w14:paraId="0FB4BAF6" w14:textId="77777777" w:rsidR="005F021C" w:rsidRPr="003F0B7E" w:rsidRDefault="005F021C" w:rsidP="005F02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09" w:type="dxa"/>
            <w:tcBorders>
              <w:top w:val="single" w:sz="4" w:space="0" w:color="auto"/>
              <w:bottom w:val="single" w:sz="12" w:space="0" w:color="auto"/>
            </w:tcBorders>
          </w:tcPr>
          <w:p w14:paraId="2375161B" w14:textId="661AC454" w:rsidR="005F021C" w:rsidRPr="003F0B7E" w:rsidRDefault="005F021C" w:rsidP="005F021C">
            <w:pPr>
              <w:pStyle w:val="acctfourfigures"/>
              <w:tabs>
                <w:tab w:val="clear" w:pos="765"/>
              </w:tabs>
              <w:spacing w:line="240" w:lineRule="auto"/>
              <w:ind w:left="-117"/>
              <w:jc w:val="right"/>
              <w:rPr>
                <w:rFonts w:ascii="Browallia New" w:hAnsi="Browallia New" w:cs="Browallia New"/>
                <w:sz w:val="28"/>
                <w:szCs w:val="28"/>
                <w:lang w:val="en-US"/>
              </w:rPr>
            </w:pPr>
            <w:r w:rsidRPr="009D72CD">
              <w:rPr>
                <w:rFonts w:ascii="Browallia New" w:hAnsi="Browallia New" w:cs="Browallia New"/>
                <w:sz w:val="28"/>
                <w:szCs w:val="28"/>
                <w:lang w:val="en-US" w:bidi="th-TH"/>
              </w:rPr>
              <w:t>79,756</w:t>
            </w:r>
          </w:p>
        </w:tc>
      </w:tr>
    </w:tbl>
    <w:p w14:paraId="5CF5E68F" w14:textId="7779DD69" w:rsidR="003C689B" w:rsidRDefault="003C6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4FAA287D" w14:textId="77777777" w:rsidR="002658D5" w:rsidRDefault="002658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r>
        <w:rPr>
          <w:rFonts w:ascii="Browallia New" w:hAnsi="Browallia New" w:cs="Browallia New"/>
          <w:sz w:val="28"/>
          <w:szCs w:val="28"/>
          <w:cs/>
        </w:rPr>
        <w:br w:type="page"/>
      </w:r>
    </w:p>
    <w:p w14:paraId="426D8263" w14:textId="6500181E" w:rsidR="0061033E" w:rsidRDefault="0061033E" w:rsidP="0061033E">
      <w:pPr>
        <w:pStyle w:val="a3"/>
        <w:tabs>
          <w:tab w:val="left" w:pos="720"/>
        </w:tabs>
        <w:ind w:left="360"/>
        <w:jc w:val="thaiDistribute"/>
        <w:rPr>
          <w:rFonts w:ascii="Browallia New" w:hAnsi="Browallia New" w:cs="Browallia New"/>
          <w:sz w:val="28"/>
          <w:szCs w:val="28"/>
        </w:rPr>
      </w:pPr>
      <w:r>
        <w:rPr>
          <w:rFonts w:ascii="Browallia New" w:hAnsi="Browallia New" w:cs="Browallia New"/>
          <w:sz w:val="28"/>
          <w:szCs w:val="28"/>
          <w:cs/>
        </w:rPr>
        <w:t>การเปลี่ยนแปลงของค่าเผื่อสินค้าล้าสมัยและลดมูลค่าของสินค้าคงเหลือสำหรับ</w:t>
      </w:r>
      <w:r>
        <w:rPr>
          <w:rFonts w:ascii="Browallia New" w:hAnsi="Browallia New" w:cs="Browallia New" w:hint="cs"/>
          <w:sz w:val="28"/>
          <w:szCs w:val="28"/>
          <w:cs/>
        </w:rPr>
        <w:t>ปี</w:t>
      </w:r>
      <w:r>
        <w:rPr>
          <w:rFonts w:ascii="Browallia New" w:hAnsi="Browallia New" w:cs="Browallia New"/>
          <w:sz w:val="28"/>
          <w:szCs w:val="28"/>
          <w:cs/>
        </w:rPr>
        <w:t xml:space="preserve">สิ้นสุดวันที่ </w:t>
      </w:r>
      <w:r>
        <w:rPr>
          <w:rFonts w:ascii="Browallia New" w:hAnsi="Browallia New" w:cs="Browallia New"/>
          <w:sz w:val="28"/>
          <w:szCs w:val="28"/>
          <w:lang w:val="en-US"/>
        </w:rPr>
        <w:t xml:space="preserve">31 </w:t>
      </w:r>
      <w:r>
        <w:rPr>
          <w:rFonts w:ascii="Browallia New" w:hAnsi="Browallia New" w:cs="Browallia New" w:hint="cs"/>
          <w:sz w:val="28"/>
          <w:szCs w:val="28"/>
          <w:cs/>
          <w:lang w:val="en-US"/>
        </w:rPr>
        <w:t>ธันวาคม</w:t>
      </w:r>
      <w:r>
        <w:rPr>
          <w:rFonts w:ascii="Browallia New" w:hAnsi="Browallia New" w:cs="Browallia New"/>
          <w:sz w:val="28"/>
          <w:szCs w:val="28"/>
          <w:cs/>
        </w:rPr>
        <w:t xml:space="preserve"> </w:t>
      </w:r>
      <w:r w:rsidRPr="006B74D9">
        <w:rPr>
          <w:rFonts w:ascii="Browallia New" w:hAnsi="Browallia New" w:cs="Browallia New"/>
          <w:sz w:val="28"/>
          <w:szCs w:val="28"/>
          <w:cs/>
          <w:lang w:val="en-US"/>
        </w:rPr>
        <w:t>2566</w:t>
      </w:r>
      <w:r>
        <w:rPr>
          <w:rFonts w:ascii="Browallia New" w:hAnsi="Browallia New" w:cs="Browallia New"/>
          <w:sz w:val="28"/>
          <w:szCs w:val="28"/>
          <w:cs/>
          <w:lang w:val="en-US"/>
        </w:rPr>
        <w:t xml:space="preserve"> </w:t>
      </w:r>
      <w:r>
        <w:rPr>
          <w:rFonts w:ascii="Browallia New" w:hAnsi="Browallia New" w:cs="Browallia New"/>
          <w:sz w:val="28"/>
          <w:szCs w:val="28"/>
          <w:cs/>
        </w:rPr>
        <w:t>มีดังนี้</w:t>
      </w:r>
    </w:p>
    <w:p w14:paraId="7E2FEE85" w14:textId="77777777" w:rsidR="0061033E" w:rsidRDefault="0061033E" w:rsidP="0061033E">
      <w:pPr>
        <w:tabs>
          <w:tab w:val="left" w:pos="7655"/>
          <w:tab w:val="left" w:pos="7797"/>
          <w:tab w:val="left" w:pos="7938"/>
        </w:tabs>
        <w:spacing w:line="240" w:lineRule="auto"/>
        <w:ind w:left="426"/>
        <w:jc w:val="thaiDistribute"/>
        <w:rPr>
          <w:rFonts w:ascii="Browallia New" w:hAnsi="Browallia New" w:cs="Browallia New"/>
          <w:b/>
          <w:bCs/>
          <w:sz w:val="28"/>
          <w:szCs w:val="28"/>
          <w:cs/>
          <w:lang w:val="en-GB"/>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61033E" w14:paraId="685A5944" w14:textId="77777777" w:rsidTr="0061033E">
        <w:trPr>
          <w:trHeight w:val="289"/>
        </w:trPr>
        <w:tc>
          <w:tcPr>
            <w:tcW w:w="6797" w:type="dxa"/>
            <w:tcBorders>
              <w:top w:val="nil"/>
              <w:left w:val="nil"/>
              <w:bottom w:val="nil"/>
              <w:right w:val="nil"/>
            </w:tcBorders>
            <w:noWrap/>
            <w:vAlign w:val="bottom"/>
          </w:tcPr>
          <w:p w14:paraId="0FDE6D5D" w14:textId="77777777" w:rsidR="0061033E" w:rsidRDefault="0061033E">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right w:val="nil"/>
            </w:tcBorders>
            <w:hideMark/>
          </w:tcPr>
          <w:p w14:paraId="631644CD" w14:textId="77777777" w:rsidR="0061033E" w:rsidRDefault="0061033E">
            <w:pPr>
              <w:spacing w:line="240" w:lineRule="auto"/>
              <w:ind w:right="-45"/>
              <w:jc w:val="right"/>
              <w:rPr>
                <w:rFonts w:ascii="Browallia New" w:hAnsi="Browallia New" w:cs="Browallia New"/>
                <w:sz w:val="28"/>
                <w:szCs w:val="28"/>
              </w:rPr>
            </w:pPr>
            <w:r>
              <w:rPr>
                <w:rFonts w:ascii="Browallia New" w:hAnsi="Browallia New" w:cs="Browallia New"/>
                <w:sz w:val="28"/>
                <w:szCs w:val="28"/>
                <w:cs/>
              </w:rPr>
              <w:t xml:space="preserve">(หน่วย </w:t>
            </w:r>
            <w:r>
              <w:rPr>
                <w:rFonts w:ascii="Browallia New" w:hAnsi="Browallia New" w:cs="Browallia New"/>
                <w:sz w:val="28"/>
                <w:szCs w:val="28"/>
                <w:lang w:val="en-GB"/>
              </w:rPr>
              <w:t xml:space="preserve">: </w:t>
            </w:r>
            <w:r>
              <w:rPr>
                <w:rFonts w:ascii="Browallia New" w:hAnsi="Browallia New" w:cs="Browallia New"/>
                <w:sz w:val="28"/>
                <w:szCs w:val="28"/>
                <w:cs/>
              </w:rPr>
              <w:t>พันบาท)</w:t>
            </w:r>
          </w:p>
        </w:tc>
      </w:tr>
      <w:tr w:rsidR="0061033E" w14:paraId="234C7E2F" w14:textId="77777777" w:rsidTr="0061033E">
        <w:trPr>
          <w:trHeight w:val="289"/>
        </w:trPr>
        <w:tc>
          <w:tcPr>
            <w:tcW w:w="6797" w:type="dxa"/>
            <w:tcBorders>
              <w:top w:val="nil"/>
              <w:left w:val="nil"/>
              <w:bottom w:val="nil"/>
              <w:right w:val="nil"/>
            </w:tcBorders>
            <w:noWrap/>
            <w:vAlign w:val="bottom"/>
          </w:tcPr>
          <w:p w14:paraId="6D1F7C03" w14:textId="77777777" w:rsidR="0061033E" w:rsidRDefault="0061033E">
            <w:pPr>
              <w:tabs>
                <w:tab w:val="clear" w:pos="1644"/>
              </w:tabs>
              <w:spacing w:line="240" w:lineRule="auto"/>
              <w:ind w:right="38"/>
              <w:jc w:val="right"/>
              <w:rPr>
                <w:rFonts w:ascii="Browallia New" w:hAnsi="Browallia New" w:cs="Browallia New"/>
                <w:sz w:val="28"/>
                <w:szCs w:val="28"/>
                <w:cs/>
              </w:rPr>
            </w:pPr>
          </w:p>
        </w:tc>
        <w:tc>
          <w:tcPr>
            <w:tcW w:w="2268" w:type="dxa"/>
            <w:tcBorders>
              <w:top w:val="nil"/>
              <w:left w:val="nil"/>
              <w:bottom w:val="single" w:sz="4" w:space="0" w:color="auto"/>
              <w:right w:val="nil"/>
            </w:tcBorders>
            <w:hideMark/>
          </w:tcPr>
          <w:p w14:paraId="6BE57806" w14:textId="77777777" w:rsidR="0061033E" w:rsidRDefault="0061033E">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sz w:val="28"/>
                <w:szCs w:val="28"/>
                <w:cs/>
              </w:rPr>
              <w:t>งบการเงินรวมและ</w:t>
            </w:r>
          </w:p>
          <w:p w14:paraId="5D3A5E9C" w14:textId="3745538A" w:rsidR="0061033E" w:rsidRDefault="0061033E">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sz w:val="28"/>
                <w:szCs w:val="28"/>
                <w:cs/>
              </w:rPr>
              <w:t>เฉพาะของบริษัท</w:t>
            </w:r>
          </w:p>
        </w:tc>
      </w:tr>
      <w:tr w:rsidR="0061033E" w14:paraId="7C168673" w14:textId="77777777" w:rsidTr="0061033E">
        <w:trPr>
          <w:trHeight w:val="289"/>
        </w:trPr>
        <w:tc>
          <w:tcPr>
            <w:tcW w:w="6797" w:type="dxa"/>
            <w:tcBorders>
              <w:top w:val="nil"/>
              <w:left w:val="nil"/>
              <w:bottom w:val="nil"/>
              <w:right w:val="nil"/>
            </w:tcBorders>
            <w:noWrap/>
            <w:vAlign w:val="bottom"/>
          </w:tcPr>
          <w:p w14:paraId="4891A00C" w14:textId="77777777" w:rsidR="0061033E" w:rsidRDefault="0061033E">
            <w:pPr>
              <w:tabs>
                <w:tab w:val="clear" w:pos="1644"/>
              </w:tabs>
              <w:spacing w:line="240" w:lineRule="auto"/>
              <w:ind w:right="38"/>
              <w:jc w:val="right"/>
              <w:rPr>
                <w:rFonts w:ascii="Browallia New" w:hAnsi="Browallia New" w:cs="Browallia New"/>
                <w:sz w:val="28"/>
                <w:szCs w:val="28"/>
                <w:cs/>
              </w:rPr>
            </w:pPr>
          </w:p>
        </w:tc>
        <w:tc>
          <w:tcPr>
            <w:tcW w:w="2268" w:type="dxa"/>
            <w:tcBorders>
              <w:top w:val="single" w:sz="4" w:space="0" w:color="auto"/>
              <w:left w:val="nil"/>
              <w:bottom w:val="nil"/>
              <w:right w:val="nil"/>
            </w:tcBorders>
          </w:tcPr>
          <w:p w14:paraId="15B5D76F" w14:textId="77777777" w:rsidR="0061033E" w:rsidRDefault="0061033E">
            <w:pPr>
              <w:tabs>
                <w:tab w:val="clear" w:pos="907"/>
                <w:tab w:val="clear" w:pos="1644"/>
                <w:tab w:val="clear" w:pos="1871"/>
              </w:tabs>
              <w:spacing w:line="240" w:lineRule="auto"/>
              <w:ind w:right="40"/>
              <w:jc w:val="right"/>
              <w:rPr>
                <w:rFonts w:ascii="Browallia New" w:hAnsi="Browallia New" w:cs="Browallia New"/>
                <w:sz w:val="28"/>
                <w:szCs w:val="28"/>
              </w:rPr>
            </w:pPr>
          </w:p>
        </w:tc>
      </w:tr>
      <w:tr w:rsidR="0061033E" w14:paraId="18DE0214" w14:textId="77777777" w:rsidTr="0061033E">
        <w:trPr>
          <w:trHeight w:val="289"/>
        </w:trPr>
        <w:tc>
          <w:tcPr>
            <w:tcW w:w="6797" w:type="dxa"/>
            <w:tcBorders>
              <w:top w:val="nil"/>
              <w:left w:val="nil"/>
              <w:bottom w:val="nil"/>
              <w:right w:val="nil"/>
            </w:tcBorders>
            <w:noWrap/>
            <w:vAlign w:val="bottom"/>
            <w:hideMark/>
          </w:tcPr>
          <w:p w14:paraId="0730F4C6" w14:textId="77777777" w:rsidR="0061033E" w:rsidRDefault="0061033E">
            <w:pPr>
              <w:tabs>
                <w:tab w:val="clear" w:pos="1644"/>
              </w:tabs>
              <w:spacing w:line="240" w:lineRule="auto"/>
              <w:ind w:left="-81" w:right="-140" w:firstLine="9"/>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Pr>
                <w:rFonts w:ascii="Browallia New" w:hAnsi="Browallia New" w:cs="Browallia New"/>
                <w:sz w:val="28"/>
                <w:szCs w:val="28"/>
              </w:rPr>
              <w:t>1</w:t>
            </w:r>
            <w:r>
              <w:rPr>
                <w:rFonts w:ascii="Browallia New" w:hAnsi="Browallia New" w:cs="Browallia New"/>
                <w:sz w:val="28"/>
                <w:szCs w:val="28"/>
                <w:cs/>
              </w:rPr>
              <w:t xml:space="preserve"> มกราคม </w:t>
            </w:r>
            <w:r>
              <w:rPr>
                <w:rFonts w:ascii="Browallia New" w:hAnsi="Browallia New" w:cs="Browallia New"/>
                <w:sz w:val="28"/>
                <w:szCs w:val="28"/>
              </w:rPr>
              <w:t>2566</w:t>
            </w:r>
          </w:p>
        </w:tc>
        <w:tc>
          <w:tcPr>
            <w:tcW w:w="2268" w:type="dxa"/>
            <w:tcBorders>
              <w:top w:val="nil"/>
              <w:left w:val="nil"/>
              <w:bottom w:val="nil"/>
              <w:right w:val="nil"/>
            </w:tcBorders>
            <w:vAlign w:val="bottom"/>
            <w:hideMark/>
          </w:tcPr>
          <w:p w14:paraId="7C2B014E" w14:textId="77777777" w:rsidR="0061033E" w:rsidRPr="00D13E60" w:rsidRDefault="0061033E">
            <w:pPr>
              <w:tabs>
                <w:tab w:val="clear" w:pos="227"/>
                <w:tab w:val="clear" w:pos="454"/>
                <w:tab w:val="clear" w:pos="680"/>
                <w:tab w:val="left" w:pos="720"/>
              </w:tabs>
              <w:spacing w:line="240" w:lineRule="auto"/>
              <w:ind w:right="40"/>
              <w:jc w:val="right"/>
              <w:rPr>
                <w:rFonts w:ascii="Browallia New" w:hAnsi="Browallia New" w:cs="Browallia New"/>
                <w:sz w:val="28"/>
                <w:szCs w:val="28"/>
                <w:highlight w:val="yellow"/>
              </w:rPr>
            </w:pPr>
            <w:r w:rsidRPr="00E25098">
              <w:rPr>
                <w:rFonts w:ascii="Browallia New" w:hAnsi="Browallia New" w:cs="Browallia New"/>
                <w:sz w:val="28"/>
                <w:szCs w:val="28"/>
              </w:rPr>
              <w:t>11,521</w:t>
            </w:r>
          </w:p>
        </w:tc>
      </w:tr>
      <w:tr w:rsidR="000E7638" w14:paraId="51C6340E" w14:textId="77777777" w:rsidTr="008870DF">
        <w:trPr>
          <w:trHeight w:val="289"/>
        </w:trPr>
        <w:tc>
          <w:tcPr>
            <w:tcW w:w="6797" w:type="dxa"/>
            <w:tcBorders>
              <w:top w:val="nil"/>
              <w:left w:val="nil"/>
              <w:bottom w:val="nil"/>
              <w:right w:val="nil"/>
            </w:tcBorders>
            <w:noWrap/>
            <w:vAlign w:val="bottom"/>
            <w:hideMark/>
          </w:tcPr>
          <w:p w14:paraId="18026CBE" w14:textId="6C6472D4" w:rsidR="000E7638" w:rsidRDefault="000E7638" w:rsidP="000E7638">
            <w:pPr>
              <w:tabs>
                <w:tab w:val="clear" w:pos="3515"/>
                <w:tab w:val="left" w:pos="2727"/>
              </w:tabs>
              <w:spacing w:line="240" w:lineRule="auto"/>
              <w:ind w:left="-81" w:right="144" w:firstLine="9"/>
              <w:rPr>
                <w:rFonts w:ascii="Browallia New" w:hAnsi="Browallia New" w:cs="Browallia New"/>
                <w:sz w:val="28"/>
                <w:szCs w:val="28"/>
              </w:rPr>
            </w:pPr>
            <w:r>
              <w:rPr>
                <w:rFonts w:ascii="Browallia New" w:hAnsi="Browallia New" w:cs="Browallia New"/>
                <w:sz w:val="28"/>
                <w:szCs w:val="28"/>
                <w:cs/>
              </w:rPr>
              <w:t>ตั้งค่าเผื่อเพิ่มในระหว่าง</w:t>
            </w:r>
            <w:r w:rsidR="00D5021D">
              <w:rPr>
                <w:rFonts w:ascii="Browallia New" w:hAnsi="Browallia New" w:cs="Browallia New" w:hint="cs"/>
                <w:sz w:val="28"/>
                <w:szCs w:val="28"/>
                <w:cs/>
              </w:rPr>
              <w:t>ปี</w:t>
            </w:r>
          </w:p>
        </w:tc>
        <w:tc>
          <w:tcPr>
            <w:tcW w:w="2268" w:type="dxa"/>
            <w:tcBorders>
              <w:top w:val="nil"/>
              <w:left w:val="nil"/>
              <w:bottom w:val="nil"/>
              <w:right w:val="nil"/>
            </w:tcBorders>
          </w:tcPr>
          <w:p w14:paraId="301286B2" w14:textId="27250EBE" w:rsidR="000E7638" w:rsidRPr="00DB3816" w:rsidRDefault="000E7638" w:rsidP="000E7638">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DB3816">
              <w:rPr>
                <w:rFonts w:ascii="Browallia New" w:hAnsi="Browallia New" w:cs="Browallia New"/>
                <w:sz w:val="28"/>
                <w:szCs w:val="28"/>
              </w:rPr>
              <w:t>1,423</w:t>
            </w:r>
          </w:p>
        </w:tc>
      </w:tr>
      <w:tr w:rsidR="000E7638" w14:paraId="069A28E8" w14:textId="77777777" w:rsidTr="008870DF">
        <w:trPr>
          <w:trHeight w:val="289"/>
        </w:trPr>
        <w:tc>
          <w:tcPr>
            <w:tcW w:w="6797" w:type="dxa"/>
            <w:tcBorders>
              <w:top w:val="nil"/>
              <w:left w:val="nil"/>
              <w:bottom w:val="nil"/>
              <w:right w:val="nil"/>
            </w:tcBorders>
            <w:noWrap/>
            <w:vAlign w:val="bottom"/>
            <w:hideMark/>
          </w:tcPr>
          <w:p w14:paraId="3BC7CB50" w14:textId="42BF7157" w:rsidR="000E7638" w:rsidRDefault="000E7638" w:rsidP="000E7638">
            <w:pPr>
              <w:tabs>
                <w:tab w:val="clear" w:pos="1644"/>
              </w:tabs>
              <w:spacing w:line="240" w:lineRule="auto"/>
              <w:ind w:left="-81" w:right="38" w:firstLine="9"/>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Pr>
                <w:rFonts w:ascii="Browallia New" w:hAnsi="Browallia New" w:cs="Browallia New"/>
                <w:sz w:val="28"/>
                <w:szCs w:val="28"/>
              </w:rPr>
              <w:t xml:space="preserve">31 </w:t>
            </w:r>
            <w:r>
              <w:rPr>
                <w:rFonts w:ascii="Browallia New" w:hAnsi="Browallia New" w:cs="Browallia New" w:hint="cs"/>
                <w:sz w:val="28"/>
                <w:szCs w:val="28"/>
                <w:cs/>
              </w:rPr>
              <w:t>ธันวาคม</w:t>
            </w:r>
            <w:r>
              <w:rPr>
                <w:rFonts w:ascii="Browallia New" w:hAnsi="Browallia New" w:cs="Browallia New"/>
                <w:sz w:val="28"/>
                <w:szCs w:val="28"/>
                <w:cs/>
              </w:rPr>
              <w:t xml:space="preserve"> </w:t>
            </w:r>
            <w:r>
              <w:rPr>
                <w:rFonts w:ascii="Browallia New" w:hAnsi="Browallia New" w:cs="Browallia New"/>
                <w:sz w:val="28"/>
                <w:szCs w:val="28"/>
              </w:rPr>
              <w:t>2566</w:t>
            </w:r>
          </w:p>
        </w:tc>
        <w:tc>
          <w:tcPr>
            <w:tcW w:w="2268" w:type="dxa"/>
            <w:tcBorders>
              <w:top w:val="single" w:sz="4" w:space="0" w:color="auto"/>
              <w:left w:val="nil"/>
              <w:bottom w:val="single" w:sz="12" w:space="0" w:color="auto"/>
              <w:right w:val="nil"/>
            </w:tcBorders>
          </w:tcPr>
          <w:p w14:paraId="7ACF87D0" w14:textId="53B35D19" w:rsidR="000E7638" w:rsidRPr="00DB3816" w:rsidRDefault="000E7638" w:rsidP="000E7638">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DB3816">
              <w:rPr>
                <w:rFonts w:ascii="Browallia New" w:hAnsi="Browallia New" w:cs="Browallia New"/>
                <w:sz w:val="28"/>
                <w:szCs w:val="28"/>
              </w:rPr>
              <w:t>12,944</w:t>
            </w:r>
          </w:p>
        </w:tc>
      </w:tr>
    </w:tbl>
    <w:p w14:paraId="21F3944B" w14:textId="0DD49C68" w:rsidR="001E77BB" w:rsidRDefault="001E77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3E178843" w14:textId="3ACB3D18" w:rsidR="006971B8" w:rsidRPr="00A0533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05339">
        <w:rPr>
          <w:rFonts w:ascii="Browallia New" w:hAnsi="Browallia New" w:cs="Browallia New"/>
          <w:b/>
          <w:bCs/>
          <w:sz w:val="28"/>
          <w:szCs w:val="28"/>
          <w:cs/>
          <w:lang w:val="en-GB"/>
        </w:rPr>
        <w:t>ต้นทุนการพัฒนาอสังหาริมทรัพย์</w:t>
      </w:r>
      <w:r w:rsidR="00524074" w:rsidRPr="00A05339">
        <w:rPr>
          <w:rFonts w:ascii="Browallia New" w:hAnsi="Browallia New" w:cs="Browallia New"/>
          <w:b/>
          <w:bCs/>
          <w:sz w:val="28"/>
          <w:szCs w:val="28"/>
          <w:cs/>
          <w:lang w:val="en-GB"/>
        </w:rPr>
        <w:t xml:space="preserve"> </w:t>
      </w:r>
      <w:r w:rsidR="00C56880" w:rsidRPr="00A05339">
        <w:rPr>
          <w:rFonts w:ascii="Browallia New" w:hAnsi="Browallia New" w:cs="Browallia New"/>
          <w:b/>
          <w:bCs/>
          <w:sz w:val="28"/>
          <w:szCs w:val="28"/>
          <w:cs/>
          <w:lang w:val="en-GB"/>
        </w:rPr>
        <w:t>–</w:t>
      </w:r>
      <w:r w:rsidR="00524074" w:rsidRPr="00A05339">
        <w:rPr>
          <w:rFonts w:ascii="Browallia New" w:hAnsi="Browallia New" w:cs="Browallia New"/>
          <w:b/>
          <w:bCs/>
          <w:sz w:val="28"/>
          <w:szCs w:val="28"/>
          <w:cs/>
          <w:lang w:val="en-GB"/>
        </w:rPr>
        <w:t xml:space="preserve"> </w:t>
      </w:r>
      <w:r w:rsidR="00524074" w:rsidRPr="00A05339">
        <w:rPr>
          <w:rFonts w:ascii="Browallia New" w:hAnsi="Browallia New" w:cs="Browallia New" w:hint="cs"/>
          <w:b/>
          <w:bCs/>
          <w:sz w:val="28"/>
          <w:szCs w:val="28"/>
          <w:cs/>
          <w:lang w:val="en-GB"/>
        </w:rPr>
        <w:t>สุทธิ</w:t>
      </w:r>
    </w:p>
    <w:p w14:paraId="27D35313" w14:textId="77777777" w:rsidR="006971B8" w:rsidRPr="00A05339"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12"/>
          <w:szCs w:val="12"/>
        </w:rPr>
      </w:pPr>
    </w:p>
    <w:tbl>
      <w:tblPr>
        <w:tblW w:w="9108" w:type="dxa"/>
        <w:tblInd w:w="252" w:type="dxa"/>
        <w:tblLayout w:type="fixed"/>
        <w:tblLook w:val="0000" w:firstRow="0" w:lastRow="0" w:firstColumn="0" w:lastColumn="0" w:noHBand="0" w:noVBand="0"/>
      </w:tblPr>
      <w:tblGrid>
        <w:gridCol w:w="3717"/>
        <w:gridCol w:w="1152"/>
        <w:gridCol w:w="239"/>
        <w:gridCol w:w="1147"/>
        <w:gridCol w:w="236"/>
        <w:gridCol w:w="1168"/>
        <w:gridCol w:w="236"/>
        <w:gridCol w:w="1213"/>
      </w:tblGrid>
      <w:tr w:rsidR="006971B8" w:rsidRPr="0059585E" w14:paraId="52287B3A" w14:textId="77777777" w:rsidTr="00C07995">
        <w:trPr>
          <w:tblHeader/>
        </w:trPr>
        <w:tc>
          <w:tcPr>
            <w:tcW w:w="3717" w:type="dxa"/>
            <w:tcBorders>
              <w:top w:val="nil"/>
              <w:left w:val="nil"/>
              <w:bottom w:val="nil"/>
              <w:right w:val="nil"/>
            </w:tcBorders>
          </w:tcPr>
          <w:p w14:paraId="7126C67B" w14:textId="77777777" w:rsidR="006971B8" w:rsidRPr="00A05339" w:rsidRDefault="006971B8" w:rsidP="001B4041">
            <w:pPr>
              <w:spacing w:line="240" w:lineRule="auto"/>
              <w:jc w:val="both"/>
              <w:rPr>
                <w:rFonts w:ascii="Browallia New" w:hAnsi="Browallia New" w:cs="Browallia New"/>
                <w:sz w:val="28"/>
                <w:szCs w:val="28"/>
              </w:rPr>
            </w:pPr>
          </w:p>
        </w:tc>
        <w:tc>
          <w:tcPr>
            <w:tcW w:w="5391" w:type="dxa"/>
            <w:gridSpan w:val="7"/>
            <w:tcBorders>
              <w:top w:val="nil"/>
              <w:left w:val="nil"/>
              <w:right w:val="nil"/>
            </w:tcBorders>
          </w:tcPr>
          <w:p w14:paraId="779960EE" w14:textId="2D4C6F41" w:rsidR="006971B8" w:rsidRPr="00A05339" w:rsidRDefault="006971B8" w:rsidP="001B4041">
            <w:pPr>
              <w:spacing w:line="240" w:lineRule="auto"/>
              <w:ind w:right="-45"/>
              <w:jc w:val="right"/>
              <w:rPr>
                <w:rFonts w:ascii="Browallia New" w:hAnsi="Browallia New" w:cs="Browallia New"/>
                <w:sz w:val="28"/>
                <w:szCs w:val="28"/>
                <w:cs/>
              </w:rPr>
            </w:pPr>
            <w:r w:rsidRPr="00A05339">
              <w:rPr>
                <w:rFonts w:ascii="Browallia New" w:hAnsi="Browallia New" w:cs="Browallia New"/>
                <w:sz w:val="28"/>
                <w:szCs w:val="28"/>
                <w:cs/>
              </w:rPr>
              <w:t>(หน่วย</w:t>
            </w:r>
            <w:r w:rsidR="00F46B29" w:rsidRPr="00A05339">
              <w:rPr>
                <w:rFonts w:ascii="Browallia New" w:hAnsi="Browallia New" w:cs="Browallia New"/>
                <w:sz w:val="28"/>
                <w:szCs w:val="28"/>
              </w:rPr>
              <w:t xml:space="preserve"> </w:t>
            </w:r>
            <w:r w:rsidRPr="00A05339">
              <w:rPr>
                <w:rFonts w:ascii="Browallia New" w:hAnsi="Browallia New" w:cs="Browallia New"/>
                <w:sz w:val="28"/>
                <w:szCs w:val="28"/>
                <w:cs/>
                <w:lang w:val="en-GB"/>
              </w:rPr>
              <w:t>:</w:t>
            </w:r>
            <w:r w:rsidR="00F46B29" w:rsidRPr="00A05339">
              <w:rPr>
                <w:rFonts w:ascii="Browallia New" w:hAnsi="Browallia New" w:cs="Browallia New"/>
                <w:sz w:val="28"/>
                <w:szCs w:val="28"/>
              </w:rPr>
              <w:t xml:space="preserve"> </w:t>
            </w:r>
            <w:r w:rsidRPr="00A05339">
              <w:rPr>
                <w:rFonts w:ascii="Browallia New" w:hAnsi="Browallia New" w:cs="Browallia New"/>
                <w:sz w:val="28"/>
                <w:szCs w:val="28"/>
                <w:cs/>
              </w:rPr>
              <w:t>พันบาท)</w:t>
            </w:r>
          </w:p>
        </w:tc>
      </w:tr>
      <w:tr w:rsidR="006971B8" w:rsidRPr="0059585E" w14:paraId="609C2D07" w14:textId="77777777" w:rsidTr="00C07995">
        <w:trPr>
          <w:trHeight w:val="257"/>
          <w:tblHeader/>
        </w:trPr>
        <w:tc>
          <w:tcPr>
            <w:tcW w:w="3717" w:type="dxa"/>
            <w:tcBorders>
              <w:top w:val="nil"/>
              <w:left w:val="nil"/>
              <w:bottom w:val="nil"/>
              <w:right w:val="nil"/>
            </w:tcBorders>
          </w:tcPr>
          <w:p w14:paraId="760C4825" w14:textId="77777777" w:rsidR="006971B8" w:rsidRPr="00A05339" w:rsidRDefault="006971B8" w:rsidP="001B4041">
            <w:pPr>
              <w:spacing w:line="240" w:lineRule="auto"/>
              <w:ind w:left="702" w:hanging="702"/>
              <w:jc w:val="both"/>
              <w:rPr>
                <w:rFonts w:ascii="Browallia New" w:hAnsi="Browallia New" w:cs="Browallia New"/>
                <w:sz w:val="28"/>
                <w:szCs w:val="28"/>
              </w:rPr>
            </w:pPr>
          </w:p>
        </w:tc>
        <w:tc>
          <w:tcPr>
            <w:tcW w:w="2538" w:type="dxa"/>
            <w:gridSpan w:val="3"/>
            <w:tcBorders>
              <w:left w:val="nil"/>
              <w:bottom w:val="single" w:sz="4" w:space="0" w:color="auto"/>
              <w:right w:val="nil"/>
            </w:tcBorders>
          </w:tcPr>
          <w:p w14:paraId="503898BE" w14:textId="77777777" w:rsidR="006971B8" w:rsidRPr="00A05339" w:rsidRDefault="006971B8" w:rsidP="001B4041">
            <w:pPr>
              <w:spacing w:line="240" w:lineRule="auto"/>
              <w:jc w:val="center"/>
              <w:rPr>
                <w:rFonts w:ascii="Browallia New" w:hAnsi="Browallia New" w:cs="Browallia New"/>
                <w:sz w:val="28"/>
                <w:szCs w:val="28"/>
              </w:rPr>
            </w:pPr>
            <w:r w:rsidRPr="00A05339">
              <w:rPr>
                <w:rFonts w:ascii="Browallia New" w:hAnsi="Browallia New" w:cs="Browallia New"/>
                <w:sz w:val="28"/>
                <w:szCs w:val="28"/>
                <w:cs/>
              </w:rPr>
              <w:t>งบการเงินรวม</w:t>
            </w:r>
          </w:p>
        </w:tc>
        <w:tc>
          <w:tcPr>
            <w:tcW w:w="236" w:type="dxa"/>
            <w:tcBorders>
              <w:left w:val="nil"/>
              <w:right w:val="nil"/>
            </w:tcBorders>
          </w:tcPr>
          <w:p w14:paraId="2648A10B" w14:textId="77777777" w:rsidR="006971B8" w:rsidRPr="00A05339" w:rsidRDefault="006971B8" w:rsidP="001B4041">
            <w:pPr>
              <w:spacing w:line="240" w:lineRule="auto"/>
              <w:jc w:val="center"/>
              <w:rPr>
                <w:rFonts w:ascii="Browallia New" w:hAnsi="Browallia New" w:cs="Browallia New"/>
                <w:sz w:val="28"/>
                <w:szCs w:val="28"/>
                <w:cs/>
              </w:rPr>
            </w:pPr>
          </w:p>
        </w:tc>
        <w:tc>
          <w:tcPr>
            <w:tcW w:w="2617" w:type="dxa"/>
            <w:gridSpan w:val="3"/>
            <w:tcBorders>
              <w:left w:val="nil"/>
              <w:bottom w:val="single" w:sz="4" w:space="0" w:color="auto"/>
              <w:right w:val="nil"/>
            </w:tcBorders>
          </w:tcPr>
          <w:p w14:paraId="4B56EBAD" w14:textId="77777777" w:rsidR="006971B8" w:rsidRPr="00A05339" w:rsidRDefault="006971B8" w:rsidP="001B4041">
            <w:pPr>
              <w:spacing w:line="240" w:lineRule="auto"/>
              <w:jc w:val="center"/>
              <w:rPr>
                <w:rFonts w:ascii="Browallia New" w:hAnsi="Browallia New" w:cs="Browallia New"/>
                <w:sz w:val="28"/>
                <w:szCs w:val="28"/>
                <w:cs/>
              </w:rPr>
            </w:pPr>
            <w:r w:rsidRPr="00A05339">
              <w:rPr>
                <w:rFonts w:ascii="Browallia New" w:hAnsi="Browallia New" w:cs="Browallia New"/>
                <w:sz w:val="28"/>
                <w:szCs w:val="28"/>
                <w:cs/>
              </w:rPr>
              <w:t>งบการเงินเฉพาะบริษัท</w:t>
            </w:r>
          </w:p>
        </w:tc>
      </w:tr>
      <w:tr w:rsidR="00E24EB7" w:rsidRPr="0059585E" w14:paraId="4BBACBF7" w14:textId="77777777" w:rsidTr="00C07995">
        <w:trPr>
          <w:tblHeader/>
        </w:trPr>
        <w:tc>
          <w:tcPr>
            <w:tcW w:w="3717" w:type="dxa"/>
            <w:tcBorders>
              <w:top w:val="nil"/>
              <w:left w:val="nil"/>
              <w:bottom w:val="nil"/>
              <w:right w:val="nil"/>
            </w:tcBorders>
          </w:tcPr>
          <w:p w14:paraId="627855EF" w14:textId="77777777" w:rsidR="00E24EB7" w:rsidRPr="00A05339" w:rsidRDefault="00E24EB7" w:rsidP="00E24EB7">
            <w:pPr>
              <w:spacing w:line="240" w:lineRule="auto"/>
              <w:jc w:val="center"/>
              <w:rPr>
                <w:rFonts w:ascii="Browallia New" w:hAnsi="Browallia New" w:cs="Browallia New"/>
                <w:sz w:val="28"/>
                <w:szCs w:val="28"/>
              </w:rPr>
            </w:pPr>
          </w:p>
        </w:tc>
        <w:tc>
          <w:tcPr>
            <w:tcW w:w="1152" w:type="dxa"/>
            <w:tcBorders>
              <w:top w:val="single" w:sz="4" w:space="0" w:color="auto"/>
              <w:left w:val="nil"/>
              <w:bottom w:val="single" w:sz="4" w:space="0" w:color="auto"/>
              <w:right w:val="nil"/>
            </w:tcBorders>
            <w:vAlign w:val="bottom"/>
          </w:tcPr>
          <w:p w14:paraId="3D859D59" w14:textId="515C9FB2" w:rsidR="00E24EB7" w:rsidRPr="00A05339"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A05339">
              <w:rPr>
                <w:rFonts w:ascii="Browallia New" w:hAnsi="Browallia New" w:cs="Browallia New" w:hint="cs"/>
                <w:sz w:val="28"/>
                <w:szCs w:val="28"/>
              </w:rPr>
              <w:t>256</w:t>
            </w:r>
            <w:r w:rsidRPr="00A05339">
              <w:rPr>
                <w:rFonts w:ascii="Browallia New" w:hAnsi="Browallia New" w:cs="Browallia New"/>
                <w:sz w:val="28"/>
                <w:szCs w:val="28"/>
              </w:rPr>
              <w:t>6</w:t>
            </w:r>
          </w:p>
        </w:tc>
        <w:tc>
          <w:tcPr>
            <w:tcW w:w="239" w:type="dxa"/>
            <w:tcBorders>
              <w:top w:val="nil"/>
              <w:left w:val="nil"/>
              <w:right w:val="nil"/>
            </w:tcBorders>
            <w:vAlign w:val="bottom"/>
          </w:tcPr>
          <w:p w14:paraId="49F22BE9" w14:textId="77777777" w:rsidR="00E24EB7" w:rsidRPr="00A05339" w:rsidRDefault="00E24EB7" w:rsidP="00E24EB7">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left w:val="nil"/>
              <w:bottom w:val="single" w:sz="4" w:space="0" w:color="auto"/>
              <w:right w:val="nil"/>
            </w:tcBorders>
            <w:vAlign w:val="bottom"/>
          </w:tcPr>
          <w:p w14:paraId="6A8B558B" w14:textId="3976174E" w:rsidR="00E24EB7" w:rsidRPr="00A05339"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A05339">
              <w:rPr>
                <w:rFonts w:ascii="Browallia New" w:hAnsi="Browallia New" w:cs="Browallia New" w:hint="cs"/>
                <w:sz w:val="28"/>
                <w:szCs w:val="28"/>
              </w:rPr>
              <w:t>256</w:t>
            </w:r>
            <w:r w:rsidRPr="00A05339">
              <w:rPr>
                <w:rFonts w:ascii="Browallia New" w:hAnsi="Browallia New" w:cs="Browallia New"/>
                <w:sz w:val="28"/>
                <w:szCs w:val="28"/>
              </w:rPr>
              <w:t>5</w:t>
            </w:r>
          </w:p>
        </w:tc>
        <w:tc>
          <w:tcPr>
            <w:tcW w:w="236" w:type="dxa"/>
            <w:tcBorders>
              <w:top w:val="nil"/>
              <w:left w:val="nil"/>
              <w:right w:val="nil"/>
            </w:tcBorders>
          </w:tcPr>
          <w:p w14:paraId="7E5DB5C5" w14:textId="77777777" w:rsidR="00E24EB7" w:rsidRPr="00A05339" w:rsidRDefault="00E24EB7" w:rsidP="00E24EB7">
            <w:pPr>
              <w:spacing w:line="240" w:lineRule="auto"/>
              <w:ind w:right="-10"/>
              <w:jc w:val="center"/>
              <w:rPr>
                <w:rFonts w:ascii="Browallia New" w:hAnsi="Browallia New" w:cs="Browallia New"/>
                <w:sz w:val="28"/>
                <w:szCs w:val="28"/>
              </w:rPr>
            </w:pPr>
          </w:p>
        </w:tc>
        <w:tc>
          <w:tcPr>
            <w:tcW w:w="1168" w:type="dxa"/>
            <w:tcBorders>
              <w:top w:val="single" w:sz="4" w:space="0" w:color="auto"/>
              <w:left w:val="nil"/>
              <w:bottom w:val="single" w:sz="4" w:space="0" w:color="auto"/>
              <w:right w:val="nil"/>
            </w:tcBorders>
            <w:vAlign w:val="bottom"/>
          </w:tcPr>
          <w:p w14:paraId="6C134591" w14:textId="4ECAEE21" w:rsidR="00E24EB7" w:rsidRPr="00A05339"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A05339">
              <w:rPr>
                <w:rFonts w:ascii="Browallia New" w:hAnsi="Browallia New" w:cs="Browallia New" w:hint="cs"/>
                <w:sz w:val="28"/>
                <w:szCs w:val="28"/>
              </w:rPr>
              <w:t>256</w:t>
            </w:r>
            <w:r w:rsidRPr="00A05339">
              <w:rPr>
                <w:rFonts w:ascii="Browallia New" w:hAnsi="Browallia New" w:cs="Browallia New"/>
                <w:sz w:val="28"/>
                <w:szCs w:val="28"/>
              </w:rPr>
              <w:t>6</w:t>
            </w:r>
          </w:p>
        </w:tc>
        <w:tc>
          <w:tcPr>
            <w:tcW w:w="236" w:type="dxa"/>
            <w:tcBorders>
              <w:top w:val="nil"/>
              <w:left w:val="nil"/>
              <w:bottom w:val="nil"/>
              <w:right w:val="nil"/>
            </w:tcBorders>
            <w:vAlign w:val="bottom"/>
          </w:tcPr>
          <w:p w14:paraId="3A60C762" w14:textId="77777777" w:rsidR="00E24EB7" w:rsidRPr="00A05339" w:rsidRDefault="00E24EB7" w:rsidP="00E24EB7">
            <w:pPr>
              <w:tabs>
                <w:tab w:val="clear" w:pos="907"/>
              </w:tabs>
              <w:spacing w:line="240" w:lineRule="auto"/>
              <w:ind w:left="-108" w:right="-108"/>
              <w:jc w:val="center"/>
              <w:rPr>
                <w:rFonts w:ascii="Browallia New" w:hAnsi="Browallia New" w:cs="Browallia New"/>
                <w:sz w:val="28"/>
                <w:szCs w:val="28"/>
                <w:cs/>
              </w:rPr>
            </w:pPr>
          </w:p>
        </w:tc>
        <w:tc>
          <w:tcPr>
            <w:tcW w:w="1213" w:type="dxa"/>
            <w:tcBorders>
              <w:top w:val="nil"/>
              <w:left w:val="nil"/>
              <w:bottom w:val="single" w:sz="4" w:space="0" w:color="auto"/>
              <w:right w:val="nil"/>
            </w:tcBorders>
            <w:vAlign w:val="bottom"/>
          </w:tcPr>
          <w:p w14:paraId="2DCDD03F" w14:textId="57BE9D71" w:rsidR="00E24EB7" w:rsidRPr="00A05339" w:rsidRDefault="00E24EB7" w:rsidP="00E24EB7">
            <w:pPr>
              <w:tabs>
                <w:tab w:val="clear" w:pos="907"/>
              </w:tabs>
              <w:spacing w:line="240" w:lineRule="auto"/>
              <w:ind w:left="-108" w:right="-108"/>
              <w:jc w:val="center"/>
              <w:rPr>
                <w:rFonts w:ascii="Browallia New" w:hAnsi="Browallia New" w:cs="Browallia New"/>
                <w:sz w:val="28"/>
                <w:szCs w:val="28"/>
                <w:lang w:val="en-GB"/>
              </w:rPr>
            </w:pPr>
            <w:r w:rsidRPr="00A05339">
              <w:rPr>
                <w:rFonts w:ascii="Browallia New" w:hAnsi="Browallia New" w:cs="Browallia New" w:hint="cs"/>
                <w:sz w:val="28"/>
                <w:szCs w:val="28"/>
              </w:rPr>
              <w:t>256</w:t>
            </w:r>
            <w:r w:rsidRPr="00A05339">
              <w:rPr>
                <w:rFonts w:ascii="Browallia New" w:hAnsi="Browallia New" w:cs="Browallia New"/>
                <w:sz w:val="28"/>
                <w:szCs w:val="28"/>
              </w:rPr>
              <w:t>5</w:t>
            </w:r>
          </w:p>
        </w:tc>
      </w:tr>
      <w:tr w:rsidR="00990CFB" w:rsidRPr="0059585E" w14:paraId="5D9337D7" w14:textId="77777777" w:rsidTr="00C07995">
        <w:trPr>
          <w:tblHeader/>
        </w:trPr>
        <w:tc>
          <w:tcPr>
            <w:tcW w:w="3717" w:type="dxa"/>
            <w:tcBorders>
              <w:top w:val="nil"/>
              <w:left w:val="nil"/>
              <w:bottom w:val="nil"/>
              <w:right w:val="nil"/>
            </w:tcBorders>
            <w:vAlign w:val="center"/>
          </w:tcPr>
          <w:p w14:paraId="582F9CB8" w14:textId="7559580F" w:rsidR="00990CFB" w:rsidRPr="0059585E" w:rsidRDefault="00990CFB" w:rsidP="00990CFB">
            <w:pPr>
              <w:spacing w:line="240" w:lineRule="auto"/>
              <w:rPr>
                <w:rFonts w:ascii="Browallia New" w:hAnsi="Browallia New" w:cs="Browallia New"/>
                <w:sz w:val="20"/>
                <w:szCs w:val="20"/>
                <w:highlight w:val="red"/>
                <w:cs/>
              </w:rPr>
            </w:pPr>
          </w:p>
        </w:tc>
        <w:tc>
          <w:tcPr>
            <w:tcW w:w="1152" w:type="dxa"/>
            <w:tcBorders>
              <w:top w:val="single" w:sz="4" w:space="0" w:color="auto"/>
              <w:left w:val="nil"/>
              <w:right w:val="nil"/>
            </w:tcBorders>
          </w:tcPr>
          <w:p w14:paraId="359C1E74" w14:textId="77777777" w:rsidR="00990CFB" w:rsidRPr="0059585E"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tcPr>
          <w:p w14:paraId="4149194A" w14:textId="77777777" w:rsidR="00990CFB" w:rsidRPr="0059585E" w:rsidRDefault="00990CFB" w:rsidP="00990CFB">
            <w:pPr>
              <w:spacing w:line="240" w:lineRule="auto"/>
              <w:rPr>
                <w:rFonts w:ascii="Browallia New" w:hAnsi="Browallia New" w:cs="Browallia New"/>
                <w:sz w:val="20"/>
                <w:szCs w:val="20"/>
                <w:highlight w:val="red"/>
              </w:rPr>
            </w:pPr>
          </w:p>
        </w:tc>
        <w:tc>
          <w:tcPr>
            <w:tcW w:w="1147" w:type="dxa"/>
            <w:tcBorders>
              <w:top w:val="single" w:sz="4" w:space="0" w:color="auto"/>
              <w:left w:val="nil"/>
              <w:right w:val="nil"/>
            </w:tcBorders>
          </w:tcPr>
          <w:p w14:paraId="2C5BFADC" w14:textId="77777777" w:rsidR="00990CFB" w:rsidRPr="00D43853" w:rsidRDefault="00990CFB" w:rsidP="00990CFB">
            <w:pPr>
              <w:tabs>
                <w:tab w:val="clear" w:pos="227"/>
                <w:tab w:val="clear" w:pos="454"/>
                <w:tab w:val="clear" w:pos="680"/>
                <w:tab w:val="clear" w:pos="907"/>
              </w:tabs>
              <w:spacing w:line="240" w:lineRule="auto"/>
              <w:ind w:right="26"/>
              <w:jc w:val="right"/>
              <w:rPr>
                <w:rFonts w:ascii="Browallia New" w:hAnsi="Browallia New" w:cs="Browallia New"/>
                <w:sz w:val="20"/>
                <w:szCs w:val="20"/>
                <w:highlight w:val="yellow"/>
              </w:rPr>
            </w:pPr>
          </w:p>
        </w:tc>
        <w:tc>
          <w:tcPr>
            <w:tcW w:w="236" w:type="dxa"/>
            <w:tcBorders>
              <w:left w:val="nil"/>
              <w:right w:val="nil"/>
            </w:tcBorders>
            <w:vAlign w:val="center"/>
          </w:tcPr>
          <w:p w14:paraId="5FB38EA1" w14:textId="77777777" w:rsidR="00990CFB" w:rsidRPr="0059585E" w:rsidRDefault="00990CFB" w:rsidP="00990CFB">
            <w:pPr>
              <w:spacing w:line="240" w:lineRule="auto"/>
              <w:jc w:val="right"/>
              <w:rPr>
                <w:rFonts w:ascii="Browallia New" w:hAnsi="Browallia New" w:cs="Browallia New"/>
                <w:sz w:val="20"/>
                <w:szCs w:val="20"/>
                <w:highlight w:val="red"/>
              </w:rPr>
            </w:pPr>
          </w:p>
        </w:tc>
        <w:tc>
          <w:tcPr>
            <w:tcW w:w="1168" w:type="dxa"/>
            <w:tcBorders>
              <w:top w:val="single" w:sz="4" w:space="0" w:color="auto"/>
              <w:left w:val="nil"/>
              <w:right w:val="nil"/>
            </w:tcBorders>
            <w:vAlign w:val="center"/>
          </w:tcPr>
          <w:p w14:paraId="0673A5FC" w14:textId="77777777" w:rsidR="00990CFB" w:rsidRPr="0059585E"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red"/>
              </w:rPr>
            </w:pPr>
          </w:p>
        </w:tc>
        <w:tc>
          <w:tcPr>
            <w:tcW w:w="236" w:type="dxa"/>
            <w:tcBorders>
              <w:top w:val="nil"/>
              <w:left w:val="nil"/>
              <w:bottom w:val="nil"/>
              <w:right w:val="nil"/>
            </w:tcBorders>
            <w:vAlign w:val="center"/>
          </w:tcPr>
          <w:p w14:paraId="1DB372D1" w14:textId="77777777" w:rsidR="00990CFB" w:rsidRPr="0059585E" w:rsidRDefault="00990CFB" w:rsidP="00990CFB">
            <w:pPr>
              <w:spacing w:line="240" w:lineRule="auto"/>
              <w:jc w:val="right"/>
              <w:rPr>
                <w:rFonts w:ascii="Browallia New" w:hAnsi="Browallia New" w:cs="Browallia New"/>
                <w:sz w:val="20"/>
                <w:szCs w:val="20"/>
                <w:highlight w:val="red"/>
              </w:rPr>
            </w:pPr>
          </w:p>
        </w:tc>
        <w:tc>
          <w:tcPr>
            <w:tcW w:w="1213" w:type="dxa"/>
            <w:tcBorders>
              <w:top w:val="nil"/>
              <w:left w:val="nil"/>
              <w:bottom w:val="nil"/>
              <w:right w:val="nil"/>
            </w:tcBorders>
            <w:vAlign w:val="center"/>
          </w:tcPr>
          <w:p w14:paraId="08486D3B" w14:textId="77777777" w:rsidR="00990CFB" w:rsidRPr="002226C6" w:rsidRDefault="00990CFB" w:rsidP="00990CFB">
            <w:pPr>
              <w:tabs>
                <w:tab w:val="clear" w:pos="227"/>
                <w:tab w:val="clear" w:pos="454"/>
                <w:tab w:val="clear" w:pos="680"/>
                <w:tab w:val="clear" w:pos="907"/>
              </w:tabs>
              <w:spacing w:line="240" w:lineRule="auto"/>
              <w:ind w:right="18"/>
              <w:jc w:val="right"/>
              <w:rPr>
                <w:rFonts w:ascii="Browallia New" w:hAnsi="Browallia New" w:cs="Browallia New"/>
                <w:sz w:val="20"/>
                <w:szCs w:val="20"/>
                <w:highlight w:val="yellow"/>
              </w:rPr>
            </w:pPr>
          </w:p>
        </w:tc>
      </w:tr>
      <w:tr w:rsidR="006D490C" w:rsidRPr="0059585E" w14:paraId="789DBF01" w14:textId="77777777" w:rsidTr="00C07995">
        <w:tc>
          <w:tcPr>
            <w:tcW w:w="3717" w:type="dxa"/>
            <w:tcBorders>
              <w:top w:val="nil"/>
              <w:left w:val="nil"/>
              <w:bottom w:val="nil"/>
              <w:right w:val="nil"/>
            </w:tcBorders>
            <w:vAlign w:val="center"/>
          </w:tcPr>
          <w:p w14:paraId="41DBB003" w14:textId="77777777" w:rsidR="006D490C" w:rsidRPr="00A05339" w:rsidRDefault="006D490C" w:rsidP="006D490C">
            <w:pPr>
              <w:spacing w:line="240" w:lineRule="auto"/>
              <w:rPr>
                <w:rFonts w:ascii="Browallia New" w:hAnsi="Browallia New" w:cs="Browallia New"/>
                <w:sz w:val="28"/>
                <w:szCs w:val="28"/>
                <w:cs/>
              </w:rPr>
            </w:pPr>
            <w:r w:rsidRPr="00A05339">
              <w:rPr>
                <w:rFonts w:ascii="Browallia New" w:hAnsi="Browallia New" w:cs="Browallia New"/>
                <w:sz w:val="28"/>
                <w:szCs w:val="28"/>
                <w:cs/>
              </w:rPr>
              <w:t>ที่ดินและสิ่งปลูกสร้างที่อยู่ระหว่างพัฒนา</w:t>
            </w:r>
          </w:p>
        </w:tc>
        <w:tc>
          <w:tcPr>
            <w:tcW w:w="1152" w:type="dxa"/>
            <w:tcBorders>
              <w:left w:val="nil"/>
              <w:bottom w:val="nil"/>
              <w:right w:val="nil"/>
            </w:tcBorders>
          </w:tcPr>
          <w:p w14:paraId="23FC40D4" w14:textId="77777777" w:rsidR="006D490C" w:rsidRPr="0059585E"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bottom w:val="nil"/>
              <w:right w:val="nil"/>
            </w:tcBorders>
          </w:tcPr>
          <w:p w14:paraId="1F4FC169" w14:textId="77777777" w:rsidR="006D490C" w:rsidRPr="0059585E" w:rsidRDefault="006D490C" w:rsidP="006D490C">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1BB9C0E" w14:textId="77777777" w:rsidR="006D490C" w:rsidRPr="00D43853" w:rsidRDefault="006D490C" w:rsidP="006D490C">
            <w:pPr>
              <w:tabs>
                <w:tab w:val="clear" w:pos="227"/>
                <w:tab w:val="clear" w:pos="454"/>
                <w:tab w:val="clear" w:pos="680"/>
                <w:tab w:val="clear" w:pos="907"/>
              </w:tabs>
              <w:spacing w:line="240" w:lineRule="auto"/>
              <w:ind w:right="26"/>
              <w:jc w:val="right"/>
              <w:rPr>
                <w:rFonts w:ascii="Browallia New" w:hAnsi="Browallia New" w:cs="Browallia New"/>
                <w:sz w:val="28"/>
                <w:szCs w:val="28"/>
                <w:highlight w:val="yellow"/>
              </w:rPr>
            </w:pPr>
          </w:p>
        </w:tc>
        <w:tc>
          <w:tcPr>
            <w:tcW w:w="236" w:type="dxa"/>
            <w:tcBorders>
              <w:left w:val="nil"/>
              <w:bottom w:val="nil"/>
              <w:right w:val="nil"/>
            </w:tcBorders>
            <w:vAlign w:val="center"/>
          </w:tcPr>
          <w:p w14:paraId="255EA6CB" w14:textId="77777777" w:rsidR="006D490C" w:rsidRPr="0059585E" w:rsidRDefault="006D490C" w:rsidP="006D490C">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3B318E31" w14:textId="77777777" w:rsidR="006D490C" w:rsidRPr="0059585E"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red"/>
              </w:rPr>
            </w:pPr>
          </w:p>
        </w:tc>
        <w:tc>
          <w:tcPr>
            <w:tcW w:w="236" w:type="dxa"/>
            <w:tcBorders>
              <w:left w:val="nil"/>
              <w:bottom w:val="nil"/>
              <w:right w:val="nil"/>
            </w:tcBorders>
            <w:vAlign w:val="center"/>
          </w:tcPr>
          <w:p w14:paraId="7728BC79" w14:textId="77777777" w:rsidR="006D490C" w:rsidRPr="0059585E" w:rsidRDefault="006D490C" w:rsidP="006D490C">
            <w:pPr>
              <w:spacing w:line="240" w:lineRule="auto"/>
              <w:ind w:right="26"/>
              <w:jc w:val="right"/>
              <w:rPr>
                <w:rFonts w:ascii="Browallia New" w:hAnsi="Browallia New" w:cs="Browallia New"/>
                <w:sz w:val="28"/>
                <w:szCs w:val="28"/>
                <w:highlight w:val="red"/>
              </w:rPr>
            </w:pPr>
          </w:p>
        </w:tc>
        <w:tc>
          <w:tcPr>
            <w:tcW w:w="1213" w:type="dxa"/>
            <w:tcBorders>
              <w:left w:val="nil"/>
              <w:bottom w:val="nil"/>
              <w:right w:val="nil"/>
            </w:tcBorders>
            <w:vAlign w:val="center"/>
          </w:tcPr>
          <w:p w14:paraId="70D36384" w14:textId="77777777" w:rsidR="006D490C" w:rsidRPr="002226C6" w:rsidRDefault="006D490C" w:rsidP="006D490C">
            <w:pPr>
              <w:tabs>
                <w:tab w:val="clear" w:pos="227"/>
                <w:tab w:val="clear" w:pos="454"/>
                <w:tab w:val="clear" w:pos="680"/>
                <w:tab w:val="clear" w:pos="907"/>
              </w:tabs>
              <w:spacing w:line="240" w:lineRule="auto"/>
              <w:ind w:right="26"/>
              <w:jc w:val="center"/>
              <w:rPr>
                <w:rFonts w:ascii="Browallia New" w:hAnsi="Browallia New" w:cs="Browallia New"/>
                <w:sz w:val="28"/>
                <w:szCs w:val="28"/>
                <w:highlight w:val="yellow"/>
              </w:rPr>
            </w:pPr>
          </w:p>
        </w:tc>
      </w:tr>
      <w:tr w:rsidR="00CA36AE" w:rsidRPr="0059585E" w14:paraId="4357CEDE" w14:textId="77777777" w:rsidTr="00C07995">
        <w:tc>
          <w:tcPr>
            <w:tcW w:w="3717" w:type="dxa"/>
            <w:tcBorders>
              <w:top w:val="nil"/>
              <w:left w:val="nil"/>
              <w:bottom w:val="nil"/>
              <w:right w:val="nil"/>
            </w:tcBorders>
            <w:vAlign w:val="center"/>
          </w:tcPr>
          <w:p w14:paraId="56B57389" w14:textId="59830AAA"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ที่ดิน</w:t>
            </w:r>
          </w:p>
        </w:tc>
        <w:tc>
          <w:tcPr>
            <w:tcW w:w="1152" w:type="dxa"/>
            <w:tcBorders>
              <w:left w:val="nil"/>
              <w:bottom w:val="nil"/>
              <w:right w:val="nil"/>
            </w:tcBorders>
          </w:tcPr>
          <w:p w14:paraId="0A1E3773" w14:textId="72908E19" w:rsidR="00CA36AE" w:rsidRPr="00EB7244" w:rsidRDefault="00550B88"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584,</w:t>
            </w:r>
            <w:r w:rsidR="0045423B" w:rsidRPr="00EB7244">
              <w:rPr>
                <w:rFonts w:ascii="Browallia New" w:hAnsi="Browallia New" w:cs="Browallia New"/>
                <w:sz w:val="28"/>
                <w:szCs w:val="28"/>
              </w:rPr>
              <w:t>598</w:t>
            </w:r>
          </w:p>
        </w:tc>
        <w:tc>
          <w:tcPr>
            <w:tcW w:w="239" w:type="dxa"/>
            <w:tcBorders>
              <w:left w:val="nil"/>
              <w:bottom w:val="nil"/>
              <w:right w:val="nil"/>
            </w:tcBorders>
          </w:tcPr>
          <w:p w14:paraId="4441E0BD"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2E5781B6" w14:textId="14D7CFC2"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704,377</w:t>
            </w:r>
          </w:p>
        </w:tc>
        <w:tc>
          <w:tcPr>
            <w:tcW w:w="236" w:type="dxa"/>
            <w:tcBorders>
              <w:left w:val="nil"/>
              <w:bottom w:val="nil"/>
              <w:right w:val="nil"/>
            </w:tcBorders>
            <w:vAlign w:val="center"/>
          </w:tcPr>
          <w:p w14:paraId="6E17EECB"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2730CD1F" w14:textId="734B8C94"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DokChampa"/>
                <w:sz w:val="28"/>
                <w:szCs w:val="28"/>
                <w:lang w:bidi="lo-LA"/>
              </w:rPr>
              <w:t>48,205</w:t>
            </w:r>
          </w:p>
        </w:tc>
        <w:tc>
          <w:tcPr>
            <w:tcW w:w="236" w:type="dxa"/>
            <w:tcBorders>
              <w:top w:val="nil"/>
              <w:left w:val="nil"/>
              <w:bottom w:val="nil"/>
              <w:right w:val="nil"/>
            </w:tcBorders>
            <w:vAlign w:val="center"/>
          </w:tcPr>
          <w:p w14:paraId="1639DCFB"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44DF3DEF" w14:textId="0DB89703"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48,205</w:t>
            </w:r>
          </w:p>
        </w:tc>
      </w:tr>
      <w:tr w:rsidR="00CA36AE" w:rsidRPr="0059585E" w14:paraId="2EF97CB1" w14:textId="77777777" w:rsidTr="00C07995">
        <w:tc>
          <w:tcPr>
            <w:tcW w:w="3717" w:type="dxa"/>
            <w:tcBorders>
              <w:top w:val="nil"/>
              <w:left w:val="nil"/>
              <w:bottom w:val="nil"/>
              <w:right w:val="nil"/>
            </w:tcBorders>
            <w:vAlign w:val="center"/>
          </w:tcPr>
          <w:p w14:paraId="1AA7FAB6" w14:textId="46BECDD8"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ค่าปรับปรุงที่ดิน</w:t>
            </w:r>
          </w:p>
        </w:tc>
        <w:tc>
          <w:tcPr>
            <w:tcW w:w="1152" w:type="dxa"/>
            <w:tcBorders>
              <w:left w:val="nil"/>
              <w:bottom w:val="nil"/>
              <w:right w:val="nil"/>
            </w:tcBorders>
          </w:tcPr>
          <w:p w14:paraId="3949C659" w14:textId="0EED315E" w:rsidR="00CA36AE" w:rsidRPr="00EB7244" w:rsidRDefault="0045423B"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83,</w:t>
            </w:r>
            <w:r w:rsidR="006964D1" w:rsidRPr="00EB7244">
              <w:rPr>
                <w:rFonts w:ascii="Browallia New" w:hAnsi="Browallia New" w:cs="Browallia New"/>
                <w:sz w:val="28"/>
                <w:szCs w:val="28"/>
              </w:rPr>
              <w:t>429</w:t>
            </w:r>
          </w:p>
        </w:tc>
        <w:tc>
          <w:tcPr>
            <w:tcW w:w="239" w:type="dxa"/>
            <w:tcBorders>
              <w:left w:val="nil"/>
              <w:bottom w:val="nil"/>
              <w:right w:val="nil"/>
            </w:tcBorders>
          </w:tcPr>
          <w:p w14:paraId="5E4B20F1"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033BAAE0" w14:textId="485822B5"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113,633</w:t>
            </w:r>
          </w:p>
        </w:tc>
        <w:tc>
          <w:tcPr>
            <w:tcW w:w="236" w:type="dxa"/>
            <w:tcBorders>
              <w:left w:val="nil"/>
              <w:bottom w:val="nil"/>
              <w:right w:val="nil"/>
            </w:tcBorders>
            <w:vAlign w:val="center"/>
          </w:tcPr>
          <w:p w14:paraId="23170761"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4582C9F7" w14:textId="345CFD62"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2,054</w:t>
            </w:r>
          </w:p>
        </w:tc>
        <w:tc>
          <w:tcPr>
            <w:tcW w:w="236" w:type="dxa"/>
            <w:tcBorders>
              <w:top w:val="nil"/>
              <w:left w:val="nil"/>
              <w:bottom w:val="nil"/>
              <w:right w:val="nil"/>
            </w:tcBorders>
            <w:vAlign w:val="center"/>
          </w:tcPr>
          <w:p w14:paraId="458ADC47"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B315792" w14:textId="5E90601A"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1,894</w:t>
            </w:r>
          </w:p>
        </w:tc>
      </w:tr>
      <w:tr w:rsidR="00CA36AE" w:rsidRPr="0059585E" w14:paraId="0136E86F" w14:textId="77777777" w:rsidTr="00C07995">
        <w:tc>
          <w:tcPr>
            <w:tcW w:w="3717" w:type="dxa"/>
            <w:tcBorders>
              <w:top w:val="nil"/>
              <w:left w:val="nil"/>
              <w:bottom w:val="nil"/>
              <w:right w:val="nil"/>
            </w:tcBorders>
            <w:vAlign w:val="center"/>
          </w:tcPr>
          <w:p w14:paraId="3431677F" w14:textId="79C0042E"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ค่าก่อสร้าง</w:t>
            </w:r>
          </w:p>
        </w:tc>
        <w:tc>
          <w:tcPr>
            <w:tcW w:w="1152" w:type="dxa"/>
            <w:tcBorders>
              <w:left w:val="nil"/>
              <w:bottom w:val="nil"/>
              <w:right w:val="nil"/>
            </w:tcBorders>
          </w:tcPr>
          <w:p w14:paraId="665C3AC4" w14:textId="78BA86A0" w:rsidR="00CA36AE" w:rsidRPr="00EB7244" w:rsidRDefault="006964D1"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1,069,421</w:t>
            </w:r>
          </w:p>
        </w:tc>
        <w:tc>
          <w:tcPr>
            <w:tcW w:w="239" w:type="dxa"/>
            <w:tcBorders>
              <w:left w:val="nil"/>
              <w:bottom w:val="nil"/>
              <w:right w:val="nil"/>
            </w:tcBorders>
          </w:tcPr>
          <w:p w14:paraId="7B4763EA"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7CD10BBA" w14:textId="1E1AEBEF"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1,255,945</w:t>
            </w:r>
          </w:p>
        </w:tc>
        <w:tc>
          <w:tcPr>
            <w:tcW w:w="236" w:type="dxa"/>
            <w:tcBorders>
              <w:left w:val="nil"/>
              <w:bottom w:val="nil"/>
              <w:right w:val="nil"/>
            </w:tcBorders>
            <w:vAlign w:val="center"/>
          </w:tcPr>
          <w:p w14:paraId="7ABBEB5B"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16410DF4" w14:textId="6E715691"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2,376</w:t>
            </w:r>
          </w:p>
        </w:tc>
        <w:tc>
          <w:tcPr>
            <w:tcW w:w="236" w:type="dxa"/>
            <w:tcBorders>
              <w:top w:val="nil"/>
              <w:left w:val="nil"/>
              <w:bottom w:val="nil"/>
              <w:right w:val="nil"/>
            </w:tcBorders>
            <w:vAlign w:val="center"/>
          </w:tcPr>
          <w:p w14:paraId="58C101E9"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7F73314A" w14:textId="17149865"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1,819</w:t>
            </w:r>
          </w:p>
        </w:tc>
      </w:tr>
      <w:tr w:rsidR="00CA36AE" w:rsidRPr="0059585E" w14:paraId="33E6D879" w14:textId="77777777" w:rsidTr="00C07995">
        <w:tc>
          <w:tcPr>
            <w:tcW w:w="3717" w:type="dxa"/>
            <w:tcBorders>
              <w:top w:val="nil"/>
              <w:left w:val="nil"/>
              <w:bottom w:val="nil"/>
              <w:right w:val="nil"/>
            </w:tcBorders>
            <w:vAlign w:val="center"/>
          </w:tcPr>
          <w:p w14:paraId="327FAA3D" w14:textId="04175439"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ค่าสาธารณูปโภค</w:t>
            </w:r>
          </w:p>
        </w:tc>
        <w:tc>
          <w:tcPr>
            <w:tcW w:w="1152" w:type="dxa"/>
            <w:tcBorders>
              <w:left w:val="nil"/>
              <w:bottom w:val="nil"/>
              <w:right w:val="nil"/>
            </w:tcBorders>
          </w:tcPr>
          <w:p w14:paraId="66B2BDAD" w14:textId="0EC7B03D" w:rsidR="00CA36AE" w:rsidRPr="00EB7244" w:rsidRDefault="00F85FCF"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330,903</w:t>
            </w:r>
          </w:p>
        </w:tc>
        <w:tc>
          <w:tcPr>
            <w:tcW w:w="239" w:type="dxa"/>
            <w:tcBorders>
              <w:left w:val="nil"/>
              <w:bottom w:val="nil"/>
              <w:right w:val="nil"/>
            </w:tcBorders>
          </w:tcPr>
          <w:p w14:paraId="7223812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nil"/>
              <w:right w:val="nil"/>
            </w:tcBorders>
          </w:tcPr>
          <w:p w14:paraId="571FB673" w14:textId="09D9E57A"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322,509</w:t>
            </w:r>
          </w:p>
        </w:tc>
        <w:tc>
          <w:tcPr>
            <w:tcW w:w="236" w:type="dxa"/>
            <w:tcBorders>
              <w:left w:val="nil"/>
              <w:bottom w:val="nil"/>
              <w:right w:val="nil"/>
            </w:tcBorders>
            <w:vAlign w:val="center"/>
          </w:tcPr>
          <w:p w14:paraId="76A7339D"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nil"/>
              <w:right w:val="nil"/>
            </w:tcBorders>
            <w:vAlign w:val="center"/>
          </w:tcPr>
          <w:p w14:paraId="07740613" w14:textId="0D12DAD6"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c>
          <w:tcPr>
            <w:tcW w:w="236" w:type="dxa"/>
            <w:tcBorders>
              <w:top w:val="nil"/>
              <w:left w:val="nil"/>
              <w:bottom w:val="nil"/>
              <w:right w:val="nil"/>
            </w:tcBorders>
            <w:vAlign w:val="center"/>
          </w:tcPr>
          <w:p w14:paraId="0919BA15"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nil"/>
              <w:left w:val="nil"/>
              <w:bottom w:val="nil"/>
              <w:right w:val="nil"/>
            </w:tcBorders>
            <w:vAlign w:val="center"/>
          </w:tcPr>
          <w:p w14:paraId="3B046D6E" w14:textId="0C272985"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w:t>
            </w:r>
            <w:r w:rsidRPr="00B1001A">
              <w:rPr>
                <w:rFonts w:ascii="Browallia New" w:hAnsi="Browallia New" w:cs="Browallia New"/>
                <w:sz w:val="28"/>
                <w:szCs w:val="28"/>
                <w:cs/>
              </w:rPr>
              <w:t>-</w:t>
            </w:r>
          </w:p>
        </w:tc>
      </w:tr>
      <w:tr w:rsidR="00CA36AE" w:rsidRPr="0059585E" w14:paraId="675DA119" w14:textId="77777777" w:rsidTr="00C07995">
        <w:tc>
          <w:tcPr>
            <w:tcW w:w="3717" w:type="dxa"/>
            <w:tcBorders>
              <w:top w:val="nil"/>
              <w:left w:val="nil"/>
              <w:bottom w:val="nil"/>
              <w:right w:val="nil"/>
            </w:tcBorders>
            <w:vAlign w:val="center"/>
          </w:tcPr>
          <w:p w14:paraId="3A0B66AF" w14:textId="4D499044" w:rsidR="00CA36AE" w:rsidRPr="00A05339" w:rsidRDefault="00CA36AE" w:rsidP="00CA36AE">
            <w:pPr>
              <w:spacing w:line="240" w:lineRule="auto"/>
              <w:rPr>
                <w:rFonts w:ascii="Browallia New" w:hAnsi="Browallia New" w:cs="Browallia New"/>
                <w:sz w:val="28"/>
                <w:szCs w:val="28"/>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ต้นทุน</w:t>
            </w:r>
            <w:r w:rsidRPr="00A05339">
              <w:rPr>
                <w:rFonts w:ascii="Browallia New" w:hAnsi="Browallia New" w:cs="Browallia New" w:hint="cs"/>
                <w:sz w:val="28"/>
                <w:szCs w:val="28"/>
                <w:cs/>
              </w:rPr>
              <w:t>ทางการเงิน</w:t>
            </w:r>
          </w:p>
        </w:tc>
        <w:tc>
          <w:tcPr>
            <w:tcW w:w="1152" w:type="dxa"/>
            <w:tcBorders>
              <w:top w:val="nil"/>
              <w:left w:val="nil"/>
              <w:right w:val="nil"/>
            </w:tcBorders>
          </w:tcPr>
          <w:p w14:paraId="626F2169" w14:textId="3486A754" w:rsidR="00CA36AE" w:rsidRPr="00EB7244" w:rsidRDefault="00F85FCF"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12</w:t>
            </w:r>
            <w:r w:rsidR="006C67E0" w:rsidRPr="00EB7244">
              <w:rPr>
                <w:rFonts w:ascii="Browallia New" w:hAnsi="Browallia New" w:cs="Browallia New"/>
                <w:sz w:val="28"/>
                <w:szCs w:val="28"/>
              </w:rPr>
              <w:t>0</w:t>
            </w:r>
            <w:r w:rsidR="00CA6D41" w:rsidRPr="00EB7244">
              <w:rPr>
                <w:rFonts w:ascii="Browallia New" w:hAnsi="Browallia New" w:cs="Browallia New"/>
                <w:sz w:val="28"/>
                <w:szCs w:val="28"/>
              </w:rPr>
              <w:t>,777</w:t>
            </w:r>
          </w:p>
        </w:tc>
        <w:tc>
          <w:tcPr>
            <w:tcW w:w="239" w:type="dxa"/>
            <w:tcBorders>
              <w:top w:val="nil"/>
              <w:left w:val="nil"/>
              <w:right w:val="nil"/>
            </w:tcBorders>
          </w:tcPr>
          <w:p w14:paraId="5C61B12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top w:val="nil"/>
              <w:left w:val="nil"/>
              <w:right w:val="nil"/>
            </w:tcBorders>
          </w:tcPr>
          <w:p w14:paraId="2AD70B1A" w14:textId="07452EE6"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121,335</w:t>
            </w:r>
          </w:p>
        </w:tc>
        <w:tc>
          <w:tcPr>
            <w:tcW w:w="236" w:type="dxa"/>
            <w:tcBorders>
              <w:top w:val="nil"/>
              <w:left w:val="nil"/>
              <w:right w:val="nil"/>
            </w:tcBorders>
            <w:vAlign w:val="center"/>
          </w:tcPr>
          <w:p w14:paraId="16D1B2AC"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top w:val="nil"/>
              <w:left w:val="nil"/>
              <w:right w:val="nil"/>
            </w:tcBorders>
            <w:vAlign w:val="center"/>
          </w:tcPr>
          <w:p w14:paraId="05C03C3E" w14:textId="2761F56C"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c>
          <w:tcPr>
            <w:tcW w:w="236" w:type="dxa"/>
            <w:tcBorders>
              <w:top w:val="nil"/>
              <w:left w:val="nil"/>
              <w:right w:val="nil"/>
            </w:tcBorders>
            <w:vAlign w:val="center"/>
          </w:tcPr>
          <w:p w14:paraId="3AD3BC23"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nil"/>
              <w:left w:val="nil"/>
              <w:right w:val="nil"/>
            </w:tcBorders>
            <w:vAlign w:val="center"/>
          </w:tcPr>
          <w:p w14:paraId="67E56B98" w14:textId="55708A1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w:t>
            </w:r>
            <w:r w:rsidRPr="00B1001A">
              <w:rPr>
                <w:rFonts w:ascii="Browallia New" w:hAnsi="Browallia New" w:cs="Browallia New"/>
                <w:sz w:val="28"/>
                <w:szCs w:val="28"/>
                <w:cs/>
              </w:rPr>
              <w:t>-</w:t>
            </w:r>
          </w:p>
        </w:tc>
      </w:tr>
      <w:tr w:rsidR="00CA36AE" w:rsidRPr="0059585E" w14:paraId="2BDA81D5" w14:textId="77777777" w:rsidTr="00C07995">
        <w:tc>
          <w:tcPr>
            <w:tcW w:w="3717" w:type="dxa"/>
            <w:tcBorders>
              <w:top w:val="nil"/>
              <w:left w:val="nil"/>
              <w:bottom w:val="nil"/>
              <w:right w:val="nil"/>
            </w:tcBorders>
            <w:vAlign w:val="center"/>
          </w:tcPr>
          <w:p w14:paraId="0FE52487" w14:textId="05DA490D"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hint="cs"/>
                <w:sz w:val="28"/>
                <w:szCs w:val="28"/>
                <w:cs/>
              </w:rPr>
              <w:t xml:space="preserve">     ต้นทุนการกู้ยืม</w:t>
            </w:r>
          </w:p>
        </w:tc>
        <w:tc>
          <w:tcPr>
            <w:tcW w:w="1152" w:type="dxa"/>
            <w:tcBorders>
              <w:left w:val="nil"/>
              <w:right w:val="nil"/>
            </w:tcBorders>
          </w:tcPr>
          <w:p w14:paraId="64B70909" w14:textId="59052CEA" w:rsidR="00CA36AE" w:rsidRPr="00EB7244" w:rsidRDefault="003712C1"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w:t>
            </w:r>
          </w:p>
        </w:tc>
        <w:tc>
          <w:tcPr>
            <w:tcW w:w="239" w:type="dxa"/>
            <w:tcBorders>
              <w:left w:val="nil"/>
              <w:right w:val="nil"/>
            </w:tcBorders>
          </w:tcPr>
          <w:p w14:paraId="5CE28EBC"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7A8AB4C9" w14:textId="0424DC2A"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930</w:t>
            </w:r>
          </w:p>
        </w:tc>
        <w:tc>
          <w:tcPr>
            <w:tcW w:w="236" w:type="dxa"/>
            <w:tcBorders>
              <w:left w:val="nil"/>
              <w:right w:val="nil"/>
            </w:tcBorders>
            <w:vAlign w:val="center"/>
          </w:tcPr>
          <w:p w14:paraId="364671D7"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right w:val="nil"/>
            </w:tcBorders>
            <w:vAlign w:val="center"/>
          </w:tcPr>
          <w:p w14:paraId="478A1175" w14:textId="7410F41E"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c>
          <w:tcPr>
            <w:tcW w:w="236" w:type="dxa"/>
            <w:tcBorders>
              <w:left w:val="nil"/>
              <w:right w:val="nil"/>
            </w:tcBorders>
            <w:vAlign w:val="center"/>
          </w:tcPr>
          <w:p w14:paraId="16CC92D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412B0E90" w14:textId="596E65BA"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hint="cs"/>
                <w:sz w:val="28"/>
                <w:szCs w:val="28"/>
                <w:cs/>
              </w:rPr>
              <w:t xml:space="preserve">         </w:t>
            </w:r>
            <w:r w:rsidRPr="00B1001A">
              <w:rPr>
                <w:rFonts w:ascii="Browallia New" w:hAnsi="Browallia New" w:cs="Browallia New"/>
                <w:sz w:val="28"/>
                <w:szCs w:val="28"/>
                <w:cs/>
              </w:rPr>
              <w:t>-</w:t>
            </w:r>
          </w:p>
        </w:tc>
      </w:tr>
      <w:tr w:rsidR="00CA36AE" w:rsidRPr="0059585E" w14:paraId="5507F727" w14:textId="77777777" w:rsidTr="00C07995">
        <w:tc>
          <w:tcPr>
            <w:tcW w:w="3717" w:type="dxa"/>
            <w:tcBorders>
              <w:top w:val="nil"/>
              <w:left w:val="nil"/>
              <w:bottom w:val="nil"/>
              <w:right w:val="nil"/>
            </w:tcBorders>
            <w:vAlign w:val="center"/>
          </w:tcPr>
          <w:p w14:paraId="311F7C5E" w14:textId="188A82EB"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ต้นทุนอื่นๆ</w:t>
            </w:r>
          </w:p>
        </w:tc>
        <w:tc>
          <w:tcPr>
            <w:tcW w:w="1152" w:type="dxa"/>
            <w:tcBorders>
              <w:left w:val="nil"/>
              <w:right w:val="nil"/>
            </w:tcBorders>
          </w:tcPr>
          <w:p w14:paraId="1FF2FCBD" w14:textId="20C6214D" w:rsidR="00CA36AE" w:rsidRPr="00EB7244" w:rsidRDefault="003712C1"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EB7244">
              <w:rPr>
                <w:rFonts w:ascii="Browallia New" w:hAnsi="Browallia New" w:cs="Browallia New"/>
                <w:sz w:val="28"/>
                <w:szCs w:val="28"/>
              </w:rPr>
              <w:t>82,015</w:t>
            </w:r>
          </w:p>
        </w:tc>
        <w:tc>
          <w:tcPr>
            <w:tcW w:w="239" w:type="dxa"/>
            <w:tcBorders>
              <w:left w:val="nil"/>
              <w:right w:val="nil"/>
            </w:tcBorders>
          </w:tcPr>
          <w:p w14:paraId="47D6A94A"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1129526E" w14:textId="151EE9FD"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B1001A">
              <w:rPr>
                <w:rFonts w:ascii="Browallia New" w:hAnsi="Browallia New" w:cs="Browallia New"/>
                <w:sz w:val="28"/>
                <w:szCs w:val="28"/>
              </w:rPr>
              <w:t>84,775</w:t>
            </w:r>
          </w:p>
        </w:tc>
        <w:tc>
          <w:tcPr>
            <w:tcW w:w="236" w:type="dxa"/>
            <w:tcBorders>
              <w:left w:val="nil"/>
              <w:right w:val="nil"/>
            </w:tcBorders>
            <w:vAlign w:val="center"/>
          </w:tcPr>
          <w:p w14:paraId="794BF191"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right w:val="nil"/>
            </w:tcBorders>
            <w:vAlign w:val="center"/>
          </w:tcPr>
          <w:p w14:paraId="717F3CF0" w14:textId="49721277"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22,470</w:t>
            </w:r>
          </w:p>
        </w:tc>
        <w:tc>
          <w:tcPr>
            <w:tcW w:w="236" w:type="dxa"/>
            <w:tcBorders>
              <w:left w:val="nil"/>
              <w:right w:val="nil"/>
            </w:tcBorders>
            <w:vAlign w:val="center"/>
          </w:tcPr>
          <w:p w14:paraId="3951A75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left w:val="nil"/>
              <w:right w:val="nil"/>
            </w:tcBorders>
            <w:vAlign w:val="center"/>
          </w:tcPr>
          <w:p w14:paraId="0C8E9572" w14:textId="7B417472"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8,293</w:t>
            </w:r>
          </w:p>
        </w:tc>
      </w:tr>
      <w:tr w:rsidR="00CA36AE" w:rsidRPr="0059585E" w14:paraId="7C18DAC8" w14:textId="77777777" w:rsidTr="00C07995">
        <w:tc>
          <w:tcPr>
            <w:tcW w:w="3717" w:type="dxa"/>
            <w:tcBorders>
              <w:top w:val="nil"/>
              <w:left w:val="nil"/>
              <w:bottom w:val="nil"/>
              <w:right w:val="nil"/>
            </w:tcBorders>
          </w:tcPr>
          <w:p w14:paraId="4358F778" w14:textId="4A62F7BA"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รวม</w:t>
            </w:r>
          </w:p>
        </w:tc>
        <w:tc>
          <w:tcPr>
            <w:tcW w:w="1152" w:type="dxa"/>
            <w:tcBorders>
              <w:top w:val="single" w:sz="4" w:space="0" w:color="auto"/>
              <w:left w:val="nil"/>
              <w:right w:val="nil"/>
            </w:tcBorders>
          </w:tcPr>
          <w:p w14:paraId="471A7ED3" w14:textId="44C43824" w:rsidR="00CA36AE" w:rsidRPr="00EB7244" w:rsidRDefault="003061E8"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2,271</w:t>
            </w:r>
            <w:r w:rsidR="0062352A" w:rsidRPr="00EB7244">
              <w:rPr>
                <w:rFonts w:ascii="Browallia New" w:hAnsi="Browallia New" w:cs="Browallia New"/>
                <w:sz w:val="28"/>
                <w:szCs w:val="28"/>
              </w:rPr>
              <w:t>,1</w:t>
            </w:r>
            <w:r w:rsidR="00BC4059" w:rsidRPr="00EB7244">
              <w:rPr>
                <w:rFonts w:ascii="Browallia New" w:hAnsi="Browallia New" w:cs="Browallia New"/>
                <w:sz w:val="28"/>
                <w:szCs w:val="28"/>
              </w:rPr>
              <w:t>43</w:t>
            </w:r>
          </w:p>
        </w:tc>
        <w:tc>
          <w:tcPr>
            <w:tcW w:w="239" w:type="dxa"/>
            <w:tcBorders>
              <w:left w:val="nil"/>
              <w:right w:val="nil"/>
            </w:tcBorders>
          </w:tcPr>
          <w:p w14:paraId="5E804263"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right w:val="nil"/>
            </w:tcBorders>
          </w:tcPr>
          <w:p w14:paraId="797FB2B8" w14:textId="51A98C10"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2,603,504</w:t>
            </w:r>
          </w:p>
        </w:tc>
        <w:tc>
          <w:tcPr>
            <w:tcW w:w="236" w:type="dxa"/>
            <w:tcBorders>
              <w:left w:val="nil"/>
              <w:right w:val="nil"/>
            </w:tcBorders>
            <w:vAlign w:val="center"/>
          </w:tcPr>
          <w:p w14:paraId="32F8261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right w:val="nil"/>
            </w:tcBorders>
            <w:vAlign w:val="center"/>
          </w:tcPr>
          <w:p w14:paraId="74DB2EAD" w14:textId="383B4AE7"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75,105</w:t>
            </w:r>
          </w:p>
        </w:tc>
        <w:tc>
          <w:tcPr>
            <w:tcW w:w="236" w:type="dxa"/>
            <w:tcBorders>
              <w:left w:val="nil"/>
              <w:right w:val="nil"/>
            </w:tcBorders>
            <w:vAlign w:val="center"/>
          </w:tcPr>
          <w:p w14:paraId="179AA4A0"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right w:val="nil"/>
            </w:tcBorders>
            <w:vAlign w:val="center"/>
          </w:tcPr>
          <w:p w14:paraId="22AA58AE" w14:textId="7AA940B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60,211</w:t>
            </w:r>
          </w:p>
        </w:tc>
      </w:tr>
      <w:tr w:rsidR="00CA36AE" w:rsidRPr="0059585E" w14:paraId="3AA07932" w14:textId="77777777" w:rsidTr="00C07995">
        <w:tc>
          <w:tcPr>
            <w:tcW w:w="3717" w:type="dxa"/>
            <w:tcBorders>
              <w:top w:val="nil"/>
              <w:left w:val="nil"/>
              <w:bottom w:val="nil"/>
              <w:right w:val="nil"/>
            </w:tcBorders>
            <w:vAlign w:val="center"/>
          </w:tcPr>
          <w:p w14:paraId="2C5629BF" w14:textId="09D16EBD" w:rsidR="00CA36AE" w:rsidRPr="00A05339" w:rsidRDefault="00CA36AE" w:rsidP="00CA36AE">
            <w:pPr>
              <w:spacing w:line="240" w:lineRule="auto"/>
              <w:rPr>
                <w:rFonts w:ascii="Browallia New" w:hAnsi="Browallia New" w:cs="Browallia New"/>
                <w:sz w:val="28"/>
                <w:szCs w:val="28"/>
                <w:cs/>
              </w:rPr>
            </w:pPr>
            <w:r w:rsidRPr="00A05339">
              <w:rPr>
                <w:rFonts w:ascii="Browallia New" w:hAnsi="Browallia New" w:cs="Browallia New"/>
                <w:sz w:val="28"/>
                <w:szCs w:val="28"/>
              </w:rPr>
              <w:t xml:space="preserve">     </w:t>
            </w:r>
            <w:r w:rsidRPr="00A05339">
              <w:rPr>
                <w:rFonts w:ascii="Browallia New" w:hAnsi="Browallia New" w:cs="Browallia New"/>
                <w:sz w:val="28"/>
                <w:szCs w:val="28"/>
                <w:u w:val="single"/>
                <w:cs/>
              </w:rPr>
              <w:t>หัก</w:t>
            </w:r>
            <w:r w:rsidRPr="00A05339">
              <w:rPr>
                <w:rFonts w:ascii="Browallia New" w:hAnsi="Browallia New" w:cs="Browallia New"/>
                <w:sz w:val="28"/>
                <w:szCs w:val="28"/>
              </w:rPr>
              <w:t xml:space="preserve"> </w:t>
            </w:r>
            <w:r w:rsidRPr="00A05339">
              <w:rPr>
                <w:rFonts w:ascii="Browallia New" w:hAnsi="Browallia New" w:cs="Browallia New"/>
                <w:sz w:val="28"/>
                <w:szCs w:val="28"/>
                <w:cs/>
              </w:rPr>
              <w:t>ค่าเผื่อสินค้าลดมูลค่า</w:t>
            </w:r>
          </w:p>
        </w:tc>
        <w:tc>
          <w:tcPr>
            <w:tcW w:w="1152" w:type="dxa"/>
            <w:tcBorders>
              <w:left w:val="nil"/>
              <w:bottom w:val="single" w:sz="4" w:space="0" w:color="auto"/>
              <w:right w:val="nil"/>
            </w:tcBorders>
          </w:tcPr>
          <w:p w14:paraId="008C44E7" w14:textId="7574A4EB" w:rsidR="00CA36AE" w:rsidRPr="00EB7244" w:rsidRDefault="0094482D"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sidRPr="00EB7244">
              <w:rPr>
                <w:rFonts w:ascii="Browallia New" w:hAnsi="Browallia New" w:cs="Browallia New" w:hint="cs"/>
                <w:sz w:val="28"/>
                <w:szCs w:val="28"/>
                <w:cs/>
              </w:rPr>
              <w:t>(</w:t>
            </w:r>
            <w:r w:rsidRPr="00EB7244">
              <w:rPr>
                <w:rFonts w:ascii="Browallia New" w:hAnsi="Browallia New" w:cs="Browallia New"/>
                <w:sz w:val="28"/>
                <w:szCs w:val="28"/>
              </w:rPr>
              <w:t>389</w:t>
            </w:r>
            <w:r w:rsidRPr="00EB7244">
              <w:rPr>
                <w:rFonts w:ascii="Browallia New" w:hAnsi="Browallia New" w:cs="Browallia New" w:hint="cs"/>
                <w:sz w:val="28"/>
                <w:szCs w:val="28"/>
                <w:cs/>
              </w:rPr>
              <w:t>)</w:t>
            </w:r>
          </w:p>
        </w:tc>
        <w:tc>
          <w:tcPr>
            <w:tcW w:w="239" w:type="dxa"/>
            <w:tcBorders>
              <w:left w:val="nil"/>
              <w:right w:val="nil"/>
            </w:tcBorders>
          </w:tcPr>
          <w:p w14:paraId="203C1475"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single" w:sz="4" w:space="0" w:color="auto"/>
              <w:right w:val="nil"/>
            </w:tcBorders>
          </w:tcPr>
          <w:p w14:paraId="3BE98B5F" w14:textId="3DEB8394"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hint="cs"/>
                <w:sz w:val="28"/>
                <w:szCs w:val="28"/>
                <w:cs/>
              </w:rPr>
              <w:t>(</w:t>
            </w:r>
            <w:r w:rsidRPr="00B1001A">
              <w:rPr>
                <w:rFonts w:ascii="Browallia New" w:hAnsi="Browallia New" w:cs="Browallia New"/>
                <w:sz w:val="28"/>
                <w:szCs w:val="28"/>
              </w:rPr>
              <w:t>806</w:t>
            </w:r>
            <w:r w:rsidRPr="00B1001A">
              <w:rPr>
                <w:rFonts w:ascii="Browallia New" w:hAnsi="Browallia New" w:cs="Browallia New" w:hint="cs"/>
                <w:sz w:val="28"/>
                <w:szCs w:val="28"/>
                <w:cs/>
              </w:rPr>
              <w:t>)</w:t>
            </w:r>
          </w:p>
        </w:tc>
        <w:tc>
          <w:tcPr>
            <w:tcW w:w="236" w:type="dxa"/>
            <w:tcBorders>
              <w:left w:val="nil"/>
              <w:right w:val="nil"/>
            </w:tcBorders>
            <w:vAlign w:val="center"/>
          </w:tcPr>
          <w:p w14:paraId="099489B4"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single" w:sz="4" w:space="0" w:color="auto"/>
              <w:right w:val="nil"/>
            </w:tcBorders>
            <w:vAlign w:val="center"/>
          </w:tcPr>
          <w:p w14:paraId="22737371" w14:textId="55B55A6E"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w:t>
            </w:r>
          </w:p>
        </w:tc>
        <w:tc>
          <w:tcPr>
            <w:tcW w:w="236" w:type="dxa"/>
            <w:tcBorders>
              <w:left w:val="nil"/>
              <w:right w:val="nil"/>
            </w:tcBorders>
            <w:vAlign w:val="center"/>
          </w:tcPr>
          <w:p w14:paraId="4220809B"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left w:val="nil"/>
              <w:bottom w:val="single" w:sz="4" w:space="0" w:color="auto"/>
              <w:right w:val="nil"/>
            </w:tcBorders>
            <w:vAlign w:val="center"/>
          </w:tcPr>
          <w:p w14:paraId="73F289E1" w14:textId="11F30BAB"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w:t>
            </w:r>
            <w:r w:rsidRPr="00B1001A">
              <w:rPr>
                <w:rFonts w:ascii="Browallia New" w:hAnsi="Browallia New" w:cs="Browallia New"/>
                <w:sz w:val="28"/>
                <w:szCs w:val="28"/>
                <w:cs/>
              </w:rPr>
              <w:t>-</w:t>
            </w:r>
          </w:p>
        </w:tc>
      </w:tr>
      <w:tr w:rsidR="00CA36AE" w:rsidRPr="0059585E" w14:paraId="21C718A5" w14:textId="77777777" w:rsidTr="00C07995">
        <w:tc>
          <w:tcPr>
            <w:tcW w:w="3717" w:type="dxa"/>
            <w:tcBorders>
              <w:top w:val="nil"/>
              <w:left w:val="nil"/>
              <w:bottom w:val="nil"/>
              <w:right w:val="nil"/>
            </w:tcBorders>
            <w:vAlign w:val="center"/>
          </w:tcPr>
          <w:p w14:paraId="528B18F0" w14:textId="0AF9A2F2" w:rsidR="00CA36AE" w:rsidRPr="00A05339" w:rsidRDefault="00CA36AE" w:rsidP="00CA36AE">
            <w:pPr>
              <w:spacing w:line="240" w:lineRule="auto"/>
              <w:rPr>
                <w:rFonts w:ascii="Browallia New" w:hAnsi="Browallia New" w:cs="Browallia New"/>
                <w:sz w:val="28"/>
                <w:szCs w:val="28"/>
              </w:rPr>
            </w:pPr>
            <w:r w:rsidRPr="00A05339">
              <w:rPr>
                <w:rFonts w:ascii="Browallia New" w:hAnsi="Browallia New" w:cs="Browallia New"/>
                <w:sz w:val="28"/>
                <w:szCs w:val="28"/>
              </w:rPr>
              <w:t xml:space="preserve">     </w:t>
            </w:r>
            <w:r w:rsidRPr="00A05339">
              <w:rPr>
                <w:rFonts w:ascii="Browallia New" w:hAnsi="Browallia New" w:cs="Browallia New" w:hint="cs"/>
                <w:sz w:val="28"/>
                <w:szCs w:val="28"/>
                <w:cs/>
              </w:rPr>
              <w:t>สุทธิ</w:t>
            </w:r>
          </w:p>
        </w:tc>
        <w:tc>
          <w:tcPr>
            <w:tcW w:w="1152" w:type="dxa"/>
            <w:tcBorders>
              <w:top w:val="single" w:sz="4" w:space="0" w:color="auto"/>
              <w:left w:val="nil"/>
              <w:bottom w:val="single" w:sz="12" w:space="0" w:color="auto"/>
              <w:right w:val="nil"/>
            </w:tcBorders>
          </w:tcPr>
          <w:p w14:paraId="3D48843B" w14:textId="56068D63" w:rsidR="00CA36AE" w:rsidRPr="00EB7244" w:rsidRDefault="00BC4059"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EB7244">
              <w:rPr>
                <w:rFonts w:ascii="Browallia New" w:hAnsi="Browallia New" w:cs="Browallia New"/>
                <w:sz w:val="28"/>
                <w:szCs w:val="28"/>
              </w:rPr>
              <w:t>2,270,</w:t>
            </w:r>
            <w:r w:rsidR="002B6A04" w:rsidRPr="00EB7244">
              <w:rPr>
                <w:rFonts w:ascii="Browallia New" w:hAnsi="Browallia New" w:cs="Browallia New"/>
                <w:sz w:val="28"/>
                <w:szCs w:val="28"/>
              </w:rPr>
              <w:t>754</w:t>
            </w:r>
          </w:p>
        </w:tc>
        <w:tc>
          <w:tcPr>
            <w:tcW w:w="239" w:type="dxa"/>
            <w:tcBorders>
              <w:left w:val="nil"/>
              <w:right w:val="nil"/>
            </w:tcBorders>
          </w:tcPr>
          <w:p w14:paraId="2205AB7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top w:val="single" w:sz="4" w:space="0" w:color="auto"/>
              <w:left w:val="nil"/>
              <w:bottom w:val="single" w:sz="12" w:space="0" w:color="auto"/>
              <w:right w:val="nil"/>
            </w:tcBorders>
          </w:tcPr>
          <w:p w14:paraId="4E90D55E" w14:textId="5AEC4322"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2,602,698</w:t>
            </w:r>
          </w:p>
        </w:tc>
        <w:tc>
          <w:tcPr>
            <w:tcW w:w="236" w:type="dxa"/>
            <w:tcBorders>
              <w:left w:val="nil"/>
              <w:right w:val="nil"/>
            </w:tcBorders>
            <w:vAlign w:val="center"/>
          </w:tcPr>
          <w:p w14:paraId="255653C3"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top w:val="single" w:sz="4" w:space="0" w:color="auto"/>
              <w:left w:val="nil"/>
              <w:bottom w:val="single" w:sz="12" w:space="0" w:color="auto"/>
              <w:right w:val="nil"/>
            </w:tcBorders>
            <w:vAlign w:val="center"/>
          </w:tcPr>
          <w:p w14:paraId="7BD826CB" w14:textId="295B17FC"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sz w:val="28"/>
                <w:szCs w:val="28"/>
              </w:rPr>
              <w:t>75,105</w:t>
            </w:r>
          </w:p>
        </w:tc>
        <w:tc>
          <w:tcPr>
            <w:tcW w:w="236" w:type="dxa"/>
            <w:tcBorders>
              <w:left w:val="nil"/>
              <w:right w:val="nil"/>
            </w:tcBorders>
            <w:vAlign w:val="center"/>
          </w:tcPr>
          <w:p w14:paraId="2E553A79"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top w:val="single" w:sz="4" w:space="0" w:color="auto"/>
              <w:left w:val="nil"/>
              <w:bottom w:val="single" w:sz="12" w:space="0" w:color="auto"/>
              <w:right w:val="nil"/>
            </w:tcBorders>
            <w:vAlign w:val="center"/>
          </w:tcPr>
          <w:p w14:paraId="16B11032" w14:textId="57FC432B"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60,211</w:t>
            </w:r>
          </w:p>
        </w:tc>
      </w:tr>
      <w:tr w:rsidR="00CA36AE" w:rsidRPr="0059585E" w14:paraId="4C1737A3" w14:textId="77777777" w:rsidTr="00C07995">
        <w:trPr>
          <w:trHeight w:val="318"/>
        </w:trPr>
        <w:tc>
          <w:tcPr>
            <w:tcW w:w="3717" w:type="dxa"/>
            <w:tcBorders>
              <w:top w:val="nil"/>
              <w:left w:val="nil"/>
              <w:bottom w:val="nil"/>
              <w:right w:val="nil"/>
            </w:tcBorders>
          </w:tcPr>
          <w:p w14:paraId="43452505" w14:textId="77777777" w:rsidR="00CA36AE" w:rsidRPr="00A05339" w:rsidRDefault="00CA36AE" w:rsidP="00CA36AE">
            <w:pPr>
              <w:tabs>
                <w:tab w:val="clear" w:pos="2580"/>
              </w:tabs>
              <w:spacing w:line="240" w:lineRule="auto"/>
              <w:ind w:right="-43"/>
              <w:rPr>
                <w:rFonts w:ascii="Browallia New" w:hAnsi="Browallia New" w:cs="Browallia New"/>
                <w:sz w:val="20"/>
                <w:szCs w:val="20"/>
                <w:cs/>
              </w:rPr>
            </w:pPr>
          </w:p>
        </w:tc>
        <w:tc>
          <w:tcPr>
            <w:tcW w:w="1152" w:type="dxa"/>
            <w:tcBorders>
              <w:top w:val="single" w:sz="12" w:space="0" w:color="auto"/>
              <w:left w:val="nil"/>
              <w:right w:val="nil"/>
            </w:tcBorders>
          </w:tcPr>
          <w:p w14:paraId="4EAA173E" w14:textId="77777777" w:rsidR="00CA36AE" w:rsidRPr="0059585E"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0"/>
                <w:szCs w:val="20"/>
                <w:highlight w:val="red"/>
              </w:rPr>
            </w:pPr>
          </w:p>
        </w:tc>
        <w:tc>
          <w:tcPr>
            <w:tcW w:w="239" w:type="dxa"/>
            <w:tcBorders>
              <w:left w:val="nil"/>
              <w:right w:val="nil"/>
            </w:tcBorders>
          </w:tcPr>
          <w:p w14:paraId="6E4A8AF9" w14:textId="77777777" w:rsidR="00CA36AE" w:rsidRPr="0059585E" w:rsidRDefault="00CA36AE" w:rsidP="00CA36AE">
            <w:pPr>
              <w:spacing w:line="240" w:lineRule="auto"/>
              <w:ind w:right="26"/>
              <w:jc w:val="right"/>
              <w:rPr>
                <w:rFonts w:ascii="Browallia New" w:hAnsi="Browallia New" w:cs="Browallia New"/>
                <w:sz w:val="20"/>
                <w:szCs w:val="20"/>
                <w:highlight w:val="red"/>
              </w:rPr>
            </w:pPr>
          </w:p>
        </w:tc>
        <w:tc>
          <w:tcPr>
            <w:tcW w:w="1147" w:type="dxa"/>
            <w:tcBorders>
              <w:top w:val="single" w:sz="12" w:space="0" w:color="auto"/>
              <w:left w:val="nil"/>
              <w:right w:val="nil"/>
            </w:tcBorders>
          </w:tcPr>
          <w:p w14:paraId="3CC27069" w14:textId="7777777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0A5F5306" w14:textId="77777777" w:rsidR="00CA36AE" w:rsidRPr="0059585E" w:rsidRDefault="00CA36AE" w:rsidP="00CA36AE">
            <w:pPr>
              <w:spacing w:line="240" w:lineRule="auto"/>
              <w:ind w:right="26"/>
              <w:jc w:val="right"/>
              <w:rPr>
                <w:rFonts w:ascii="Browallia New" w:hAnsi="Browallia New" w:cs="Browallia New"/>
                <w:sz w:val="20"/>
                <w:szCs w:val="20"/>
                <w:highlight w:val="red"/>
              </w:rPr>
            </w:pPr>
          </w:p>
        </w:tc>
        <w:tc>
          <w:tcPr>
            <w:tcW w:w="1168" w:type="dxa"/>
            <w:tcBorders>
              <w:top w:val="single" w:sz="12" w:space="0" w:color="auto"/>
              <w:left w:val="nil"/>
              <w:right w:val="nil"/>
            </w:tcBorders>
            <w:vAlign w:val="bottom"/>
          </w:tcPr>
          <w:p w14:paraId="0600CFB8" w14:textId="77777777"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c>
          <w:tcPr>
            <w:tcW w:w="236" w:type="dxa"/>
            <w:tcBorders>
              <w:left w:val="nil"/>
              <w:right w:val="nil"/>
            </w:tcBorders>
            <w:vAlign w:val="center"/>
          </w:tcPr>
          <w:p w14:paraId="682D84B5" w14:textId="77777777" w:rsidR="00CA36AE" w:rsidRPr="0059585E" w:rsidRDefault="00CA36AE" w:rsidP="00CA36AE">
            <w:pPr>
              <w:spacing w:line="240" w:lineRule="auto"/>
              <w:ind w:right="26"/>
              <w:jc w:val="right"/>
              <w:rPr>
                <w:rFonts w:ascii="Browallia New" w:hAnsi="Browallia New" w:cs="Browallia New"/>
                <w:sz w:val="20"/>
                <w:szCs w:val="20"/>
                <w:highlight w:val="red"/>
              </w:rPr>
            </w:pPr>
          </w:p>
        </w:tc>
        <w:tc>
          <w:tcPr>
            <w:tcW w:w="1213" w:type="dxa"/>
            <w:tcBorders>
              <w:top w:val="single" w:sz="12" w:space="0" w:color="auto"/>
              <w:left w:val="nil"/>
              <w:right w:val="nil"/>
            </w:tcBorders>
            <w:vAlign w:val="bottom"/>
          </w:tcPr>
          <w:p w14:paraId="3548FCCE" w14:textId="7777777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0"/>
                <w:szCs w:val="20"/>
              </w:rPr>
            </w:pPr>
          </w:p>
        </w:tc>
      </w:tr>
      <w:tr w:rsidR="00CA36AE" w:rsidRPr="0059585E" w14:paraId="5878F79C" w14:textId="77777777" w:rsidTr="00C07995">
        <w:trPr>
          <w:trHeight w:val="318"/>
        </w:trPr>
        <w:tc>
          <w:tcPr>
            <w:tcW w:w="3717" w:type="dxa"/>
            <w:tcBorders>
              <w:top w:val="nil"/>
              <w:left w:val="nil"/>
              <w:bottom w:val="nil"/>
              <w:right w:val="nil"/>
            </w:tcBorders>
          </w:tcPr>
          <w:p w14:paraId="31BE4906" w14:textId="31E2F41E" w:rsidR="00CA36AE" w:rsidRPr="00A05339" w:rsidRDefault="00CA36AE" w:rsidP="00CA36AE">
            <w:pPr>
              <w:tabs>
                <w:tab w:val="clear" w:pos="2580"/>
              </w:tabs>
              <w:spacing w:line="240" w:lineRule="auto"/>
              <w:ind w:right="-107"/>
              <w:rPr>
                <w:rFonts w:ascii="Browallia New" w:hAnsi="Browallia New" w:cs="Browallia New"/>
                <w:sz w:val="28"/>
                <w:szCs w:val="28"/>
              </w:rPr>
            </w:pPr>
            <w:r w:rsidRPr="00A05339">
              <w:rPr>
                <w:rFonts w:ascii="Browallia New" w:hAnsi="Browallia New" w:cs="Browallia New"/>
                <w:sz w:val="28"/>
                <w:szCs w:val="28"/>
                <w:cs/>
              </w:rPr>
              <w:t>ต้นทุนทางการเงินที่รวมเป็นส่วนหนึ่งของ</w:t>
            </w:r>
          </w:p>
        </w:tc>
        <w:tc>
          <w:tcPr>
            <w:tcW w:w="1152" w:type="dxa"/>
            <w:tcBorders>
              <w:left w:val="nil"/>
              <w:right w:val="nil"/>
            </w:tcBorders>
          </w:tcPr>
          <w:p w14:paraId="6C0438BA" w14:textId="77777777" w:rsidR="00CA36AE" w:rsidRPr="0059585E"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rPr>
            </w:pPr>
          </w:p>
        </w:tc>
        <w:tc>
          <w:tcPr>
            <w:tcW w:w="239" w:type="dxa"/>
            <w:tcBorders>
              <w:left w:val="nil"/>
              <w:right w:val="nil"/>
            </w:tcBorders>
          </w:tcPr>
          <w:p w14:paraId="790137B2"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right w:val="nil"/>
            </w:tcBorders>
          </w:tcPr>
          <w:p w14:paraId="3EC298E2" w14:textId="7777777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A6FDB43"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right w:val="nil"/>
            </w:tcBorders>
          </w:tcPr>
          <w:p w14:paraId="403B65EB" w14:textId="77777777"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vAlign w:val="center"/>
          </w:tcPr>
          <w:p w14:paraId="41C1B446"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left w:val="nil"/>
              <w:right w:val="nil"/>
            </w:tcBorders>
          </w:tcPr>
          <w:p w14:paraId="3F2DBB58" w14:textId="77777777"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CA36AE" w:rsidRPr="00CA64F4" w14:paraId="5A52F224" w14:textId="77777777" w:rsidTr="00C07995">
        <w:tc>
          <w:tcPr>
            <w:tcW w:w="3717" w:type="dxa"/>
            <w:tcBorders>
              <w:top w:val="nil"/>
              <w:left w:val="nil"/>
              <w:bottom w:val="nil"/>
              <w:right w:val="nil"/>
            </w:tcBorders>
          </w:tcPr>
          <w:p w14:paraId="33BFF0F1" w14:textId="3DB7C454" w:rsidR="00CA36AE" w:rsidRPr="00A05339" w:rsidRDefault="00CA36AE" w:rsidP="00CA36AE">
            <w:pPr>
              <w:tabs>
                <w:tab w:val="clear" w:pos="2580"/>
              </w:tabs>
              <w:spacing w:line="240" w:lineRule="auto"/>
              <w:ind w:right="-43"/>
              <w:rPr>
                <w:rFonts w:ascii="Browallia New" w:hAnsi="Browallia New" w:cs="Browallia New"/>
                <w:sz w:val="28"/>
                <w:szCs w:val="28"/>
              </w:rPr>
            </w:pPr>
            <w:r w:rsidRPr="00A05339">
              <w:rPr>
                <w:rFonts w:ascii="Browallia New" w:hAnsi="Browallia New" w:cs="Browallia New"/>
                <w:sz w:val="28"/>
                <w:szCs w:val="28"/>
              </w:rPr>
              <w:t xml:space="preserve">    </w:t>
            </w:r>
            <w:r w:rsidRPr="00A05339">
              <w:rPr>
                <w:rFonts w:ascii="Browallia New" w:hAnsi="Browallia New" w:cs="Browallia New"/>
                <w:sz w:val="28"/>
                <w:szCs w:val="28"/>
                <w:cs/>
              </w:rPr>
              <w:t>ต้นทุนการพัฒนาระหว่างปี</w:t>
            </w:r>
          </w:p>
        </w:tc>
        <w:tc>
          <w:tcPr>
            <w:tcW w:w="1152" w:type="dxa"/>
            <w:tcBorders>
              <w:left w:val="nil"/>
              <w:bottom w:val="single" w:sz="12" w:space="0" w:color="auto"/>
              <w:right w:val="nil"/>
            </w:tcBorders>
            <w:shd w:val="clear" w:color="auto" w:fill="auto"/>
          </w:tcPr>
          <w:p w14:paraId="658B1C26" w14:textId="4600A9B4" w:rsidR="00CA36AE" w:rsidRPr="0059585E" w:rsidRDefault="00DA56C9"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highlight w:val="red"/>
                <w:cs/>
              </w:rPr>
            </w:pPr>
            <w:r w:rsidRPr="00143D7B">
              <w:rPr>
                <w:rFonts w:ascii="Browallia New" w:hAnsi="Browallia New" w:cs="Browallia New"/>
                <w:sz w:val="28"/>
                <w:szCs w:val="28"/>
              </w:rPr>
              <w:t>21,608</w:t>
            </w:r>
          </w:p>
        </w:tc>
        <w:tc>
          <w:tcPr>
            <w:tcW w:w="239" w:type="dxa"/>
            <w:tcBorders>
              <w:left w:val="nil"/>
              <w:right w:val="nil"/>
            </w:tcBorders>
          </w:tcPr>
          <w:p w14:paraId="24C3CC67"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47" w:type="dxa"/>
            <w:tcBorders>
              <w:left w:val="nil"/>
              <w:bottom w:val="single" w:sz="12" w:space="0" w:color="auto"/>
              <w:right w:val="nil"/>
            </w:tcBorders>
          </w:tcPr>
          <w:p w14:paraId="068542CB" w14:textId="623B2C7E"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35,727</w:t>
            </w:r>
          </w:p>
        </w:tc>
        <w:tc>
          <w:tcPr>
            <w:tcW w:w="236" w:type="dxa"/>
            <w:tcBorders>
              <w:left w:val="nil"/>
              <w:right w:val="nil"/>
            </w:tcBorders>
            <w:vAlign w:val="center"/>
          </w:tcPr>
          <w:p w14:paraId="41602223"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168" w:type="dxa"/>
            <w:tcBorders>
              <w:left w:val="nil"/>
              <w:bottom w:val="single" w:sz="12" w:space="0" w:color="auto"/>
              <w:right w:val="nil"/>
            </w:tcBorders>
            <w:vAlign w:val="center"/>
          </w:tcPr>
          <w:p w14:paraId="200A81FE" w14:textId="26B3F936" w:rsidR="00CA36AE" w:rsidRPr="00925701"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925701">
              <w:rPr>
                <w:rFonts w:ascii="Browallia New" w:hAnsi="Browallia New" w:cs="Browallia New" w:hint="cs"/>
                <w:sz w:val="28"/>
                <w:szCs w:val="28"/>
                <w:cs/>
              </w:rPr>
              <w:t>-</w:t>
            </w:r>
          </w:p>
        </w:tc>
        <w:tc>
          <w:tcPr>
            <w:tcW w:w="236" w:type="dxa"/>
            <w:tcBorders>
              <w:left w:val="nil"/>
              <w:right w:val="nil"/>
            </w:tcBorders>
            <w:vAlign w:val="center"/>
          </w:tcPr>
          <w:p w14:paraId="4E29A89E" w14:textId="77777777" w:rsidR="00CA36AE" w:rsidRPr="0059585E" w:rsidRDefault="00CA36AE" w:rsidP="00CA36AE">
            <w:pPr>
              <w:spacing w:line="240" w:lineRule="auto"/>
              <w:ind w:right="26"/>
              <w:jc w:val="right"/>
              <w:rPr>
                <w:rFonts w:ascii="Browallia New" w:hAnsi="Browallia New" w:cs="Browallia New"/>
                <w:sz w:val="28"/>
                <w:szCs w:val="28"/>
                <w:highlight w:val="red"/>
              </w:rPr>
            </w:pPr>
          </w:p>
        </w:tc>
        <w:tc>
          <w:tcPr>
            <w:tcW w:w="1213" w:type="dxa"/>
            <w:tcBorders>
              <w:left w:val="nil"/>
              <w:bottom w:val="single" w:sz="12" w:space="0" w:color="auto"/>
              <w:right w:val="nil"/>
            </w:tcBorders>
            <w:vAlign w:val="center"/>
          </w:tcPr>
          <w:p w14:paraId="2F3689D8" w14:textId="645D28DD" w:rsidR="00CA36AE" w:rsidRPr="00B1001A" w:rsidRDefault="00CA36AE" w:rsidP="00CA36AE">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1001A">
              <w:rPr>
                <w:rFonts w:ascii="Browallia New" w:hAnsi="Browallia New" w:cs="Browallia New"/>
                <w:sz w:val="28"/>
                <w:szCs w:val="28"/>
              </w:rPr>
              <w:t xml:space="preserve">      </w:t>
            </w:r>
            <w:r w:rsidRPr="00B1001A">
              <w:rPr>
                <w:rFonts w:ascii="Browallia New" w:hAnsi="Browallia New" w:cs="Browallia New"/>
                <w:sz w:val="28"/>
                <w:szCs w:val="28"/>
                <w:cs/>
              </w:rPr>
              <w:t>-</w:t>
            </w:r>
          </w:p>
        </w:tc>
      </w:tr>
    </w:tbl>
    <w:p w14:paraId="73E9C053" w14:textId="21634E0E" w:rsidR="006971B8" w:rsidRPr="00C07995"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03E8593F" w14:textId="22125372" w:rsidR="001A5A6F" w:rsidRDefault="006971B8"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A64F4">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CA64F4">
        <w:rPr>
          <w:rFonts w:ascii="Browallia New" w:hAnsi="Browallia New" w:cs="Browallia New"/>
          <w:sz w:val="28"/>
          <w:szCs w:val="28"/>
        </w:rPr>
        <w:t xml:space="preserve">31 </w:t>
      </w:r>
      <w:r w:rsidR="00D94EC6" w:rsidRPr="00CA64F4">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256</w:t>
      </w:r>
      <w:r w:rsidR="003D27F2">
        <w:rPr>
          <w:rFonts w:ascii="Browallia New" w:hAnsi="Browallia New" w:cs="Browallia New"/>
          <w:sz w:val="28"/>
          <w:szCs w:val="28"/>
        </w:rPr>
        <w:t>6</w:t>
      </w:r>
      <w:r w:rsidR="00990CFB" w:rsidRPr="00CA64F4">
        <w:rPr>
          <w:rFonts w:ascii="Browallia New" w:hAnsi="Browallia New" w:cs="Browallia New"/>
          <w:sz w:val="28"/>
          <w:szCs w:val="28"/>
        </w:rPr>
        <w:t xml:space="preserve"> </w:t>
      </w:r>
      <w:r w:rsidR="00990CFB" w:rsidRPr="00CA64F4">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90CFB" w:rsidRPr="00CA64F4">
        <w:rPr>
          <w:rFonts w:ascii="Browallia New" w:hAnsi="Browallia New" w:cs="Browallia New"/>
          <w:sz w:val="28"/>
          <w:szCs w:val="28"/>
        </w:rPr>
        <w:t>25</w:t>
      </w:r>
      <w:r w:rsidR="00093A5F">
        <w:rPr>
          <w:rFonts w:ascii="Browallia New" w:hAnsi="Browallia New" w:cs="Browallia New"/>
          <w:sz w:val="28"/>
          <w:szCs w:val="28"/>
        </w:rPr>
        <w:t>6</w:t>
      </w:r>
      <w:r w:rsidR="003D27F2">
        <w:rPr>
          <w:rFonts w:ascii="Browallia New" w:hAnsi="Browallia New" w:cs="Browallia New"/>
          <w:sz w:val="28"/>
          <w:szCs w:val="28"/>
        </w:rPr>
        <w:t>5</w:t>
      </w:r>
      <w:r w:rsidR="00990CFB" w:rsidRPr="00CA64F4">
        <w:rPr>
          <w:rFonts w:ascii="Browallia New" w:hAnsi="Browallia New" w:cs="Browallia New"/>
          <w:sz w:val="28"/>
          <w:szCs w:val="28"/>
        </w:rPr>
        <w:t xml:space="preserve"> </w:t>
      </w:r>
      <w:r w:rsidRPr="00CA64F4">
        <w:rPr>
          <w:rFonts w:ascii="Browallia New" w:hAnsi="Browallia New" w:cs="Browallia New"/>
          <w:sz w:val="28"/>
          <w:szCs w:val="28"/>
          <w:cs/>
        </w:rPr>
        <w:t>ที่ดินพร้อมสิ่งปลูกสร้างของโครงการอสังหาริมทรัพย์</w:t>
      </w:r>
      <w:r w:rsidR="00D602E3" w:rsidRPr="00CA64F4">
        <w:rPr>
          <w:rFonts w:ascii="Browallia New" w:hAnsi="Browallia New" w:cs="Browallia New" w:hint="cs"/>
          <w:sz w:val="28"/>
          <w:szCs w:val="28"/>
          <w:cs/>
        </w:rPr>
        <w:t>ของ</w:t>
      </w:r>
      <w:r w:rsidR="000E1CE8" w:rsidRPr="00CA64F4">
        <w:rPr>
          <w:rFonts w:ascii="Browallia New" w:hAnsi="Browallia New" w:cs="Browallia New" w:hint="cs"/>
          <w:sz w:val="28"/>
          <w:szCs w:val="28"/>
          <w:cs/>
        </w:rPr>
        <w:t>กลุ่มบริษัท</w:t>
      </w:r>
      <w:r w:rsidR="00794617">
        <w:rPr>
          <w:rFonts w:ascii="Browallia New" w:hAnsi="Browallia New" w:cs="Browallia New"/>
          <w:sz w:val="28"/>
          <w:szCs w:val="28"/>
        </w:rPr>
        <w:t xml:space="preserve"> </w:t>
      </w:r>
      <w:r w:rsidRPr="00CA64F4">
        <w:rPr>
          <w:rFonts w:ascii="Browallia New" w:hAnsi="Browallia New" w:cs="Browallia New"/>
          <w:sz w:val="28"/>
          <w:szCs w:val="28"/>
          <w:cs/>
        </w:rPr>
        <w:t>ซึ่งมีมูลค่าสุทธิตามบัญชี</w:t>
      </w:r>
      <w:r w:rsidR="00F46B29" w:rsidRPr="00F46B29">
        <w:rPr>
          <w:rFonts w:ascii="Browallia New" w:hAnsi="Browallia New" w:cs="Browallia New"/>
          <w:sz w:val="28"/>
          <w:szCs w:val="28"/>
        </w:rPr>
        <w:t xml:space="preserve"> </w:t>
      </w:r>
      <w:r w:rsidRPr="00CA64F4">
        <w:rPr>
          <w:rFonts w:ascii="Browallia New" w:hAnsi="Browallia New" w:cs="Browallia New"/>
          <w:sz w:val="28"/>
          <w:szCs w:val="28"/>
          <w:cs/>
        </w:rPr>
        <w:t>จำนวน</w:t>
      </w:r>
      <w:r w:rsidR="00F46B29" w:rsidRPr="00F46B29">
        <w:rPr>
          <w:rFonts w:ascii="Browallia New" w:hAnsi="Browallia New" w:cs="Browallia New"/>
          <w:sz w:val="28"/>
          <w:szCs w:val="28"/>
        </w:rPr>
        <w:t xml:space="preserve"> </w:t>
      </w:r>
      <w:r w:rsidR="00872C53">
        <w:rPr>
          <w:rFonts w:ascii="Browallia New" w:hAnsi="Browallia New" w:cs="Browallia New" w:hint="cs"/>
          <w:sz w:val="28"/>
          <w:szCs w:val="28"/>
          <w:cs/>
        </w:rPr>
        <w:t>1</w:t>
      </w:r>
      <w:r w:rsidR="00872C53">
        <w:rPr>
          <w:rFonts w:ascii="Browallia New" w:hAnsi="Browallia New" w:cs="Browallia New"/>
          <w:sz w:val="28"/>
          <w:szCs w:val="28"/>
        </w:rPr>
        <w:t>,</w:t>
      </w:r>
      <w:r w:rsidR="00872C53">
        <w:rPr>
          <w:rFonts w:ascii="Browallia New" w:hAnsi="Browallia New" w:cs="Browallia New" w:hint="cs"/>
          <w:sz w:val="28"/>
          <w:szCs w:val="28"/>
          <w:cs/>
        </w:rPr>
        <w:t>069</w:t>
      </w:r>
      <w:r w:rsidR="00430786">
        <w:rPr>
          <w:rFonts w:ascii="Browallia New" w:hAnsi="Browallia New" w:cs="Browallia New"/>
          <w:sz w:val="28"/>
          <w:szCs w:val="28"/>
        </w:rPr>
        <w:t>.</w:t>
      </w:r>
      <w:r w:rsidR="00872C53">
        <w:rPr>
          <w:rFonts w:ascii="Browallia New" w:hAnsi="Browallia New" w:cs="Browallia New"/>
          <w:sz w:val="28"/>
          <w:szCs w:val="28"/>
        </w:rPr>
        <w:t>42</w:t>
      </w:r>
      <w:r w:rsidR="00F46B29" w:rsidRPr="00E81D62">
        <w:rPr>
          <w:rFonts w:ascii="Browallia New" w:hAnsi="Browallia New" w:cs="Browallia New"/>
          <w:sz w:val="28"/>
          <w:szCs w:val="28"/>
        </w:rPr>
        <w:t xml:space="preserve"> </w:t>
      </w:r>
      <w:r w:rsidRPr="00E81D62">
        <w:rPr>
          <w:rFonts w:ascii="Browallia New" w:hAnsi="Browallia New" w:cs="Browallia New"/>
          <w:sz w:val="28"/>
          <w:szCs w:val="28"/>
          <w:cs/>
        </w:rPr>
        <w:t>ล้าน</w:t>
      </w:r>
      <w:r w:rsidRPr="00340F3C">
        <w:rPr>
          <w:rFonts w:ascii="Browallia New" w:hAnsi="Browallia New" w:cs="Browallia New"/>
          <w:sz w:val="28"/>
          <w:szCs w:val="28"/>
          <w:cs/>
        </w:rPr>
        <w:t>บาท</w:t>
      </w:r>
      <w:r w:rsidR="00F46B29" w:rsidRPr="00F46B29">
        <w:rPr>
          <w:rFonts w:ascii="Browallia New" w:hAnsi="Browallia New" w:cs="Browallia New"/>
          <w:sz w:val="28"/>
          <w:szCs w:val="28"/>
        </w:rPr>
        <w:t xml:space="preserve"> </w:t>
      </w:r>
      <w:r w:rsidRPr="00340F3C">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3D27F2" w:rsidRPr="00913A6D">
        <w:rPr>
          <w:rFonts w:ascii="Browallia New" w:hAnsi="Browallia New" w:cs="Browallia New"/>
          <w:sz w:val="28"/>
          <w:szCs w:val="28"/>
        </w:rPr>
        <w:t>1,254.01</w:t>
      </w:r>
      <w:r w:rsidR="00894125" w:rsidRPr="00E81D62">
        <w:rPr>
          <w:rFonts w:ascii="Browallia New" w:hAnsi="Browallia New" w:cs="Browallia New"/>
          <w:sz w:val="28"/>
          <w:szCs w:val="28"/>
        </w:rPr>
        <w:t xml:space="preserve"> </w:t>
      </w:r>
      <w:r w:rsidRPr="00524615">
        <w:rPr>
          <w:rFonts w:ascii="Browallia New" w:hAnsi="Browallia New" w:cs="Browallia New"/>
          <w:sz w:val="28"/>
          <w:szCs w:val="28"/>
          <w:cs/>
        </w:rPr>
        <w:t>ล้านบาท</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ตามลำดับ</w:t>
      </w:r>
      <w:r w:rsidR="00F46B29" w:rsidRPr="00F46B29">
        <w:rPr>
          <w:rFonts w:ascii="Browallia New" w:hAnsi="Browallia New" w:cs="Browallia New"/>
          <w:sz w:val="28"/>
          <w:szCs w:val="28"/>
        </w:rPr>
        <w:t xml:space="preserve"> </w:t>
      </w:r>
      <w:r w:rsidRPr="00524615">
        <w:rPr>
          <w:rFonts w:ascii="Browallia New" w:hAnsi="Browallia New" w:cs="Browallia New"/>
          <w:sz w:val="28"/>
          <w:szCs w:val="28"/>
          <w:cs/>
        </w:rPr>
        <w:t>ติดภาระจำนองเป็นหลักประกันการ</w:t>
      </w:r>
      <w:r w:rsidR="00430F48">
        <w:rPr>
          <w:rFonts w:ascii="Browallia New" w:hAnsi="Browallia New" w:cs="Browallia New"/>
          <w:sz w:val="28"/>
          <w:szCs w:val="28"/>
        </w:rPr>
        <w:br/>
      </w:r>
      <w:r w:rsidRPr="00524615">
        <w:rPr>
          <w:rFonts w:ascii="Browallia New" w:hAnsi="Browallia New" w:cs="Browallia New"/>
          <w:sz w:val="28"/>
          <w:szCs w:val="28"/>
          <w:cs/>
        </w:rPr>
        <w:t>กู้เงินไว้กับธนาคาร</w:t>
      </w:r>
      <w:r w:rsidR="00F46B29" w:rsidRPr="00F46B29">
        <w:rPr>
          <w:rFonts w:ascii="Browallia New" w:hAnsi="Browallia New" w:cs="Browallia New" w:hint="cs"/>
          <w:sz w:val="28"/>
          <w:szCs w:val="28"/>
        </w:rPr>
        <w:t xml:space="preserve"> </w:t>
      </w:r>
      <w:r w:rsidRPr="00524615">
        <w:rPr>
          <w:rFonts w:ascii="Browallia New" w:hAnsi="Browallia New" w:cs="Browallia New"/>
          <w:sz w:val="28"/>
          <w:szCs w:val="28"/>
          <w:cs/>
        </w:rPr>
        <w:t>ตามที่กล่าวใน</w:t>
      </w:r>
      <w:r w:rsidR="004900A9" w:rsidRPr="00524615">
        <w:rPr>
          <w:rFonts w:ascii="Browallia New" w:hAnsi="Browallia New" w:cs="Browallia New"/>
          <w:sz w:val="28"/>
          <w:szCs w:val="28"/>
          <w:cs/>
        </w:rPr>
        <w:t>หมายเหตุประกอบงบ</w:t>
      </w:r>
      <w:r w:rsidR="004900A9" w:rsidRPr="003942CB">
        <w:rPr>
          <w:rFonts w:ascii="Browallia New" w:hAnsi="Browallia New" w:cs="Browallia New"/>
          <w:sz w:val="28"/>
          <w:szCs w:val="28"/>
          <w:cs/>
        </w:rPr>
        <w:t>การเงิน</w:t>
      </w:r>
      <w:r w:rsidR="00F46B29" w:rsidRPr="003942CB">
        <w:rPr>
          <w:rFonts w:ascii="Browallia New" w:hAnsi="Browallia New" w:cs="Browallia New"/>
          <w:sz w:val="28"/>
          <w:szCs w:val="28"/>
        </w:rPr>
        <w:t xml:space="preserve"> </w:t>
      </w:r>
      <w:r w:rsidR="00694691">
        <w:rPr>
          <w:rFonts w:ascii="Browallia New" w:hAnsi="Browallia New" w:cs="Browallia New"/>
          <w:sz w:val="28"/>
          <w:szCs w:val="28"/>
        </w:rPr>
        <w:t>2</w:t>
      </w:r>
      <w:r w:rsidR="00421E8A">
        <w:rPr>
          <w:rFonts w:ascii="Browallia New" w:hAnsi="Browallia New" w:cs="Browallia New"/>
          <w:sz w:val="28"/>
          <w:szCs w:val="28"/>
        </w:rPr>
        <w:t>8</w:t>
      </w:r>
    </w:p>
    <w:p w14:paraId="2CEBE05E" w14:textId="756044D1" w:rsidR="0033742D" w:rsidRDefault="00337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Arial Unicode MS" w:hAnsi="Browallia New" w:cs="Browallia New"/>
          <w:sz w:val="28"/>
          <w:szCs w:val="28"/>
          <w:cs/>
        </w:rPr>
      </w:pPr>
    </w:p>
    <w:p w14:paraId="5115A088" w14:textId="0FC7DEDE" w:rsidR="00320EF2" w:rsidRDefault="00320EF2"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eastAsia="Arial Unicode MS" w:hAnsi="Browallia New" w:cs="Browallia New"/>
          <w:sz w:val="28"/>
          <w:szCs w:val="28"/>
        </w:rPr>
      </w:pPr>
      <w:r w:rsidRPr="00775238">
        <w:rPr>
          <w:rFonts w:ascii="Browallia New" w:eastAsia="Arial Unicode MS" w:hAnsi="Browallia New" w:cs="Browallia New"/>
          <w:sz w:val="28"/>
          <w:szCs w:val="28"/>
          <w:cs/>
        </w:rPr>
        <w:t xml:space="preserve">สำหรับปีสิ้นสุดวันที่ </w:t>
      </w:r>
      <w:r w:rsidRPr="00A12E0D">
        <w:rPr>
          <w:rFonts w:ascii="Browallia New" w:eastAsia="Arial Unicode MS" w:hAnsi="Browallia New" w:cs="Browallia New"/>
          <w:sz w:val="28"/>
          <w:szCs w:val="28"/>
        </w:rPr>
        <w:t xml:space="preserve">31 </w:t>
      </w:r>
      <w:r w:rsidRPr="00A12E0D">
        <w:rPr>
          <w:rFonts w:ascii="Browallia New" w:eastAsia="Arial Unicode MS" w:hAnsi="Browallia New" w:cs="Browallia New"/>
          <w:sz w:val="28"/>
          <w:szCs w:val="28"/>
          <w:cs/>
        </w:rPr>
        <w:t xml:space="preserve">ธันวาคม </w:t>
      </w:r>
      <w:r w:rsidRPr="00A12E0D">
        <w:rPr>
          <w:rFonts w:ascii="Browallia New" w:eastAsia="Arial Unicode MS" w:hAnsi="Browallia New" w:cs="Browallia New"/>
          <w:sz w:val="28"/>
          <w:szCs w:val="28"/>
        </w:rPr>
        <w:t>256</w:t>
      </w:r>
      <w:r w:rsidR="004F7CCD">
        <w:rPr>
          <w:rFonts w:ascii="Browallia New" w:eastAsia="Arial Unicode MS" w:hAnsi="Browallia New" w:cs="Browallia New"/>
          <w:sz w:val="28"/>
          <w:szCs w:val="28"/>
        </w:rPr>
        <w:t>6</w:t>
      </w:r>
      <w:r w:rsidR="00F55654" w:rsidRPr="00A12E0D">
        <w:rPr>
          <w:rFonts w:ascii="Browallia New" w:eastAsia="Arial Unicode MS" w:hAnsi="Browallia New" w:cs="Browallia New"/>
          <w:sz w:val="28"/>
          <w:szCs w:val="28"/>
        </w:rPr>
        <w:t xml:space="preserve"> </w:t>
      </w:r>
      <w:r w:rsidR="00F55654" w:rsidRPr="00A12E0D">
        <w:rPr>
          <w:rFonts w:ascii="Browallia New" w:eastAsia="Arial Unicode MS" w:hAnsi="Browallia New" w:cs="Browallia New" w:hint="cs"/>
          <w:sz w:val="28"/>
          <w:szCs w:val="28"/>
          <w:cs/>
        </w:rPr>
        <w:t>แ</w:t>
      </w:r>
      <w:r w:rsidR="00E300E1" w:rsidRPr="00A12E0D">
        <w:rPr>
          <w:rFonts w:ascii="Browallia New" w:eastAsia="Arial Unicode MS" w:hAnsi="Browallia New" w:cs="Browallia New" w:hint="cs"/>
          <w:sz w:val="28"/>
          <w:szCs w:val="28"/>
          <w:cs/>
        </w:rPr>
        <w:t xml:space="preserve">ละ </w:t>
      </w:r>
      <w:r w:rsidR="00E300E1" w:rsidRPr="00A12E0D">
        <w:rPr>
          <w:rFonts w:ascii="Browallia New" w:eastAsia="Arial Unicode MS" w:hAnsi="Browallia New" w:cs="Browallia New"/>
          <w:sz w:val="28"/>
          <w:szCs w:val="28"/>
        </w:rPr>
        <w:t>256</w:t>
      </w:r>
      <w:r w:rsidR="004F7CCD">
        <w:rPr>
          <w:rFonts w:ascii="Browallia New" w:eastAsia="Arial Unicode MS" w:hAnsi="Browallia New" w:cs="Browallia New"/>
          <w:sz w:val="28"/>
          <w:szCs w:val="28"/>
        </w:rPr>
        <w:t>5</w:t>
      </w:r>
      <w:r w:rsidRPr="00775238">
        <w:rPr>
          <w:rFonts w:ascii="Browallia New" w:eastAsia="Arial Unicode MS" w:hAnsi="Browallia New" w:cs="Browallia New"/>
          <w:sz w:val="28"/>
          <w:szCs w:val="28"/>
          <w:cs/>
        </w:rPr>
        <w:t xml:space="preserve"> </w:t>
      </w:r>
      <w:r w:rsidRPr="00A12E0D">
        <w:rPr>
          <w:rFonts w:ascii="Browallia New" w:eastAsia="Arial Unicode MS" w:hAnsi="Browallia New" w:cs="Browallia New"/>
          <w:sz w:val="28"/>
          <w:szCs w:val="28"/>
          <w:cs/>
        </w:rPr>
        <w:t>กลุ่มบริษัทรับรู้</w:t>
      </w:r>
      <w:r w:rsidRPr="00F73F75">
        <w:rPr>
          <w:rFonts w:ascii="Browallia New" w:eastAsia="Arial Unicode MS" w:hAnsi="Browallia New" w:cs="Browallia New"/>
          <w:sz w:val="28"/>
          <w:szCs w:val="28"/>
          <w:cs/>
        </w:rPr>
        <w:t>ต้นทุนการกู้ยืมสำหรับ</w:t>
      </w:r>
      <w:r w:rsidRPr="00A12E0D">
        <w:rPr>
          <w:rFonts w:ascii="Browallia New" w:eastAsia="Arial Unicode MS" w:hAnsi="Browallia New" w:cs="Browallia New"/>
          <w:sz w:val="28"/>
          <w:szCs w:val="28"/>
          <w:cs/>
        </w:rPr>
        <w:t>การก่อสร้าง</w:t>
      </w:r>
      <w:r w:rsidRPr="0085383F">
        <w:rPr>
          <w:rFonts w:ascii="Browallia New" w:eastAsia="Arial Unicode MS" w:hAnsi="Browallia New" w:cs="Browallia New"/>
          <w:sz w:val="28"/>
          <w:szCs w:val="28"/>
          <w:cs/>
        </w:rPr>
        <w:t xml:space="preserve"> </w:t>
      </w:r>
      <w:r w:rsidRPr="00775238">
        <w:rPr>
          <w:rFonts w:ascii="Browallia New" w:eastAsia="Arial Unicode MS" w:hAnsi="Browallia New" w:cs="Browallia New"/>
          <w:sz w:val="28"/>
          <w:szCs w:val="28"/>
          <w:cs/>
        </w:rPr>
        <w:t>จำนวน</w:t>
      </w:r>
      <w:r w:rsidR="00E300E1">
        <w:rPr>
          <w:rFonts w:ascii="Browallia New" w:eastAsia="Arial Unicode MS" w:hAnsi="Browallia New" w:cs="Browallia New"/>
          <w:sz w:val="28"/>
          <w:szCs w:val="28"/>
        </w:rPr>
        <w:t xml:space="preserve"> </w:t>
      </w:r>
      <w:r w:rsidR="008D07F9">
        <w:rPr>
          <w:rFonts w:ascii="Browallia New" w:eastAsia="Arial Unicode MS" w:hAnsi="Browallia New" w:cs="Browallia New"/>
          <w:sz w:val="28"/>
          <w:szCs w:val="28"/>
        </w:rPr>
        <w:t>2</w:t>
      </w:r>
      <w:r w:rsidR="00B528B1" w:rsidRPr="00143D7B">
        <w:rPr>
          <w:rFonts w:ascii="Browallia New" w:eastAsia="Arial Unicode MS" w:hAnsi="Browallia New" w:cs="Browallia New"/>
          <w:sz w:val="28"/>
          <w:szCs w:val="28"/>
        </w:rPr>
        <w:t>1.</w:t>
      </w:r>
      <w:r w:rsidR="008D07F9">
        <w:rPr>
          <w:rFonts w:ascii="Browallia New" w:eastAsia="Arial Unicode MS" w:hAnsi="Browallia New" w:cs="Browallia New"/>
          <w:sz w:val="28"/>
          <w:szCs w:val="28"/>
        </w:rPr>
        <w:t>60</w:t>
      </w:r>
      <w:r w:rsidR="00E300E1">
        <w:rPr>
          <w:rFonts w:ascii="Browallia New" w:eastAsia="Arial Unicode MS" w:hAnsi="Browallia New" w:cs="Browallia New"/>
          <w:sz w:val="28"/>
          <w:szCs w:val="28"/>
        </w:rPr>
        <w:t xml:space="preserve"> </w:t>
      </w:r>
      <w:r w:rsidR="00894125">
        <w:rPr>
          <w:rFonts w:ascii="Browallia New" w:eastAsia="Arial Unicode MS" w:hAnsi="Browallia New" w:cs="Browallia New"/>
          <w:sz w:val="28"/>
          <w:szCs w:val="28"/>
        </w:rPr>
        <w:br/>
      </w:r>
      <w:r w:rsidR="00E300E1">
        <w:rPr>
          <w:rFonts w:ascii="Browallia New" w:eastAsia="Arial Unicode MS" w:hAnsi="Browallia New" w:cs="Browallia New" w:hint="cs"/>
          <w:sz w:val="28"/>
          <w:szCs w:val="28"/>
          <w:cs/>
        </w:rPr>
        <w:t>ล้านบาท</w:t>
      </w:r>
      <w:r w:rsidR="00A12E0D">
        <w:rPr>
          <w:rFonts w:ascii="Browallia New" w:eastAsia="Arial Unicode MS" w:hAnsi="Browallia New" w:cs="Browallia New" w:hint="cs"/>
          <w:sz w:val="28"/>
          <w:szCs w:val="28"/>
          <w:cs/>
        </w:rPr>
        <w:t xml:space="preserve"> </w:t>
      </w:r>
      <w:r w:rsidR="00E300E1">
        <w:rPr>
          <w:rFonts w:ascii="Browallia New" w:eastAsia="Arial Unicode MS" w:hAnsi="Browallia New" w:cs="Browallia New" w:hint="cs"/>
          <w:sz w:val="28"/>
          <w:szCs w:val="28"/>
          <w:cs/>
        </w:rPr>
        <w:t>และ</w:t>
      </w:r>
      <w:r w:rsidR="00A12E0D">
        <w:rPr>
          <w:rFonts w:ascii="Browallia New" w:eastAsia="Arial Unicode MS" w:hAnsi="Browallia New" w:cs="Browallia New" w:hint="cs"/>
          <w:sz w:val="28"/>
          <w:szCs w:val="28"/>
          <w:cs/>
        </w:rPr>
        <w:t xml:space="preserve"> จำนวน </w:t>
      </w:r>
      <w:r w:rsidR="004F7CCD">
        <w:rPr>
          <w:rFonts w:ascii="Browallia New" w:eastAsia="Arial Unicode MS" w:hAnsi="Browallia New" w:cs="Browallia New"/>
          <w:sz w:val="28"/>
          <w:szCs w:val="28"/>
        </w:rPr>
        <w:t>35.73</w:t>
      </w:r>
      <w:r w:rsidR="00894125">
        <w:rPr>
          <w:rFonts w:ascii="Browallia New" w:eastAsia="Arial Unicode MS" w:hAnsi="Browallia New" w:cs="Browallia New"/>
          <w:sz w:val="28"/>
          <w:szCs w:val="28"/>
        </w:rPr>
        <w:t xml:space="preserve"> </w:t>
      </w:r>
      <w:r w:rsidRPr="00775238">
        <w:rPr>
          <w:rFonts w:ascii="Browallia New" w:eastAsia="Arial Unicode MS" w:hAnsi="Browallia New" w:cs="Browallia New"/>
          <w:sz w:val="28"/>
          <w:szCs w:val="28"/>
          <w:cs/>
        </w:rPr>
        <w:t xml:space="preserve">ล้านบาท </w:t>
      </w:r>
      <w:r w:rsidR="00A12E0D">
        <w:rPr>
          <w:rFonts w:ascii="Browallia New" w:eastAsia="Arial Unicode MS" w:hAnsi="Browallia New" w:cs="Browallia New" w:hint="cs"/>
          <w:sz w:val="28"/>
          <w:szCs w:val="28"/>
          <w:cs/>
        </w:rPr>
        <w:t xml:space="preserve">ตามลำดับ </w:t>
      </w:r>
      <w:r w:rsidRPr="00F73F75">
        <w:rPr>
          <w:rFonts w:ascii="Browallia New" w:eastAsia="Arial Unicode MS" w:hAnsi="Browallia New" w:cs="Browallia New"/>
          <w:sz w:val="28"/>
          <w:szCs w:val="28"/>
          <w:cs/>
        </w:rPr>
        <w:t>เกิดจากเงินกู้ยืมที่มีวัตถุประสงค์</w:t>
      </w:r>
      <w:r w:rsidRPr="00F73F75">
        <w:rPr>
          <w:rFonts w:ascii="Browallia New" w:hAnsi="Browallia New" w:cs="Browallia New"/>
          <w:sz w:val="28"/>
          <w:szCs w:val="28"/>
          <w:cs/>
        </w:rPr>
        <w:t>เฉพาะ</w:t>
      </w:r>
      <w:r w:rsidRPr="00F73F75">
        <w:rPr>
          <w:rFonts w:ascii="Browallia New" w:eastAsia="Arial Unicode MS" w:hAnsi="Browallia New" w:cs="Browallia New"/>
          <w:sz w:val="28"/>
          <w:szCs w:val="28"/>
          <w:cs/>
        </w:rPr>
        <w:t xml:space="preserve"> กลุ่ม</w:t>
      </w:r>
      <w:r w:rsidRPr="00F73F75">
        <w:rPr>
          <w:rFonts w:ascii="Browallia New" w:hAnsi="Browallia New" w:cs="Browallia New"/>
          <w:sz w:val="28"/>
          <w:szCs w:val="28"/>
          <w:cs/>
        </w:rPr>
        <w:t>บริษัท</w:t>
      </w:r>
      <w:r w:rsidRPr="00F73F75">
        <w:rPr>
          <w:rFonts w:ascii="Browallia New" w:eastAsia="Arial Unicode MS" w:hAnsi="Browallia New" w:cs="Browallia New"/>
          <w:sz w:val="28"/>
          <w:szCs w:val="28"/>
          <w:cs/>
        </w:rPr>
        <w:t>ใช้อัตราตั้งขึ้นเป็นทุนร้อย</w:t>
      </w:r>
      <w:r w:rsidRPr="001D173A">
        <w:rPr>
          <w:rFonts w:ascii="Browallia New" w:eastAsia="Arial Unicode MS" w:hAnsi="Browallia New" w:cs="Browallia New"/>
          <w:sz w:val="28"/>
          <w:szCs w:val="28"/>
          <w:cs/>
        </w:rPr>
        <w:t xml:space="preserve">ละ </w:t>
      </w:r>
      <w:r w:rsidR="00665767">
        <w:rPr>
          <w:rFonts w:ascii="Browallia New" w:eastAsia="Arial Unicode MS" w:hAnsi="Browallia New" w:cs="Browallia New" w:hint="cs"/>
          <w:sz w:val="28"/>
          <w:szCs w:val="28"/>
          <w:cs/>
        </w:rPr>
        <w:t>1.77</w:t>
      </w:r>
      <w:r w:rsidR="00BA4F41">
        <w:rPr>
          <w:rFonts w:ascii="Browallia New" w:eastAsia="Arial Unicode MS" w:hAnsi="Browallia New" w:cs="Browallia New"/>
          <w:sz w:val="28"/>
          <w:szCs w:val="28"/>
        </w:rPr>
        <w:t xml:space="preserve"> </w:t>
      </w:r>
      <w:r w:rsidR="00BA4F41">
        <w:rPr>
          <w:rFonts w:ascii="Browallia New" w:eastAsia="Arial Unicode MS" w:hAnsi="Browallia New" w:cs="Browallia New" w:hint="cs"/>
          <w:sz w:val="28"/>
          <w:szCs w:val="28"/>
          <w:cs/>
        </w:rPr>
        <w:t xml:space="preserve">ต่อปี และ </w:t>
      </w:r>
      <w:r w:rsidR="004F7CCD">
        <w:rPr>
          <w:rFonts w:ascii="Browallia New" w:eastAsia="Arial Unicode MS" w:hAnsi="Browallia New" w:cs="Browallia New"/>
          <w:sz w:val="28"/>
          <w:szCs w:val="28"/>
        </w:rPr>
        <w:t>2.57</w:t>
      </w:r>
      <w:r w:rsidR="00894125">
        <w:rPr>
          <w:rFonts w:ascii="Browallia New" w:eastAsia="Arial Unicode MS" w:hAnsi="Browallia New" w:cs="Browallia New"/>
          <w:sz w:val="28"/>
          <w:szCs w:val="28"/>
        </w:rPr>
        <w:t xml:space="preserve"> </w:t>
      </w:r>
      <w:r w:rsidRPr="00775238">
        <w:rPr>
          <w:rFonts w:ascii="Browallia New" w:eastAsia="Arial Unicode MS" w:hAnsi="Browallia New" w:cs="Browallia New"/>
          <w:sz w:val="28"/>
          <w:szCs w:val="28"/>
          <w:cs/>
        </w:rPr>
        <w:t>ต่อปี</w:t>
      </w:r>
      <w:r w:rsidR="00BA4F41">
        <w:rPr>
          <w:rFonts w:ascii="Browallia New" w:eastAsia="Arial Unicode MS" w:hAnsi="Browallia New" w:cs="Browallia New" w:hint="cs"/>
          <w:sz w:val="28"/>
          <w:szCs w:val="28"/>
          <w:cs/>
        </w:rPr>
        <w:t xml:space="preserve"> ตามลำดับ</w:t>
      </w:r>
      <w:r w:rsidRPr="00775238">
        <w:rPr>
          <w:rFonts w:ascii="Browallia New" w:eastAsia="Arial Unicode MS" w:hAnsi="Browallia New" w:cs="Browallia New"/>
          <w:sz w:val="28"/>
          <w:szCs w:val="28"/>
        </w:rPr>
        <w:t xml:space="preserve"> </w:t>
      </w:r>
      <w:r w:rsidRPr="00F73F7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w:t>
      </w:r>
      <w:r w:rsidR="00C36694">
        <w:rPr>
          <w:rFonts w:ascii="Browallia New" w:eastAsia="Arial Unicode MS" w:hAnsi="Browallia New" w:cs="Browallia New" w:hint="cs"/>
          <w:sz w:val="28"/>
          <w:szCs w:val="28"/>
          <w:cs/>
        </w:rPr>
        <w:t>ปี</w:t>
      </w:r>
    </w:p>
    <w:p w14:paraId="6D0010A3" w14:textId="77777777" w:rsidR="00694691" w:rsidRDefault="00694691" w:rsidP="00A12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15C3E51D" w14:textId="77777777" w:rsidR="00BD634B" w:rsidRDefault="00BD6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6B52C55" w14:textId="09EE4B1A" w:rsidR="006971B8" w:rsidRPr="001509F3"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1509F3">
        <w:rPr>
          <w:rFonts w:ascii="Browallia New" w:hAnsi="Browallia New" w:cs="Browallia New"/>
          <w:b/>
          <w:bCs/>
          <w:sz w:val="28"/>
          <w:szCs w:val="28"/>
          <w:cs/>
          <w:lang w:val="en-GB"/>
        </w:rPr>
        <w:t>สินทรัพย์รอการขาย</w:t>
      </w:r>
      <w:r w:rsidR="00F46B29" w:rsidRPr="00F46B29">
        <w:rPr>
          <w:rFonts w:ascii="Browallia New" w:hAnsi="Browallia New" w:cs="Browallia New"/>
          <w:b/>
          <w:bCs/>
          <w:sz w:val="28"/>
          <w:szCs w:val="28"/>
        </w:rPr>
        <w:t xml:space="preserve"> </w:t>
      </w:r>
      <w:r w:rsidR="00D519EE" w:rsidRPr="001509F3">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001F163C" w:rsidRPr="001509F3">
        <w:rPr>
          <w:rFonts w:ascii="Browallia New" w:hAnsi="Browallia New" w:cs="Browallia New"/>
          <w:b/>
          <w:bCs/>
          <w:sz w:val="28"/>
          <w:szCs w:val="28"/>
          <w:cs/>
          <w:lang w:val="en-GB"/>
        </w:rPr>
        <w:t>สุทธิ</w:t>
      </w:r>
    </w:p>
    <w:p w14:paraId="7F729783" w14:textId="77777777" w:rsidR="006056BA" w:rsidRPr="004F7CCD" w:rsidRDefault="006056BA" w:rsidP="007448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11" w:type="dxa"/>
        <w:tblInd w:w="284" w:type="dxa"/>
        <w:tblLayout w:type="fixed"/>
        <w:tblCellMar>
          <w:left w:w="72" w:type="dxa"/>
          <w:right w:w="72" w:type="dxa"/>
        </w:tblCellMar>
        <w:tblLook w:val="0000" w:firstRow="0" w:lastRow="0" w:firstColumn="0" w:lastColumn="0" w:noHBand="0" w:noVBand="0"/>
      </w:tblPr>
      <w:tblGrid>
        <w:gridCol w:w="5116"/>
        <w:gridCol w:w="165"/>
        <w:gridCol w:w="1779"/>
        <w:gridCol w:w="180"/>
        <w:gridCol w:w="1771"/>
      </w:tblGrid>
      <w:tr w:rsidR="002E3569" w:rsidRPr="00EF4D99" w14:paraId="5DEEE3FA" w14:textId="77777777" w:rsidTr="002E3569">
        <w:trPr>
          <w:cantSplit/>
        </w:trPr>
        <w:tc>
          <w:tcPr>
            <w:tcW w:w="5116" w:type="dxa"/>
          </w:tcPr>
          <w:p w14:paraId="4BB1ECBC"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03D3C057"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6D868D7D" w14:textId="77777777" w:rsidR="002E3569" w:rsidRPr="00EF4D99" w:rsidRDefault="002E3569" w:rsidP="00066758">
            <w:pPr>
              <w:spacing w:line="240" w:lineRule="auto"/>
              <w:ind w:right="-45"/>
              <w:jc w:val="right"/>
              <w:rPr>
                <w:rFonts w:ascii="Browallia New" w:hAnsi="Browallia New" w:cs="Browallia New"/>
                <w:sz w:val="28"/>
                <w:szCs w:val="28"/>
                <w:cs/>
              </w:rPr>
            </w:pPr>
            <w:r w:rsidRPr="00EF4D99">
              <w:rPr>
                <w:rFonts w:ascii="Browallia New" w:hAnsi="Browallia New" w:cs="Browallia New"/>
                <w:sz w:val="28"/>
                <w:szCs w:val="28"/>
                <w:cs/>
              </w:rPr>
              <w:t>(หน่วย</w:t>
            </w:r>
            <w:r w:rsidRPr="00EF4D99">
              <w:rPr>
                <w:rFonts w:ascii="Browallia New" w:hAnsi="Browallia New" w:cs="Browallia New"/>
                <w:sz w:val="28"/>
                <w:szCs w:val="28"/>
              </w:rPr>
              <w:t xml:space="preserve"> </w:t>
            </w:r>
            <w:r w:rsidRPr="00EF4D99">
              <w:rPr>
                <w:rFonts w:ascii="Browallia New" w:hAnsi="Browallia New" w:cs="Browallia New"/>
                <w:sz w:val="28"/>
                <w:szCs w:val="28"/>
                <w:cs/>
                <w:lang w:val="en-GB"/>
              </w:rPr>
              <w:t>:</w:t>
            </w:r>
            <w:r w:rsidRPr="00EF4D99">
              <w:rPr>
                <w:rFonts w:ascii="Browallia New" w:hAnsi="Browallia New" w:cs="Browallia New"/>
                <w:sz w:val="28"/>
                <w:szCs w:val="28"/>
              </w:rPr>
              <w:t xml:space="preserve"> </w:t>
            </w:r>
            <w:r w:rsidRPr="00EF4D99">
              <w:rPr>
                <w:rFonts w:ascii="Browallia New" w:hAnsi="Browallia New" w:cs="Browallia New"/>
                <w:sz w:val="28"/>
                <w:szCs w:val="28"/>
                <w:cs/>
              </w:rPr>
              <w:t>พันบาท)</w:t>
            </w:r>
          </w:p>
        </w:tc>
      </w:tr>
      <w:tr w:rsidR="002E3569" w:rsidRPr="00EF4D99" w14:paraId="2B278616" w14:textId="77777777" w:rsidTr="002E3569">
        <w:trPr>
          <w:cantSplit/>
        </w:trPr>
        <w:tc>
          <w:tcPr>
            <w:tcW w:w="5116" w:type="dxa"/>
          </w:tcPr>
          <w:p w14:paraId="30ACD97E"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165" w:type="dxa"/>
          </w:tcPr>
          <w:p w14:paraId="72209149" w14:textId="77777777" w:rsidR="002E3569" w:rsidRPr="00EF4D99" w:rsidRDefault="002E3569" w:rsidP="00066758">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bottom"/>
          </w:tcPr>
          <w:p w14:paraId="2CE3685D" w14:textId="77777777" w:rsidR="002E3569" w:rsidRPr="00EF4D99" w:rsidRDefault="002E3569" w:rsidP="00066758">
            <w:pPr>
              <w:tabs>
                <w:tab w:val="clear" w:pos="907"/>
              </w:tabs>
              <w:spacing w:line="240" w:lineRule="auto"/>
              <w:ind w:left="-108" w:right="-108"/>
              <w:jc w:val="center"/>
              <w:rPr>
                <w:rFonts w:ascii="Browallia New" w:hAnsi="Browallia New" w:cs="Browallia New"/>
                <w:sz w:val="28"/>
                <w:szCs w:val="28"/>
                <w:lang w:val="en-GB"/>
              </w:rPr>
            </w:pPr>
            <w:r w:rsidRPr="00EF4D99">
              <w:rPr>
                <w:rFonts w:ascii="Browallia New" w:hAnsi="Browallia New" w:cs="Browallia New"/>
                <w:sz w:val="28"/>
                <w:szCs w:val="28"/>
                <w:cs/>
              </w:rPr>
              <w:t>งบการเงินรวม</w:t>
            </w:r>
          </w:p>
        </w:tc>
      </w:tr>
      <w:tr w:rsidR="00894125" w:rsidRPr="00EF4D99" w14:paraId="26A6A916" w14:textId="77777777" w:rsidTr="002E3569">
        <w:trPr>
          <w:cantSplit/>
        </w:trPr>
        <w:tc>
          <w:tcPr>
            <w:tcW w:w="5116" w:type="dxa"/>
          </w:tcPr>
          <w:p w14:paraId="264FCCB7" w14:textId="77777777" w:rsidR="00894125" w:rsidRPr="00EF4D99"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65" w:type="dxa"/>
          </w:tcPr>
          <w:p w14:paraId="5E6D5056" w14:textId="77777777" w:rsidR="00894125" w:rsidRPr="00EF4D99" w:rsidRDefault="00894125" w:rsidP="00894125">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22AFD480" w14:textId="4E39881B" w:rsidR="00894125" w:rsidRPr="00EF4D99" w:rsidRDefault="00894125" w:rsidP="00894125">
            <w:pPr>
              <w:tabs>
                <w:tab w:val="clear" w:pos="907"/>
              </w:tabs>
              <w:spacing w:line="240" w:lineRule="auto"/>
              <w:ind w:left="-108" w:right="-108"/>
              <w:jc w:val="center"/>
              <w:rPr>
                <w:rFonts w:ascii="Browallia New" w:hAnsi="Browallia New" w:cs="Browallia New"/>
                <w:sz w:val="28"/>
                <w:szCs w:val="28"/>
                <w:lang w:val="en-GB"/>
              </w:rPr>
            </w:pPr>
            <w:r w:rsidRPr="00F46B29">
              <w:rPr>
                <w:rFonts w:ascii="Browallia New" w:hAnsi="Browallia New" w:cs="Browallia New" w:hint="cs"/>
                <w:sz w:val="28"/>
                <w:szCs w:val="28"/>
              </w:rPr>
              <w:t>256</w:t>
            </w:r>
            <w:r w:rsidR="004F7CCD">
              <w:rPr>
                <w:rFonts w:ascii="Browallia New" w:hAnsi="Browallia New" w:cs="Browallia New"/>
                <w:sz w:val="28"/>
                <w:szCs w:val="28"/>
              </w:rPr>
              <w:t>6</w:t>
            </w:r>
          </w:p>
        </w:tc>
        <w:tc>
          <w:tcPr>
            <w:tcW w:w="180" w:type="dxa"/>
            <w:tcBorders>
              <w:top w:val="single" w:sz="4" w:space="0" w:color="auto"/>
            </w:tcBorders>
            <w:vAlign w:val="bottom"/>
          </w:tcPr>
          <w:p w14:paraId="4E78037F" w14:textId="77777777" w:rsidR="00894125" w:rsidRPr="00EF4D99" w:rsidRDefault="00894125" w:rsidP="00894125">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6D2B0689" w14:textId="4ED7CB1B" w:rsidR="00894125" w:rsidRPr="002E3569" w:rsidRDefault="00894125" w:rsidP="00894125">
            <w:pPr>
              <w:tabs>
                <w:tab w:val="clear" w:pos="907"/>
              </w:tabs>
              <w:spacing w:line="240" w:lineRule="auto"/>
              <w:ind w:left="-108" w:right="-108"/>
              <w:jc w:val="center"/>
              <w:rPr>
                <w:rFonts w:ascii="Browallia New" w:hAnsi="Browallia New" w:cs="Browallia New"/>
                <w:sz w:val="28"/>
                <w:szCs w:val="28"/>
              </w:rPr>
            </w:pPr>
            <w:r w:rsidRPr="00F46B29">
              <w:rPr>
                <w:rFonts w:ascii="Browallia New" w:hAnsi="Browallia New" w:cs="Browallia New" w:hint="cs"/>
                <w:sz w:val="28"/>
                <w:szCs w:val="28"/>
              </w:rPr>
              <w:t>256</w:t>
            </w:r>
            <w:r w:rsidR="004F7CCD">
              <w:rPr>
                <w:rFonts w:ascii="Browallia New" w:hAnsi="Browallia New" w:cs="Browallia New"/>
                <w:sz w:val="28"/>
                <w:szCs w:val="28"/>
              </w:rPr>
              <w:t>5</w:t>
            </w:r>
          </w:p>
        </w:tc>
      </w:tr>
      <w:tr w:rsidR="002E3569" w:rsidRPr="00EF4D99" w14:paraId="72C745E6" w14:textId="77777777" w:rsidTr="00C07995">
        <w:trPr>
          <w:cantSplit/>
          <w:trHeight w:val="341"/>
        </w:trPr>
        <w:tc>
          <w:tcPr>
            <w:tcW w:w="5116" w:type="dxa"/>
          </w:tcPr>
          <w:p w14:paraId="62B17972"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65" w:type="dxa"/>
          </w:tcPr>
          <w:p w14:paraId="4D8CFD0E"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9" w:type="dxa"/>
            <w:tcBorders>
              <w:top w:val="single" w:sz="4" w:space="0" w:color="auto"/>
            </w:tcBorders>
          </w:tcPr>
          <w:p w14:paraId="34D4D87B"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80" w:type="dxa"/>
          </w:tcPr>
          <w:p w14:paraId="6481AAB7"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c>
          <w:tcPr>
            <w:tcW w:w="1771" w:type="dxa"/>
            <w:tcBorders>
              <w:top w:val="single" w:sz="4" w:space="0" w:color="auto"/>
            </w:tcBorders>
          </w:tcPr>
          <w:p w14:paraId="5D7F2BFC" w14:textId="77777777" w:rsidR="002E3569" w:rsidRPr="00EF4D99" w:rsidRDefault="002E3569" w:rsidP="00066758">
            <w:pPr>
              <w:tabs>
                <w:tab w:val="left" w:pos="3390"/>
              </w:tabs>
              <w:spacing w:line="240" w:lineRule="auto"/>
              <w:ind w:left="426"/>
              <w:jc w:val="thaiDistribute"/>
              <w:rPr>
                <w:rFonts w:ascii="Browallia New" w:hAnsi="Browallia New" w:cs="Browallia New"/>
                <w:sz w:val="16"/>
                <w:szCs w:val="16"/>
                <w:cs/>
              </w:rPr>
            </w:pPr>
          </w:p>
        </w:tc>
      </w:tr>
      <w:tr w:rsidR="002258DA" w:rsidRPr="00EF4D99" w14:paraId="1BB388E7" w14:textId="77777777" w:rsidTr="00C07995">
        <w:trPr>
          <w:cantSplit/>
          <w:trHeight w:val="80"/>
        </w:trPr>
        <w:tc>
          <w:tcPr>
            <w:tcW w:w="5116" w:type="dxa"/>
            <w:vAlign w:val="bottom"/>
          </w:tcPr>
          <w:p w14:paraId="61D18336" w14:textId="42E554F0" w:rsidR="002258DA" w:rsidRPr="00EF4D99" w:rsidRDefault="002258DA" w:rsidP="002258DA">
            <w:pPr>
              <w:spacing w:line="240" w:lineRule="auto"/>
              <w:jc w:val="thaiDistribute"/>
              <w:rPr>
                <w:rFonts w:ascii="Browallia New" w:hAnsi="Browallia New" w:cs="Browallia New"/>
                <w:sz w:val="28"/>
                <w:szCs w:val="28"/>
                <w:cs/>
                <w:lang w:val="en-GB"/>
              </w:rPr>
            </w:pPr>
            <w:r w:rsidRPr="00655FEF">
              <w:rPr>
                <w:rFonts w:ascii="Browallia New" w:hAnsi="Browallia New" w:cs="Browallia New"/>
                <w:sz w:val="28"/>
                <w:szCs w:val="28"/>
                <w:cs/>
              </w:rPr>
              <w:t>ยานพาหนะ</w:t>
            </w:r>
          </w:p>
        </w:tc>
        <w:tc>
          <w:tcPr>
            <w:tcW w:w="165" w:type="dxa"/>
          </w:tcPr>
          <w:p w14:paraId="3DA395CB" w14:textId="77777777" w:rsidR="002258DA" w:rsidRPr="00EF4D99" w:rsidRDefault="002258DA" w:rsidP="002258DA">
            <w:pPr>
              <w:tabs>
                <w:tab w:val="left" w:pos="3390"/>
              </w:tabs>
              <w:spacing w:line="240" w:lineRule="auto"/>
              <w:ind w:left="426"/>
              <w:jc w:val="thaiDistribute"/>
              <w:rPr>
                <w:rFonts w:ascii="Browallia New" w:hAnsi="Browallia New" w:cs="Browallia New"/>
                <w:sz w:val="28"/>
                <w:szCs w:val="28"/>
                <w:cs/>
              </w:rPr>
            </w:pPr>
          </w:p>
        </w:tc>
        <w:tc>
          <w:tcPr>
            <w:tcW w:w="1779" w:type="dxa"/>
          </w:tcPr>
          <w:p w14:paraId="47B66B28" w14:textId="1F44BD3C" w:rsidR="002258DA" w:rsidRPr="00772687" w:rsidRDefault="00A71720" w:rsidP="002258DA">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772687">
              <w:rPr>
                <w:rFonts w:ascii="Browallia New" w:hAnsi="Browallia New" w:cs="Browallia New"/>
                <w:sz w:val="28"/>
                <w:szCs w:val="28"/>
                <w:lang w:val="en-US" w:bidi="th-TH"/>
              </w:rPr>
              <w:t>85,169</w:t>
            </w:r>
          </w:p>
        </w:tc>
        <w:tc>
          <w:tcPr>
            <w:tcW w:w="180" w:type="dxa"/>
          </w:tcPr>
          <w:p w14:paraId="3C39B247" w14:textId="77777777" w:rsidR="002258DA" w:rsidRPr="00EF4D99" w:rsidRDefault="002258DA" w:rsidP="002258DA">
            <w:pPr>
              <w:tabs>
                <w:tab w:val="left" w:pos="3390"/>
              </w:tabs>
              <w:spacing w:line="240" w:lineRule="auto"/>
              <w:ind w:left="426" w:right="33"/>
              <w:jc w:val="right"/>
              <w:rPr>
                <w:rFonts w:ascii="Browallia New" w:hAnsi="Browallia New" w:cs="Browallia New"/>
                <w:sz w:val="28"/>
                <w:szCs w:val="28"/>
                <w:cs/>
              </w:rPr>
            </w:pPr>
          </w:p>
        </w:tc>
        <w:tc>
          <w:tcPr>
            <w:tcW w:w="1771" w:type="dxa"/>
          </w:tcPr>
          <w:p w14:paraId="0C7911FB" w14:textId="63CDDF92" w:rsidR="002258DA" w:rsidRPr="00EF4D99" w:rsidRDefault="002258DA" w:rsidP="002258DA">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BC7E0C">
              <w:rPr>
                <w:rFonts w:ascii="Browallia New" w:hAnsi="Browallia New" w:cs="Browallia New"/>
                <w:sz w:val="28"/>
                <w:szCs w:val="28"/>
                <w:lang w:val="en-US"/>
              </w:rPr>
              <w:t xml:space="preserve"> 54,894</w:t>
            </w:r>
          </w:p>
        </w:tc>
      </w:tr>
      <w:tr w:rsidR="002258DA" w:rsidRPr="00EF4D99" w14:paraId="496934EB" w14:textId="77777777" w:rsidTr="00C07995">
        <w:trPr>
          <w:cantSplit/>
        </w:trPr>
        <w:tc>
          <w:tcPr>
            <w:tcW w:w="5116" w:type="dxa"/>
            <w:vAlign w:val="bottom"/>
          </w:tcPr>
          <w:p w14:paraId="5197BAAB" w14:textId="3CF6B2CD" w:rsidR="002258DA" w:rsidRPr="00EF4D99" w:rsidRDefault="002258DA" w:rsidP="002258DA">
            <w:pPr>
              <w:spacing w:line="240" w:lineRule="auto"/>
              <w:jc w:val="thaiDistribute"/>
              <w:rPr>
                <w:rFonts w:ascii="Browallia New" w:hAnsi="Browallia New" w:cs="Browallia New"/>
                <w:sz w:val="28"/>
                <w:szCs w:val="28"/>
              </w:rPr>
            </w:pPr>
            <w:r w:rsidRPr="00655FEF">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655FEF">
              <w:rPr>
                <w:rFonts w:ascii="Browallia New" w:hAnsi="Browallia New" w:cs="Browallia New"/>
                <w:sz w:val="28"/>
                <w:szCs w:val="28"/>
                <w:cs/>
              </w:rPr>
              <w:t>ค่าเผื่อการ</w:t>
            </w:r>
            <w:r>
              <w:rPr>
                <w:rFonts w:ascii="Browallia New" w:hAnsi="Browallia New" w:cs="Browallia New" w:hint="cs"/>
                <w:sz w:val="28"/>
                <w:szCs w:val="28"/>
                <w:cs/>
              </w:rPr>
              <w:t>ด้อย</w:t>
            </w:r>
            <w:r w:rsidRPr="00655FEF">
              <w:rPr>
                <w:rFonts w:ascii="Browallia New" w:hAnsi="Browallia New" w:cs="Browallia New"/>
                <w:sz w:val="28"/>
                <w:szCs w:val="28"/>
                <w:cs/>
              </w:rPr>
              <w:t>ค่าของ</w:t>
            </w:r>
            <w:r>
              <w:rPr>
                <w:rFonts w:ascii="Browallia New" w:hAnsi="Browallia New" w:cs="Browallia New" w:hint="cs"/>
                <w:sz w:val="28"/>
                <w:szCs w:val="28"/>
                <w:cs/>
              </w:rPr>
              <w:t>สินทรัพย์รอการขาย</w:t>
            </w:r>
          </w:p>
        </w:tc>
        <w:tc>
          <w:tcPr>
            <w:tcW w:w="165" w:type="dxa"/>
          </w:tcPr>
          <w:p w14:paraId="44E1072A" w14:textId="77777777" w:rsidR="002258DA" w:rsidRPr="00EF4D99" w:rsidRDefault="002258DA" w:rsidP="002258DA">
            <w:pPr>
              <w:tabs>
                <w:tab w:val="left" w:pos="3390"/>
              </w:tabs>
              <w:spacing w:line="240" w:lineRule="auto"/>
              <w:ind w:left="426"/>
              <w:jc w:val="thaiDistribute"/>
              <w:rPr>
                <w:rFonts w:ascii="Browallia New" w:hAnsi="Browallia New" w:cs="Browallia New"/>
                <w:sz w:val="28"/>
                <w:szCs w:val="28"/>
                <w:cs/>
              </w:rPr>
            </w:pPr>
          </w:p>
        </w:tc>
        <w:tc>
          <w:tcPr>
            <w:tcW w:w="1779" w:type="dxa"/>
            <w:tcBorders>
              <w:bottom w:val="single" w:sz="4" w:space="0" w:color="auto"/>
            </w:tcBorders>
          </w:tcPr>
          <w:p w14:paraId="07DCB652" w14:textId="6A345101" w:rsidR="002258DA" w:rsidRPr="00772687" w:rsidRDefault="00A71720" w:rsidP="002258DA">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772687">
              <w:rPr>
                <w:rFonts w:ascii="Browallia New" w:hAnsi="Browallia New" w:cs="Browallia New"/>
                <w:sz w:val="28"/>
                <w:szCs w:val="28"/>
                <w:lang w:val="en-US" w:bidi="th-TH"/>
              </w:rPr>
              <w:t>(24,607)</w:t>
            </w:r>
          </w:p>
        </w:tc>
        <w:tc>
          <w:tcPr>
            <w:tcW w:w="180" w:type="dxa"/>
          </w:tcPr>
          <w:p w14:paraId="394B1605" w14:textId="77777777" w:rsidR="002258DA" w:rsidRPr="00EF4D99" w:rsidRDefault="002258DA" w:rsidP="002258DA">
            <w:pPr>
              <w:tabs>
                <w:tab w:val="left" w:pos="3390"/>
              </w:tabs>
              <w:spacing w:line="240" w:lineRule="auto"/>
              <w:ind w:left="426" w:right="33"/>
              <w:jc w:val="right"/>
              <w:rPr>
                <w:rFonts w:ascii="Browallia New" w:hAnsi="Browallia New" w:cs="Browallia New"/>
                <w:sz w:val="28"/>
                <w:szCs w:val="28"/>
                <w:cs/>
              </w:rPr>
            </w:pPr>
          </w:p>
        </w:tc>
        <w:tc>
          <w:tcPr>
            <w:tcW w:w="1771" w:type="dxa"/>
            <w:tcBorders>
              <w:bottom w:val="single" w:sz="4" w:space="0" w:color="auto"/>
            </w:tcBorders>
          </w:tcPr>
          <w:p w14:paraId="10989A6E" w14:textId="6C06CC90" w:rsidR="002258DA" w:rsidRPr="00EF4D99" w:rsidRDefault="002258DA" w:rsidP="002258DA">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BC7E0C">
              <w:rPr>
                <w:rFonts w:ascii="Browallia New" w:hAnsi="Browallia New" w:cs="Browallia New"/>
                <w:sz w:val="28"/>
                <w:szCs w:val="28"/>
                <w:lang w:val="en-US"/>
              </w:rPr>
              <w:t xml:space="preserve"> (14,805)</w:t>
            </w:r>
          </w:p>
        </w:tc>
      </w:tr>
      <w:tr w:rsidR="002258DA" w:rsidRPr="00EF4D99" w14:paraId="2CB7CA3F" w14:textId="77777777" w:rsidTr="00C07995">
        <w:trPr>
          <w:cantSplit/>
        </w:trPr>
        <w:tc>
          <w:tcPr>
            <w:tcW w:w="5116" w:type="dxa"/>
            <w:vAlign w:val="bottom"/>
          </w:tcPr>
          <w:p w14:paraId="2DEFF8D1" w14:textId="5F363006" w:rsidR="002258DA" w:rsidRPr="00EF4D99" w:rsidRDefault="002258DA" w:rsidP="002258DA">
            <w:pPr>
              <w:spacing w:line="240" w:lineRule="auto"/>
              <w:jc w:val="thaiDistribute"/>
              <w:rPr>
                <w:rFonts w:ascii="Browallia New" w:hAnsi="Browallia New" w:cs="Browallia New"/>
                <w:sz w:val="28"/>
                <w:szCs w:val="28"/>
                <w:cs/>
              </w:rPr>
            </w:pPr>
            <w:r w:rsidRPr="00655FEF">
              <w:rPr>
                <w:rFonts w:ascii="Browallia New" w:hAnsi="Browallia New" w:cs="Browallia New"/>
                <w:sz w:val="28"/>
                <w:szCs w:val="28"/>
                <w:cs/>
              </w:rPr>
              <w:t>สุทธิ</w:t>
            </w:r>
          </w:p>
        </w:tc>
        <w:tc>
          <w:tcPr>
            <w:tcW w:w="165" w:type="dxa"/>
          </w:tcPr>
          <w:p w14:paraId="6A2936E0" w14:textId="77777777" w:rsidR="002258DA" w:rsidRPr="00EF4D99" w:rsidRDefault="002258DA" w:rsidP="002258DA">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4A2B1E1E" w14:textId="1961EDD0" w:rsidR="002258DA" w:rsidRPr="00772687" w:rsidRDefault="00A71720" w:rsidP="002258DA">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772687">
              <w:rPr>
                <w:rFonts w:ascii="Browallia New" w:hAnsi="Browallia New" w:cs="Browallia New"/>
                <w:sz w:val="28"/>
                <w:szCs w:val="28"/>
                <w:lang w:val="en-US" w:bidi="th-TH"/>
              </w:rPr>
              <w:t>60,562</w:t>
            </w:r>
          </w:p>
        </w:tc>
        <w:tc>
          <w:tcPr>
            <w:tcW w:w="180" w:type="dxa"/>
          </w:tcPr>
          <w:p w14:paraId="732F5091" w14:textId="77777777" w:rsidR="002258DA" w:rsidRPr="00EF4D99" w:rsidRDefault="002258DA" w:rsidP="002258DA">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932CB8D" w14:textId="5BE29910" w:rsidR="002258DA" w:rsidRPr="00D0535F" w:rsidRDefault="002258DA" w:rsidP="002258DA">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BC7E0C">
              <w:rPr>
                <w:rFonts w:ascii="Browallia New" w:hAnsi="Browallia New" w:cs="Browallia New"/>
                <w:sz w:val="28"/>
                <w:szCs w:val="28"/>
                <w:lang w:val="en-US"/>
              </w:rPr>
              <w:t xml:space="preserve"> 40,089 </w:t>
            </w:r>
          </w:p>
        </w:tc>
      </w:tr>
    </w:tbl>
    <w:p w14:paraId="12412E8E" w14:textId="7CC58347" w:rsidR="00027972" w:rsidRDefault="00027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1D072C7" w14:textId="137D20A2" w:rsidR="00707914" w:rsidRPr="009D1742" w:rsidRDefault="00707914"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9D1742">
        <w:rPr>
          <w:rFonts w:ascii="Browallia New" w:hAnsi="Browallia New" w:cs="Browallia New"/>
          <w:sz w:val="28"/>
          <w:szCs w:val="28"/>
          <w:cs/>
        </w:rPr>
        <w:t>รายการเคลื่อนไหวของ</w:t>
      </w:r>
      <w:r w:rsidR="00881AE6" w:rsidRPr="009D1742">
        <w:rPr>
          <w:rFonts w:ascii="Browallia New" w:hAnsi="Browallia New" w:cs="Browallia New" w:hint="cs"/>
          <w:sz w:val="28"/>
          <w:szCs w:val="28"/>
          <w:cs/>
        </w:rPr>
        <w:t>สินทรัพย์รอการขาย</w:t>
      </w:r>
      <w:r w:rsidR="00085E3B">
        <w:rPr>
          <w:rFonts w:ascii="Browallia New" w:hAnsi="Browallia New" w:cs="Browallia New" w:hint="cs"/>
          <w:sz w:val="28"/>
          <w:szCs w:val="28"/>
          <w:cs/>
        </w:rPr>
        <w:t>ในระหว่างปี</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4F7CCD">
        <w:rPr>
          <w:rFonts w:ascii="Browallia New" w:hAnsi="Browallia New" w:cs="Browallia New"/>
          <w:sz w:val="28"/>
          <w:szCs w:val="28"/>
        </w:rPr>
        <w:t>6</w:t>
      </w:r>
      <w:r w:rsidR="00085E3B">
        <w:rPr>
          <w:rFonts w:ascii="Browallia New" w:hAnsi="Browallia New" w:cs="Browallia New"/>
          <w:sz w:val="28"/>
          <w:szCs w:val="28"/>
        </w:rPr>
        <w:t xml:space="preserve"> </w:t>
      </w:r>
      <w:r w:rsidR="00085E3B">
        <w:rPr>
          <w:rFonts w:ascii="Browallia New" w:hAnsi="Browallia New" w:cs="Browallia New" w:hint="cs"/>
          <w:sz w:val="28"/>
          <w:szCs w:val="28"/>
          <w:cs/>
        </w:rPr>
        <w:t>และ</w:t>
      </w:r>
      <w:r w:rsidR="00085E3B" w:rsidRPr="00F46B29">
        <w:rPr>
          <w:rFonts w:ascii="Browallia New" w:hAnsi="Browallia New" w:cs="Browallia New" w:hint="cs"/>
          <w:sz w:val="28"/>
          <w:szCs w:val="28"/>
        </w:rPr>
        <w:t xml:space="preserve"> </w:t>
      </w:r>
      <w:r w:rsidR="00085E3B">
        <w:rPr>
          <w:rFonts w:ascii="Browallia New" w:hAnsi="Browallia New" w:cs="Browallia New"/>
          <w:sz w:val="28"/>
          <w:szCs w:val="28"/>
        </w:rPr>
        <w:t>256</w:t>
      </w:r>
      <w:r w:rsidR="004F7CCD">
        <w:rPr>
          <w:rFonts w:ascii="Browallia New" w:hAnsi="Browallia New" w:cs="Browallia New"/>
          <w:sz w:val="28"/>
          <w:szCs w:val="28"/>
        </w:rPr>
        <w:t>5</w:t>
      </w:r>
      <w:r w:rsidR="00085E3B" w:rsidRPr="00F46B29">
        <w:rPr>
          <w:rFonts w:ascii="Browallia New" w:hAnsi="Browallia New" w:cs="Browallia New"/>
          <w:sz w:val="28"/>
          <w:szCs w:val="28"/>
        </w:rPr>
        <w:t xml:space="preserve"> </w:t>
      </w:r>
      <w:r w:rsidRPr="009D1742">
        <w:rPr>
          <w:rFonts w:ascii="Browallia New" w:hAnsi="Browallia New" w:cs="Browallia New"/>
          <w:sz w:val="28"/>
          <w:szCs w:val="28"/>
          <w:cs/>
        </w:rPr>
        <w:t>ดังต่อไปนี้</w:t>
      </w:r>
    </w:p>
    <w:p w14:paraId="21BC4E25" w14:textId="53DF91D0" w:rsidR="00246071" w:rsidRPr="00C07995" w:rsidRDefault="00246071"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0"/>
          <w:szCs w:val="20"/>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A51BEF" w:rsidRPr="009D1742" w14:paraId="3BDBF5FE" w14:textId="77777777" w:rsidTr="00EB64F6">
        <w:trPr>
          <w:gridAfter w:val="1"/>
          <w:wAfter w:w="9" w:type="dxa"/>
          <w:cantSplit/>
          <w:trHeight w:val="20"/>
        </w:trPr>
        <w:tc>
          <w:tcPr>
            <w:tcW w:w="3834" w:type="dxa"/>
            <w:vAlign w:val="bottom"/>
          </w:tcPr>
          <w:p w14:paraId="5774050F" w14:textId="77777777" w:rsidR="00A51BEF" w:rsidRPr="009D1742" w:rsidRDefault="00A51BEF" w:rsidP="009D1742">
            <w:pPr>
              <w:spacing w:line="240" w:lineRule="auto"/>
              <w:ind w:right="851"/>
              <w:jc w:val="both"/>
              <w:rPr>
                <w:rFonts w:ascii="Browallia New" w:hAnsi="Browallia New" w:cs="Browallia New"/>
                <w:sz w:val="28"/>
                <w:szCs w:val="28"/>
              </w:rPr>
            </w:pPr>
          </w:p>
        </w:tc>
        <w:tc>
          <w:tcPr>
            <w:tcW w:w="5297" w:type="dxa"/>
            <w:gridSpan w:val="7"/>
            <w:vAlign w:val="bottom"/>
          </w:tcPr>
          <w:p w14:paraId="18F2F634" w14:textId="31579A99" w:rsidR="00A51BEF" w:rsidRPr="00EB64F6" w:rsidRDefault="00A51BEF" w:rsidP="009D1742">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00F46B29"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A51BEF" w:rsidRPr="009D1742" w14:paraId="370F1EC9" w14:textId="77777777" w:rsidTr="00EB64F6">
        <w:trPr>
          <w:gridAfter w:val="1"/>
          <w:wAfter w:w="9" w:type="dxa"/>
          <w:cantSplit/>
          <w:trHeight w:val="20"/>
        </w:trPr>
        <w:tc>
          <w:tcPr>
            <w:tcW w:w="3834" w:type="dxa"/>
            <w:vAlign w:val="bottom"/>
          </w:tcPr>
          <w:p w14:paraId="0078E798"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39596F49" w14:textId="2C925546" w:rsidR="00A51BEF" w:rsidRPr="00EB64F6" w:rsidRDefault="007D7578" w:rsidP="009D1742">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A51BEF" w:rsidRPr="009D1742" w14:paraId="06B7CEB4" w14:textId="77777777" w:rsidTr="00EB64F6">
        <w:trPr>
          <w:cantSplit/>
          <w:trHeight w:val="20"/>
        </w:trPr>
        <w:tc>
          <w:tcPr>
            <w:tcW w:w="3834" w:type="dxa"/>
            <w:vAlign w:val="bottom"/>
          </w:tcPr>
          <w:p w14:paraId="5A1CCD19" w14:textId="77777777" w:rsidR="00A51BEF" w:rsidRPr="00EB64F6" w:rsidRDefault="00A51BEF" w:rsidP="009D1742">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1DF52E3F" w14:textId="4487CA31" w:rsidR="00A51BEF" w:rsidRPr="00EB64F6" w:rsidRDefault="00A51BEF" w:rsidP="009D1742">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sidR="004F7CCD">
              <w:rPr>
                <w:rFonts w:ascii="Browallia New" w:hAnsi="Browallia New" w:cs="Browallia New"/>
                <w:sz w:val="28"/>
                <w:szCs w:val="28"/>
              </w:rPr>
              <w:t>5</w:t>
            </w:r>
          </w:p>
        </w:tc>
        <w:tc>
          <w:tcPr>
            <w:tcW w:w="232" w:type="dxa"/>
            <w:vAlign w:val="bottom"/>
          </w:tcPr>
          <w:p w14:paraId="61FBEB85"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188735D8"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62961DC"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4C9BE5DA" w14:textId="77777777"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13CDA720" w14:textId="77777777" w:rsidR="00A51BEF" w:rsidRPr="00EB64F6" w:rsidRDefault="00A51BEF"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39142AD" w14:textId="32C36BCE" w:rsidR="00A51BEF" w:rsidRPr="00EB64F6" w:rsidRDefault="00A51BEF" w:rsidP="009D1742">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sidR="004F7CCD">
              <w:rPr>
                <w:rFonts w:ascii="Browallia New" w:hAnsi="Browallia New" w:cs="Browallia New"/>
                <w:sz w:val="28"/>
                <w:szCs w:val="28"/>
              </w:rPr>
              <w:t>6</w:t>
            </w:r>
          </w:p>
        </w:tc>
      </w:tr>
      <w:tr w:rsidR="005D1D94" w:rsidRPr="009D1742" w14:paraId="5A1FC8BB" w14:textId="77777777" w:rsidTr="00EB64F6">
        <w:trPr>
          <w:cantSplit/>
          <w:trHeight w:val="20"/>
        </w:trPr>
        <w:tc>
          <w:tcPr>
            <w:tcW w:w="3834" w:type="dxa"/>
            <w:vAlign w:val="bottom"/>
          </w:tcPr>
          <w:p w14:paraId="212E5C77" w14:textId="77777777" w:rsidR="005D1D94" w:rsidRPr="00EB64F6" w:rsidRDefault="005D1D94" w:rsidP="009D1742">
            <w:pPr>
              <w:spacing w:line="240" w:lineRule="auto"/>
              <w:ind w:right="851"/>
              <w:jc w:val="both"/>
              <w:rPr>
                <w:rFonts w:ascii="Browallia New" w:hAnsi="Browallia New" w:cs="Browallia New"/>
                <w:sz w:val="28"/>
                <w:szCs w:val="28"/>
              </w:rPr>
            </w:pPr>
          </w:p>
        </w:tc>
        <w:tc>
          <w:tcPr>
            <w:tcW w:w="1134" w:type="dxa"/>
            <w:vAlign w:val="bottom"/>
          </w:tcPr>
          <w:p w14:paraId="0A9E0DE3"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6C8769F8"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21F94B4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73C8AF5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74FB7551"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6DD0A706" w14:textId="77777777" w:rsidR="005D1D94" w:rsidRPr="00EB64F6" w:rsidRDefault="005D1D94" w:rsidP="009D1742">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8A48218" w14:textId="77777777" w:rsidR="005D1D94" w:rsidRPr="00EB64F6" w:rsidRDefault="005D1D94" w:rsidP="009D1742">
            <w:pPr>
              <w:tabs>
                <w:tab w:val="clear" w:pos="907"/>
              </w:tabs>
              <w:spacing w:line="240" w:lineRule="auto"/>
              <w:ind w:left="-46" w:right="-45"/>
              <w:jc w:val="center"/>
              <w:rPr>
                <w:rFonts w:ascii="Browallia New" w:hAnsi="Browallia New" w:cs="Browallia New"/>
                <w:sz w:val="28"/>
                <w:szCs w:val="28"/>
              </w:rPr>
            </w:pPr>
          </w:p>
        </w:tc>
      </w:tr>
      <w:tr w:rsidR="004F7CCD" w:rsidRPr="009D1742" w14:paraId="369A6E99" w14:textId="77777777" w:rsidTr="00EB64F6">
        <w:trPr>
          <w:cantSplit/>
          <w:trHeight w:val="20"/>
        </w:trPr>
        <w:tc>
          <w:tcPr>
            <w:tcW w:w="3834" w:type="dxa"/>
            <w:vAlign w:val="bottom"/>
          </w:tcPr>
          <w:p w14:paraId="5481796D" w14:textId="549D3622" w:rsidR="004F7CCD" w:rsidRPr="00EB64F6" w:rsidRDefault="004F7CCD" w:rsidP="004F7CCD">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061C209F" w14:textId="1DD64644"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54,894</w:t>
            </w:r>
          </w:p>
        </w:tc>
        <w:tc>
          <w:tcPr>
            <w:tcW w:w="232" w:type="dxa"/>
            <w:vAlign w:val="bottom"/>
          </w:tcPr>
          <w:p w14:paraId="001C14F6" w14:textId="77777777" w:rsidR="004F7CCD" w:rsidRPr="00EB64F6" w:rsidRDefault="004F7CCD" w:rsidP="004F7CCD">
            <w:pPr>
              <w:spacing w:line="240" w:lineRule="auto"/>
              <w:ind w:right="40"/>
              <w:jc w:val="right"/>
              <w:rPr>
                <w:rFonts w:ascii="Browallia New" w:hAnsi="Browallia New" w:cs="Browallia New"/>
                <w:sz w:val="28"/>
                <w:szCs w:val="28"/>
              </w:rPr>
            </w:pPr>
          </w:p>
        </w:tc>
        <w:tc>
          <w:tcPr>
            <w:tcW w:w="1161" w:type="dxa"/>
            <w:vAlign w:val="bottom"/>
          </w:tcPr>
          <w:p w14:paraId="505CC063" w14:textId="04437003" w:rsidR="004F7CCD" w:rsidRPr="003835D0" w:rsidRDefault="00B627CB"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236,429</w:t>
            </w:r>
          </w:p>
        </w:tc>
        <w:tc>
          <w:tcPr>
            <w:tcW w:w="210" w:type="dxa"/>
            <w:vAlign w:val="bottom"/>
          </w:tcPr>
          <w:p w14:paraId="114D7774" w14:textId="77777777" w:rsidR="004F7CCD" w:rsidRPr="003835D0" w:rsidRDefault="004F7CCD" w:rsidP="004F7CCD">
            <w:pPr>
              <w:spacing w:line="240" w:lineRule="auto"/>
              <w:ind w:right="40"/>
              <w:jc w:val="center"/>
              <w:rPr>
                <w:rFonts w:ascii="Browallia New" w:hAnsi="Browallia New" w:cs="Browallia New"/>
                <w:sz w:val="28"/>
                <w:szCs w:val="28"/>
                <w:lang w:bidi="ar-SA"/>
              </w:rPr>
            </w:pPr>
          </w:p>
        </w:tc>
        <w:tc>
          <w:tcPr>
            <w:tcW w:w="1158" w:type="dxa"/>
            <w:vAlign w:val="bottom"/>
          </w:tcPr>
          <w:p w14:paraId="63EC44B3" w14:textId="7D6282F7" w:rsidR="004F7CCD" w:rsidRPr="003835D0" w:rsidRDefault="00B627CB"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w:t>
            </w:r>
            <w:r w:rsidR="00B21408">
              <w:rPr>
                <w:rFonts w:ascii="Browallia New" w:hAnsi="Browallia New" w:cs="Browallia New"/>
                <w:sz w:val="28"/>
                <w:szCs w:val="28"/>
                <w:lang w:val="en-US"/>
              </w:rPr>
              <w:t>206,154)</w:t>
            </w:r>
          </w:p>
        </w:tc>
        <w:tc>
          <w:tcPr>
            <w:tcW w:w="243" w:type="dxa"/>
            <w:vAlign w:val="bottom"/>
          </w:tcPr>
          <w:p w14:paraId="7A1483A1" w14:textId="77777777" w:rsidR="004F7CCD" w:rsidRPr="003835D0" w:rsidRDefault="004F7CCD" w:rsidP="004F7CCD">
            <w:pPr>
              <w:spacing w:line="240" w:lineRule="auto"/>
              <w:ind w:right="40"/>
              <w:jc w:val="right"/>
              <w:rPr>
                <w:rFonts w:ascii="Browallia New" w:hAnsi="Browallia New" w:cs="Browallia New"/>
                <w:sz w:val="28"/>
                <w:szCs w:val="28"/>
                <w:lang w:bidi="ar-SA"/>
              </w:rPr>
            </w:pPr>
          </w:p>
        </w:tc>
        <w:tc>
          <w:tcPr>
            <w:tcW w:w="1168" w:type="dxa"/>
            <w:gridSpan w:val="2"/>
            <w:vAlign w:val="bottom"/>
          </w:tcPr>
          <w:p w14:paraId="000ABA51" w14:textId="1D2C6080" w:rsidR="004F7CCD" w:rsidRPr="003835D0" w:rsidRDefault="00C66544"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85,169</w:t>
            </w:r>
          </w:p>
        </w:tc>
      </w:tr>
      <w:tr w:rsidR="004F7CCD" w:rsidRPr="009D1742" w14:paraId="6EDA1E39" w14:textId="77777777" w:rsidTr="00EB64F6">
        <w:trPr>
          <w:cantSplit/>
          <w:trHeight w:val="20"/>
        </w:trPr>
        <w:tc>
          <w:tcPr>
            <w:tcW w:w="3834" w:type="dxa"/>
            <w:vAlign w:val="bottom"/>
          </w:tcPr>
          <w:p w14:paraId="43C57302" w14:textId="29093D8E" w:rsidR="004F7CCD" w:rsidRPr="00EB64F6" w:rsidRDefault="004F7CCD" w:rsidP="004F7CCD">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08D9F669" w14:textId="40525FF7"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(14,805)</w:t>
            </w:r>
          </w:p>
        </w:tc>
        <w:tc>
          <w:tcPr>
            <w:tcW w:w="232" w:type="dxa"/>
            <w:vAlign w:val="bottom"/>
          </w:tcPr>
          <w:p w14:paraId="2CCED617" w14:textId="77777777" w:rsidR="004F7CCD" w:rsidRPr="00EB64F6" w:rsidRDefault="004F7CCD" w:rsidP="004F7CCD">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15F7EFD3" w14:textId="47FC54E9" w:rsidR="004F7CCD" w:rsidRPr="003835D0" w:rsidRDefault="009028AE" w:rsidP="004F7CCD">
            <w:pPr>
              <w:pStyle w:val="acctfourfigures"/>
              <w:tabs>
                <w:tab w:val="clear" w:pos="765"/>
              </w:tabs>
              <w:spacing w:line="240" w:lineRule="auto"/>
              <w:ind w:left="-117" w:right="40"/>
              <w:jc w:val="right"/>
              <w:rPr>
                <w:rFonts w:ascii="Browallia New" w:hAnsi="Browallia New" w:cs="Browallia New"/>
                <w:sz w:val="28"/>
                <w:szCs w:val="28"/>
                <w:lang w:val="en-US" w:bidi="th-TH"/>
              </w:rPr>
            </w:pPr>
            <w:r>
              <w:rPr>
                <w:rFonts w:ascii="Browallia New" w:hAnsi="Browallia New" w:cs="Browallia New"/>
                <w:sz w:val="28"/>
                <w:szCs w:val="28"/>
                <w:lang w:val="en-US" w:bidi="th-TH"/>
              </w:rPr>
              <w:t>(</w:t>
            </w:r>
            <w:r w:rsidR="00545296">
              <w:rPr>
                <w:rFonts w:ascii="Browallia New" w:hAnsi="Browallia New" w:cs="Browallia New"/>
                <w:sz w:val="28"/>
                <w:szCs w:val="28"/>
                <w:lang w:val="en-US" w:bidi="th-TH"/>
              </w:rPr>
              <w:t>69,355)</w:t>
            </w:r>
          </w:p>
        </w:tc>
        <w:tc>
          <w:tcPr>
            <w:tcW w:w="210" w:type="dxa"/>
            <w:vAlign w:val="bottom"/>
          </w:tcPr>
          <w:p w14:paraId="63B81F5B" w14:textId="77777777"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2997DE9F" w14:textId="7905311F" w:rsidR="004F7CCD" w:rsidRPr="003835D0" w:rsidRDefault="00545296" w:rsidP="004F7CCD">
            <w:pPr>
              <w:pStyle w:val="acctfourfigures"/>
              <w:tabs>
                <w:tab w:val="clear" w:pos="765"/>
              </w:tabs>
              <w:spacing w:line="240" w:lineRule="auto"/>
              <w:ind w:left="-117" w:right="40"/>
              <w:jc w:val="right"/>
              <w:rPr>
                <w:rFonts w:ascii="Browallia New" w:hAnsi="Browallia New" w:cs="Browallia New"/>
                <w:sz w:val="28"/>
                <w:szCs w:val="28"/>
                <w:cs/>
                <w:lang w:val="en-US" w:bidi="th-TH"/>
              </w:rPr>
            </w:pPr>
            <w:r>
              <w:rPr>
                <w:rFonts w:ascii="Browallia New" w:hAnsi="Browallia New" w:cs="Browallia New"/>
                <w:sz w:val="28"/>
                <w:szCs w:val="28"/>
                <w:lang w:val="en-US" w:bidi="th-TH"/>
              </w:rPr>
              <w:t>59,553</w:t>
            </w:r>
          </w:p>
        </w:tc>
        <w:tc>
          <w:tcPr>
            <w:tcW w:w="243" w:type="dxa"/>
            <w:vAlign w:val="bottom"/>
          </w:tcPr>
          <w:p w14:paraId="42443734"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4E069DA2" w14:textId="41499590" w:rsidR="004F7CCD" w:rsidRPr="003835D0" w:rsidRDefault="00BB08A9"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w:t>
            </w:r>
            <w:r w:rsidR="00417AE0">
              <w:rPr>
                <w:rFonts w:ascii="Browallia New" w:hAnsi="Browallia New" w:cs="Browallia New"/>
                <w:sz w:val="28"/>
                <w:szCs w:val="28"/>
                <w:lang w:val="en-US"/>
              </w:rPr>
              <w:t>24,607)</w:t>
            </w:r>
          </w:p>
        </w:tc>
      </w:tr>
      <w:tr w:rsidR="004F7CCD" w:rsidRPr="00E06046" w14:paraId="2C73404A" w14:textId="77777777" w:rsidTr="00EB64F6">
        <w:trPr>
          <w:cantSplit/>
          <w:trHeight w:val="20"/>
        </w:trPr>
        <w:tc>
          <w:tcPr>
            <w:tcW w:w="3834" w:type="dxa"/>
            <w:vAlign w:val="bottom"/>
          </w:tcPr>
          <w:p w14:paraId="40C670C2" w14:textId="21F530C3" w:rsidR="004F7CCD" w:rsidRPr="00EB64F6" w:rsidRDefault="004F7CCD" w:rsidP="004F7CCD">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17E0ACA7" w14:textId="33386897"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40,089</w:t>
            </w:r>
          </w:p>
        </w:tc>
        <w:tc>
          <w:tcPr>
            <w:tcW w:w="232" w:type="dxa"/>
            <w:vAlign w:val="bottom"/>
          </w:tcPr>
          <w:p w14:paraId="214C44E8" w14:textId="77777777" w:rsidR="004F7CCD" w:rsidRPr="00EB64F6" w:rsidRDefault="004F7CCD" w:rsidP="004F7CCD">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05FC41A4" w14:textId="22BF3548" w:rsidR="004F7CCD" w:rsidRPr="003835D0" w:rsidRDefault="007E256C"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167,074</w:t>
            </w:r>
          </w:p>
        </w:tc>
        <w:tc>
          <w:tcPr>
            <w:tcW w:w="210" w:type="dxa"/>
            <w:vAlign w:val="bottom"/>
          </w:tcPr>
          <w:p w14:paraId="396EDD63"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6D2FEA44" w14:textId="43EFFC56" w:rsidR="004F7CCD" w:rsidRPr="003835D0" w:rsidRDefault="00C1295A"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w:t>
            </w:r>
            <w:r w:rsidR="00861617">
              <w:rPr>
                <w:rFonts w:ascii="Browallia New" w:hAnsi="Browallia New" w:cs="Browallia New"/>
                <w:sz w:val="28"/>
                <w:szCs w:val="28"/>
                <w:lang w:bidi="ar-SA"/>
              </w:rPr>
              <w:t>146,601)</w:t>
            </w:r>
          </w:p>
        </w:tc>
        <w:tc>
          <w:tcPr>
            <w:tcW w:w="243" w:type="dxa"/>
            <w:vAlign w:val="bottom"/>
          </w:tcPr>
          <w:p w14:paraId="623B2198"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1184BDD5" w14:textId="5B2F5506" w:rsidR="004F7CCD" w:rsidRPr="003835D0" w:rsidRDefault="00417AE0"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60,5</w:t>
            </w:r>
            <w:r w:rsidR="007D53FF">
              <w:rPr>
                <w:rFonts w:ascii="Browallia New" w:hAnsi="Browallia New" w:cs="Browallia New"/>
                <w:sz w:val="28"/>
                <w:szCs w:val="28"/>
                <w:lang w:val="en-US"/>
              </w:rPr>
              <w:t>6</w:t>
            </w:r>
            <w:r>
              <w:rPr>
                <w:rFonts w:ascii="Browallia New" w:hAnsi="Browallia New" w:cs="Browallia New"/>
                <w:sz w:val="28"/>
                <w:szCs w:val="28"/>
                <w:lang w:val="en-US"/>
              </w:rPr>
              <w:t>2</w:t>
            </w:r>
          </w:p>
        </w:tc>
      </w:tr>
    </w:tbl>
    <w:p w14:paraId="644F26B3" w14:textId="1BBBB11D" w:rsidR="00FB1C9B" w:rsidRPr="004E0F0D" w:rsidRDefault="00FB1C9B">
      <w:pPr>
        <w:rPr>
          <w:sz w:val="36"/>
          <w:szCs w:val="36"/>
        </w:rPr>
      </w:pPr>
    </w:p>
    <w:tbl>
      <w:tblPr>
        <w:tblW w:w="9140" w:type="dxa"/>
        <w:tblInd w:w="333" w:type="dxa"/>
        <w:tblLayout w:type="fixed"/>
        <w:tblCellMar>
          <w:left w:w="46" w:type="dxa"/>
          <w:right w:w="46" w:type="dxa"/>
        </w:tblCellMar>
        <w:tblLook w:val="0000" w:firstRow="0" w:lastRow="0" w:firstColumn="0" w:lastColumn="0" w:noHBand="0" w:noVBand="0"/>
      </w:tblPr>
      <w:tblGrid>
        <w:gridCol w:w="3834"/>
        <w:gridCol w:w="1134"/>
        <w:gridCol w:w="232"/>
        <w:gridCol w:w="1161"/>
        <w:gridCol w:w="210"/>
        <w:gridCol w:w="1158"/>
        <w:gridCol w:w="243"/>
        <w:gridCol w:w="1159"/>
        <w:gridCol w:w="9"/>
      </w:tblGrid>
      <w:tr w:rsidR="00894125" w:rsidRPr="009D1742" w14:paraId="2409C019" w14:textId="77777777">
        <w:trPr>
          <w:gridAfter w:val="1"/>
          <w:wAfter w:w="9" w:type="dxa"/>
          <w:cantSplit/>
          <w:trHeight w:val="20"/>
        </w:trPr>
        <w:tc>
          <w:tcPr>
            <w:tcW w:w="3834" w:type="dxa"/>
            <w:vAlign w:val="bottom"/>
          </w:tcPr>
          <w:p w14:paraId="356F0CC5" w14:textId="77777777" w:rsidR="00894125" w:rsidRPr="009D1742" w:rsidRDefault="00894125">
            <w:pPr>
              <w:spacing w:line="240" w:lineRule="auto"/>
              <w:ind w:right="851"/>
              <w:jc w:val="both"/>
              <w:rPr>
                <w:rFonts w:ascii="Browallia New" w:hAnsi="Browallia New" w:cs="Browallia New"/>
                <w:sz w:val="28"/>
                <w:szCs w:val="28"/>
              </w:rPr>
            </w:pPr>
          </w:p>
        </w:tc>
        <w:tc>
          <w:tcPr>
            <w:tcW w:w="5297" w:type="dxa"/>
            <w:gridSpan w:val="7"/>
            <w:vAlign w:val="bottom"/>
          </w:tcPr>
          <w:p w14:paraId="0049A348" w14:textId="77777777" w:rsidR="00894125" w:rsidRPr="00EB64F6" w:rsidRDefault="00894125">
            <w:pPr>
              <w:tabs>
                <w:tab w:val="clear" w:pos="4678"/>
              </w:tabs>
              <w:spacing w:line="240" w:lineRule="auto"/>
              <w:jc w:val="right"/>
              <w:rPr>
                <w:rFonts w:ascii="Browallia New" w:hAnsi="Browallia New" w:cs="Browallia New"/>
                <w:sz w:val="28"/>
                <w:szCs w:val="28"/>
                <w:cs/>
              </w:rPr>
            </w:pPr>
            <w:r w:rsidRPr="00EB64F6">
              <w:rPr>
                <w:rFonts w:ascii="Browallia New" w:hAnsi="Browallia New" w:cs="Browallia New"/>
                <w:sz w:val="28"/>
                <w:szCs w:val="28"/>
                <w:cs/>
              </w:rPr>
              <w:t>(หน่วย</w:t>
            </w:r>
            <w:r w:rsidRPr="00EB64F6">
              <w:rPr>
                <w:rFonts w:ascii="Browallia New" w:hAnsi="Browallia New" w:cs="Browallia New"/>
                <w:sz w:val="28"/>
                <w:szCs w:val="28"/>
              </w:rPr>
              <w:t xml:space="preserve"> </w:t>
            </w:r>
            <w:r w:rsidRPr="00EB64F6">
              <w:rPr>
                <w:rFonts w:ascii="Browallia New" w:hAnsi="Browallia New" w:cs="Browallia New"/>
                <w:sz w:val="28"/>
                <w:szCs w:val="28"/>
                <w:lang w:val="en-GB"/>
              </w:rPr>
              <w:t xml:space="preserve">: </w:t>
            </w:r>
            <w:r w:rsidRPr="00EB64F6">
              <w:rPr>
                <w:rFonts w:ascii="Browallia New" w:hAnsi="Browallia New" w:cs="Browallia New"/>
                <w:sz w:val="28"/>
                <w:szCs w:val="28"/>
                <w:cs/>
              </w:rPr>
              <w:t>พันบาท)</w:t>
            </w:r>
          </w:p>
        </w:tc>
      </w:tr>
      <w:tr w:rsidR="00894125" w:rsidRPr="009D1742" w14:paraId="13C628F6" w14:textId="77777777">
        <w:trPr>
          <w:gridAfter w:val="1"/>
          <w:wAfter w:w="9" w:type="dxa"/>
          <w:cantSplit/>
          <w:trHeight w:val="20"/>
        </w:trPr>
        <w:tc>
          <w:tcPr>
            <w:tcW w:w="3834" w:type="dxa"/>
            <w:vAlign w:val="bottom"/>
          </w:tcPr>
          <w:p w14:paraId="251B48BD" w14:textId="77777777" w:rsidR="00894125" w:rsidRPr="00EB64F6" w:rsidRDefault="00894125">
            <w:pPr>
              <w:spacing w:line="240" w:lineRule="auto"/>
              <w:ind w:right="851"/>
              <w:jc w:val="both"/>
              <w:rPr>
                <w:rFonts w:ascii="Browallia New" w:hAnsi="Browallia New" w:cs="Browallia New"/>
                <w:sz w:val="28"/>
                <w:szCs w:val="28"/>
              </w:rPr>
            </w:pPr>
          </w:p>
        </w:tc>
        <w:tc>
          <w:tcPr>
            <w:tcW w:w="5297" w:type="dxa"/>
            <w:gridSpan w:val="7"/>
            <w:tcBorders>
              <w:bottom w:val="single" w:sz="4" w:space="0" w:color="auto"/>
            </w:tcBorders>
            <w:vAlign w:val="bottom"/>
          </w:tcPr>
          <w:p w14:paraId="22C251BB" w14:textId="77777777" w:rsidR="00894125" w:rsidRPr="00EB64F6" w:rsidRDefault="00894125">
            <w:pPr>
              <w:spacing w:line="240" w:lineRule="auto"/>
              <w:ind w:right="-45"/>
              <w:jc w:val="center"/>
              <w:rPr>
                <w:rFonts w:ascii="Browallia New" w:hAnsi="Browallia New" w:cs="Browallia New"/>
                <w:sz w:val="28"/>
                <w:szCs w:val="28"/>
                <w:cs/>
              </w:rPr>
            </w:pPr>
            <w:r w:rsidRPr="00EB64F6">
              <w:rPr>
                <w:rFonts w:ascii="Browallia New" w:hAnsi="Browallia New" w:cs="Browallia New"/>
                <w:sz w:val="28"/>
                <w:szCs w:val="28"/>
                <w:cs/>
              </w:rPr>
              <w:t>งบการเงินรวม</w:t>
            </w:r>
          </w:p>
        </w:tc>
      </w:tr>
      <w:tr w:rsidR="00894125" w:rsidRPr="009D1742" w14:paraId="4DEC9126" w14:textId="77777777">
        <w:trPr>
          <w:cantSplit/>
          <w:trHeight w:val="20"/>
        </w:trPr>
        <w:tc>
          <w:tcPr>
            <w:tcW w:w="3834" w:type="dxa"/>
            <w:vAlign w:val="bottom"/>
          </w:tcPr>
          <w:p w14:paraId="341E176C" w14:textId="77777777" w:rsidR="00894125" w:rsidRPr="00EB64F6" w:rsidRDefault="00894125">
            <w:pPr>
              <w:spacing w:line="240" w:lineRule="auto"/>
              <w:ind w:right="851"/>
              <w:jc w:val="both"/>
              <w:rPr>
                <w:rFonts w:ascii="Browallia New" w:hAnsi="Browallia New" w:cs="Browallia New"/>
                <w:sz w:val="28"/>
                <w:szCs w:val="28"/>
              </w:rPr>
            </w:pPr>
          </w:p>
        </w:tc>
        <w:tc>
          <w:tcPr>
            <w:tcW w:w="1134" w:type="dxa"/>
            <w:tcBorders>
              <w:bottom w:val="single" w:sz="4" w:space="0" w:color="auto"/>
            </w:tcBorders>
            <w:vAlign w:val="bottom"/>
          </w:tcPr>
          <w:p w14:paraId="01754A9A" w14:textId="4DC89BF1" w:rsidR="00894125" w:rsidRPr="00EB64F6" w:rsidRDefault="00894125">
            <w:pPr>
              <w:tabs>
                <w:tab w:val="clear" w:pos="907"/>
              </w:tabs>
              <w:spacing w:line="240" w:lineRule="auto"/>
              <w:ind w:left="-46" w:right="-45"/>
              <w:jc w:val="center"/>
              <w:rPr>
                <w:rFonts w:ascii="Browallia New" w:hAnsi="Browallia New" w:cs="Browallia New"/>
                <w:sz w:val="28"/>
                <w:szCs w:val="28"/>
              </w:rPr>
            </w:pPr>
            <w:r w:rsidRPr="00EB64F6">
              <w:rPr>
                <w:rFonts w:ascii="Browallia New" w:hAnsi="Browallia New" w:cs="Browallia New"/>
                <w:sz w:val="28"/>
                <w:szCs w:val="28"/>
              </w:rPr>
              <w:t>256</w:t>
            </w:r>
            <w:r w:rsidR="004F7CCD">
              <w:rPr>
                <w:rFonts w:ascii="Browallia New" w:hAnsi="Browallia New" w:cs="Browallia New"/>
                <w:sz w:val="28"/>
                <w:szCs w:val="28"/>
              </w:rPr>
              <w:t>4</w:t>
            </w:r>
          </w:p>
        </w:tc>
        <w:tc>
          <w:tcPr>
            <w:tcW w:w="232" w:type="dxa"/>
            <w:vAlign w:val="bottom"/>
          </w:tcPr>
          <w:p w14:paraId="0BBBAA8C"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1" w:type="dxa"/>
            <w:tcBorders>
              <w:bottom w:val="single" w:sz="4" w:space="0" w:color="auto"/>
            </w:tcBorders>
            <w:vAlign w:val="bottom"/>
          </w:tcPr>
          <w:p w14:paraId="398A83F8"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เพิ่ม</w:t>
            </w:r>
            <w:r w:rsidRPr="00EB64F6">
              <w:rPr>
                <w:rStyle w:val="PageNumber"/>
                <w:rFonts w:ascii="Browallia New" w:hAnsi="Browallia New" w:cs="Browallia New"/>
                <w:sz w:val="28"/>
                <w:szCs w:val="28"/>
                <w:cs/>
              </w:rPr>
              <w:t>ขึ้น</w:t>
            </w:r>
          </w:p>
        </w:tc>
        <w:tc>
          <w:tcPr>
            <w:tcW w:w="210" w:type="dxa"/>
            <w:vAlign w:val="bottom"/>
          </w:tcPr>
          <w:p w14:paraId="11F58E89"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58" w:type="dxa"/>
            <w:tcBorders>
              <w:bottom w:val="single" w:sz="4" w:space="0" w:color="auto"/>
            </w:tcBorders>
            <w:vAlign w:val="bottom"/>
          </w:tcPr>
          <w:p w14:paraId="1469D9DD"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cs/>
              </w:rPr>
              <w:t>ลดลง</w:t>
            </w:r>
          </w:p>
        </w:tc>
        <w:tc>
          <w:tcPr>
            <w:tcW w:w="243" w:type="dxa"/>
            <w:vAlign w:val="bottom"/>
          </w:tcPr>
          <w:p w14:paraId="3BD7C0B0"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8" w:type="dxa"/>
            <w:gridSpan w:val="2"/>
            <w:tcBorders>
              <w:bottom w:val="single" w:sz="4" w:space="0" w:color="auto"/>
            </w:tcBorders>
            <w:vAlign w:val="bottom"/>
          </w:tcPr>
          <w:p w14:paraId="5F07EBC3" w14:textId="15155E42" w:rsidR="00894125" w:rsidRPr="00EB64F6" w:rsidRDefault="00894125">
            <w:pPr>
              <w:tabs>
                <w:tab w:val="clear" w:pos="907"/>
              </w:tabs>
              <w:spacing w:line="240" w:lineRule="auto"/>
              <w:ind w:left="-46" w:right="-45"/>
              <w:jc w:val="center"/>
              <w:rPr>
                <w:rFonts w:ascii="Browallia New" w:hAnsi="Browallia New" w:cs="Browallia New"/>
                <w:sz w:val="28"/>
                <w:szCs w:val="28"/>
                <w:cs/>
              </w:rPr>
            </w:pPr>
            <w:r w:rsidRPr="00EB64F6">
              <w:rPr>
                <w:rFonts w:ascii="Browallia New" w:hAnsi="Browallia New" w:cs="Browallia New"/>
                <w:sz w:val="28"/>
                <w:szCs w:val="28"/>
              </w:rPr>
              <w:t>256</w:t>
            </w:r>
            <w:r w:rsidR="004F7CCD">
              <w:rPr>
                <w:rFonts w:ascii="Browallia New" w:hAnsi="Browallia New" w:cs="Browallia New"/>
                <w:sz w:val="28"/>
                <w:szCs w:val="28"/>
              </w:rPr>
              <w:t>5</w:t>
            </w:r>
          </w:p>
        </w:tc>
      </w:tr>
      <w:tr w:rsidR="00894125" w:rsidRPr="009D1742" w14:paraId="55A69E4F" w14:textId="77777777">
        <w:trPr>
          <w:cantSplit/>
          <w:trHeight w:val="20"/>
        </w:trPr>
        <w:tc>
          <w:tcPr>
            <w:tcW w:w="3834" w:type="dxa"/>
            <w:vAlign w:val="bottom"/>
          </w:tcPr>
          <w:p w14:paraId="07893B92" w14:textId="77777777" w:rsidR="00894125" w:rsidRPr="00EB64F6" w:rsidRDefault="00894125">
            <w:pPr>
              <w:spacing w:line="240" w:lineRule="auto"/>
              <w:ind w:right="851"/>
              <w:jc w:val="both"/>
              <w:rPr>
                <w:rFonts w:ascii="Browallia New" w:hAnsi="Browallia New" w:cs="Browallia New"/>
                <w:sz w:val="28"/>
                <w:szCs w:val="28"/>
              </w:rPr>
            </w:pPr>
          </w:p>
        </w:tc>
        <w:tc>
          <w:tcPr>
            <w:tcW w:w="1134" w:type="dxa"/>
            <w:vAlign w:val="bottom"/>
          </w:tcPr>
          <w:p w14:paraId="36BEFE92" w14:textId="77777777" w:rsidR="00894125" w:rsidRPr="00EB64F6" w:rsidRDefault="00894125">
            <w:pPr>
              <w:tabs>
                <w:tab w:val="clear" w:pos="907"/>
              </w:tabs>
              <w:spacing w:line="240" w:lineRule="auto"/>
              <w:ind w:left="-46" w:right="-45"/>
              <w:jc w:val="center"/>
              <w:rPr>
                <w:rFonts w:ascii="Browallia New" w:hAnsi="Browallia New" w:cs="Browallia New"/>
                <w:sz w:val="28"/>
                <w:szCs w:val="28"/>
              </w:rPr>
            </w:pPr>
          </w:p>
        </w:tc>
        <w:tc>
          <w:tcPr>
            <w:tcW w:w="232" w:type="dxa"/>
            <w:vAlign w:val="bottom"/>
          </w:tcPr>
          <w:p w14:paraId="5838F929"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1" w:type="dxa"/>
            <w:vAlign w:val="bottom"/>
          </w:tcPr>
          <w:p w14:paraId="1CBB76BC"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p>
        </w:tc>
        <w:tc>
          <w:tcPr>
            <w:tcW w:w="210" w:type="dxa"/>
            <w:vAlign w:val="bottom"/>
          </w:tcPr>
          <w:p w14:paraId="5EC6BFCB"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58" w:type="dxa"/>
            <w:vAlign w:val="bottom"/>
          </w:tcPr>
          <w:p w14:paraId="09B8C31D" w14:textId="77777777" w:rsidR="00894125" w:rsidRPr="00EB64F6" w:rsidRDefault="00894125">
            <w:pPr>
              <w:tabs>
                <w:tab w:val="clear" w:pos="907"/>
              </w:tabs>
              <w:spacing w:line="240" w:lineRule="auto"/>
              <w:ind w:left="-46" w:right="-45"/>
              <w:jc w:val="center"/>
              <w:rPr>
                <w:rFonts w:ascii="Browallia New" w:hAnsi="Browallia New" w:cs="Browallia New"/>
                <w:sz w:val="28"/>
                <w:szCs w:val="28"/>
                <w:cs/>
              </w:rPr>
            </w:pPr>
          </w:p>
        </w:tc>
        <w:tc>
          <w:tcPr>
            <w:tcW w:w="243" w:type="dxa"/>
            <w:vAlign w:val="bottom"/>
          </w:tcPr>
          <w:p w14:paraId="1021E663" w14:textId="77777777" w:rsidR="00894125" w:rsidRPr="00EB64F6" w:rsidRDefault="00894125">
            <w:pPr>
              <w:tabs>
                <w:tab w:val="clear" w:pos="907"/>
              </w:tabs>
              <w:spacing w:line="240" w:lineRule="auto"/>
              <w:ind w:left="-46" w:right="-45"/>
              <w:jc w:val="both"/>
              <w:rPr>
                <w:rFonts w:ascii="Browallia New" w:hAnsi="Browallia New" w:cs="Browallia New"/>
                <w:sz w:val="28"/>
                <w:szCs w:val="28"/>
              </w:rPr>
            </w:pPr>
          </w:p>
        </w:tc>
        <w:tc>
          <w:tcPr>
            <w:tcW w:w="1168" w:type="dxa"/>
            <w:gridSpan w:val="2"/>
            <w:vAlign w:val="bottom"/>
          </w:tcPr>
          <w:p w14:paraId="7F9015F0" w14:textId="77777777" w:rsidR="00894125" w:rsidRPr="00EB64F6" w:rsidRDefault="00894125">
            <w:pPr>
              <w:tabs>
                <w:tab w:val="clear" w:pos="907"/>
              </w:tabs>
              <w:spacing w:line="240" w:lineRule="auto"/>
              <w:ind w:left="-46" w:right="-45"/>
              <w:jc w:val="center"/>
              <w:rPr>
                <w:rFonts w:ascii="Browallia New" w:hAnsi="Browallia New" w:cs="Browallia New"/>
                <w:sz w:val="28"/>
                <w:szCs w:val="28"/>
              </w:rPr>
            </w:pPr>
          </w:p>
        </w:tc>
      </w:tr>
      <w:tr w:rsidR="004F7CCD" w:rsidRPr="009D1742" w14:paraId="3DF582F7" w14:textId="77777777">
        <w:trPr>
          <w:cantSplit/>
          <w:trHeight w:val="20"/>
        </w:trPr>
        <w:tc>
          <w:tcPr>
            <w:tcW w:w="3834" w:type="dxa"/>
            <w:vAlign w:val="bottom"/>
          </w:tcPr>
          <w:p w14:paraId="74141BEE" w14:textId="77777777" w:rsidR="004F7CCD" w:rsidRPr="00EB64F6" w:rsidRDefault="004F7CCD" w:rsidP="004F7CCD">
            <w:pPr>
              <w:tabs>
                <w:tab w:val="clear" w:pos="227"/>
                <w:tab w:val="left" w:pos="0"/>
              </w:tabs>
              <w:spacing w:line="240" w:lineRule="auto"/>
              <w:ind w:left="237" w:hanging="177"/>
              <w:rPr>
                <w:rFonts w:ascii="Browallia New" w:hAnsi="Browallia New" w:cs="Browallia New"/>
                <w:b/>
                <w:bCs/>
                <w:sz w:val="28"/>
                <w:szCs w:val="28"/>
              </w:rPr>
            </w:pPr>
            <w:r w:rsidRPr="00EB64F6">
              <w:rPr>
                <w:rFonts w:ascii="Browallia New" w:hAnsi="Browallia New" w:cs="Browallia New"/>
                <w:sz w:val="28"/>
                <w:szCs w:val="28"/>
                <w:cs/>
              </w:rPr>
              <w:t>ยานพาหนะ</w:t>
            </w:r>
          </w:p>
        </w:tc>
        <w:tc>
          <w:tcPr>
            <w:tcW w:w="1134" w:type="dxa"/>
            <w:vAlign w:val="bottom"/>
          </w:tcPr>
          <w:p w14:paraId="4280747E" w14:textId="3AA84813"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37,457</w:t>
            </w:r>
          </w:p>
        </w:tc>
        <w:tc>
          <w:tcPr>
            <w:tcW w:w="232" w:type="dxa"/>
            <w:vAlign w:val="bottom"/>
          </w:tcPr>
          <w:p w14:paraId="5501E981" w14:textId="77777777" w:rsidR="004F7CCD" w:rsidRPr="00EB64F6" w:rsidRDefault="004F7CCD" w:rsidP="004F7CCD">
            <w:pPr>
              <w:spacing w:line="240" w:lineRule="auto"/>
              <w:ind w:right="40"/>
              <w:jc w:val="right"/>
              <w:rPr>
                <w:rFonts w:ascii="Browallia New" w:hAnsi="Browallia New" w:cs="Browallia New"/>
                <w:sz w:val="28"/>
                <w:szCs w:val="28"/>
              </w:rPr>
            </w:pPr>
          </w:p>
        </w:tc>
        <w:tc>
          <w:tcPr>
            <w:tcW w:w="1161" w:type="dxa"/>
            <w:vAlign w:val="bottom"/>
          </w:tcPr>
          <w:p w14:paraId="4567CAA3" w14:textId="64E1D113"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151,384</w:t>
            </w:r>
          </w:p>
        </w:tc>
        <w:tc>
          <w:tcPr>
            <w:tcW w:w="210" w:type="dxa"/>
            <w:vAlign w:val="bottom"/>
          </w:tcPr>
          <w:p w14:paraId="39D5A1B6" w14:textId="77777777" w:rsidR="004F7CCD" w:rsidRPr="003835D0" w:rsidRDefault="004F7CCD" w:rsidP="004F7CCD">
            <w:pPr>
              <w:spacing w:line="240" w:lineRule="auto"/>
              <w:ind w:right="40"/>
              <w:jc w:val="center"/>
              <w:rPr>
                <w:rFonts w:ascii="Browallia New" w:hAnsi="Browallia New" w:cs="Browallia New"/>
                <w:sz w:val="28"/>
                <w:szCs w:val="28"/>
                <w:lang w:bidi="ar-SA"/>
              </w:rPr>
            </w:pPr>
          </w:p>
        </w:tc>
        <w:tc>
          <w:tcPr>
            <w:tcW w:w="1158" w:type="dxa"/>
            <w:vAlign w:val="bottom"/>
          </w:tcPr>
          <w:p w14:paraId="53A99C6E" w14:textId="461EAD61"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(133,947)</w:t>
            </w:r>
          </w:p>
        </w:tc>
        <w:tc>
          <w:tcPr>
            <w:tcW w:w="243" w:type="dxa"/>
            <w:vAlign w:val="bottom"/>
          </w:tcPr>
          <w:p w14:paraId="2CE31595" w14:textId="77777777" w:rsidR="004F7CCD" w:rsidRPr="003835D0" w:rsidRDefault="004F7CCD" w:rsidP="004F7CCD">
            <w:pPr>
              <w:spacing w:line="240" w:lineRule="auto"/>
              <w:ind w:right="40"/>
              <w:jc w:val="right"/>
              <w:rPr>
                <w:rFonts w:ascii="Browallia New" w:hAnsi="Browallia New" w:cs="Browallia New"/>
                <w:sz w:val="28"/>
                <w:szCs w:val="28"/>
                <w:lang w:bidi="ar-SA"/>
              </w:rPr>
            </w:pPr>
          </w:p>
        </w:tc>
        <w:tc>
          <w:tcPr>
            <w:tcW w:w="1168" w:type="dxa"/>
            <w:gridSpan w:val="2"/>
            <w:vAlign w:val="bottom"/>
          </w:tcPr>
          <w:p w14:paraId="1EBFC501" w14:textId="21EE3629"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54,894</w:t>
            </w:r>
          </w:p>
        </w:tc>
      </w:tr>
      <w:tr w:rsidR="004F7CCD" w:rsidRPr="009D1742" w14:paraId="585758D0" w14:textId="77777777">
        <w:trPr>
          <w:cantSplit/>
          <w:trHeight w:val="20"/>
        </w:trPr>
        <w:tc>
          <w:tcPr>
            <w:tcW w:w="3834" w:type="dxa"/>
            <w:vAlign w:val="bottom"/>
          </w:tcPr>
          <w:p w14:paraId="0EAE2223" w14:textId="77777777" w:rsidR="004F7CCD" w:rsidRPr="00EB64F6" w:rsidRDefault="004F7CCD" w:rsidP="004F7CCD">
            <w:pPr>
              <w:tabs>
                <w:tab w:val="clear" w:pos="227"/>
              </w:tabs>
              <w:spacing w:line="240" w:lineRule="auto"/>
              <w:ind w:left="233" w:hanging="233"/>
              <w:rPr>
                <w:rFonts w:ascii="Browallia New" w:hAnsi="Browallia New" w:cs="Browallia New"/>
                <w:sz w:val="28"/>
                <w:szCs w:val="28"/>
                <w:cs/>
              </w:rPr>
            </w:pPr>
            <w:r w:rsidRPr="00EB64F6">
              <w:rPr>
                <w:rFonts w:ascii="Browallia New" w:hAnsi="Browallia New" w:cs="Browallia New"/>
                <w:sz w:val="28"/>
                <w:szCs w:val="28"/>
              </w:rPr>
              <w:t xml:space="preserve"> </w:t>
            </w:r>
            <w:r w:rsidRPr="00EB64F6">
              <w:rPr>
                <w:rFonts w:ascii="Browallia New" w:hAnsi="Browallia New" w:cs="Browallia New"/>
                <w:sz w:val="28"/>
                <w:szCs w:val="28"/>
                <w:cs/>
              </w:rPr>
              <w:t>ค่าเผื่อการ</w:t>
            </w:r>
            <w:r w:rsidRPr="00EB64F6">
              <w:rPr>
                <w:rFonts w:ascii="Browallia New" w:hAnsi="Browallia New" w:cs="Browallia New" w:hint="cs"/>
                <w:sz w:val="28"/>
                <w:szCs w:val="28"/>
                <w:cs/>
              </w:rPr>
              <w:t>ด้อย</w:t>
            </w:r>
            <w:r w:rsidRPr="00EB64F6">
              <w:rPr>
                <w:rFonts w:ascii="Browallia New" w:hAnsi="Browallia New" w:cs="Browallia New"/>
                <w:sz w:val="28"/>
                <w:szCs w:val="28"/>
                <w:cs/>
              </w:rPr>
              <w:t>ค่าของ</w:t>
            </w:r>
            <w:r w:rsidRPr="00EB64F6">
              <w:rPr>
                <w:rFonts w:ascii="Browallia New" w:hAnsi="Browallia New" w:cs="Browallia New" w:hint="cs"/>
                <w:sz w:val="28"/>
                <w:szCs w:val="28"/>
                <w:cs/>
              </w:rPr>
              <w:t>สินทรัพย์รอการขาย</w:t>
            </w:r>
          </w:p>
        </w:tc>
        <w:tc>
          <w:tcPr>
            <w:tcW w:w="1134" w:type="dxa"/>
            <w:vAlign w:val="bottom"/>
          </w:tcPr>
          <w:p w14:paraId="49605B7A" w14:textId="4AA08727"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(9,481)</w:t>
            </w:r>
          </w:p>
        </w:tc>
        <w:tc>
          <w:tcPr>
            <w:tcW w:w="232" w:type="dxa"/>
            <w:vAlign w:val="bottom"/>
          </w:tcPr>
          <w:p w14:paraId="10A22B18" w14:textId="77777777" w:rsidR="004F7CCD" w:rsidRPr="00EB64F6" w:rsidRDefault="004F7CCD" w:rsidP="004F7CCD">
            <w:pPr>
              <w:tabs>
                <w:tab w:val="clear" w:pos="680"/>
                <w:tab w:val="clear" w:pos="907"/>
                <w:tab w:val="decimal" w:pos="1212"/>
              </w:tabs>
              <w:spacing w:line="240" w:lineRule="auto"/>
              <w:ind w:left="-46" w:right="40"/>
              <w:jc w:val="right"/>
              <w:rPr>
                <w:rFonts w:ascii="Browallia New" w:hAnsi="Browallia New" w:cs="Browallia New"/>
                <w:sz w:val="28"/>
                <w:szCs w:val="28"/>
              </w:rPr>
            </w:pPr>
          </w:p>
        </w:tc>
        <w:tc>
          <w:tcPr>
            <w:tcW w:w="1161" w:type="dxa"/>
            <w:vAlign w:val="bottom"/>
          </w:tcPr>
          <w:p w14:paraId="385BEE0B" w14:textId="0B6DCF38"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bidi="th-TH"/>
              </w:rPr>
              <w:t>(42,182)</w:t>
            </w:r>
          </w:p>
        </w:tc>
        <w:tc>
          <w:tcPr>
            <w:tcW w:w="210" w:type="dxa"/>
            <w:vAlign w:val="bottom"/>
          </w:tcPr>
          <w:p w14:paraId="39C7E9EC" w14:textId="77777777"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p>
        </w:tc>
        <w:tc>
          <w:tcPr>
            <w:tcW w:w="1158" w:type="dxa"/>
            <w:vAlign w:val="bottom"/>
          </w:tcPr>
          <w:p w14:paraId="4565D8FA" w14:textId="0EB347FA"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cs/>
                <w:lang w:val="en-US"/>
              </w:rPr>
            </w:pPr>
            <w:r>
              <w:rPr>
                <w:rFonts w:ascii="Browallia New" w:hAnsi="Browallia New" w:cs="Browallia New"/>
                <w:sz w:val="28"/>
                <w:szCs w:val="28"/>
                <w:lang w:val="en-US" w:bidi="th-TH"/>
              </w:rPr>
              <w:t>36,858</w:t>
            </w:r>
          </w:p>
        </w:tc>
        <w:tc>
          <w:tcPr>
            <w:tcW w:w="243" w:type="dxa"/>
            <w:vAlign w:val="bottom"/>
          </w:tcPr>
          <w:p w14:paraId="6F41CB47"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vAlign w:val="bottom"/>
          </w:tcPr>
          <w:p w14:paraId="4A20688A" w14:textId="0EDCF0E1"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(14,805)</w:t>
            </w:r>
          </w:p>
        </w:tc>
      </w:tr>
      <w:tr w:rsidR="004F7CCD" w:rsidRPr="00E06046" w14:paraId="0B05391A" w14:textId="77777777">
        <w:trPr>
          <w:cantSplit/>
          <w:trHeight w:val="20"/>
        </w:trPr>
        <w:tc>
          <w:tcPr>
            <w:tcW w:w="3834" w:type="dxa"/>
            <w:vAlign w:val="bottom"/>
          </w:tcPr>
          <w:p w14:paraId="29F705DF" w14:textId="77777777" w:rsidR="004F7CCD" w:rsidRPr="00EB64F6" w:rsidRDefault="004F7CCD" w:rsidP="004F7CCD">
            <w:pPr>
              <w:tabs>
                <w:tab w:val="clear" w:pos="227"/>
              </w:tabs>
              <w:spacing w:line="240" w:lineRule="auto"/>
              <w:ind w:left="237" w:firstLine="13"/>
              <w:rPr>
                <w:rFonts w:ascii="Browallia New" w:hAnsi="Browallia New" w:cs="Browallia New"/>
                <w:sz w:val="28"/>
                <w:szCs w:val="28"/>
              </w:rPr>
            </w:pPr>
            <w:r w:rsidRPr="00EB64F6">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04A8FB7B" w14:textId="4D119DE9" w:rsidR="004F7CCD" w:rsidRPr="00EB64F6"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sidRPr="003835D0">
              <w:rPr>
                <w:rFonts w:ascii="Browallia New" w:hAnsi="Browallia New" w:cs="Browallia New"/>
                <w:sz w:val="28"/>
                <w:szCs w:val="28"/>
                <w:lang w:val="en-US"/>
              </w:rPr>
              <w:t>27,976</w:t>
            </w:r>
          </w:p>
        </w:tc>
        <w:tc>
          <w:tcPr>
            <w:tcW w:w="232" w:type="dxa"/>
            <w:vAlign w:val="bottom"/>
          </w:tcPr>
          <w:p w14:paraId="61C44B63" w14:textId="77777777" w:rsidR="004F7CCD" w:rsidRPr="00EB64F6" w:rsidRDefault="004F7CCD" w:rsidP="004F7CCD">
            <w:pPr>
              <w:tabs>
                <w:tab w:val="clear" w:pos="680"/>
                <w:tab w:val="clear" w:pos="907"/>
              </w:tabs>
              <w:spacing w:line="240" w:lineRule="auto"/>
              <w:ind w:left="-46" w:right="40"/>
              <w:jc w:val="right"/>
              <w:rPr>
                <w:rFonts w:ascii="Browallia New" w:hAnsi="Browallia New" w:cs="Browallia New"/>
                <w:sz w:val="28"/>
                <w:szCs w:val="28"/>
              </w:rPr>
            </w:pPr>
          </w:p>
        </w:tc>
        <w:tc>
          <w:tcPr>
            <w:tcW w:w="1161" w:type="dxa"/>
            <w:tcBorders>
              <w:top w:val="single" w:sz="4" w:space="0" w:color="auto"/>
              <w:bottom w:val="single" w:sz="12" w:space="0" w:color="auto"/>
            </w:tcBorders>
            <w:vAlign w:val="bottom"/>
          </w:tcPr>
          <w:p w14:paraId="428D0D86" w14:textId="37E3D9FF"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109,202</w:t>
            </w:r>
          </w:p>
        </w:tc>
        <w:tc>
          <w:tcPr>
            <w:tcW w:w="210" w:type="dxa"/>
            <w:vAlign w:val="bottom"/>
          </w:tcPr>
          <w:p w14:paraId="384CB17C"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58" w:type="dxa"/>
            <w:tcBorders>
              <w:top w:val="single" w:sz="4" w:space="0" w:color="auto"/>
              <w:bottom w:val="single" w:sz="12" w:space="0" w:color="auto"/>
            </w:tcBorders>
            <w:vAlign w:val="bottom"/>
          </w:tcPr>
          <w:p w14:paraId="7141B9C9" w14:textId="3B2EEA1F"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r>
              <w:rPr>
                <w:rFonts w:ascii="Browallia New" w:hAnsi="Browallia New" w:cs="Browallia New"/>
                <w:sz w:val="28"/>
                <w:szCs w:val="28"/>
                <w:lang w:bidi="ar-SA"/>
              </w:rPr>
              <w:t>(97,089)</w:t>
            </w:r>
          </w:p>
        </w:tc>
        <w:tc>
          <w:tcPr>
            <w:tcW w:w="243" w:type="dxa"/>
            <w:vAlign w:val="bottom"/>
          </w:tcPr>
          <w:p w14:paraId="018148C3" w14:textId="77777777" w:rsidR="004F7CCD" w:rsidRPr="003835D0" w:rsidRDefault="004F7CCD" w:rsidP="004F7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40"/>
              <w:jc w:val="right"/>
              <w:rPr>
                <w:rFonts w:ascii="Browallia New" w:hAnsi="Browallia New" w:cs="Browallia New"/>
                <w:sz w:val="28"/>
                <w:szCs w:val="28"/>
                <w:lang w:bidi="ar-SA"/>
              </w:rPr>
            </w:pPr>
          </w:p>
        </w:tc>
        <w:tc>
          <w:tcPr>
            <w:tcW w:w="1168" w:type="dxa"/>
            <w:gridSpan w:val="2"/>
            <w:tcBorders>
              <w:top w:val="single" w:sz="4" w:space="0" w:color="auto"/>
              <w:bottom w:val="single" w:sz="12" w:space="0" w:color="auto"/>
            </w:tcBorders>
            <w:vAlign w:val="bottom"/>
          </w:tcPr>
          <w:p w14:paraId="57D11451" w14:textId="11D882FA" w:rsidR="004F7CCD" w:rsidRPr="003835D0" w:rsidRDefault="004F7CCD" w:rsidP="004F7CCD">
            <w:pPr>
              <w:pStyle w:val="acctfourfigures"/>
              <w:tabs>
                <w:tab w:val="clear" w:pos="765"/>
              </w:tabs>
              <w:spacing w:line="240" w:lineRule="auto"/>
              <w:ind w:left="-117" w:right="40"/>
              <w:jc w:val="right"/>
              <w:rPr>
                <w:rFonts w:ascii="Browallia New" w:hAnsi="Browallia New" w:cs="Browallia New"/>
                <w:sz w:val="28"/>
                <w:szCs w:val="28"/>
                <w:lang w:val="en-US"/>
              </w:rPr>
            </w:pPr>
            <w:r>
              <w:rPr>
                <w:rFonts w:ascii="Browallia New" w:hAnsi="Browallia New" w:cs="Browallia New"/>
                <w:sz w:val="28"/>
                <w:szCs w:val="28"/>
                <w:lang w:val="en-US"/>
              </w:rPr>
              <w:t>40,089</w:t>
            </w:r>
          </w:p>
        </w:tc>
      </w:tr>
    </w:tbl>
    <w:p w14:paraId="408B0C20" w14:textId="77777777" w:rsidR="00955C3F" w:rsidRPr="007F329E" w:rsidRDefault="00955C3F"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024D2D93" w14:textId="58AC49FE" w:rsidR="006971B8" w:rsidRPr="00585126" w:rsidRDefault="00303987"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85126">
        <w:rPr>
          <w:rFonts w:ascii="Browallia New" w:hAnsi="Browallia New" w:cs="Browallia New"/>
          <w:b/>
          <w:bCs/>
          <w:sz w:val="28"/>
          <w:szCs w:val="28"/>
          <w:cs/>
          <w:lang w:val="en-GB"/>
        </w:rPr>
        <w:t>เ</w:t>
      </w:r>
      <w:r w:rsidR="006971B8" w:rsidRPr="00585126">
        <w:rPr>
          <w:rFonts w:ascii="Browallia New" w:hAnsi="Browallia New" w:cs="Browallia New"/>
          <w:b/>
          <w:bCs/>
          <w:sz w:val="28"/>
          <w:szCs w:val="28"/>
          <w:cs/>
          <w:lang w:val="en-GB"/>
        </w:rPr>
        <w:t>งินฝากธนาคารที่มีข้อจำกัดในการใช้</w:t>
      </w:r>
    </w:p>
    <w:p w14:paraId="1535EBA8" w14:textId="77777777" w:rsidR="006971B8" w:rsidRPr="00244B91"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55F994CA" w14:textId="7E277F22" w:rsidR="00C53E64" w:rsidRPr="002C75E1" w:rsidRDefault="00140C31"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7F329E">
        <w:rPr>
          <w:rFonts w:ascii="Browallia New" w:hAnsi="Browallia New" w:cs="Browallia New"/>
          <w:sz w:val="28"/>
          <w:szCs w:val="28"/>
          <w:cs/>
        </w:rPr>
        <w:t>ณ</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วันที่</w:t>
      </w:r>
      <w:r w:rsidR="00F46B29" w:rsidRPr="007F329E">
        <w:rPr>
          <w:rFonts w:ascii="Browallia New" w:hAnsi="Browallia New" w:cs="Browallia New"/>
          <w:sz w:val="28"/>
          <w:szCs w:val="28"/>
        </w:rPr>
        <w:t xml:space="preserve"> </w:t>
      </w:r>
      <w:r w:rsidRPr="00363958">
        <w:rPr>
          <w:rFonts w:ascii="Browallia New" w:hAnsi="Browallia New" w:cs="Browallia New"/>
          <w:sz w:val="28"/>
          <w:szCs w:val="28"/>
        </w:rPr>
        <w:t xml:space="preserve">31 </w:t>
      </w:r>
      <w:r w:rsidRPr="00363958">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256</w:t>
      </w:r>
      <w:r w:rsidR="004F7CCD">
        <w:rPr>
          <w:rFonts w:ascii="Browallia New" w:hAnsi="Browallia New" w:cs="Browallia New"/>
          <w:sz w:val="28"/>
          <w:szCs w:val="28"/>
        </w:rPr>
        <w:t>6</w:t>
      </w:r>
      <w:r w:rsidR="003A47A7" w:rsidRPr="00363958">
        <w:rPr>
          <w:rFonts w:ascii="Browallia New" w:hAnsi="Browallia New" w:cs="Browallia New"/>
          <w:sz w:val="28"/>
          <w:szCs w:val="28"/>
        </w:rPr>
        <w:t xml:space="preserve"> </w:t>
      </w:r>
      <w:r w:rsidR="003A47A7" w:rsidRPr="00363958">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3A47A7" w:rsidRPr="00363958">
        <w:rPr>
          <w:rFonts w:ascii="Browallia New" w:hAnsi="Browallia New" w:cs="Browallia New"/>
          <w:sz w:val="28"/>
          <w:szCs w:val="28"/>
        </w:rPr>
        <w:t>25</w:t>
      </w:r>
      <w:r w:rsidR="00F46B29" w:rsidRPr="00F46B29">
        <w:rPr>
          <w:rFonts w:ascii="Browallia New" w:hAnsi="Browallia New" w:cs="Browallia New" w:hint="cs"/>
          <w:sz w:val="28"/>
          <w:szCs w:val="28"/>
        </w:rPr>
        <w:t>6</w:t>
      </w:r>
      <w:r w:rsidR="004F7CCD">
        <w:rPr>
          <w:rFonts w:ascii="Browallia New" w:hAnsi="Browallia New" w:cs="Browallia New"/>
          <w:sz w:val="28"/>
          <w:szCs w:val="28"/>
        </w:rPr>
        <w:t>5</w:t>
      </w:r>
      <w:r w:rsidR="003A47A7" w:rsidRPr="00363958">
        <w:rPr>
          <w:rFonts w:ascii="Browallia New" w:hAnsi="Browallia New" w:cs="Browallia New"/>
          <w:sz w:val="28"/>
          <w:szCs w:val="28"/>
        </w:rPr>
        <w:t xml:space="preserve"> </w:t>
      </w:r>
      <w:r w:rsidR="0093446C" w:rsidRPr="007F329E">
        <w:rPr>
          <w:rFonts w:ascii="Browallia New" w:hAnsi="Browallia New" w:cs="Browallia New" w:hint="cs"/>
          <w:sz w:val="28"/>
          <w:szCs w:val="28"/>
          <w:cs/>
        </w:rPr>
        <w:t>กลุ่ม</w:t>
      </w:r>
      <w:r w:rsidR="0093446C" w:rsidRPr="00361552">
        <w:rPr>
          <w:rFonts w:ascii="Browallia New" w:hAnsi="Browallia New" w:cs="Browallia New" w:hint="cs"/>
          <w:sz w:val="28"/>
          <w:szCs w:val="28"/>
          <w:cs/>
        </w:rPr>
        <w:t>บริษัท</w:t>
      </w:r>
      <w:r w:rsidRPr="00361552">
        <w:rPr>
          <w:rFonts w:ascii="Browallia New" w:hAnsi="Browallia New" w:cs="Browallia New"/>
          <w:sz w:val="28"/>
          <w:szCs w:val="28"/>
          <w:cs/>
        </w:rPr>
        <w:t>มีเงินฝากประจำจำนวน</w:t>
      </w:r>
      <w:r w:rsidR="00FE111B" w:rsidRPr="00361552">
        <w:rPr>
          <w:rFonts w:ascii="Browallia New" w:hAnsi="Browallia New" w:cs="Browallia New"/>
          <w:sz w:val="28"/>
          <w:szCs w:val="28"/>
        </w:rPr>
        <w:t xml:space="preserve"> </w:t>
      </w:r>
      <w:r w:rsidR="002A32BC">
        <w:rPr>
          <w:rFonts w:ascii="Browallia New" w:hAnsi="Browallia New" w:cs="Browallia New"/>
          <w:sz w:val="28"/>
          <w:szCs w:val="28"/>
        </w:rPr>
        <w:t>50.2</w:t>
      </w:r>
      <w:r w:rsidR="007E4ECB">
        <w:rPr>
          <w:rFonts w:ascii="Browallia New" w:hAnsi="Browallia New" w:cs="Browallia New"/>
          <w:sz w:val="28"/>
          <w:szCs w:val="28"/>
        </w:rPr>
        <w:t>4</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375AC2" w:rsidRPr="00361552">
        <w:rPr>
          <w:rFonts w:ascii="Browallia New" w:hAnsi="Browallia New" w:cs="Browallia New"/>
          <w:sz w:val="28"/>
          <w:szCs w:val="28"/>
        </w:rPr>
        <w:t xml:space="preserve"> </w:t>
      </w:r>
      <w:r w:rsidR="004F7CCD">
        <w:rPr>
          <w:rFonts w:ascii="Browallia New" w:hAnsi="Browallia New" w:cs="Browallia New"/>
          <w:sz w:val="28"/>
          <w:szCs w:val="28"/>
        </w:rPr>
        <w:t>29.27</w:t>
      </w:r>
      <w:r w:rsidR="00894125"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ตามลำดับ</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(งบการเงินเฉพาะของบริษัท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จำนวน</w:t>
      </w:r>
      <w:r w:rsidR="00F46B29" w:rsidRPr="00361552">
        <w:rPr>
          <w:rFonts w:ascii="Browallia New" w:hAnsi="Browallia New" w:cs="Browallia New"/>
          <w:sz w:val="28"/>
          <w:szCs w:val="28"/>
        </w:rPr>
        <w:t xml:space="preserve"> </w:t>
      </w:r>
      <w:r w:rsidR="00CC5E4C" w:rsidRPr="00BC5106">
        <w:rPr>
          <w:rFonts w:ascii="Browallia New" w:hAnsi="Browallia New" w:cs="Browallia New"/>
          <w:sz w:val="28"/>
          <w:szCs w:val="28"/>
        </w:rPr>
        <w:t>23.60</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ล้านบาท</w:t>
      </w:r>
      <w:r w:rsidR="00F46B29" w:rsidRPr="00361552">
        <w:rPr>
          <w:rFonts w:ascii="Browallia New" w:hAnsi="Browallia New" w:cs="Browallia New"/>
          <w:sz w:val="28"/>
          <w:szCs w:val="28"/>
        </w:rPr>
        <w:t xml:space="preserve"> </w:t>
      </w:r>
      <w:r w:rsidRPr="00361552">
        <w:rPr>
          <w:rFonts w:ascii="Browallia New" w:hAnsi="Browallia New" w:cs="Browallia New"/>
          <w:sz w:val="28"/>
          <w:szCs w:val="28"/>
          <w:cs/>
        </w:rPr>
        <w:t>และ</w:t>
      </w:r>
      <w:r w:rsidR="005360E6" w:rsidRPr="00361552">
        <w:rPr>
          <w:rFonts w:ascii="Browallia New" w:hAnsi="Browallia New" w:cs="Browallia New"/>
          <w:sz w:val="28"/>
          <w:szCs w:val="28"/>
          <w:cs/>
        </w:rPr>
        <w:t>จำนวน</w:t>
      </w:r>
      <w:r w:rsidR="00F46B29" w:rsidRPr="007F329E">
        <w:rPr>
          <w:rFonts w:ascii="Browallia New" w:hAnsi="Browallia New" w:cs="Browallia New"/>
          <w:sz w:val="28"/>
          <w:szCs w:val="28"/>
        </w:rPr>
        <w:t xml:space="preserve"> </w:t>
      </w:r>
      <w:r w:rsidR="004F7CCD">
        <w:rPr>
          <w:rFonts w:ascii="Browallia New" w:hAnsi="Browallia New" w:cs="Browallia New"/>
          <w:sz w:val="28"/>
          <w:szCs w:val="28"/>
        </w:rPr>
        <w:t>8.21</w:t>
      </w:r>
      <w:r w:rsidR="00894125" w:rsidRPr="00361552">
        <w:rPr>
          <w:rFonts w:ascii="Browallia New" w:hAnsi="Browallia New" w:cs="Browallia New"/>
          <w:sz w:val="28"/>
          <w:szCs w:val="28"/>
        </w:rPr>
        <w:t xml:space="preserve"> </w:t>
      </w:r>
      <w:r w:rsidRPr="007F329E">
        <w:rPr>
          <w:rFonts w:ascii="Browallia New" w:hAnsi="Browallia New" w:cs="Browallia New"/>
          <w:sz w:val="28"/>
          <w:szCs w:val="28"/>
          <w:cs/>
        </w:rPr>
        <w:t>ล้านบาท</w:t>
      </w:r>
      <w:r w:rsidR="00F46B29" w:rsidRPr="007F329E">
        <w:rPr>
          <w:rFonts w:ascii="Browallia New" w:hAnsi="Browallia New" w:cs="Browallia New"/>
          <w:sz w:val="28"/>
          <w:szCs w:val="28"/>
        </w:rPr>
        <w:t xml:space="preserve"> </w:t>
      </w:r>
      <w:r w:rsidRPr="007F329E">
        <w:rPr>
          <w:rFonts w:ascii="Browallia New" w:hAnsi="Browallia New" w:cs="Browallia New"/>
          <w:sz w:val="28"/>
          <w:szCs w:val="28"/>
          <w:cs/>
        </w:rPr>
        <w:t>ตาม</w:t>
      </w:r>
      <w:r w:rsidR="00841072" w:rsidRPr="007F329E">
        <w:rPr>
          <w:rFonts w:ascii="Browallia New" w:hAnsi="Browallia New" w:cs="Browallia New" w:hint="cs"/>
          <w:sz w:val="28"/>
          <w:szCs w:val="28"/>
          <w:cs/>
        </w:rPr>
        <w:t>ลำดับ)</w:t>
      </w:r>
      <w:r w:rsidR="00F46B29" w:rsidRPr="007F329E">
        <w:rPr>
          <w:rFonts w:ascii="Browallia New" w:hAnsi="Browallia New" w:cs="Browallia New" w:hint="cs"/>
          <w:sz w:val="28"/>
          <w:szCs w:val="28"/>
        </w:rPr>
        <w:t xml:space="preserve"> </w:t>
      </w:r>
      <w:r w:rsidR="00F82691" w:rsidRPr="007F329E">
        <w:rPr>
          <w:rFonts w:ascii="Browallia New" w:hAnsi="Browallia New" w:cs="Browallia New" w:hint="cs"/>
          <w:sz w:val="28"/>
          <w:szCs w:val="28"/>
          <w:cs/>
        </w:rPr>
        <w:t>เป็นหลักทรัพย์ค้ำประกันหนังสือค้ำประกันจากธนาคารที่ออกให้ในนามของกลุ่มบริษัท</w:t>
      </w:r>
    </w:p>
    <w:p w14:paraId="771BB1CD" w14:textId="77777777" w:rsidR="005360E6" w:rsidRDefault="00536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5E937B7" w14:textId="7D5C1158" w:rsidR="00D26544" w:rsidRPr="00302DD9"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02DD9">
        <w:rPr>
          <w:rFonts w:ascii="Browallia New" w:hAnsi="Browallia New" w:cs="Browallia New"/>
          <w:b/>
          <w:bCs/>
          <w:sz w:val="28"/>
          <w:szCs w:val="28"/>
          <w:cs/>
          <w:lang w:val="en-GB"/>
        </w:rPr>
        <w:t>เงินลงทุนในบริษัทย่อย</w:t>
      </w:r>
      <w:r w:rsidR="00F46B29" w:rsidRPr="00F46B29">
        <w:rPr>
          <w:rFonts w:ascii="Browallia New" w:hAnsi="Browallia New" w:cs="Browallia New"/>
          <w:b/>
          <w:bCs/>
          <w:sz w:val="28"/>
          <w:szCs w:val="28"/>
          <w:cs/>
        </w:rPr>
        <w:t xml:space="preserve"> </w:t>
      </w:r>
    </w:p>
    <w:p w14:paraId="5D36099A" w14:textId="77777777" w:rsidR="006971B8" w:rsidRPr="009C72CB" w:rsidRDefault="006971B8" w:rsidP="007F3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rPr>
      </w:pPr>
    </w:p>
    <w:tbl>
      <w:tblPr>
        <w:tblW w:w="8930" w:type="dxa"/>
        <w:tblInd w:w="284" w:type="dxa"/>
        <w:tblLayout w:type="fixed"/>
        <w:tblLook w:val="0000" w:firstRow="0" w:lastRow="0" w:firstColumn="0" w:lastColumn="0" w:noHBand="0" w:noVBand="0"/>
      </w:tblPr>
      <w:tblGrid>
        <w:gridCol w:w="2363"/>
        <w:gridCol w:w="670"/>
        <w:gridCol w:w="652"/>
        <w:gridCol w:w="567"/>
        <w:gridCol w:w="567"/>
        <w:gridCol w:w="709"/>
        <w:gridCol w:w="709"/>
        <w:gridCol w:w="769"/>
        <w:gridCol w:w="790"/>
        <w:gridCol w:w="567"/>
        <w:gridCol w:w="567"/>
      </w:tblGrid>
      <w:tr w:rsidR="001D3A34" w:rsidRPr="00EF414D" w14:paraId="3FB3FACC" w14:textId="77777777" w:rsidTr="00C4487B">
        <w:trPr>
          <w:tblHeader/>
        </w:trPr>
        <w:tc>
          <w:tcPr>
            <w:tcW w:w="2363" w:type="dxa"/>
            <w:vAlign w:val="bottom"/>
          </w:tcPr>
          <w:p w14:paraId="12135B6A"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tcPr>
          <w:p w14:paraId="65DD98D0" w14:textId="77777777" w:rsidR="001D3A34" w:rsidRPr="00EF414D" w:rsidRDefault="001D3A34" w:rsidP="00F14929">
            <w:pPr>
              <w:tabs>
                <w:tab w:val="clear" w:pos="227"/>
                <w:tab w:val="clear" w:pos="454"/>
                <w:tab w:val="clear" w:pos="680"/>
                <w:tab w:val="clear" w:pos="907"/>
              </w:tabs>
              <w:spacing w:line="240" w:lineRule="auto"/>
              <w:jc w:val="right"/>
              <w:rPr>
                <w:rFonts w:ascii="Browallia New" w:hAnsi="Browallia New" w:cs="Browallia New"/>
                <w:sz w:val="16"/>
                <w:szCs w:val="16"/>
                <w:cs/>
              </w:rPr>
            </w:pPr>
          </w:p>
        </w:tc>
        <w:tc>
          <w:tcPr>
            <w:tcW w:w="5245" w:type="dxa"/>
            <w:gridSpan w:val="8"/>
            <w:vAlign w:val="bottom"/>
          </w:tcPr>
          <w:p w14:paraId="23E5BDED" w14:textId="60ACF270" w:rsidR="001D3A34" w:rsidRPr="00EF414D" w:rsidRDefault="001D3A34" w:rsidP="00F14929">
            <w:pPr>
              <w:tabs>
                <w:tab w:val="clear" w:pos="227"/>
                <w:tab w:val="clear" w:pos="454"/>
                <w:tab w:val="clear" w:pos="680"/>
                <w:tab w:val="clear" w:pos="907"/>
              </w:tabs>
              <w:spacing w:line="240" w:lineRule="auto"/>
              <w:jc w:val="right"/>
              <w:rPr>
                <w:rFonts w:ascii="Browallia New" w:hAnsi="Browallia New" w:cs="Browallia New"/>
                <w:sz w:val="16"/>
                <w:szCs w:val="16"/>
              </w:rPr>
            </w:pPr>
            <w:r w:rsidRPr="00EF414D">
              <w:rPr>
                <w:rFonts w:ascii="Browallia New" w:hAnsi="Browallia New" w:cs="Browallia New"/>
                <w:sz w:val="16"/>
                <w:szCs w:val="16"/>
                <w:cs/>
              </w:rPr>
              <w:t>(หน่วย</w:t>
            </w:r>
            <w:r w:rsidRPr="00EF414D">
              <w:rPr>
                <w:rFonts w:ascii="Browallia New" w:hAnsi="Browallia New" w:cs="Browallia New"/>
                <w:sz w:val="16"/>
                <w:szCs w:val="16"/>
              </w:rPr>
              <w:t xml:space="preserve"> </w:t>
            </w:r>
            <w:r w:rsidRPr="00EF414D">
              <w:rPr>
                <w:rFonts w:ascii="Browallia New" w:hAnsi="Browallia New" w:cs="Browallia New"/>
                <w:sz w:val="16"/>
                <w:szCs w:val="16"/>
                <w:cs/>
                <w:lang w:val="en-GB"/>
              </w:rPr>
              <w:t>:</w:t>
            </w:r>
            <w:r w:rsidRPr="00EF414D">
              <w:rPr>
                <w:rFonts w:ascii="Browallia New" w:hAnsi="Browallia New" w:cs="Browallia New"/>
                <w:sz w:val="16"/>
                <w:szCs w:val="16"/>
              </w:rPr>
              <w:t xml:space="preserve"> </w:t>
            </w:r>
            <w:r w:rsidRPr="00EF414D">
              <w:rPr>
                <w:rFonts w:ascii="Browallia New" w:hAnsi="Browallia New" w:cs="Browallia New"/>
                <w:sz w:val="16"/>
                <w:szCs w:val="16"/>
                <w:cs/>
              </w:rPr>
              <w:t>พันบาท)</w:t>
            </w:r>
          </w:p>
        </w:tc>
      </w:tr>
      <w:tr w:rsidR="001D3A34" w:rsidRPr="00EF414D" w14:paraId="694B0142" w14:textId="77777777" w:rsidTr="00C4487B">
        <w:trPr>
          <w:tblHeader/>
        </w:trPr>
        <w:tc>
          <w:tcPr>
            <w:tcW w:w="2363" w:type="dxa"/>
            <w:vAlign w:val="bottom"/>
          </w:tcPr>
          <w:p w14:paraId="619CE354"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tcPr>
          <w:p w14:paraId="29285DEE" w14:textId="77777777"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p>
        </w:tc>
        <w:tc>
          <w:tcPr>
            <w:tcW w:w="5245" w:type="dxa"/>
            <w:gridSpan w:val="8"/>
            <w:vAlign w:val="bottom"/>
          </w:tcPr>
          <w:p w14:paraId="322C51CD" w14:textId="2D72D37E"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งบการเงินเฉพาะของบริษัท</w:t>
            </w:r>
          </w:p>
        </w:tc>
      </w:tr>
      <w:tr w:rsidR="001D3A34" w:rsidRPr="00EF414D" w14:paraId="1368E34F" w14:textId="77777777" w:rsidTr="00C4487B">
        <w:trPr>
          <w:tblHeader/>
        </w:trPr>
        <w:tc>
          <w:tcPr>
            <w:tcW w:w="2363" w:type="dxa"/>
            <w:vAlign w:val="bottom"/>
          </w:tcPr>
          <w:p w14:paraId="4E2481C7" w14:textId="77777777" w:rsidR="001D3A34" w:rsidRPr="00EF414D" w:rsidRDefault="001D3A34" w:rsidP="00F14929">
            <w:pPr>
              <w:spacing w:line="240" w:lineRule="auto"/>
              <w:ind w:left="175" w:hanging="175"/>
              <w:jc w:val="center"/>
              <w:rPr>
                <w:rFonts w:ascii="Browallia New" w:hAnsi="Browallia New" w:cs="Browallia New"/>
                <w:sz w:val="16"/>
                <w:szCs w:val="16"/>
                <w:cs/>
              </w:rPr>
            </w:pPr>
          </w:p>
        </w:tc>
        <w:tc>
          <w:tcPr>
            <w:tcW w:w="1322" w:type="dxa"/>
            <w:gridSpan w:val="2"/>
            <w:vAlign w:val="bottom"/>
          </w:tcPr>
          <w:p w14:paraId="5C87C8F2" w14:textId="40C8CC6E"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ทุนเรียกชำระแล้ว</w:t>
            </w:r>
          </w:p>
        </w:tc>
        <w:tc>
          <w:tcPr>
            <w:tcW w:w="1134" w:type="dxa"/>
            <w:gridSpan w:val="2"/>
            <w:vAlign w:val="bottom"/>
          </w:tcPr>
          <w:p w14:paraId="633A32CB" w14:textId="7311EC5B"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สัดส่วนเงินลงทุน</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(ร้อยละ)</w:t>
            </w:r>
          </w:p>
        </w:tc>
        <w:tc>
          <w:tcPr>
            <w:tcW w:w="1418" w:type="dxa"/>
            <w:gridSpan w:val="2"/>
            <w:vAlign w:val="bottom"/>
          </w:tcPr>
          <w:p w14:paraId="41513910" w14:textId="06679164"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cs/>
              </w:rPr>
            </w:pPr>
            <w:r>
              <w:rPr>
                <w:rFonts w:ascii="Browallia New" w:hAnsi="Browallia New" w:cs="Browallia New" w:hint="cs"/>
                <w:sz w:val="16"/>
                <w:szCs w:val="16"/>
                <w:cs/>
              </w:rPr>
              <w:t>สัดส่วนของหุ้นสามัญที่ถือโดยบริษัทย่อย (ร้อยละ)</w:t>
            </w:r>
          </w:p>
        </w:tc>
        <w:tc>
          <w:tcPr>
            <w:tcW w:w="1559" w:type="dxa"/>
            <w:gridSpan w:val="2"/>
            <w:vAlign w:val="bottom"/>
          </w:tcPr>
          <w:p w14:paraId="15892A16" w14:textId="07D63F90"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ราคาทุน</w:t>
            </w:r>
          </w:p>
        </w:tc>
        <w:tc>
          <w:tcPr>
            <w:tcW w:w="1134" w:type="dxa"/>
            <w:gridSpan w:val="2"/>
            <w:vAlign w:val="bottom"/>
          </w:tcPr>
          <w:p w14:paraId="553CAA94" w14:textId="3841EE76" w:rsidR="001D3A34" w:rsidRPr="00EF414D" w:rsidRDefault="001D3A34" w:rsidP="00F7433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cs/>
              </w:rPr>
              <w:t>เงินปันผล</w:t>
            </w:r>
          </w:p>
        </w:tc>
      </w:tr>
      <w:tr w:rsidR="00C4487B" w:rsidRPr="00EF414D" w14:paraId="2F14D4ED" w14:textId="77777777" w:rsidTr="00C4487B">
        <w:trPr>
          <w:tblHeader/>
        </w:trPr>
        <w:tc>
          <w:tcPr>
            <w:tcW w:w="2363" w:type="dxa"/>
            <w:vAlign w:val="bottom"/>
          </w:tcPr>
          <w:p w14:paraId="5D1F11F3" w14:textId="26910CF8" w:rsidR="00C4487B" w:rsidRPr="00EF414D" w:rsidRDefault="00C4487B" w:rsidP="00C4487B">
            <w:pPr>
              <w:pBdr>
                <w:bottom w:val="single" w:sz="4" w:space="1" w:color="auto"/>
              </w:pBdr>
              <w:spacing w:line="240" w:lineRule="auto"/>
              <w:ind w:left="175" w:hanging="175"/>
              <w:jc w:val="center"/>
              <w:rPr>
                <w:rFonts w:ascii="Browallia New" w:hAnsi="Browallia New" w:cs="Browallia New"/>
                <w:sz w:val="16"/>
                <w:szCs w:val="16"/>
                <w:cs/>
              </w:rPr>
            </w:pPr>
            <w:r w:rsidRPr="00EF414D">
              <w:rPr>
                <w:rFonts w:ascii="Browallia New" w:hAnsi="Browallia New" w:cs="Browallia New"/>
                <w:sz w:val="16"/>
                <w:szCs w:val="16"/>
                <w:cs/>
              </w:rPr>
              <w:t>ชื่อบริษัทย่อย</w:t>
            </w:r>
          </w:p>
        </w:tc>
        <w:tc>
          <w:tcPr>
            <w:tcW w:w="670" w:type="dxa"/>
            <w:vAlign w:val="bottom"/>
          </w:tcPr>
          <w:p w14:paraId="0C0087E6" w14:textId="5E884648"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w:t>
            </w:r>
            <w:r>
              <w:rPr>
                <w:rFonts w:ascii="Browallia New" w:hAnsi="Browallia New" w:cs="Browallia New"/>
                <w:sz w:val="16"/>
                <w:szCs w:val="16"/>
                <w:lang w:val="en-GB"/>
              </w:rPr>
              <w:t>6</w:t>
            </w:r>
          </w:p>
        </w:tc>
        <w:tc>
          <w:tcPr>
            <w:tcW w:w="652" w:type="dxa"/>
            <w:vAlign w:val="bottom"/>
          </w:tcPr>
          <w:p w14:paraId="0B6A3642" w14:textId="0312BC0A"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w:t>
            </w:r>
            <w:r>
              <w:rPr>
                <w:rFonts w:ascii="Browallia New" w:hAnsi="Browallia New" w:cs="Browallia New"/>
                <w:sz w:val="16"/>
                <w:szCs w:val="16"/>
              </w:rPr>
              <w:t>5</w:t>
            </w:r>
          </w:p>
        </w:tc>
        <w:tc>
          <w:tcPr>
            <w:tcW w:w="567" w:type="dxa"/>
            <w:vAlign w:val="bottom"/>
          </w:tcPr>
          <w:p w14:paraId="04B04232" w14:textId="68F362D7"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w:t>
            </w:r>
            <w:r>
              <w:rPr>
                <w:rFonts w:ascii="Browallia New" w:hAnsi="Browallia New" w:cs="Browallia New"/>
                <w:sz w:val="16"/>
                <w:szCs w:val="16"/>
                <w:lang w:val="en-GB"/>
              </w:rPr>
              <w:t>6</w:t>
            </w:r>
          </w:p>
        </w:tc>
        <w:tc>
          <w:tcPr>
            <w:tcW w:w="567" w:type="dxa"/>
            <w:vAlign w:val="bottom"/>
          </w:tcPr>
          <w:p w14:paraId="78E81ED3" w14:textId="6242B528"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w:t>
            </w:r>
            <w:r>
              <w:rPr>
                <w:rFonts w:ascii="Browallia New" w:hAnsi="Browallia New" w:cs="Browallia New"/>
                <w:sz w:val="16"/>
                <w:szCs w:val="16"/>
              </w:rPr>
              <w:t>5</w:t>
            </w:r>
          </w:p>
        </w:tc>
        <w:tc>
          <w:tcPr>
            <w:tcW w:w="709" w:type="dxa"/>
            <w:vAlign w:val="bottom"/>
          </w:tcPr>
          <w:p w14:paraId="764B2473" w14:textId="1C948358" w:rsidR="00C4487B"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lang w:val="en-GB"/>
              </w:rPr>
              <w:t>256</w:t>
            </w:r>
            <w:r>
              <w:rPr>
                <w:rFonts w:ascii="Browallia New" w:hAnsi="Browallia New" w:cs="Browallia New"/>
                <w:sz w:val="16"/>
                <w:szCs w:val="16"/>
                <w:lang w:val="en-GB"/>
              </w:rPr>
              <w:t>6</w:t>
            </w:r>
          </w:p>
        </w:tc>
        <w:tc>
          <w:tcPr>
            <w:tcW w:w="709" w:type="dxa"/>
            <w:vAlign w:val="bottom"/>
          </w:tcPr>
          <w:p w14:paraId="6FE2FC6C" w14:textId="200D1C1F" w:rsidR="00C4487B"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rPr>
              <w:t>256</w:t>
            </w:r>
            <w:r>
              <w:rPr>
                <w:rFonts w:ascii="Browallia New" w:hAnsi="Browallia New" w:cs="Browallia New"/>
                <w:sz w:val="16"/>
                <w:szCs w:val="16"/>
              </w:rPr>
              <w:t>5</w:t>
            </w:r>
          </w:p>
        </w:tc>
        <w:tc>
          <w:tcPr>
            <w:tcW w:w="769" w:type="dxa"/>
            <w:vAlign w:val="bottom"/>
          </w:tcPr>
          <w:p w14:paraId="7BF37A5D" w14:textId="7473BAC6"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w:t>
            </w:r>
            <w:r>
              <w:rPr>
                <w:rFonts w:ascii="Browallia New" w:hAnsi="Browallia New" w:cs="Browallia New"/>
                <w:sz w:val="16"/>
                <w:szCs w:val="16"/>
                <w:lang w:val="en-GB"/>
              </w:rPr>
              <w:t>6</w:t>
            </w:r>
          </w:p>
        </w:tc>
        <w:tc>
          <w:tcPr>
            <w:tcW w:w="790" w:type="dxa"/>
            <w:vAlign w:val="bottom"/>
          </w:tcPr>
          <w:p w14:paraId="46AA2969" w14:textId="720D69C2"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w:t>
            </w:r>
            <w:r>
              <w:rPr>
                <w:rFonts w:ascii="Browallia New" w:hAnsi="Browallia New" w:cs="Browallia New"/>
                <w:sz w:val="16"/>
                <w:szCs w:val="16"/>
              </w:rPr>
              <w:t>5</w:t>
            </w:r>
          </w:p>
        </w:tc>
        <w:tc>
          <w:tcPr>
            <w:tcW w:w="567" w:type="dxa"/>
            <w:vAlign w:val="bottom"/>
          </w:tcPr>
          <w:p w14:paraId="09038314" w14:textId="0A59BC2B"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lang w:val="en-GB"/>
              </w:rPr>
            </w:pPr>
            <w:r w:rsidRPr="00EF414D">
              <w:rPr>
                <w:rFonts w:ascii="Browallia New" w:hAnsi="Browallia New" w:cs="Browallia New"/>
                <w:sz w:val="16"/>
                <w:szCs w:val="16"/>
                <w:lang w:val="en-GB"/>
              </w:rPr>
              <w:t>256</w:t>
            </w:r>
            <w:r>
              <w:rPr>
                <w:rFonts w:ascii="Browallia New" w:hAnsi="Browallia New" w:cs="Browallia New"/>
                <w:sz w:val="16"/>
                <w:szCs w:val="16"/>
                <w:lang w:val="en-GB"/>
              </w:rPr>
              <w:t>6</w:t>
            </w:r>
          </w:p>
        </w:tc>
        <w:tc>
          <w:tcPr>
            <w:tcW w:w="567" w:type="dxa"/>
            <w:vAlign w:val="bottom"/>
          </w:tcPr>
          <w:p w14:paraId="66C85940" w14:textId="6EA967E5" w:rsidR="00C4487B" w:rsidRPr="00EF414D" w:rsidRDefault="00C4487B" w:rsidP="00C4487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16"/>
                <w:szCs w:val="16"/>
              </w:rPr>
            </w:pPr>
            <w:r w:rsidRPr="00EF414D">
              <w:rPr>
                <w:rFonts w:ascii="Browallia New" w:hAnsi="Browallia New" w:cs="Browallia New"/>
                <w:sz w:val="16"/>
                <w:szCs w:val="16"/>
              </w:rPr>
              <w:t>256</w:t>
            </w:r>
            <w:r>
              <w:rPr>
                <w:rFonts w:ascii="Browallia New" w:hAnsi="Browallia New" w:cs="Browallia New"/>
                <w:sz w:val="16"/>
                <w:szCs w:val="16"/>
              </w:rPr>
              <w:t>5</w:t>
            </w:r>
          </w:p>
        </w:tc>
      </w:tr>
      <w:tr w:rsidR="00024B57" w:rsidRPr="00EF414D" w14:paraId="391364BC" w14:textId="77777777" w:rsidTr="00C4487B">
        <w:trPr>
          <w:trHeight w:val="252"/>
          <w:tblHeader/>
        </w:trPr>
        <w:tc>
          <w:tcPr>
            <w:tcW w:w="2363" w:type="dxa"/>
            <w:vAlign w:val="bottom"/>
          </w:tcPr>
          <w:p w14:paraId="4D39586C"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670" w:type="dxa"/>
            <w:vAlign w:val="bottom"/>
          </w:tcPr>
          <w:p w14:paraId="2C01F649"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652" w:type="dxa"/>
            <w:vAlign w:val="bottom"/>
          </w:tcPr>
          <w:p w14:paraId="62521A32" w14:textId="77777777" w:rsidR="001D3A34" w:rsidRPr="00EF414D" w:rsidRDefault="001D3A34" w:rsidP="001D3A34">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567" w:type="dxa"/>
            <w:vAlign w:val="bottom"/>
          </w:tcPr>
          <w:p w14:paraId="02C3DB8A"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567" w:type="dxa"/>
            <w:vAlign w:val="bottom"/>
          </w:tcPr>
          <w:p w14:paraId="2EC9FBC6" w14:textId="77777777" w:rsidR="001D3A34" w:rsidRPr="00EF414D" w:rsidRDefault="001D3A34" w:rsidP="001D3A34">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09" w:type="dxa"/>
          </w:tcPr>
          <w:p w14:paraId="12B39AEB"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9" w:type="dxa"/>
          </w:tcPr>
          <w:p w14:paraId="2B4CEF5D"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69" w:type="dxa"/>
            <w:vAlign w:val="bottom"/>
          </w:tcPr>
          <w:p w14:paraId="15CCAF14" w14:textId="13346BB3"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90" w:type="dxa"/>
            <w:vAlign w:val="bottom"/>
          </w:tcPr>
          <w:p w14:paraId="68655C11"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567" w:type="dxa"/>
          </w:tcPr>
          <w:p w14:paraId="1389F529"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567" w:type="dxa"/>
          </w:tcPr>
          <w:p w14:paraId="2E8ED879" w14:textId="77777777" w:rsidR="001D3A34" w:rsidRPr="00EF414D" w:rsidRDefault="001D3A34" w:rsidP="001D3A34">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EB6E6A" w:rsidRPr="00EF414D" w14:paraId="0A578B47" w14:textId="77777777" w:rsidTr="00C4487B">
        <w:tc>
          <w:tcPr>
            <w:tcW w:w="2363" w:type="dxa"/>
            <w:vAlign w:val="bottom"/>
          </w:tcPr>
          <w:p w14:paraId="380C64C7" w14:textId="43DDDBF1" w:rsidR="00EB6E6A" w:rsidRPr="00EF414D" w:rsidRDefault="00EB6E6A" w:rsidP="00EB6E6A">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u w:val="single"/>
                <w:lang w:val="en-GB"/>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ลิสซิ่ง</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(มหาชน)</w:t>
            </w:r>
          </w:p>
        </w:tc>
        <w:tc>
          <w:tcPr>
            <w:tcW w:w="670" w:type="dxa"/>
            <w:vAlign w:val="bottom"/>
          </w:tcPr>
          <w:p w14:paraId="4E82F006" w14:textId="56B84FD5"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532,399</w:t>
            </w:r>
          </w:p>
        </w:tc>
        <w:tc>
          <w:tcPr>
            <w:tcW w:w="652" w:type="dxa"/>
            <w:vAlign w:val="bottom"/>
          </w:tcPr>
          <w:p w14:paraId="103EE5D5" w14:textId="2CC773EB"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532,399</w:t>
            </w:r>
          </w:p>
        </w:tc>
        <w:tc>
          <w:tcPr>
            <w:tcW w:w="567" w:type="dxa"/>
            <w:vAlign w:val="bottom"/>
          </w:tcPr>
          <w:p w14:paraId="5803D313" w14:textId="3C20607C"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46.98</w:t>
            </w:r>
          </w:p>
        </w:tc>
        <w:tc>
          <w:tcPr>
            <w:tcW w:w="567" w:type="dxa"/>
            <w:vAlign w:val="bottom"/>
          </w:tcPr>
          <w:p w14:paraId="25C570AC" w14:textId="7D3D2709"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46.98</w:t>
            </w:r>
          </w:p>
        </w:tc>
        <w:tc>
          <w:tcPr>
            <w:tcW w:w="709" w:type="dxa"/>
          </w:tcPr>
          <w:p w14:paraId="39ED7A6E" w14:textId="021C43DF"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B12D459" w14:textId="4847801E" w:rsidR="00EB6E6A"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22803820" w14:textId="598F1191"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281,864</w:t>
            </w:r>
          </w:p>
        </w:tc>
        <w:tc>
          <w:tcPr>
            <w:tcW w:w="790" w:type="dxa"/>
            <w:vAlign w:val="bottom"/>
          </w:tcPr>
          <w:p w14:paraId="2BF5DB99" w14:textId="4A3DBAC4"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281,864</w:t>
            </w:r>
          </w:p>
        </w:tc>
        <w:tc>
          <w:tcPr>
            <w:tcW w:w="567" w:type="dxa"/>
            <w:vAlign w:val="bottom"/>
          </w:tcPr>
          <w:p w14:paraId="11F64A5C" w14:textId="041982C2"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308F73BB" w14:textId="3D2240F9"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2AD80ADF" w14:textId="77777777" w:rsidTr="00C4487B">
        <w:tc>
          <w:tcPr>
            <w:tcW w:w="2363" w:type="dxa"/>
            <w:vAlign w:val="center"/>
          </w:tcPr>
          <w:p w14:paraId="5B86DB10" w14:textId="6CEC1D3F"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พร็อพเพอร์ตี้</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5F8EDE76" w14:textId="77DB870D"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1,000,000</w:t>
            </w:r>
          </w:p>
        </w:tc>
        <w:tc>
          <w:tcPr>
            <w:tcW w:w="652" w:type="dxa"/>
            <w:vAlign w:val="bottom"/>
          </w:tcPr>
          <w:p w14:paraId="06F9330E" w14:textId="7AB6B900"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1,000,000</w:t>
            </w:r>
          </w:p>
        </w:tc>
        <w:tc>
          <w:tcPr>
            <w:tcW w:w="567" w:type="dxa"/>
            <w:vAlign w:val="bottom"/>
          </w:tcPr>
          <w:p w14:paraId="21285FED" w14:textId="412258B4"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567" w:type="dxa"/>
            <w:vAlign w:val="bottom"/>
          </w:tcPr>
          <w:p w14:paraId="24F4D7A6" w14:textId="2E0F70FE"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4F83D4B4" w14:textId="11646F92"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1B4FA54B" w14:textId="7A0ACAF3" w:rsidR="00EB6E6A"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6001B8E5" w14:textId="60A1E002"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1,013,733</w:t>
            </w:r>
          </w:p>
        </w:tc>
        <w:tc>
          <w:tcPr>
            <w:tcW w:w="790" w:type="dxa"/>
            <w:vAlign w:val="bottom"/>
          </w:tcPr>
          <w:p w14:paraId="3D1F0EDF" w14:textId="3D32C9B2"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1,013,733</w:t>
            </w:r>
          </w:p>
        </w:tc>
        <w:tc>
          <w:tcPr>
            <w:tcW w:w="567" w:type="dxa"/>
            <w:vAlign w:val="bottom"/>
          </w:tcPr>
          <w:p w14:paraId="6B8A4724" w14:textId="61B9FBD4"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32D830E2" w14:textId="6623522B"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317A894D" w14:textId="77777777" w:rsidTr="00C4487B">
        <w:tc>
          <w:tcPr>
            <w:tcW w:w="2363" w:type="dxa"/>
            <w:vAlign w:val="center"/>
          </w:tcPr>
          <w:p w14:paraId="3D25CC67" w14:textId="4549A26A"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ท็อป</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เอลลิเม็นทส</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6E1F5884" w14:textId="3BD8F469"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150,000</w:t>
            </w:r>
          </w:p>
        </w:tc>
        <w:tc>
          <w:tcPr>
            <w:tcW w:w="652" w:type="dxa"/>
            <w:vAlign w:val="bottom"/>
          </w:tcPr>
          <w:p w14:paraId="4393BCA2" w14:textId="4EE42727"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150,000</w:t>
            </w:r>
          </w:p>
        </w:tc>
        <w:tc>
          <w:tcPr>
            <w:tcW w:w="567" w:type="dxa"/>
            <w:vAlign w:val="bottom"/>
          </w:tcPr>
          <w:p w14:paraId="15B87649" w14:textId="5DB1BB32"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567" w:type="dxa"/>
            <w:vAlign w:val="bottom"/>
          </w:tcPr>
          <w:p w14:paraId="609E836B" w14:textId="216E8955"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68FF4086" w14:textId="5518F84D"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D768552" w14:textId="0B18B422"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3C2482DA" w14:textId="3D1BA1FD"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149,988</w:t>
            </w:r>
          </w:p>
        </w:tc>
        <w:tc>
          <w:tcPr>
            <w:tcW w:w="790" w:type="dxa"/>
            <w:vAlign w:val="bottom"/>
          </w:tcPr>
          <w:p w14:paraId="5FBCBD02" w14:textId="607078FF"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149,988</w:t>
            </w:r>
          </w:p>
        </w:tc>
        <w:tc>
          <w:tcPr>
            <w:tcW w:w="567" w:type="dxa"/>
            <w:vAlign w:val="bottom"/>
          </w:tcPr>
          <w:p w14:paraId="66ABF16E" w14:textId="36FEEC6D"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6D5A04E4" w14:textId="74142C63"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65F2E4C7" w14:textId="77777777" w:rsidTr="00C4487B">
        <w:tc>
          <w:tcPr>
            <w:tcW w:w="2363" w:type="dxa"/>
            <w:vAlign w:val="center"/>
          </w:tcPr>
          <w:p w14:paraId="44F22D28" w14:textId="2A803E1A"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แอด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19BB3DBC" w14:textId="0D252F33"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175,000</w:t>
            </w:r>
          </w:p>
        </w:tc>
        <w:tc>
          <w:tcPr>
            <w:tcW w:w="652" w:type="dxa"/>
            <w:vAlign w:val="bottom"/>
          </w:tcPr>
          <w:p w14:paraId="3F3C25D8" w14:textId="21BEE5DA"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175,000</w:t>
            </w:r>
          </w:p>
        </w:tc>
        <w:tc>
          <w:tcPr>
            <w:tcW w:w="567" w:type="dxa"/>
            <w:vAlign w:val="bottom"/>
          </w:tcPr>
          <w:p w14:paraId="0184B36D" w14:textId="066743C9"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567" w:type="dxa"/>
            <w:vAlign w:val="bottom"/>
          </w:tcPr>
          <w:p w14:paraId="5AE41BE9" w14:textId="2897392E"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8D12CB6" w14:textId="39FA7EA9"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38E9D132" w14:textId="4DC32689"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7C0FA623" w14:textId="68224B03"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175,000</w:t>
            </w:r>
          </w:p>
        </w:tc>
        <w:tc>
          <w:tcPr>
            <w:tcW w:w="790" w:type="dxa"/>
            <w:vAlign w:val="bottom"/>
          </w:tcPr>
          <w:p w14:paraId="7F6598FA" w14:textId="55DEA57A"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175,000</w:t>
            </w:r>
          </w:p>
        </w:tc>
        <w:tc>
          <w:tcPr>
            <w:tcW w:w="567" w:type="dxa"/>
            <w:vAlign w:val="bottom"/>
          </w:tcPr>
          <w:p w14:paraId="77AAB038" w14:textId="6CC0E777"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6A3748DB" w14:textId="44F7B9F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20FE7B19" w14:textId="77777777" w:rsidTr="00C4487B">
        <w:tc>
          <w:tcPr>
            <w:tcW w:w="2363" w:type="dxa"/>
            <w:vAlign w:val="center"/>
          </w:tcPr>
          <w:p w14:paraId="323FA3B9" w14:textId="60B9F093"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โฮเทล</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แอนด์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รีสอร์ท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E78CC98" w14:textId="66905CD7"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211,200</w:t>
            </w:r>
          </w:p>
        </w:tc>
        <w:tc>
          <w:tcPr>
            <w:tcW w:w="652" w:type="dxa"/>
            <w:vAlign w:val="bottom"/>
          </w:tcPr>
          <w:p w14:paraId="0B4DBBA3" w14:textId="33849824"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211,200</w:t>
            </w:r>
          </w:p>
        </w:tc>
        <w:tc>
          <w:tcPr>
            <w:tcW w:w="567" w:type="dxa"/>
            <w:vAlign w:val="bottom"/>
          </w:tcPr>
          <w:p w14:paraId="40241C94" w14:textId="42A02899"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567" w:type="dxa"/>
            <w:vAlign w:val="bottom"/>
          </w:tcPr>
          <w:p w14:paraId="446934BB" w14:textId="4C794F22"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D077FBC" w14:textId="59D9E752"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5189514D" w14:textId="52AA39B9"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1318B10B" w14:textId="06A4A5B5"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208,099</w:t>
            </w:r>
          </w:p>
        </w:tc>
        <w:tc>
          <w:tcPr>
            <w:tcW w:w="790" w:type="dxa"/>
            <w:vAlign w:val="bottom"/>
          </w:tcPr>
          <w:p w14:paraId="354CB4EF" w14:textId="597F272A" w:rsidR="00EB6E6A" w:rsidRPr="00EF414D" w:rsidRDefault="00EB6E6A" w:rsidP="00EB6E6A">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208,099</w:t>
            </w:r>
          </w:p>
        </w:tc>
        <w:tc>
          <w:tcPr>
            <w:tcW w:w="567" w:type="dxa"/>
            <w:vAlign w:val="bottom"/>
          </w:tcPr>
          <w:p w14:paraId="5AC608AB" w14:textId="3F7CA037" w:rsidR="00EB6E6A" w:rsidRPr="0014692F" w:rsidRDefault="002A2B88"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7A476BC6" w14:textId="6EA61710"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10,080</w:t>
            </w:r>
          </w:p>
        </w:tc>
      </w:tr>
      <w:tr w:rsidR="00EB6E6A" w:rsidRPr="00EF414D" w14:paraId="20672A4B" w14:textId="77777777" w:rsidTr="00C4487B">
        <w:tc>
          <w:tcPr>
            <w:tcW w:w="2363" w:type="dxa"/>
          </w:tcPr>
          <w:p w14:paraId="30902885" w14:textId="3615EBA7"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เดอะ</w:t>
            </w:r>
            <w:r w:rsidRPr="00EF414D">
              <w:rPr>
                <w:rFonts w:ascii="Browallia New" w:hAnsi="Browallia New" w:cs="Browallia New"/>
                <w:sz w:val="16"/>
                <w:szCs w:val="16"/>
              </w:rPr>
              <w:t xml:space="preserve"> </w:t>
            </w:r>
            <w:r w:rsidRPr="00EF414D">
              <w:rPr>
                <w:rFonts w:ascii="Browallia New" w:hAnsi="Browallia New" w:cs="Browallia New"/>
                <w:sz w:val="16"/>
                <w:szCs w:val="16"/>
                <w:cs/>
              </w:rPr>
              <w:t>รีทรีท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หัวหิน</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256F515B" w14:textId="4B468F7A"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850,000</w:t>
            </w:r>
          </w:p>
        </w:tc>
        <w:tc>
          <w:tcPr>
            <w:tcW w:w="652" w:type="dxa"/>
            <w:vAlign w:val="bottom"/>
          </w:tcPr>
          <w:p w14:paraId="3A90DE22" w14:textId="00CD5C8C"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850,000</w:t>
            </w:r>
          </w:p>
        </w:tc>
        <w:tc>
          <w:tcPr>
            <w:tcW w:w="567" w:type="dxa"/>
            <w:vAlign w:val="bottom"/>
          </w:tcPr>
          <w:p w14:paraId="62A6A287" w14:textId="1542405D"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567" w:type="dxa"/>
            <w:vAlign w:val="bottom"/>
          </w:tcPr>
          <w:p w14:paraId="2DB60FA1" w14:textId="64DDB8BF"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709" w:type="dxa"/>
          </w:tcPr>
          <w:p w14:paraId="0C06A7D5" w14:textId="178C0B09"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7E70BA5" w14:textId="677553E2"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3C824D42" w14:textId="7575CEA4"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860,337</w:t>
            </w:r>
          </w:p>
        </w:tc>
        <w:tc>
          <w:tcPr>
            <w:tcW w:w="790" w:type="dxa"/>
            <w:vAlign w:val="bottom"/>
          </w:tcPr>
          <w:p w14:paraId="6DDAB889" w14:textId="7E0E5B08"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860,337</w:t>
            </w:r>
          </w:p>
        </w:tc>
        <w:tc>
          <w:tcPr>
            <w:tcW w:w="567" w:type="dxa"/>
            <w:vAlign w:val="bottom"/>
          </w:tcPr>
          <w:p w14:paraId="7AE65E9F" w14:textId="2B1B2BAF"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72C8E787" w14:textId="74CFB4F3"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326D1AA4" w14:textId="77777777" w:rsidTr="00C4487B">
        <w:tc>
          <w:tcPr>
            <w:tcW w:w="2363" w:type="dxa"/>
          </w:tcPr>
          <w:p w14:paraId="30CE49A7" w14:textId="5B0F10F3"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(ลาว)</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เช่าสินเชื่อ</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74EC4D4D" w14:textId="6CFB2052"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53,678</w:t>
            </w:r>
          </w:p>
        </w:tc>
        <w:tc>
          <w:tcPr>
            <w:tcW w:w="652" w:type="dxa"/>
            <w:vAlign w:val="bottom"/>
          </w:tcPr>
          <w:p w14:paraId="285E87AC" w14:textId="61641490"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53,678</w:t>
            </w:r>
          </w:p>
        </w:tc>
        <w:tc>
          <w:tcPr>
            <w:tcW w:w="567" w:type="dxa"/>
            <w:vAlign w:val="bottom"/>
          </w:tcPr>
          <w:p w14:paraId="4D879F56" w14:textId="29ABEDE7"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60.00</w:t>
            </w:r>
          </w:p>
        </w:tc>
        <w:tc>
          <w:tcPr>
            <w:tcW w:w="567" w:type="dxa"/>
            <w:vAlign w:val="bottom"/>
          </w:tcPr>
          <w:p w14:paraId="66F87584" w14:textId="290558B8"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60.00</w:t>
            </w:r>
          </w:p>
        </w:tc>
        <w:tc>
          <w:tcPr>
            <w:tcW w:w="709" w:type="dxa"/>
          </w:tcPr>
          <w:p w14:paraId="650CEE76" w14:textId="72900E5D"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14E4B5DC" w14:textId="1B1FF19A"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64C12989" w14:textId="43856B21"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32,207</w:t>
            </w:r>
          </w:p>
        </w:tc>
        <w:tc>
          <w:tcPr>
            <w:tcW w:w="790" w:type="dxa"/>
            <w:vAlign w:val="bottom"/>
          </w:tcPr>
          <w:p w14:paraId="61634BC7" w14:textId="07C74DE0"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32,207</w:t>
            </w:r>
          </w:p>
        </w:tc>
        <w:tc>
          <w:tcPr>
            <w:tcW w:w="567" w:type="dxa"/>
            <w:vAlign w:val="bottom"/>
          </w:tcPr>
          <w:p w14:paraId="395EF76C" w14:textId="4C6799E9"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53,400</w:t>
            </w:r>
          </w:p>
        </w:tc>
        <w:tc>
          <w:tcPr>
            <w:tcW w:w="567" w:type="dxa"/>
            <w:vAlign w:val="bottom"/>
          </w:tcPr>
          <w:p w14:paraId="0B46B3D1" w14:textId="5F5DBD18"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37,200</w:t>
            </w:r>
          </w:p>
        </w:tc>
      </w:tr>
      <w:tr w:rsidR="00EB6E6A" w:rsidRPr="00EF414D" w14:paraId="3C842B72" w14:textId="77777777" w:rsidTr="00C4487B">
        <w:tc>
          <w:tcPr>
            <w:tcW w:w="2363" w:type="dxa"/>
          </w:tcPr>
          <w:p w14:paraId="41BE6DB7" w14:textId="6364FAC1"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ดิเวลลอปเม้นท์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183EF0E" w14:textId="7913E44B"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210,000</w:t>
            </w:r>
          </w:p>
        </w:tc>
        <w:tc>
          <w:tcPr>
            <w:tcW w:w="652" w:type="dxa"/>
            <w:vAlign w:val="bottom"/>
          </w:tcPr>
          <w:p w14:paraId="7D76C34D" w14:textId="5775D0DF"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210,000</w:t>
            </w:r>
          </w:p>
        </w:tc>
        <w:tc>
          <w:tcPr>
            <w:tcW w:w="567" w:type="dxa"/>
            <w:vAlign w:val="bottom"/>
          </w:tcPr>
          <w:p w14:paraId="502F4B4C" w14:textId="43D280A6"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80.00</w:t>
            </w:r>
          </w:p>
        </w:tc>
        <w:tc>
          <w:tcPr>
            <w:tcW w:w="567" w:type="dxa"/>
            <w:vAlign w:val="bottom"/>
          </w:tcPr>
          <w:p w14:paraId="416872DC" w14:textId="4D2962CF"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80.00</w:t>
            </w:r>
          </w:p>
        </w:tc>
        <w:tc>
          <w:tcPr>
            <w:tcW w:w="709" w:type="dxa"/>
          </w:tcPr>
          <w:p w14:paraId="47B623BC" w14:textId="1B840B89"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E1BC733" w14:textId="33845506"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5F0B2A00" w14:textId="706BAD13"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168,000</w:t>
            </w:r>
          </w:p>
        </w:tc>
        <w:tc>
          <w:tcPr>
            <w:tcW w:w="790" w:type="dxa"/>
            <w:vAlign w:val="bottom"/>
          </w:tcPr>
          <w:p w14:paraId="4A573829" w14:textId="0403498B"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168,000</w:t>
            </w:r>
          </w:p>
        </w:tc>
        <w:tc>
          <w:tcPr>
            <w:tcW w:w="567" w:type="dxa"/>
            <w:vAlign w:val="bottom"/>
          </w:tcPr>
          <w:p w14:paraId="0F1267E5" w14:textId="3D886878"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50287E5A" w14:textId="2A2C3470"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27B38574" w14:textId="77777777" w:rsidTr="00C4487B">
        <w:tc>
          <w:tcPr>
            <w:tcW w:w="2363" w:type="dxa"/>
          </w:tcPr>
          <w:p w14:paraId="1EA3C485" w14:textId="0EDB2CC8"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แมกซ์</w:t>
            </w:r>
            <w:r w:rsidRPr="00EF414D">
              <w:rPr>
                <w:rFonts w:ascii="Browallia New" w:hAnsi="Browallia New" w:cs="Browallia New"/>
                <w:sz w:val="16"/>
                <w:szCs w:val="16"/>
              </w:rPr>
              <w:t xml:space="preserve"> </w:t>
            </w:r>
            <w:r w:rsidRPr="00EF414D">
              <w:rPr>
                <w:rFonts w:ascii="Browallia New" w:hAnsi="Browallia New" w:cs="Browallia New"/>
                <w:sz w:val="16"/>
                <w:szCs w:val="16"/>
                <w:cs/>
              </w:rPr>
              <w:t>โฮเทล</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0BB6EBF9" w14:textId="0B2A10DA"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145,000</w:t>
            </w:r>
          </w:p>
        </w:tc>
        <w:tc>
          <w:tcPr>
            <w:tcW w:w="652" w:type="dxa"/>
            <w:vAlign w:val="bottom"/>
          </w:tcPr>
          <w:p w14:paraId="03877824" w14:textId="5DDAEA47"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145,000</w:t>
            </w:r>
          </w:p>
        </w:tc>
        <w:tc>
          <w:tcPr>
            <w:tcW w:w="567" w:type="dxa"/>
            <w:vAlign w:val="bottom"/>
          </w:tcPr>
          <w:p w14:paraId="7F18B7E5" w14:textId="7D9E2FF3"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99.99</w:t>
            </w:r>
          </w:p>
        </w:tc>
        <w:tc>
          <w:tcPr>
            <w:tcW w:w="567" w:type="dxa"/>
            <w:vAlign w:val="bottom"/>
          </w:tcPr>
          <w:p w14:paraId="7253BC95" w14:textId="47C0827B"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47561C03" w14:textId="33BB4316"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14B08AB2" w14:textId="76BE83DE"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11768BA7" w14:textId="6DDB94CE"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145,000</w:t>
            </w:r>
          </w:p>
        </w:tc>
        <w:tc>
          <w:tcPr>
            <w:tcW w:w="790" w:type="dxa"/>
            <w:vAlign w:val="bottom"/>
          </w:tcPr>
          <w:p w14:paraId="0BD85253" w14:textId="0D2911B2"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lang w:val="en-GB"/>
              </w:rPr>
            </w:pPr>
            <w:r w:rsidRPr="00EF414D">
              <w:rPr>
                <w:rFonts w:ascii="Browallia New" w:hAnsi="Browallia New" w:cs="Browallia New"/>
                <w:sz w:val="16"/>
                <w:szCs w:val="16"/>
              </w:rPr>
              <w:t>145,000</w:t>
            </w:r>
          </w:p>
        </w:tc>
        <w:tc>
          <w:tcPr>
            <w:tcW w:w="567" w:type="dxa"/>
            <w:vAlign w:val="bottom"/>
          </w:tcPr>
          <w:p w14:paraId="04DAE6AA" w14:textId="351CA1DB"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5CCFB730" w14:textId="7CE463AE"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4C3C98C6" w14:textId="77777777" w:rsidTr="00C4487B">
        <w:tc>
          <w:tcPr>
            <w:tcW w:w="2363" w:type="dxa"/>
          </w:tcPr>
          <w:p w14:paraId="7FEF0D93" w14:textId="2E3B93E7"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เอเจนซี่</w:t>
            </w:r>
            <w:r w:rsidRPr="00EF414D">
              <w:rPr>
                <w:rFonts w:ascii="Browallia New" w:hAnsi="Browallia New" w:cs="Browallia New"/>
                <w:sz w:val="16"/>
                <w:szCs w:val="16"/>
              </w:rPr>
              <w:t xml:space="preserve"> </w:t>
            </w:r>
            <w:r w:rsidRPr="00EF414D">
              <w:rPr>
                <w:rFonts w:ascii="Browallia New" w:hAnsi="Browallia New" w:cs="Browallia New"/>
                <w:sz w:val="16"/>
                <w:szCs w:val="16"/>
                <w:cs/>
              </w:rPr>
              <w:t>แอนด์</w:t>
            </w:r>
            <w:r w:rsidRPr="00EF414D">
              <w:rPr>
                <w:rFonts w:ascii="Browallia New" w:hAnsi="Browallia New" w:cs="Browallia New"/>
                <w:sz w:val="16"/>
                <w:szCs w:val="16"/>
              </w:rPr>
              <w:t xml:space="preserve"> </w:t>
            </w:r>
            <w:r w:rsidRPr="00EF414D">
              <w:rPr>
                <w:rFonts w:ascii="Browallia New" w:hAnsi="Browallia New" w:cs="Browallia New"/>
                <w:sz w:val="16"/>
                <w:szCs w:val="16"/>
                <w:cs/>
              </w:rPr>
              <w:t>ดิเวลลอปเม้นท์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10E8BAB0" w14:textId="67D53B8E"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652" w:type="dxa"/>
            <w:vAlign w:val="bottom"/>
          </w:tcPr>
          <w:p w14:paraId="4B4EB632" w14:textId="325A9BE2"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567" w:type="dxa"/>
            <w:vAlign w:val="bottom"/>
          </w:tcPr>
          <w:p w14:paraId="25B08836" w14:textId="38A280B4"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70.00</w:t>
            </w:r>
          </w:p>
        </w:tc>
        <w:tc>
          <w:tcPr>
            <w:tcW w:w="567" w:type="dxa"/>
            <w:vAlign w:val="bottom"/>
          </w:tcPr>
          <w:p w14:paraId="0066569D" w14:textId="3F5A7603"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70.00</w:t>
            </w:r>
          </w:p>
        </w:tc>
        <w:tc>
          <w:tcPr>
            <w:tcW w:w="709" w:type="dxa"/>
          </w:tcPr>
          <w:p w14:paraId="5C788297" w14:textId="3209854D"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61C97012" w14:textId="05D5E0CD"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71157416" w14:textId="1BE89A0D"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1,400</w:t>
            </w:r>
          </w:p>
        </w:tc>
        <w:tc>
          <w:tcPr>
            <w:tcW w:w="790" w:type="dxa"/>
            <w:vAlign w:val="bottom"/>
          </w:tcPr>
          <w:p w14:paraId="5F1372E4" w14:textId="7B9895FA"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1,400</w:t>
            </w:r>
          </w:p>
        </w:tc>
        <w:tc>
          <w:tcPr>
            <w:tcW w:w="567" w:type="dxa"/>
            <w:vAlign w:val="bottom"/>
          </w:tcPr>
          <w:p w14:paraId="082B89A5" w14:textId="267A155E"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094C393D" w14:textId="60D116DA"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6F3E05B0" w14:textId="77777777" w:rsidTr="00C4487B">
        <w:tc>
          <w:tcPr>
            <w:tcW w:w="2363" w:type="dxa"/>
          </w:tcPr>
          <w:p w14:paraId="4BBDC5EF" w14:textId="014432BE" w:rsidR="00EB6E6A" w:rsidRPr="00EF414D" w:rsidRDefault="00EB6E6A" w:rsidP="00EB6E6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16"/>
                <w:szCs w:val="16"/>
                <w:cs/>
              </w:rPr>
            </w:pPr>
            <w:r w:rsidRPr="00EF414D">
              <w:rPr>
                <w:rFonts w:ascii="Browallia New" w:hAnsi="Browallia New" w:cs="Browallia New"/>
                <w:sz w:val="16"/>
                <w:szCs w:val="16"/>
                <w:cs/>
              </w:rPr>
              <w:t>บริษัท อิเล็กทริคแมน จำกัด</w:t>
            </w:r>
            <w:r w:rsidRPr="00EF414D">
              <w:rPr>
                <w:rFonts w:ascii="Browallia New" w:hAnsi="Browallia New" w:cs="Browallia New"/>
                <w:sz w:val="16"/>
                <w:szCs w:val="16"/>
              </w:rPr>
              <w:t xml:space="preserve"> </w:t>
            </w:r>
          </w:p>
        </w:tc>
        <w:tc>
          <w:tcPr>
            <w:tcW w:w="670" w:type="dxa"/>
            <w:vAlign w:val="bottom"/>
          </w:tcPr>
          <w:p w14:paraId="4A5F5224" w14:textId="7A5AB7E9"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652" w:type="dxa"/>
            <w:vAlign w:val="bottom"/>
          </w:tcPr>
          <w:p w14:paraId="45DF13A2" w14:textId="591AEAC4"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567" w:type="dxa"/>
            <w:vAlign w:val="bottom"/>
          </w:tcPr>
          <w:p w14:paraId="1A00FE8D" w14:textId="4D3043F2"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567" w:type="dxa"/>
            <w:vAlign w:val="bottom"/>
          </w:tcPr>
          <w:p w14:paraId="333232C0" w14:textId="0C6E15F4"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99.99</w:t>
            </w:r>
          </w:p>
        </w:tc>
        <w:tc>
          <w:tcPr>
            <w:tcW w:w="709" w:type="dxa"/>
          </w:tcPr>
          <w:p w14:paraId="76ABFE01" w14:textId="324B9A70"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6F82BCEC" w14:textId="791DC367"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27D1CD30" w14:textId="456A97E6"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790" w:type="dxa"/>
            <w:vAlign w:val="bottom"/>
          </w:tcPr>
          <w:p w14:paraId="36B97152" w14:textId="27BEA07E"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w:t>
            </w:r>
          </w:p>
        </w:tc>
        <w:tc>
          <w:tcPr>
            <w:tcW w:w="567" w:type="dxa"/>
            <w:vAlign w:val="bottom"/>
          </w:tcPr>
          <w:p w14:paraId="033D2A30" w14:textId="34928394"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cs/>
              </w:rPr>
              <w:t xml:space="preserve">      </w:t>
            </w:r>
            <w:r w:rsidRPr="0014692F">
              <w:rPr>
                <w:rFonts w:ascii="Browallia New" w:hAnsi="Browallia New" w:cs="Browallia New"/>
                <w:sz w:val="16"/>
                <w:szCs w:val="16"/>
              </w:rPr>
              <w:t>-</w:t>
            </w:r>
          </w:p>
        </w:tc>
        <w:tc>
          <w:tcPr>
            <w:tcW w:w="567" w:type="dxa"/>
            <w:vAlign w:val="bottom"/>
          </w:tcPr>
          <w:p w14:paraId="5C882D48" w14:textId="506680C9"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45E8668A" w14:textId="77777777" w:rsidTr="00C4487B">
        <w:tc>
          <w:tcPr>
            <w:tcW w:w="2363" w:type="dxa"/>
            <w:vAlign w:val="center"/>
          </w:tcPr>
          <w:p w14:paraId="7862FE95" w14:textId="3289C2BF"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บริหารสินทรัพย์</w:t>
            </w:r>
            <w:r w:rsidRPr="00EF414D">
              <w:rPr>
                <w:rFonts w:ascii="Browallia New" w:hAnsi="Browallia New" w:cs="Browallia New"/>
                <w:sz w:val="16"/>
                <w:szCs w:val="16"/>
              </w:rPr>
              <w:t xml:space="preserve"> </w:t>
            </w:r>
            <w:r w:rsidRPr="00EF414D">
              <w:rPr>
                <w:rFonts w:ascii="Browallia New" w:hAnsi="Browallia New" w:cs="Browallia New"/>
                <w:sz w:val="16"/>
                <w:szCs w:val="16"/>
                <w:cs/>
              </w:rPr>
              <w:t>กรุงเทพจรัญ</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08CD87E7" w14:textId="06A3C51C" w:rsidR="00EB6E6A" w:rsidRPr="0014692F" w:rsidRDefault="00D426E2"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Pr>
                <w:rFonts w:ascii="Browallia New" w:hAnsi="Browallia New" w:cs="Browallia New" w:hint="cs"/>
                <w:sz w:val="16"/>
                <w:szCs w:val="16"/>
                <w:cs/>
              </w:rPr>
              <w:t>-</w:t>
            </w:r>
          </w:p>
        </w:tc>
        <w:tc>
          <w:tcPr>
            <w:tcW w:w="652" w:type="dxa"/>
            <w:vAlign w:val="bottom"/>
          </w:tcPr>
          <w:p w14:paraId="4FE36070" w14:textId="78AD4DD9"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567" w:type="dxa"/>
            <w:vAlign w:val="bottom"/>
          </w:tcPr>
          <w:p w14:paraId="60F79961" w14:textId="0ADAC0AA" w:rsidR="00EB6E6A" w:rsidRPr="0014692F" w:rsidRDefault="00D426E2"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Pr>
                <w:rFonts w:ascii="Browallia New" w:hAnsi="Browallia New" w:cs="Browallia New" w:hint="cs"/>
                <w:sz w:val="16"/>
                <w:szCs w:val="16"/>
                <w:cs/>
              </w:rPr>
              <w:t>-</w:t>
            </w:r>
          </w:p>
        </w:tc>
        <w:tc>
          <w:tcPr>
            <w:tcW w:w="567" w:type="dxa"/>
            <w:vAlign w:val="bottom"/>
          </w:tcPr>
          <w:p w14:paraId="15C3FF46" w14:textId="764CE25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7134DEB5" w14:textId="19708EC2"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7F45C1CB" w14:textId="05DE49B2"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1B24DC86" w14:textId="58E19CE2" w:rsidR="00EB6E6A" w:rsidRPr="0014692F" w:rsidRDefault="0011746E"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90" w:type="dxa"/>
            <w:vAlign w:val="bottom"/>
          </w:tcPr>
          <w:p w14:paraId="702CCE14" w14:textId="571FC13D"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25,000</w:t>
            </w:r>
          </w:p>
        </w:tc>
        <w:tc>
          <w:tcPr>
            <w:tcW w:w="567" w:type="dxa"/>
            <w:vAlign w:val="bottom"/>
          </w:tcPr>
          <w:p w14:paraId="01EAC776" w14:textId="73CE82BA"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vAlign w:val="bottom"/>
          </w:tcPr>
          <w:p w14:paraId="26F2A674" w14:textId="076785D3"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EF414D">
              <w:rPr>
                <w:rFonts w:ascii="Browallia New" w:hAnsi="Browallia New" w:cs="Browallia New"/>
                <w:sz w:val="16"/>
                <w:szCs w:val="16"/>
              </w:rPr>
              <w:t>-</w:t>
            </w:r>
          </w:p>
        </w:tc>
      </w:tr>
      <w:tr w:rsidR="00EB6E6A" w:rsidRPr="00EF414D" w14:paraId="5C383EEE" w14:textId="77777777" w:rsidTr="00C4487B">
        <w:tc>
          <w:tcPr>
            <w:tcW w:w="2363" w:type="dxa"/>
            <w:vAlign w:val="center"/>
          </w:tcPr>
          <w:p w14:paraId="1C217ACC" w14:textId="545D7278"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w:t>
            </w:r>
            <w:r w:rsidRPr="00EF414D">
              <w:rPr>
                <w:rFonts w:ascii="Browallia New" w:hAnsi="Browallia New" w:cs="Browallia New"/>
                <w:sz w:val="16"/>
                <w:szCs w:val="16"/>
              </w:rPr>
              <w:t xml:space="preserve"> </w:t>
            </w:r>
            <w:r w:rsidRPr="00EF414D">
              <w:rPr>
                <w:rFonts w:ascii="Browallia New" w:hAnsi="Browallia New" w:cs="Browallia New"/>
                <w:sz w:val="16"/>
                <w:szCs w:val="16"/>
                <w:cs/>
              </w:rPr>
              <w:t>ไมด้า</w:t>
            </w:r>
            <w:r w:rsidRPr="00EF414D">
              <w:rPr>
                <w:rFonts w:ascii="Browallia New" w:hAnsi="Browallia New" w:cs="Browallia New"/>
                <w:sz w:val="16"/>
                <w:szCs w:val="16"/>
              </w:rPr>
              <w:t xml:space="preserve"> </w:t>
            </w:r>
            <w:r w:rsidRPr="00EF414D">
              <w:rPr>
                <w:rFonts w:ascii="Browallia New" w:hAnsi="Browallia New" w:cs="Browallia New"/>
                <w:sz w:val="16"/>
                <w:szCs w:val="16"/>
                <w:cs/>
              </w:rPr>
              <w:t>ฮอสพิทาลิตี้</w:t>
            </w:r>
            <w:r w:rsidRPr="00EF414D">
              <w:rPr>
                <w:rFonts w:ascii="Browallia New" w:hAnsi="Browallia New" w:cs="Browallia New"/>
                <w:sz w:val="16"/>
                <w:szCs w:val="16"/>
              </w:rPr>
              <w:t xml:space="preserve"> </w:t>
            </w:r>
            <w:r w:rsidRPr="00EF414D">
              <w:rPr>
                <w:rFonts w:ascii="Browallia New" w:hAnsi="Browallia New" w:cs="Browallia New"/>
                <w:sz w:val="16"/>
                <w:szCs w:val="16"/>
                <w:cs/>
              </w:rPr>
              <w:t>กรุ๊ป</w:t>
            </w:r>
            <w:r w:rsidRPr="00EF414D">
              <w:rPr>
                <w:rFonts w:ascii="Browallia New" w:hAnsi="Browallia New" w:cs="Browallia New"/>
                <w:sz w:val="16"/>
                <w:szCs w:val="16"/>
              </w:rPr>
              <w:t xml:space="preserve"> </w:t>
            </w:r>
            <w:r w:rsidRPr="00EF414D">
              <w:rPr>
                <w:rFonts w:ascii="Browallia New" w:hAnsi="Browallia New" w:cs="Browallia New"/>
                <w:sz w:val="16"/>
                <w:szCs w:val="16"/>
                <w:cs/>
              </w:rPr>
              <w:t>จำกัด</w:t>
            </w:r>
          </w:p>
        </w:tc>
        <w:tc>
          <w:tcPr>
            <w:tcW w:w="670" w:type="dxa"/>
            <w:vAlign w:val="bottom"/>
          </w:tcPr>
          <w:p w14:paraId="4B709423" w14:textId="28D767E9"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2,000</w:t>
            </w:r>
          </w:p>
        </w:tc>
        <w:tc>
          <w:tcPr>
            <w:tcW w:w="652" w:type="dxa"/>
            <w:vAlign w:val="bottom"/>
          </w:tcPr>
          <w:p w14:paraId="38EFED1D" w14:textId="2B906635"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2,000</w:t>
            </w:r>
          </w:p>
        </w:tc>
        <w:tc>
          <w:tcPr>
            <w:tcW w:w="567" w:type="dxa"/>
            <w:vAlign w:val="bottom"/>
          </w:tcPr>
          <w:p w14:paraId="676848AD" w14:textId="7E211380"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cs/>
              </w:rPr>
            </w:pPr>
            <w:r w:rsidRPr="0014692F">
              <w:rPr>
                <w:rFonts w:ascii="Browallia New" w:hAnsi="Browallia New" w:cs="Browallia New"/>
                <w:sz w:val="16"/>
                <w:szCs w:val="16"/>
              </w:rPr>
              <w:t>99.99</w:t>
            </w:r>
          </w:p>
        </w:tc>
        <w:tc>
          <w:tcPr>
            <w:tcW w:w="567" w:type="dxa"/>
            <w:vAlign w:val="bottom"/>
          </w:tcPr>
          <w:p w14:paraId="26B8F834" w14:textId="7E94265A"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99.99</w:t>
            </w:r>
          </w:p>
        </w:tc>
        <w:tc>
          <w:tcPr>
            <w:tcW w:w="709" w:type="dxa"/>
          </w:tcPr>
          <w:p w14:paraId="3F5E108C" w14:textId="0E217AAD" w:rsidR="00EB6E6A" w:rsidRPr="0014692F" w:rsidRDefault="00FE4294"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32761D12" w14:textId="3BBDEE22" w:rsidR="00EB6E6A" w:rsidRPr="00207031"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207031">
              <w:rPr>
                <w:rFonts w:ascii="Browallia New" w:hAnsi="Browallia New" w:cs="Browallia New"/>
                <w:sz w:val="16"/>
                <w:szCs w:val="16"/>
              </w:rPr>
              <w:t>-</w:t>
            </w:r>
          </w:p>
        </w:tc>
        <w:tc>
          <w:tcPr>
            <w:tcW w:w="769" w:type="dxa"/>
            <w:vAlign w:val="bottom"/>
          </w:tcPr>
          <w:p w14:paraId="2116B730" w14:textId="5CD70C5A" w:rsidR="00EB6E6A" w:rsidRPr="0014692F" w:rsidRDefault="008300EF"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1,292</w:t>
            </w:r>
          </w:p>
        </w:tc>
        <w:tc>
          <w:tcPr>
            <w:tcW w:w="790" w:type="dxa"/>
            <w:vAlign w:val="bottom"/>
          </w:tcPr>
          <w:p w14:paraId="7F7E6D2C" w14:textId="7845153A"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1,292</w:t>
            </w:r>
          </w:p>
        </w:tc>
        <w:tc>
          <w:tcPr>
            <w:tcW w:w="567" w:type="dxa"/>
            <w:vAlign w:val="bottom"/>
          </w:tcPr>
          <w:p w14:paraId="302F2ECA" w14:textId="547A2217"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vAlign w:val="bottom"/>
          </w:tcPr>
          <w:p w14:paraId="1D22D453" w14:textId="2985AB39"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30D58CE4" w14:textId="77777777" w:rsidTr="00C4487B">
        <w:tc>
          <w:tcPr>
            <w:tcW w:w="2363" w:type="dxa"/>
            <w:vAlign w:val="center"/>
          </w:tcPr>
          <w:p w14:paraId="396D1C4F" w14:textId="39214496"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rPr>
            </w:pPr>
            <w:r w:rsidRPr="00EF414D">
              <w:rPr>
                <w:rFonts w:ascii="Browallia New" w:hAnsi="Browallia New" w:cs="Browallia New"/>
                <w:sz w:val="16"/>
                <w:szCs w:val="16"/>
                <w:cs/>
              </w:rPr>
              <w:t xml:space="preserve">บริษัท เอ็มดี รีสอร์ท จำกัด    </w:t>
            </w:r>
          </w:p>
        </w:tc>
        <w:tc>
          <w:tcPr>
            <w:tcW w:w="670" w:type="dxa"/>
            <w:vAlign w:val="bottom"/>
          </w:tcPr>
          <w:p w14:paraId="29E3E7C7" w14:textId="6ABA3075" w:rsidR="00EB6E6A"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75,000</w:t>
            </w:r>
          </w:p>
        </w:tc>
        <w:tc>
          <w:tcPr>
            <w:tcW w:w="652" w:type="dxa"/>
            <w:vAlign w:val="bottom"/>
          </w:tcPr>
          <w:p w14:paraId="273F9868" w14:textId="5DADDA24"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75,000</w:t>
            </w:r>
          </w:p>
        </w:tc>
        <w:tc>
          <w:tcPr>
            <w:tcW w:w="567" w:type="dxa"/>
            <w:vAlign w:val="bottom"/>
          </w:tcPr>
          <w:p w14:paraId="4DC6A2D3" w14:textId="55F60A63" w:rsidR="00EB6E6A"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62.41</w:t>
            </w:r>
          </w:p>
        </w:tc>
        <w:tc>
          <w:tcPr>
            <w:tcW w:w="567" w:type="dxa"/>
            <w:vAlign w:val="bottom"/>
          </w:tcPr>
          <w:p w14:paraId="586158B6" w14:textId="1490498D"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62.41</w:t>
            </w:r>
          </w:p>
        </w:tc>
        <w:tc>
          <w:tcPr>
            <w:tcW w:w="709" w:type="dxa"/>
          </w:tcPr>
          <w:p w14:paraId="43D355A9" w14:textId="356BFC4A" w:rsidR="00EB6E6A" w:rsidRPr="0014692F" w:rsidRDefault="00FE4294"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37.58</w:t>
            </w:r>
          </w:p>
        </w:tc>
        <w:tc>
          <w:tcPr>
            <w:tcW w:w="709" w:type="dxa"/>
          </w:tcPr>
          <w:p w14:paraId="64BADC0F" w14:textId="0065583C" w:rsidR="00EB6E6A" w:rsidRDefault="00EB6E6A" w:rsidP="00EB6E6A">
            <w:pPr>
              <w:spacing w:line="240" w:lineRule="auto"/>
              <w:jc w:val="right"/>
              <w:rPr>
                <w:rFonts w:ascii="Browallia New" w:hAnsi="Browallia New" w:cs="Browallia New"/>
                <w:sz w:val="16"/>
                <w:szCs w:val="16"/>
              </w:rPr>
            </w:pPr>
            <w:r>
              <w:rPr>
                <w:rFonts w:ascii="Browallia New" w:hAnsi="Browallia New" w:cs="Browallia New"/>
                <w:sz w:val="16"/>
                <w:szCs w:val="16"/>
              </w:rPr>
              <w:t>37.58</w:t>
            </w:r>
          </w:p>
        </w:tc>
        <w:tc>
          <w:tcPr>
            <w:tcW w:w="769" w:type="dxa"/>
            <w:vAlign w:val="bottom"/>
          </w:tcPr>
          <w:p w14:paraId="299512B7" w14:textId="4101CBC9" w:rsidR="00EB6E6A" w:rsidRPr="0014692F" w:rsidRDefault="008300EF" w:rsidP="008300E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46,810</w:t>
            </w:r>
          </w:p>
        </w:tc>
        <w:tc>
          <w:tcPr>
            <w:tcW w:w="790" w:type="dxa"/>
            <w:vAlign w:val="bottom"/>
          </w:tcPr>
          <w:p w14:paraId="56FBACBA" w14:textId="0D4C4AA2" w:rsidR="00EB6E6A" w:rsidRPr="00EF414D" w:rsidRDefault="00EB6E6A" w:rsidP="00EB6E6A">
            <w:pPr>
              <w:spacing w:line="240" w:lineRule="auto"/>
              <w:jc w:val="right"/>
              <w:rPr>
                <w:rFonts w:ascii="Browallia New" w:hAnsi="Browallia New" w:cs="Browallia New"/>
                <w:sz w:val="16"/>
                <w:szCs w:val="16"/>
              </w:rPr>
            </w:pPr>
            <w:r w:rsidRPr="00EF414D">
              <w:rPr>
                <w:rFonts w:ascii="Browallia New" w:hAnsi="Browallia New" w:cs="Browallia New"/>
                <w:sz w:val="16"/>
                <w:szCs w:val="16"/>
              </w:rPr>
              <w:t>46,810</w:t>
            </w:r>
          </w:p>
        </w:tc>
        <w:tc>
          <w:tcPr>
            <w:tcW w:w="567" w:type="dxa"/>
            <w:vAlign w:val="bottom"/>
          </w:tcPr>
          <w:p w14:paraId="101E48E5" w14:textId="6C7AA465" w:rsidR="00EB6E6A"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vAlign w:val="bottom"/>
          </w:tcPr>
          <w:p w14:paraId="74DF2D30" w14:textId="08066CB2"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193287" w:rsidRPr="00EF414D" w14:paraId="4AA2E57E" w14:textId="77777777" w:rsidTr="00C4487B">
        <w:tc>
          <w:tcPr>
            <w:tcW w:w="2363" w:type="dxa"/>
            <w:vAlign w:val="center"/>
          </w:tcPr>
          <w:p w14:paraId="553CDC48" w14:textId="2A9CC2F4" w:rsidR="00193287" w:rsidRPr="00EF414D" w:rsidRDefault="00253E0F"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253E0F">
              <w:rPr>
                <w:rFonts w:ascii="Browallia New" w:hAnsi="Browallia New" w:cs="Browallia New"/>
                <w:sz w:val="16"/>
                <w:szCs w:val="16"/>
                <w:cs/>
              </w:rPr>
              <w:t>บริษัท เคเค เอสเธติค จำกัด</w:t>
            </w:r>
          </w:p>
        </w:tc>
        <w:tc>
          <w:tcPr>
            <w:tcW w:w="670" w:type="dxa"/>
            <w:vAlign w:val="bottom"/>
          </w:tcPr>
          <w:p w14:paraId="1ADBA128" w14:textId="03E1D80B" w:rsidR="00193287" w:rsidRPr="0014692F" w:rsidRDefault="00B7495B"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w:t>
            </w:r>
          </w:p>
        </w:tc>
        <w:tc>
          <w:tcPr>
            <w:tcW w:w="652" w:type="dxa"/>
            <w:vAlign w:val="bottom"/>
          </w:tcPr>
          <w:p w14:paraId="76C23DB1" w14:textId="56F82175" w:rsidR="00193287" w:rsidRPr="00EF414D" w:rsidRDefault="00402363"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14C5980E" w14:textId="5AF95F97" w:rsidR="00193287" w:rsidRPr="0014692F" w:rsidRDefault="004C1AC5"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50.98</w:t>
            </w:r>
          </w:p>
        </w:tc>
        <w:tc>
          <w:tcPr>
            <w:tcW w:w="567" w:type="dxa"/>
            <w:vAlign w:val="bottom"/>
          </w:tcPr>
          <w:p w14:paraId="7B670229" w14:textId="08286C76" w:rsidR="00193287" w:rsidRDefault="00402363"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39CADE20" w14:textId="0ABA7AA1" w:rsidR="00193287" w:rsidRPr="0014692F" w:rsidRDefault="00FE4294"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36B83596" w14:textId="11D58E03" w:rsidR="00193287" w:rsidRDefault="00402363" w:rsidP="00EB6E6A">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53EC8BAA" w14:textId="7CF3B7DB" w:rsidR="00193287" w:rsidRPr="0014692F" w:rsidRDefault="008300EF" w:rsidP="008300EF">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5,100</w:t>
            </w:r>
          </w:p>
        </w:tc>
        <w:tc>
          <w:tcPr>
            <w:tcW w:w="790" w:type="dxa"/>
            <w:vAlign w:val="bottom"/>
          </w:tcPr>
          <w:p w14:paraId="34B6E03C" w14:textId="48B5C3D5" w:rsidR="00193287" w:rsidRPr="00EF414D" w:rsidRDefault="00402363" w:rsidP="00EB6E6A">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66C531B7" w14:textId="3801A0F1" w:rsidR="00193287"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vAlign w:val="bottom"/>
          </w:tcPr>
          <w:p w14:paraId="3611241B" w14:textId="0026ABCF" w:rsidR="00193287" w:rsidRPr="00EF414D" w:rsidRDefault="00402363"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r>
      <w:tr w:rsidR="00B7495B" w:rsidRPr="00EF414D" w14:paraId="268C49E4" w14:textId="77777777" w:rsidTr="00E542EE">
        <w:tc>
          <w:tcPr>
            <w:tcW w:w="2363" w:type="dxa"/>
          </w:tcPr>
          <w:p w14:paraId="74418F9F" w14:textId="1D1CAC8B" w:rsidR="00B7495B" w:rsidRPr="00253E0F" w:rsidRDefault="00B7495B" w:rsidP="00B7495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อีสานไก่ย่าง จำกัด</w:t>
            </w:r>
          </w:p>
        </w:tc>
        <w:tc>
          <w:tcPr>
            <w:tcW w:w="670" w:type="dxa"/>
            <w:vAlign w:val="bottom"/>
          </w:tcPr>
          <w:p w14:paraId="122FB74F" w14:textId="62C180DE" w:rsidR="00B7495B" w:rsidRPr="0014692F" w:rsidRDefault="00E43485" w:rsidP="00B7495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w:t>
            </w:r>
          </w:p>
        </w:tc>
        <w:tc>
          <w:tcPr>
            <w:tcW w:w="652" w:type="dxa"/>
          </w:tcPr>
          <w:p w14:paraId="4B97FE95" w14:textId="46AA89C3"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210E6C67" w14:textId="551F13EB" w:rsidR="00B7495B" w:rsidRPr="00EF414D" w:rsidRDefault="00014AED"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567" w:type="dxa"/>
          </w:tcPr>
          <w:p w14:paraId="41616FD4" w14:textId="1773E59E"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520BEBA3" w14:textId="2EFF1A80" w:rsidR="00B7495B" w:rsidRPr="0014692F" w:rsidRDefault="00FE4294"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E5B9AF7" w14:textId="543CA7D4"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0B54CBE7" w14:textId="0797B25C" w:rsidR="00B7495B" w:rsidRPr="00EF414D" w:rsidRDefault="003A7FA1"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2,250</w:t>
            </w:r>
          </w:p>
        </w:tc>
        <w:tc>
          <w:tcPr>
            <w:tcW w:w="790" w:type="dxa"/>
          </w:tcPr>
          <w:p w14:paraId="4F1F0C0C" w14:textId="35FF4A28"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751E0BDC" w14:textId="318806E8" w:rsidR="00B7495B"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1CB9FF85" w14:textId="1DCCA7B7"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r>
      <w:tr w:rsidR="00B7495B" w:rsidRPr="00EF414D" w14:paraId="30D24FD1" w14:textId="77777777" w:rsidTr="00E542EE">
        <w:tc>
          <w:tcPr>
            <w:tcW w:w="2363" w:type="dxa"/>
          </w:tcPr>
          <w:p w14:paraId="169CF499" w14:textId="70141B1F" w:rsidR="00B7495B" w:rsidRPr="00253E0F" w:rsidRDefault="00B7495B" w:rsidP="00B7495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เลิศรส จำกัด</w:t>
            </w:r>
          </w:p>
        </w:tc>
        <w:tc>
          <w:tcPr>
            <w:tcW w:w="670" w:type="dxa"/>
            <w:vAlign w:val="bottom"/>
          </w:tcPr>
          <w:p w14:paraId="1E605C4A" w14:textId="5533CBBE" w:rsidR="00B7495B" w:rsidRPr="0014692F" w:rsidRDefault="00E43485" w:rsidP="00B7495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11,000</w:t>
            </w:r>
          </w:p>
        </w:tc>
        <w:tc>
          <w:tcPr>
            <w:tcW w:w="652" w:type="dxa"/>
          </w:tcPr>
          <w:p w14:paraId="71C13A07" w14:textId="4F4AE063"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1CDC12C2" w14:textId="5A8793E4" w:rsidR="00B7495B" w:rsidRPr="00EF414D" w:rsidRDefault="00C41727"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89.99</w:t>
            </w:r>
          </w:p>
        </w:tc>
        <w:tc>
          <w:tcPr>
            <w:tcW w:w="567" w:type="dxa"/>
          </w:tcPr>
          <w:p w14:paraId="41C86BD3" w14:textId="068F05B1"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40DD6534" w14:textId="0BA87A31" w:rsidR="00B7495B" w:rsidRPr="0014692F" w:rsidRDefault="00FE4294"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088056C8" w14:textId="37DA14F8"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3E8DF6CC" w14:textId="3F6BD91B" w:rsidR="00B7495B" w:rsidRPr="00EF414D" w:rsidRDefault="00FE2DED"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9,900</w:t>
            </w:r>
          </w:p>
        </w:tc>
        <w:tc>
          <w:tcPr>
            <w:tcW w:w="790" w:type="dxa"/>
          </w:tcPr>
          <w:p w14:paraId="6741B62A" w14:textId="44633460"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5EF66317" w14:textId="4A7DC574" w:rsidR="00B7495B"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2D445088" w14:textId="2CDD2F40"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r>
      <w:tr w:rsidR="00B7495B" w:rsidRPr="00EF414D" w14:paraId="2E71BA7B" w14:textId="77777777" w:rsidTr="00E542EE">
        <w:tc>
          <w:tcPr>
            <w:tcW w:w="2363" w:type="dxa"/>
          </w:tcPr>
          <w:p w14:paraId="6B0435B1" w14:textId="4E61712B" w:rsidR="00B7495B" w:rsidRPr="00253E0F" w:rsidRDefault="00B7495B" w:rsidP="00B7495B">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14692F">
              <w:rPr>
                <w:rFonts w:ascii="Browallia New" w:hAnsi="Browallia New" w:cs="Browallia New" w:hint="cs"/>
                <w:sz w:val="16"/>
                <w:szCs w:val="16"/>
                <w:cs/>
              </w:rPr>
              <w:t>บริษัท จีที พลัส จำกัด</w:t>
            </w:r>
          </w:p>
        </w:tc>
        <w:tc>
          <w:tcPr>
            <w:tcW w:w="670" w:type="dxa"/>
            <w:vAlign w:val="bottom"/>
          </w:tcPr>
          <w:p w14:paraId="1B8CB23A" w14:textId="3590BDD6" w:rsidR="00B7495B" w:rsidRPr="0014692F" w:rsidRDefault="00E43485" w:rsidP="00B7495B">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50,000</w:t>
            </w:r>
          </w:p>
        </w:tc>
        <w:tc>
          <w:tcPr>
            <w:tcW w:w="652" w:type="dxa"/>
          </w:tcPr>
          <w:p w14:paraId="7F9E1656" w14:textId="3C6A8510"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6ECBD514" w14:textId="3360DBAE" w:rsidR="00B7495B" w:rsidRPr="00EF414D" w:rsidRDefault="00DB0289"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hint="cs"/>
                <w:sz w:val="16"/>
                <w:szCs w:val="16"/>
                <w:cs/>
              </w:rPr>
              <w:t>79</w:t>
            </w:r>
            <w:r w:rsidR="00C41727" w:rsidRPr="0014692F">
              <w:rPr>
                <w:rFonts w:ascii="Browallia New" w:hAnsi="Browallia New" w:cs="Browallia New"/>
                <w:sz w:val="16"/>
                <w:szCs w:val="16"/>
              </w:rPr>
              <w:t>.</w:t>
            </w:r>
            <w:r w:rsidRPr="0014692F">
              <w:rPr>
                <w:rFonts w:ascii="Browallia New" w:hAnsi="Browallia New" w:cs="Browallia New"/>
                <w:sz w:val="16"/>
                <w:szCs w:val="16"/>
              </w:rPr>
              <w:t>99</w:t>
            </w:r>
          </w:p>
        </w:tc>
        <w:tc>
          <w:tcPr>
            <w:tcW w:w="567" w:type="dxa"/>
          </w:tcPr>
          <w:p w14:paraId="1CBA5994" w14:textId="5D7F9658"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340B393D" w14:textId="59646D89" w:rsidR="00B7495B" w:rsidRPr="0014692F" w:rsidRDefault="00FE4294"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09" w:type="dxa"/>
          </w:tcPr>
          <w:p w14:paraId="2D9FB506" w14:textId="02B79E84"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769" w:type="dxa"/>
            <w:vAlign w:val="bottom"/>
          </w:tcPr>
          <w:p w14:paraId="62F0752E" w14:textId="7F75C4C4" w:rsidR="00B7495B" w:rsidRPr="00EF414D" w:rsidRDefault="009E7AA7" w:rsidP="00B7495B">
            <w:pPr>
              <w:spacing w:line="240" w:lineRule="auto"/>
              <w:jc w:val="right"/>
              <w:rPr>
                <w:rFonts w:ascii="Browallia New" w:hAnsi="Browallia New" w:cs="Browallia New"/>
                <w:sz w:val="16"/>
                <w:szCs w:val="16"/>
              </w:rPr>
            </w:pPr>
            <w:r w:rsidRPr="0014692F">
              <w:rPr>
                <w:rFonts w:ascii="Browallia New" w:hAnsi="Browallia New" w:cs="Browallia New"/>
                <w:sz w:val="16"/>
                <w:szCs w:val="16"/>
              </w:rPr>
              <w:t>10,000</w:t>
            </w:r>
          </w:p>
        </w:tc>
        <w:tc>
          <w:tcPr>
            <w:tcW w:w="790" w:type="dxa"/>
          </w:tcPr>
          <w:p w14:paraId="3DCC42EC" w14:textId="5948DAAF" w:rsidR="00B7495B" w:rsidRDefault="00B7495B" w:rsidP="00B7495B">
            <w:pPr>
              <w:spacing w:line="240" w:lineRule="auto"/>
              <w:jc w:val="right"/>
              <w:rPr>
                <w:rFonts w:ascii="Browallia New" w:hAnsi="Browallia New" w:cs="Browallia New"/>
                <w:sz w:val="16"/>
                <w:szCs w:val="16"/>
              </w:rPr>
            </w:pPr>
            <w:r>
              <w:rPr>
                <w:rFonts w:ascii="Browallia New" w:hAnsi="Browallia New" w:cs="Browallia New"/>
                <w:sz w:val="16"/>
                <w:szCs w:val="16"/>
              </w:rPr>
              <w:t>-</w:t>
            </w:r>
          </w:p>
        </w:tc>
        <w:tc>
          <w:tcPr>
            <w:tcW w:w="567" w:type="dxa"/>
            <w:vAlign w:val="bottom"/>
          </w:tcPr>
          <w:p w14:paraId="60303013" w14:textId="560CBE71" w:rsidR="00B7495B" w:rsidRPr="0014692F" w:rsidRDefault="002A2B88" w:rsidP="002A2B88">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33B128A9" w14:textId="5AFA5646" w:rsidR="00B7495B" w:rsidRDefault="00B7495B" w:rsidP="00B7495B">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r>
      <w:tr w:rsidR="00EB6E6A" w:rsidRPr="00EF414D" w14:paraId="0C9F4648" w14:textId="7984AAF9" w:rsidTr="00C4487B">
        <w:tc>
          <w:tcPr>
            <w:tcW w:w="3033" w:type="dxa"/>
            <w:gridSpan w:val="2"/>
            <w:vAlign w:val="center"/>
          </w:tcPr>
          <w:p w14:paraId="1D78105C" w14:textId="70E61F9B" w:rsidR="00EB6E6A" w:rsidRPr="00EF414D" w:rsidRDefault="00EB6E6A" w:rsidP="00EB6E6A">
            <w:pPr>
              <w:tabs>
                <w:tab w:val="clear" w:pos="227"/>
                <w:tab w:val="clear" w:pos="454"/>
                <w:tab w:val="clear" w:pos="680"/>
                <w:tab w:val="clear" w:pos="907"/>
                <w:tab w:val="clear" w:pos="1644"/>
              </w:tabs>
              <w:spacing w:line="240" w:lineRule="auto"/>
              <w:ind w:left="-108" w:right="-10" w:firstLine="108"/>
              <w:rPr>
                <w:rFonts w:ascii="Browallia New" w:hAnsi="Browallia New" w:cs="Browallia New"/>
                <w:sz w:val="16"/>
                <w:szCs w:val="16"/>
              </w:rPr>
            </w:pPr>
            <w:r w:rsidRPr="00EF414D">
              <w:rPr>
                <w:rFonts w:ascii="Browallia New" w:hAnsi="Browallia New" w:cs="Browallia New"/>
                <w:b/>
                <w:bCs/>
                <w:sz w:val="16"/>
                <w:szCs w:val="16"/>
                <w:cs/>
              </w:rPr>
              <w:t>บริษัทย่อยของบริษัท ไมด้า ลิสซิ่ง จำกัด</w:t>
            </w:r>
            <w:r w:rsidRPr="00EF414D">
              <w:rPr>
                <w:rFonts w:ascii="Browallia New" w:hAnsi="Browallia New" w:cs="Browallia New"/>
                <w:b/>
                <w:bCs/>
                <w:sz w:val="16"/>
                <w:szCs w:val="16"/>
              </w:rPr>
              <w:t xml:space="preserve"> (</w:t>
            </w:r>
            <w:r w:rsidRPr="00EF414D">
              <w:rPr>
                <w:rFonts w:ascii="Browallia New" w:hAnsi="Browallia New" w:cs="Browallia New"/>
                <w:b/>
                <w:bCs/>
                <w:sz w:val="16"/>
                <w:szCs w:val="16"/>
                <w:cs/>
              </w:rPr>
              <w:t>มหาชน)</w:t>
            </w:r>
          </w:p>
        </w:tc>
        <w:tc>
          <w:tcPr>
            <w:tcW w:w="652" w:type="dxa"/>
          </w:tcPr>
          <w:p w14:paraId="221856A4"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1AC0946B"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690A813E"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39876A04" w14:textId="77777777" w:rsidR="00EB6E6A" w:rsidRPr="00EF414D" w:rsidRDefault="00EB6E6A" w:rsidP="00EB6E6A">
            <w:pPr>
              <w:spacing w:line="240" w:lineRule="auto"/>
              <w:jc w:val="right"/>
              <w:rPr>
                <w:rFonts w:ascii="Browallia New" w:hAnsi="Browallia New" w:cs="Browallia New"/>
                <w:sz w:val="16"/>
                <w:szCs w:val="16"/>
              </w:rPr>
            </w:pPr>
          </w:p>
        </w:tc>
        <w:tc>
          <w:tcPr>
            <w:tcW w:w="709" w:type="dxa"/>
          </w:tcPr>
          <w:p w14:paraId="7FC79E8F" w14:textId="77777777" w:rsidR="00EB6E6A" w:rsidRPr="00EF414D" w:rsidRDefault="00EB6E6A" w:rsidP="00EB6E6A">
            <w:pPr>
              <w:spacing w:line="240" w:lineRule="auto"/>
              <w:jc w:val="right"/>
              <w:rPr>
                <w:rFonts w:ascii="Browallia New" w:hAnsi="Browallia New" w:cs="Browallia New"/>
                <w:sz w:val="16"/>
                <w:szCs w:val="16"/>
              </w:rPr>
            </w:pPr>
          </w:p>
        </w:tc>
        <w:tc>
          <w:tcPr>
            <w:tcW w:w="769" w:type="dxa"/>
          </w:tcPr>
          <w:p w14:paraId="530D2673" w14:textId="152A543D" w:rsidR="00EB6E6A" w:rsidRPr="00EF414D" w:rsidRDefault="00EB6E6A" w:rsidP="00EB6E6A">
            <w:pPr>
              <w:spacing w:line="240" w:lineRule="auto"/>
              <w:jc w:val="right"/>
              <w:rPr>
                <w:rFonts w:ascii="Browallia New" w:hAnsi="Browallia New" w:cs="Browallia New"/>
                <w:sz w:val="16"/>
                <w:szCs w:val="16"/>
              </w:rPr>
            </w:pPr>
          </w:p>
        </w:tc>
        <w:tc>
          <w:tcPr>
            <w:tcW w:w="790" w:type="dxa"/>
          </w:tcPr>
          <w:p w14:paraId="3A88FE71" w14:textId="77777777" w:rsidR="00EB6E6A" w:rsidRPr="00EF414D" w:rsidRDefault="00EB6E6A" w:rsidP="00EB6E6A">
            <w:pPr>
              <w:spacing w:line="240" w:lineRule="auto"/>
              <w:jc w:val="right"/>
              <w:rPr>
                <w:rFonts w:ascii="Browallia New" w:hAnsi="Browallia New" w:cs="Browallia New"/>
                <w:sz w:val="16"/>
                <w:szCs w:val="16"/>
              </w:rPr>
            </w:pPr>
          </w:p>
        </w:tc>
        <w:tc>
          <w:tcPr>
            <w:tcW w:w="567" w:type="dxa"/>
          </w:tcPr>
          <w:p w14:paraId="349607C6" w14:textId="77777777" w:rsidR="00EB6E6A" w:rsidRPr="00EF414D" w:rsidRDefault="00EB6E6A" w:rsidP="00EB6E6A">
            <w:pPr>
              <w:spacing w:line="240" w:lineRule="auto"/>
              <w:jc w:val="right"/>
              <w:rPr>
                <w:rFonts w:ascii="Browallia New" w:hAnsi="Browallia New" w:cs="Browallia New"/>
                <w:sz w:val="16"/>
                <w:szCs w:val="16"/>
              </w:rPr>
            </w:pPr>
          </w:p>
        </w:tc>
        <w:tc>
          <w:tcPr>
            <w:tcW w:w="567" w:type="dxa"/>
          </w:tcPr>
          <w:p w14:paraId="7AB4FEC8"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EB6E6A" w:rsidRPr="00EF414D" w14:paraId="2214D72A" w14:textId="77777777" w:rsidTr="00C4487B">
        <w:tc>
          <w:tcPr>
            <w:tcW w:w="2363" w:type="dxa"/>
            <w:vAlign w:val="center"/>
          </w:tcPr>
          <w:p w14:paraId="197DA198" w14:textId="5B22B088"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hint="cs"/>
                <w:sz w:val="16"/>
                <w:szCs w:val="16"/>
                <w:cs/>
              </w:rPr>
              <w:t>บริษัท บริหารสินทรัพย์ ไมด้า จำกัด</w:t>
            </w:r>
          </w:p>
        </w:tc>
        <w:tc>
          <w:tcPr>
            <w:tcW w:w="670" w:type="dxa"/>
          </w:tcPr>
          <w:p w14:paraId="03ACFD05" w14:textId="7A5382B8" w:rsidR="00EB6E6A" w:rsidRPr="0014692F" w:rsidRDefault="004D6615"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100,000</w:t>
            </w:r>
          </w:p>
        </w:tc>
        <w:tc>
          <w:tcPr>
            <w:tcW w:w="652" w:type="dxa"/>
          </w:tcPr>
          <w:p w14:paraId="1E735028" w14:textId="624829CF"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100,000</w:t>
            </w:r>
          </w:p>
        </w:tc>
        <w:tc>
          <w:tcPr>
            <w:tcW w:w="567" w:type="dxa"/>
            <w:vAlign w:val="bottom"/>
          </w:tcPr>
          <w:p w14:paraId="48D6CFDE" w14:textId="325FCF60" w:rsidR="00EB6E6A" w:rsidRPr="0014692F" w:rsidRDefault="00D06719"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vAlign w:val="bottom"/>
          </w:tcPr>
          <w:p w14:paraId="73F16078" w14:textId="66B640E2"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2B5916C9" w14:textId="46C35A6A" w:rsidR="00EB6E6A" w:rsidRPr="0014692F" w:rsidRDefault="00150DA9"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09" w:type="dxa"/>
          </w:tcPr>
          <w:p w14:paraId="57F0250E" w14:textId="4AF6AD05" w:rsidR="00EB6E6A" w:rsidRDefault="00EB6E6A" w:rsidP="00EB6E6A">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69" w:type="dxa"/>
          </w:tcPr>
          <w:p w14:paraId="0E0EE038" w14:textId="7997C5A5" w:rsidR="00EB6E6A" w:rsidRPr="0014692F" w:rsidRDefault="00150DA9"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90" w:type="dxa"/>
          </w:tcPr>
          <w:p w14:paraId="6BBC8B4C" w14:textId="6FCF944A" w:rsidR="00EB6E6A" w:rsidRPr="00EF414D" w:rsidRDefault="00EB6E6A" w:rsidP="00EB6E6A">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3B38E356" w14:textId="4BFF4FE6" w:rsidR="00EB6E6A" w:rsidRPr="0014692F" w:rsidRDefault="00A90754"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1076367B" w14:textId="238B9F7E"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6BF2419A" w14:textId="77777777" w:rsidTr="00C4487B">
        <w:tc>
          <w:tcPr>
            <w:tcW w:w="2363" w:type="dxa"/>
            <w:vAlign w:val="center"/>
          </w:tcPr>
          <w:p w14:paraId="7B54ECE3" w14:textId="168E9D26"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sz w:val="16"/>
                <w:szCs w:val="16"/>
                <w:cs/>
              </w:rPr>
              <w:t>บริษัท ไมด้า มันนี่ จำกัด</w:t>
            </w:r>
          </w:p>
        </w:tc>
        <w:tc>
          <w:tcPr>
            <w:tcW w:w="670" w:type="dxa"/>
          </w:tcPr>
          <w:p w14:paraId="0410CBD6" w14:textId="70CAD56F" w:rsidR="00EB6E6A" w:rsidRPr="0014692F" w:rsidRDefault="004D6615"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5,000</w:t>
            </w:r>
          </w:p>
        </w:tc>
        <w:tc>
          <w:tcPr>
            <w:tcW w:w="652" w:type="dxa"/>
          </w:tcPr>
          <w:p w14:paraId="13687E87" w14:textId="0578CF22"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5,000</w:t>
            </w:r>
          </w:p>
        </w:tc>
        <w:tc>
          <w:tcPr>
            <w:tcW w:w="567" w:type="dxa"/>
          </w:tcPr>
          <w:p w14:paraId="2ACAB3D9" w14:textId="20A35EC8" w:rsidR="00EB6E6A" w:rsidRPr="0014692F" w:rsidRDefault="00D06719"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3D624527" w14:textId="6420609C"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c>
          <w:tcPr>
            <w:tcW w:w="709" w:type="dxa"/>
          </w:tcPr>
          <w:p w14:paraId="465A7D40" w14:textId="4F7073D1" w:rsidR="00EB6E6A" w:rsidRPr="0014692F" w:rsidRDefault="00150DA9"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09" w:type="dxa"/>
          </w:tcPr>
          <w:p w14:paraId="005F18D6" w14:textId="74586DA2" w:rsidR="00EB6E6A" w:rsidRDefault="00EB6E6A" w:rsidP="00EB6E6A">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69" w:type="dxa"/>
          </w:tcPr>
          <w:p w14:paraId="7E03C148" w14:textId="4E864333" w:rsidR="00EB6E6A" w:rsidRPr="0014692F" w:rsidRDefault="00150DA9"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90" w:type="dxa"/>
          </w:tcPr>
          <w:p w14:paraId="711AD85F" w14:textId="0978DCAA" w:rsidR="00EB6E6A" w:rsidRPr="00EF414D" w:rsidRDefault="00EB6E6A" w:rsidP="00EB6E6A">
            <w:pP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2DEBA009" w14:textId="1CA9048C" w:rsidR="00EB6E6A" w:rsidRPr="0014692F" w:rsidRDefault="00A90754"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436745EC" w14:textId="3E72708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24E4285C" w14:textId="77777777" w:rsidTr="00C4487B">
        <w:tc>
          <w:tcPr>
            <w:tcW w:w="2363" w:type="dxa"/>
            <w:vAlign w:val="center"/>
          </w:tcPr>
          <w:p w14:paraId="47CBAD1A" w14:textId="7CF1CE0E"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b/>
                <w:bCs/>
                <w:sz w:val="16"/>
                <w:szCs w:val="16"/>
                <w:cs/>
              </w:rPr>
              <w:t>บริษัทย่อยของบริษัท ไมด้า พร็อพเพอร์ตี้ จำกัด</w:t>
            </w:r>
          </w:p>
        </w:tc>
        <w:tc>
          <w:tcPr>
            <w:tcW w:w="670" w:type="dxa"/>
          </w:tcPr>
          <w:p w14:paraId="6BBC9788" w14:textId="77777777" w:rsidR="00EB6E6A" w:rsidRPr="0014692F"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652" w:type="dxa"/>
          </w:tcPr>
          <w:p w14:paraId="3D0E3B7C"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660CE048"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tcPr>
          <w:p w14:paraId="17051B00"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5FFD90D5" w14:textId="77777777" w:rsidR="00EB6E6A" w:rsidRPr="0014692F" w:rsidRDefault="00EB6E6A" w:rsidP="00EB6E6A">
            <w:pPr>
              <w:spacing w:line="240" w:lineRule="auto"/>
              <w:jc w:val="right"/>
              <w:rPr>
                <w:rFonts w:ascii="Browallia New" w:hAnsi="Browallia New" w:cs="Browallia New"/>
                <w:sz w:val="16"/>
                <w:szCs w:val="16"/>
              </w:rPr>
            </w:pPr>
          </w:p>
        </w:tc>
        <w:tc>
          <w:tcPr>
            <w:tcW w:w="709" w:type="dxa"/>
          </w:tcPr>
          <w:p w14:paraId="15AF747B" w14:textId="77777777" w:rsidR="00EB6E6A" w:rsidRPr="00EF414D" w:rsidRDefault="00EB6E6A" w:rsidP="00EB6E6A">
            <w:pPr>
              <w:spacing w:line="240" w:lineRule="auto"/>
              <w:jc w:val="right"/>
              <w:rPr>
                <w:rFonts w:ascii="Browallia New" w:hAnsi="Browallia New" w:cs="Browallia New"/>
                <w:sz w:val="16"/>
                <w:szCs w:val="16"/>
              </w:rPr>
            </w:pPr>
          </w:p>
        </w:tc>
        <w:tc>
          <w:tcPr>
            <w:tcW w:w="769" w:type="dxa"/>
          </w:tcPr>
          <w:p w14:paraId="39E9979B" w14:textId="59A753FE" w:rsidR="00EB6E6A" w:rsidRPr="00EF414D" w:rsidRDefault="00EB6E6A" w:rsidP="00EB6E6A">
            <w:pPr>
              <w:spacing w:line="240" w:lineRule="auto"/>
              <w:jc w:val="right"/>
              <w:rPr>
                <w:rFonts w:ascii="Browallia New" w:hAnsi="Browallia New" w:cs="Browallia New"/>
                <w:sz w:val="16"/>
                <w:szCs w:val="16"/>
              </w:rPr>
            </w:pPr>
          </w:p>
        </w:tc>
        <w:tc>
          <w:tcPr>
            <w:tcW w:w="790" w:type="dxa"/>
          </w:tcPr>
          <w:p w14:paraId="5169EF86" w14:textId="77777777" w:rsidR="00EB6E6A" w:rsidRPr="00EF414D" w:rsidRDefault="00EB6E6A" w:rsidP="00EB6E6A">
            <w:pPr>
              <w:spacing w:line="240" w:lineRule="auto"/>
              <w:jc w:val="right"/>
              <w:rPr>
                <w:rFonts w:ascii="Browallia New" w:hAnsi="Browallia New" w:cs="Browallia New"/>
                <w:sz w:val="16"/>
                <w:szCs w:val="16"/>
              </w:rPr>
            </w:pPr>
          </w:p>
        </w:tc>
        <w:tc>
          <w:tcPr>
            <w:tcW w:w="567" w:type="dxa"/>
          </w:tcPr>
          <w:p w14:paraId="6816B5D4" w14:textId="77777777" w:rsidR="00EB6E6A" w:rsidRPr="0014692F" w:rsidRDefault="00EB6E6A" w:rsidP="00EB6E6A">
            <w:pPr>
              <w:spacing w:line="240" w:lineRule="auto"/>
              <w:jc w:val="right"/>
              <w:rPr>
                <w:rFonts w:ascii="Browallia New" w:hAnsi="Browallia New" w:cs="Browallia New"/>
                <w:sz w:val="16"/>
                <w:szCs w:val="16"/>
              </w:rPr>
            </w:pPr>
          </w:p>
        </w:tc>
        <w:tc>
          <w:tcPr>
            <w:tcW w:w="567" w:type="dxa"/>
          </w:tcPr>
          <w:p w14:paraId="4A4A712A"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r>
      <w:tr w:rsidR="00EB6E6A" w:rsidRPr="00EF414D" w14:paraId="69976B27" w14:textId="77777777" w:rsidTr="00C4487B">
        <w:tc>
          <w:tcPr>
            <w:tcW w:w="2363" w:type="dxa"/>
            <w:vAlign w:val="center"/>
          </w:tcPr>
          <w:p w14:paraId="792453A5" w14:textId="78503450" w:rsidR="00EB6E6A" w:rsidRPr="00EF414D" w:rsidRDefault="00EB6E6A" w:rsidP="00EB6E6A">
            <w:pPr>
              <w:tabs>
                <w:tab w:val="clear" w:pos="5387"/>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16"/>
                <w:szCs w:val="16"/>
                <w:cs/>
              </w:rPr>
            </w:pPr>
            <w:r w:rsidRPr="00EF414D">
              <w:rPr>
                <w:rFonts w:ascii="Browallia New" w:hAnsi="Browallia New" w:cs="Browallia New" w:hint="cs"/>
                <w:sz w:val="16"/>
                <w:szCs w:val="16"/>
                <w:cs/>
              </w:rPr>
              <w:t>บริษัท รักษาความปลอดภัย ไมด้า จำกัด</w:t>
            </w:r>
          </w:p>
        </w:tc>
        <w:tc>
          <w:tcPr>
            <w:tcW w:w="670" w:type="dxa"/>
          </w:tcPr>
          <w:p w14:paraId="01A9D7EF" w14:textId="306B089F" w:rsidR="00EB6E6A" w:rsidRPr="0014692F" w:rsidRDefault="004D6615"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1,000</w:t>
            </w:r>
          </w:p>
        </w:tc>
        <w:tc>
          <w:tcPr>
            <w:tcW w:w="652" w:type="dxa"/>
          </w:tcPr>
          <w:p w14:paraId="6BCD8A05" w14:textId="6459D2AF"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1,000</w:t>
            </w:r>
          </w:p>
        </w:tc>
        <w:tc>
          <w:tcPr>
            <w:tcW w:w="567" w:type="dxa"/>
          </w:tcPr>
          <w:p w14:paraId="4734C360" w14:textId="3677EE62" w:rsidR="00EB6E6A" w:rsidRPr="00EF414D" w:rsidRDefault="00D06719"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4E380BEC" w14:textId="3E0514BB"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Pr>
                <w:rFonts w:ascii="Browallia New" w:hAnsi="Browallia New" w:cs="Browallia New"/>
                <w:sz w:val="16"/>
                <w:szCs w:val="16"/>
              </w:rPr>
              <w:t>-</w:t>
            </w:r>
          </w:p>
        </w:tc>
        <w:tc>
          <w:tcPr>
            <w:tcW w:w="709" w:type="dxa"/>
          </w:tcPr>
          <w:p w14:paraId="28C60146" w14:textId="2817F491" w:rsidR="00EB6E6A" w:rsidRPr="0014692F" w:rsidRDefault="00150DA9" w:rsidP="00EB6E6A">
            <w:pPr>
              <w:spacing w:line="240" w:lineRule="auto"/>
              <w:jc w:val="right"/>
              <w:rPr>
                <w:rFonts w:ascii="Browallia New" w:hAnsi="Browallia New" w:cs="Browallia New"/>
                <w:sz w:val="16"/>
                <w:szCs w:val="16"/>
              </w:rPr>
            </w:pPr>
            <w:r w:rsidRPr="0014692F">
              <w:rPr>
                <w:rFonts w:ascii="Browallia New" w:hAnsi="Browallia New" w:cs="Browallia New"/>
                <w:sz w:val="16"/>
                <w:szCs w:val="16"/>
              </w:rPr>
              <w:t>99.99</w:t>
            </w:r>
          </w:p>
        </w:tc>
        <w:tc>
          <w:tcPr>
            <w:tcW w:w="709" w:type="dxa"/>
          </w:tcPr>
          <w:p w14:paraId="29EFEC1E" w14:textId="525F514B" w:rsidR="00EB6E6A" w:rsidRDefault="00EB6E6A" w:rsidP="00EB6E6A">
            <w:pPr>
              <w:spacing w:line="240" w:lineRule="auto"/>
              <w:jc w:val="right"/>
              <w:rPr>
                <w:rFonts w:ascii="Browallia New" w:hAnsi="Browallia New" w:cs="Browallia New"/>
                <w:sz w:val="16"/>
                <w:szCs w:val="16"/>
              </w:rPr>
            </w:pPr>
            <w:r>
              <w:rPr>
                <w:rFonts w:ascii="Browallia New" w:hAnsi="Browallia New" w:cs="Browallia New"/>
                <w:sz w:val="16"/>
                <w:szCs w:val="16"/>
              </w:rPr>
              <w:t>99.99</w:t>
            </w:r>
          </w:p>
        </w:tc>
        <w:tc>
          <w:tcPr>
            <w:tcW w:w="769" w:type="dxa"/>
          </w:tcPr>
          <w:p w14:paraId="572E329A" w14:textId="0FCCE9E6" w:rsidR="00EB6E6A" w:rsidRPr="00EF414D" w:rsidRDefault="00150DA9" w:rsidP="00EB6E6A">
            <w:pPr>
              <w:pBdr>
                <w:bottom w:val="single" w:sz="4" w:space="1" w:color="auto"/>
              </w:pBd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790" w:type="dxa"/>
          </w:tcPr>
          <w:p w14:paraId="22581DEE" w14:textId="7CB609F2" w:rsidR="00EB6E6A" w:rsidRPr="00EF414D" w:rsidRDefault="00EB6E6A" w:rsidP="00EB6E6A">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w:t>
            </w:r>
          </w:p>
        </w:tc>
        <w:tc>
          <w:tcPr>
            <w:tcW w:w="567" w:type="dxa"/>
          </w:tcPr>
          <w:p w14:paraId="29810117" w14:textId="1B20281B" w:rsidR="00EB6E6A" w:rsidRPr="0014692F" w:rsidRDefault="00A90754" w:rsidP="00EB6E6A">
            <w:pPr>
              <w:pBdr>
                <w:bottom w:val="single" w:sz="4" w:space="1" w:color="auto"/>
              </w:pBdr>
              <w:spacing w:line="240" w:lineRule="auto"/>
              <w:jc w:val="right"/>
              <w:rPr>
                <w:rFonts w:ascii="Browallia New" w:hAnsi="Browallia New" w:cs="Browallia New"/>
                <w:sz w:val="16"/>
                <w:szCs w:val="16"/>
              </w:rPr>
            </w:pPr>
            <w:r w:rsidRPr="0014692F">
              <w:rPr>
                <w:rFonts w:ascii="Browallia New" w:hAnsi="Browallia New" w:cs="Browallia New"/>
                <w:sz w:val="16"/>
                <w:szCs w:val="16"/>
              </w:rPr>
              <w:t>-</w:t>
            </w:r>
          </w:p>
        </w:tc>
        <w:tc>
          <w:tcPr>
            <w:tcW w:w="567" w:type="dxa"/>
          </w:tcPr>
          <w:p w14:paraId="551389B9" w14:textId="4753B705" w:rsidR="00EB6E6A" w:rsidRPr="00EF414D" w:rsidRDefault="00EB6E6A" w:rsidP="00EB6E6A">
            <w:pPr>
              <w:pBdr>
                <w:bottom w:val="single" w:sz="4" w:space="1" w:color="auto"/>
              </w:pBd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r w:rsidRPr="00EF414D">
              <w:rPr>
                <w:rFonts w:ascii="Browallia New" w:hAnsi="Browallia New" w:cs="Browallia New"/>
                <w:sz w:val="16"/>
                <w:szCs w:val="16"/>
              </w:rPr>
              <w:t>-</w:t>
            </w:r>
          </w:p>
        </w:tc>
      </w:tr>
      <w:tr w:rsidR="00EB6E6A" w:rsidRPr="00EF414D" w14:paraId="441FD243" w14:textId="77777777" w:rsidTr="00C4487B">
        <w:trPr>
          <w:trHeight w:val="77"/>
        </w:trPr>
        <w:tc>
          <w:tcPr>
            <w:tcW w:w="2363" w:type="dxa"/>
            <w:vAlign w:val="center"/>
          </w:tcPr>
          <w:p w14:paraId="6E6DD5C7" w14:textId="2DA1A308" w:rsidR="00EB6E6A" w:rsidRPr="00EF414D" w:rsidRDefault="00EB6E6A" w:rsidP="00EB6E6A">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cs/>
              </w:rPr>
            </w:pPr>
            <w:r w:rsidRPr="00EF414D">
              <w:rPr>
                <w:rFonts w:ascii="Browallia New" w:hAnsi="Browallia New" w:cs="Browallia New"/>
                <w:sz w:val="16"/>
                <w:szCs w:val="16"/>
                <w:cs/>
              </w:rPr>
              <w:t>รวม</w:t>
            </w:r>
          </w:p>
        </w:tc>
        <w:tc>
          <w:tcPr>
            <w:tcW w:w="670" w:type="dxa"/>
            <w:vAlign w:val="bottom"/>
          </w:tcPr>
          <w:p w14:paraId="06AF2BA2" w14:textId="77777777"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652" w:type="dxa"/>
            <w:vAlign w:val="bottom"/>
          </w:tcPr>
          <w:p w14:paraId="09298E8B" w14:textId="77777777" w:rsidR="00EB6E6A" w:rsidRPr="00EF414D" w:rsidRDefault="00EB6E6A" w:rsidP="00EB6E6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16"/>
                <w:szCs w:val="16"/>
              </w:rPr>
            </w:pPr>
          </w:p>
        </w:tc>
        <w:tc>
          <w:tcPr>
            <w:tcW w:w="567" w:type="dxa"/>
            <w:vAlign w:val="bottom"/>
          </w:tcPr>
          <w:p w14:paraId="1A4E0FD0"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vAlign w:val="bottom"/>
          </w:tcPr>
          <w:p w14:paraId="3FC16392"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2A7459A5" w14:textId="77777777" w:rsidR="00EB6E6A" w:rsidRPr="00EF414D" w:rsidRDefault="00EB6E6A" w:rsidP="00EB6E6A">
            <w:pPr>
              <w:spacing w:line="240" w:lineRule="auto"/>
              <w:ind w:left="-240"/>
              <w:jc w:val="right"/>
              <w:rPr>
                <w:rFonts w:ascii="Browallia New" w:hAnsi="Browallia New" w:cs="Browallia New"/>
                <w:sz w:val="16"/>
                <w:szCs w:val="16"/>
              </w:rPr>
            </w:pPr>
          </w:p>
        </w:tc>
        <w:tc>
          <w:tcPr>
            <w:tcW w:w="709" w:type="dxa"/>
          </w:tcPr>
          <w:p w14:paraId="3EDD8506" w14:textId="77777777" w:rsidR="00EB6E6A" w:rsidRPr="00EF414D" w:rsidRDefault="00EB6E6A" w:rsidP="00EB6E6A">
            <w:pPr>
              <w:spacing w:line="240" w:lineRule="auto"/>
              <w:ind w:left="-240"/>
              <w:jc w:val="right"/>
              <w:rPr>
                <w:rFonts w:ascii="Browallia New" w:hAnsi="Browallia New" w:cs="Browallia New"/>
                <w:sz w:val="16"/>
                <w:szCs w:val="16"/>
              </w:rPr>
            </w:pPr>
          </w:p>
        </w:tc>
        <w:tc>
          <w:tcPr>
            <w:tcW w:w="769" w:type="dxa"/>
          </w:tcPr>
          <w:p w14:paraId="7915BD0A" w14:textId="57143BC8" w:rsidR="00EB6E6A" w:rsidRPr="0014692F" w:rsidRDefault="009040D1" w:rsidP="00EB6E6A">
            <w:pPr>
              <w:spacing w:line="240" w:lineRule="auto"/>
              <w:ind w:left="-240"/>
              <w:jc w:val="right"/>
              <w:rPr>
                <w:rFonts w:ascii="Browallia New" w:hAnsi="Browallia New" w:cs="Browallia New"/>
                <w:sz w:val="16"/>
                <w:szCs w:val="16"/>
              </w:rPr>
            </w:pPr>
            <w:r w:rsidRPr="0014692F">
              <w:rPr>
                <w:rFonts w:ascii="Browallia New" w:hAnsi="Browallia New" w:cs="Browallia New"/>
                <w:sz w:val="16"/>
                <w:szCs w:val="16"/>
              </w:rPr>
              <w:t>3,120,</w:t>
            </w:r>
            <w:r w:rsidR="00EF291E" w:rsidRPr="0014692F">
              <w:rPr>
                <w:rFonts w:ascii="Browallia New" w:hAnsi="Browallia New" w:cs="Browallia New"/>
                <w:sz w:val="16"/>
                <w:szCs w:val="16"/>
              </w:rPr>
              <w:t>9</w:t>
            </w:r>
            <w:r w:rsidRPr="0014692F">
              <w:rPr>
                <w:rFonts w:ascii="Browallia New" w:hAnsi="Browallia New" w:cs="Browallia New"/>
                <w:sz w:val="16"/>
                <w:szCs w:val="16"/>
              </w:rPr>
              <w:t>80</w:t>
            </w:r>
          </w:p>
        </w:tc>
        <w:tc>
          <w:tcPr>
            <w:tcW w:w="790" w:type="dxa"/>
          </w:tcPr>
          <w:p w14:paraId="52022324" w14:textId="6EA87ED9" w:rsidR="00EB6E6A" w:rsidRPr="00EF414D" w:rsidRDefault="00EB6E6A" w:rsidP="00EB6E6A">
            <w:pPr>
              <w:spacing w:line="240" w:lineRule="auto"/>
              <w:ind w:left="-100"/>
              <w:jc w:val="right"/>
              <w:rPr>
                <w:rFonts w:ascii="Browallia New" w:hAnsi="Browallia New" w:cs="Browallia New"/>
                <w:sz w:val="16"/>
                <w:szCs w:val="16"/>
              </w:rPr>
            </w:pPr>
            <w:r w:rsidRPr="00EF414D">
              <w:rPr>
                <w:rFonts w:ascii="Browallia New" w:hAnsi="Browallia New" w:cs="Browallia New"/>
                <w:sz w:val="16"/>
                <w:szCs w:val="16"/>
              </w:rPr>
              <w:t>3,118,730</w:t>
            </w:r>
          </w:p>
        </w:tc>
        <w:tc>
          <w:tcPr>
            <w:tcW w:w="567" w:type="dxa"/>
            <w:vAlign w:val="bottom"/>
          </w:tcPr>
          <w:p w14:paraId="370AF552" w14:textId="51C80E89" w:rsidR="00EB6E6A" w:rsidRPr="00EF414D" w:rsidRDefault="00A90754" w:rsidP="00EB6E6A">
            <w:pPr>
              <w:pBdr>
                <w:bottom w:val="single" w:sz="12" w:space="1" w:color="auto"/>
              </w:pBdr>
              <w:spacing w:line="240" w:lineRule="auto"/>
              <w:jc w:val="right"/>
              <w:rPr>
                <w:rFonts w:ascii="Browallia New" w:hAnsi="Browallia New" w:cs="Browallia New"/>
                <w:sz w:val="16"/>
                <w:szCs w:val="16"/>
              </w:rPr>
            </w:pPr>
            <w:r w:rsidRPr="0014692F">
              <w:rPr>
                <w:rFonts w:ascii="Browallia New" w:hAnsi="Browallia New" w:cs="Browallia New"/>
                <w:sz w:val="16"/>
                <w:szCs w:val="16"/>
              </w:rPr>
              <w:t>53,400</w:t>
            </w:r>
          </w:p>
        </w:tc>
        <w:tc>
          <w:tcPr>
            <w:tcW w:w="567" w:type="dxa"/>
            <w:vAlign w:val="bottom"/>
          </w:tcPr>
          <w:p w14:paraId="3A720B14" w14:textId="71A11BB2" w:rsidR="00EB6E6A" w:rsidRPr="00EF414D" w:rsidRDefault="00EB6E6A" w:rsidP="00EB6E6A">
            <w:pPr>
              <w:pBdr>
                <w:bottom w:val="single" w:sz="12"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47,280</w:t>
            </w:r>
          </w:p>
        </w:tc>
      </w:tr>
      <w:tr w:rsidR="00EB6E6A" w:rsidRPr="00EF414D" w14:paraId="04969C96" w14:textId="51174770" w:rsidTr="00C4487B">
        <w:tc>
          <w:tcPr>
            <w:tcW w:w="4252" w:type="dxa"/>
            <w:gridSpan w:val="4"/>
            <w:vAlign w:val="center"/>
          </w:tcPr>
          <w:p w14:paraId="697EE122" w14:textId="680298E7" w:rsidR="00EB6E6A" w:rsidRPr="00EF414D" w:rsidRDefault="00EB6E6A" w:rsidP="00EB6E6A">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16"/>
                <w:szCs w:val="16"/>
              </w:rPr>
            </w:pPr>
            <w:r w:rsidRPr="00EF414D">
              <w:rPr>
                <w:rFonts w:ascii="Browallia New" w:hAnsi="Browallia New" w:cs="Browallia New"/>
                <w:sz w:val="16"/>
                <w:szCs w:val="16"/>
                <w:u w:val="single"/>
                <w:cs/>
              </w:rPr>
              <w:t>หัก</w:t>
            </w:r>
            <w:r w:rsidRPr="00EF414D">
              <w:rPr>
                <w:rFonts w:ascii="Browallia New" w:hAnsi="Browallia New" w:cs="Browallia New"/>
                <w:sz w:val="16"/>
                <w:szCs w:val="16"/>
              </w:rPr>
              <w:t xml:space="preserve"> </w:t>
            </w:r>
            <w:r w:rsidRPr="00EF414D">
              <w:rPr>
                <w:rFonts w:ascii="Browallia New" w:hAnsi="Browallia New" w:cs="Browallia New"/>
                <w:sz w:val="16"/>
                <w:szCs w:val="16"/>
                <w:cs/>
              </w:rPr>
              <w:t>ค่าเผื่อการด้อยค่าเงินลงทุน</w:t>
            </w:r>
          </w:p>
        </w:tc>
        <w:tc>
          <w:tcPr>
            <w:tcW w:w="567" w:type="dxa"/>
            <w:vAlign w:val="bottom"/>
          </w:tcPr>
          <w:p w14:paraId="438FB2F0"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0F949A09" w14:textId="77777777" w:rsidR="00EB6E6A" w:rsidRPr="00EF414D" w:rsidRDefault="00EB6E6A" w:rsidP="00EB6E6A">
            <w:pPr>
              <w:spacing w:line="240" w:lineRule="auto"/>
              <w:jc w:val="right"/>
              <w:rPr>
                <w:rFonts w:ascii="Browallia New" w:hAnsi="Browallia New" w:cs="Browallia New"/>
                <w:sz w:val="16"/>
                <w:szCs w:val="16"/>
              </w:rPr>
            </w:pPr>
          </w:p>
        </w:tc>
        <w:tc>
          <w:tcPr>
            <w:tcW w:w="709" w:type="dxa"/>
          </w:tcPr>
          <w:p w14:paraId="6A4F1C58" w14:textId="77777777" w:rsidR="00EB6E6A" w:rsidRPr="00EF414D" w:rsidRDefault="00EB6E6A" w:rsidP="00EB6E6A">
            <w:pPr>
              <w:spacing w:line="240" w:lineRule="auto"/>
              <w:jc w:val="right"/>
              <w:rPr>
                <w:rFonts w:ascii="Browallia New" w:hAnsi="Browallia New" w:cs="Browallia New"/>
                <w:sz w:val="16"/>
                <w:szCs w:val="16"/>
              </w:rPr>
            </w:pPr>
          </w:p>
        </w:tc>
        <w:tc>
          <w:tcPr>
            <w:tcW w:w="769" w:type="dxa"/>
            <w:vAlign w:val="center"/>
          </w:tcPr>
          <w:p w14:paraId="7AD07601" w14:textId="316BC952" w:rsidR="00EB6E6A" w:rsidRPr="0014692F" w:rsidRDefault="009040D1" w:rsidP="00EB6E6A">
            <w:pPr>
              <w:pBdr>
                <w:bottom w:val="single" w:sz="4" w:space="1" w:color="auto"/>
              </w:pBdr>
              <w:spacing w:line="240" w:lineRule="auto"/>
              <w:jc w:val="right"/>
              <w:rPr>
                <w:rFonts w:ascii="Browallia New" w:hAnsi="Browallia New" w:cs="Browallia New"/>
                <w:sz w:val="16"/>
                <w:szCs w:val="16"/>
              </w:rPr>
            </w:pPr>
            <w:r w:rsidRPr="0014692F">
              <w:rPr>
                <w:rFonts w:ascii="Browallia New" w:hAnsi="Browallia New" w:cs="Browallia New"/>
                <w:sz w:val="16"/>
                <w:szCs w:val="16"/>
              </w:rPr>
              <w:t>(111,400)</w:t>
            </w:r>
          </w:p>
        </w:tc>
        <w:tc>
          <w:tcPr>
            <w:tcW w:w="790" w:type="dxa"/>
            <w:vAlign w:val="center"/>
          </w:tcPr>
          <w:p w14:paraId="2A4BF5E2" w14:textId="32C91237" w:rsidR="00EB6E6A" w:rsidRPr="00EF414D" w:rsidRDefault="00EB6E6A" w:rsidP="00EB6E6A">
            <w:pPr>
              <w:pBdr>
                <w:bottom w:val="single" w:sz="4" w:space="1" w:color="auto"/>
              </w:pBdr>
              <w:spacing w:line="240" w:lineRule="auto"/>
              <w:jc w:val="right"/>
              <w:rPr>
                <w:rFonts w:ascii="Browallia New" w:hAnsi="Browallia New" w:cs="Browallia New"/>
                <w:sz w:val="16"/>
                <w:szCs w:val="16"/>
              </w:rPr>
            </w:pPr>
            <w:r w:rsidRPr="00EF414D">
              <w:rPr>
                <w:rFonts w:ascii="Browallia New" w:hAnsi="Browallia New" w:cs="Browallia New"/>
                <w:sz w:val="16"/>
                <w:szCs w:val="16"/>
              </w:rPr>
              <w:t>(111,400)</w:t>
            </w:r>
          </w:p>
        </w:tc>
        <w:tc>
          <w:tcPr>
            <w:tcW w:w="567" w:type="dxa"/>
            <w:vAlign w:val="bottom"/>
          </w:tcPr>
          <w:p w14:paraId="3F2499C5" w14:textId="6738E7CA" w:rsidR="00EB6E6A" w:rsidRPr="00EF414D" w:rsidRDefault="00EB6E6A" w:rsidP="00EB6E6A">
            <w:pPr>
              <w:spacing w:line="240" w:lineRule="auto"/>
              <w:jc w:val="right"/>
              <w:rPr>
                <w:rFonts w:ascii="Browallia New" w:hAnsi="Browallia New" w:cs="Browallia New"/>
                <w:sz w:val="16"/>
                <w:szCs w:val="16"/>
              </w:rPr>
            </w:pPr>
          </w:p>
        </w:tc>
        <w:tc>
          <w:tcPr>
            <w:tcW w:w="567" w:type="dxa"/>
            <w:vAlign w:val="bottom"/>
          </w:tcPr>
          <w:p w14:paraId="7A2BFD05" w14:textId="0D210F05" w:rsidR="00EB6E6A" w:rsidRPr="00EF414D" w:rsidRDefault="00EB6E6A" w:rsidP="00EB6E6A">
            <w:pPr>
              <w:spacing w:line="240" w:lineRule="auto"/>
              <w:jc w:val="right"/>
              <w:rPr>
                <w:rFonts w:ascii="Browallia New" w:hAnsi="Browallia New" w:cs="Browallia New"/>
                <w:sz w:val="16"/>
                <w:szCs w:val="16"/>
              </w:rPr>
            </w:pPr>
          </w:p>
        </w:tc>
      </w:tr>
      <w:tr w:rsidR="00EB6E6A" w:rsidRPr="00EF414D" w14:paraId="60130EC3" w14:textId="77777777" w:rsidTr="00C4487B">
        <w:tc>
          <w:tcPr>
            <w:tcW w:w="2363" w:type="dxa"/>
            <w:vAlign w:val="center"/>
          </w:tcPr>
          <w:p w14:paraId="0B8AC373" w14:textId="27183CF3" w:rsidR="00EB6E6A" w:rsidRPr="00EF414D" w:rsidRDefault="00EB6E6A" w:rsidP="00EB6E6A">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16"/>
                <w:szCs w:val="16"/>
                <w:cs/>
                <w:lang w:val="en-GB"/>
              </w:rPr>
            </w:pPr>
            <w:r w:rsidRPr="00EF414D">
              <w:rPr>
                <w:rFonts w:ascii="Browallia New" w:hAnsi="Browallia New" w:cs="Browallia New"/>
                <w:sz w:val="16"/>
                <w:szCs w:val="16"/>
                <w:cs/>
              </w:rPr>
              <w:t>เงินลงทุนในบริษัทย่อย</w:t>
            </w:r>
            <w:r w:rsidRPr="00EF414D">
              <w:rPr>
                <w:rFonts w:ascii="Browallia New" w:hAnsi="Browallia New" w:cs="Browallia New"/>
                <w:sz w:val="16"/>
                <w:szCs w:val="16"/>
              </w:rPr>
              <w:t xml:space="preserve"> –</w:t>
            </w:r>
            <w:r w:rsidRPr="00EF414D">
              <w:rPr>
                <w:rFonts w:ascii="Browallia New" w:hAnsi="Browallia New" w:cs="Browallia New"/>
                <w:sz w:val="16"/>
                <w:szCs w:val="16"/>
                <w:lang w:val="en-GB"/>
              </w:rPr>
              <w:t xml:space="preserve"> </w:t>
            </w:r>
            <w:r w:rsidRPr="00EF414D">
              <w:rPr>
                <w:rFonts w:ascii="Browallia New" w:hAnsi="Browallia New" w:cs="Browallia New"/>
                <w:sz w:val="16"/>
                <w:szCs w:val="16"/>
                <w:cs/>
                <w:lang w:val="en-GB"/>
              </w:rPr>
              <w:t>สุทธิ</w:t>
            </w:r>
          </w:p>
        </w:tc>
        <w:tc>
          <w:tcPr>
            <w:tcW w:w="670" w:type="dxa"/>
            <w:vAlign w:val="bottom"/>
          </w:tcPr>
          <w:p w14:paraId="6578C43A" w14:textId="77777777" w:rsidR="00EB6E6A" w:rsidRPr="00EF414D" w:rsidRDefault="00EB6E6A" w:rsidP="00EB6E6A">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652" w:type="dxa"/>
            <w:vAlign w:val="center"/>
          </w:tcPr>
          <w:p w14:paraId="650CE0C6" w14:textId="6E6FD2BB" w:rsidR="00EB6E6A" w:rsidRPr="00EF414D" w:rsidRDefault="00EB6E6A" w:rsidP="00EB6E6A">
            <w:pPr>
              <w:tabs>
                <w:tab w:val="clear" w:pos="227"/>
                <w:tab w:val="clear" w:pos="454"/>
                <w:tab w:val="clear" w:pos="680"/>
                <w:tab w:val="clear" w:pos="907"/>
              </w:tabs>
              <w:spacing w:line="240" w:lineRule="auto"/>
              <w:ind w:left="-108" w:right="-10"/>
              <w:jc w:val="right"/>
              <w:rPr>
                <w:rFonts w:ascii="Browallia New" w:hAnsi="Browallia New" w:cs="Browallia New"/>
                <w:sz w:val="16"/>
                <w:szCs w:val="16"/>
              </w:rPr>
            </w:pPr>
          </w:p>
        </w:tc>
        <w:tc>
          <w:tcPr>
            <w:tcW w:w="567" w:type="dxa"/>
            <w:vAlign w:val="bottom"/>
          </w:tcPr>
          <w:p w14:paraId="3A1807DD"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567" w:type="dxa"/>
            <w:vAlign w:val="bottom"/>
          </w:tcPr>
          <w:p w14:paraId="46F26D65" w14:textId="77777777" w:rsidR="00EB6E6A" w:rsidRPr="00EF414D" w:rsidRDefault="00EB6E6A" w:rsidP="00EB6E6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16"/>
                <w:szCs w:val="16"/>
              </w:rPr>
            </w:pPr>
          </w:p>
        </w:tc>
        <w:tc>
          <w:tcPr>
            <w:tcW w:w="709" w:type="dxa"/>
          </w:tcPr>
          <w:p w14:paraId="3CA99843" w14:textId="77777777" w:rsidR="00EB6E6A" w:rsidRPr="00EF414D" w:rsidRDefault="00EB6E6A" w:rsidP="00EB6E6A">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09" w:type="dxa"/>
          </w:tcPr>
          <w:p w14:paraId="1575466F" w14:textId="77777777" w:rsidR="00EB6E6A" w:rsidRPr="00EF414D" w:rsidRDefault="00EB6E6A" w:rsidP="00EB6E6A">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769" w:type="dxa"/>
            <w:vAlign w:val="center"/>
          </w:tcPr>
          <w:p w14:paraId="5D5B99CD" w14:textId="2C986547" w:rsidR="00EB6E6A" w:rsidRPr="0014692F" w:rsidRDefault="00606C52" w:rsidP="00EB6E6A">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14692F">
              <w:rPr>
                <w:rFonts w:ascii="Browallia New" w:hAnsi="Browallia New" w:cs="Browallia New"/>
                <w:sz w:val="16"/>
                <w:szCs w:val="16"/>
              </w:rPr>
              <w:t>3,009,</w:t>
            </w:r>
            <w:r w:rsidR="00EF291E" w:rsidRPr="0014692F">
              <w:rPr>
                <w:rFonts w:ascii="Browallia New" w:hAnsi="Browallia New" w:cs="Browallia New"/>
                <w:sz w:val="16"/>
                <w:szCs w:val="16"/>
              </w:rPr>
              <w:t>5</w:t>
            </w:r>
            <w:r w:rsidRPr="0014692F">
              <w:rPr>
                <w:rFonts w:ascii="Browallia New" w:hAnsi="Browallia New" w:cs="Browallia New"/>
                <w:sz w:val="16"/>
                <w:szCs w:val="16"/>
              </w:rPr>
              <w:t>80</w:t>
            </w:r>
          </w:p>
        </w:tc>
        <w:tc>
          <w:tcPr>
            <w:tcW w:w="790" w:type="dxa"/>
            <w:vAlign w:val="center"/>
          </w:tcPr>
          <w:p w14:paraId="1E282CB5" w14:textId="32A31AEF" w:rsidR="00EB6E6A" w:rsidRPr="00EF414D" w:rsidRDefault="00EB6E6A" w:rsidP="00EB6E6A">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r w:rsidRPr="00EF414D">
              <w:rPr>
                <w:rFonts w:ascii="Browallia New" w:hAnsi="Browallia New" w:cs="Browallia New"/>
                <w:sz w:val="16"/>
                <w:szCs w:val="16"/>
              </w:rPr>
              <w:t>3,007,330</w:t>
            </w:r>
          </w:p>
        </w:tc>
        <w:tc>
          <w:tcPr>
            <w:tcW w:w="567" w:type="dxa"/>
            <w:vAlign w:val="bottom"/>
          </w:tcPr>
          <w:p w14:paraId="0647F06D" w14:textId="2DF079DE" w:rsidR="00EB6E6A" w:rsidRPr="00EF414D" w:rsidRDefault="00EB6E6A" w:rsidP="00EB6E6A">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c>
          <w:tcPr>
            <w:tcW w:w="567" w:type="dxa"/>
            <w:vAlign w:val="bottom"/>
          </w:tcPr>
          <w:p w14:paraId="10DF42D1" w14:textId="4296CAD7" w:rsidR="00EB6E6A" w:rsidRPr="00EF414D" w:rsidRDefault="00EB6E6A" w:rsidP="00EB6E6A">
            <w:pPr>
              <w:tabs>
                <w:tab w:val="clear" w:pos="227"/>
                <w:tab w:val="clear" w:pos="454"/>
                <w:tab w:val="clear" w:pos="680"/>
                <w:tab w:val="clear" w:pos="907"/>
                <w:tab w:val="clear" w:pos="1644"/>
              </w:tabs>
              <w:spacing w:line="240" w:lineRule="auto"/>
              <w:ind w:right="-10"/>
              <w:jc w:val="right"/>
              <w:rPr>
                <w:rFonts w:ascii="Browallia New" w:hAnsi="Browallia New" w:cs="Browallia New"/>
                <w:sz w:val="16"/>
                <w:szCs w:val="16"/>
              </w:rPr>
            </w:pPr>
          </w:p>
        </w:tc>
      </w:tr>
    </w:tbl>
    <w:p w14:paraId="5E924CDC" w14:textId="5A1CC2D5" w:rsidR="005024A4" w:rsidRPr="008B1A59" w:rsidRDefault="00502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rPr>
      </w:pPr>
    </w:p>
    <w:p w14:paraId="6208D36E" w14:textId="24F27BDD" w:rsidR="00340C1A" w:rsidRDefault="00340C1A"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340C1A">
        <w:rPr>
          <w:rFonts w:ascii="Browallia New" w:hAnsi="Browallia New" w:cs="Browallia New"/>
          <w:sz w:val="28"/>
          <w:szCs w:val="28"/>
          <w:cs/>
        </w:rPr>
        <w:t>การเปลี่ยนแปลงของเงินลงทุนในบริษัทย่อยสำหรับ</w:t>
      </w:r>
      <w:r w:rsidRPr="00340C1A">
        <w:rPr>
          <w:rFonts w:ascii="Browallia New" w:hAnsi="Browallia New" w:cs="Browallia New" w:hint="cs"/>
          <w:sz w:val="28"/>
          <w:szCs w:val="28"/>
          <w:cs/>
        </w:rPr>
        <w:t xml:space="preserve">ปีสิ้นสุดวันที่ </w:t>
      </w:r>
      <w:r w:rsidRPr="00340C1A">
        <w:rPr>
          <w:rFonts w:ascii="Browallia New" w:hAnsi="Browallia New" w:cs="Browallia New"/>
          <w:sz w:val="28"/>
          <w:szCs w:val="28"/>
        </w:rPr>
        <w:t>31</w:t>
      </w:r>
      <w:r w:rsidRPr="00340C1A">
        <w:rPr>
          <w:rFonts w:ascii="Browallia New" w:hAnsi="Browallia New" w:cs="Browallia New"/>
          <w:sz w:val="28"/>
          <w:szCs w:val="28"/>
          <w:cs/>
        </w:rPr>
        <w:t xml:space="preserve"> ธันวาคม</w:t>
      </w:r>
      <w:r w:rsidRPr="00340C1A">
        <w:rPr>
          <w:rFonts w:ascii="Browallia New" w:hAnsi="Browallia New" w:cs="Browallia New" w:hint="cs"/>
          <w:sz w:val="28"/>
          <w:szCs w:val="28"/>
          <w:cs/>
        </w:rPr>
        <w:t xml:space="preserve"> </w:t>
      </w:r>
      <w:r w:rsidRPr="00340C1A">
        <w:rPr>
          <w:rFonts w:ascii="Browallia New" w:hAnsi="Browallia New" w:cs="Browallia New"/>
          <w:sz w:val="28"/>
          <w:szCs w:val="28"/>
        </w:rPr>
        <w:t>256</w:t>
      </w:r>
      <w:r w:rsidR="00EB6E6A">
        <w:rPr>
          <w:rFonts w:ascii="Browallia New" w:hAnsi="Browallia New" w:cs="Browallia New"/>
          <w:sz w:val="28"/>
          <w:szCs w:val="28"/>
        </w:rPr>
        <w:t>6</w:t>
      </w:r>
      <w:r w:rsidRPr="00340C1A">
        <w:rPr>
          <w:rFonts w:ascii="Browallia New" w:hAnsi="Browallia New" w:cs="Browallia New"/>
          <w:sz w:val="28"/>
          <w:szCs w:val="28"/>
        </w:rPr>
        <w:t xml:space="preserve"> </w:t>
      </w:r>
      <w:r w:rsidRPr="00340C1A">
        <w:rPr>
          <w:rFonts w:ascii="Browallia New" w:hAnsi="Browallia New" w:cs="Browallia New"/>
          <w:sz w:val="28"/>
          <w:szCs w:val="28"/>
          <w:cs/>
        </w:rPr>
        <w:t>มีดังนี้</w:t>
      </w:r>
    </w:p>
    <w:p w14:paraId="3DA85383" w14:textId="77777777" w:rsidR="00794D04" w:rsidRPr="008B1A59"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tbl>
      <w:tblPr>
        <w:tblW w:w="8930" w:type="dxa"/>
        <w:tblInd w:w="284" w:type="dxa"/>
        <w:tblLayout w:type="fixed"/>
        <w:tblLook w:val="04A0" w:firstRow="1" w:lastRow="0" w:firstColumn="1" w:lastColumn="0" w:noHBand="0" w:noVBand="1"/>
      </w:tblPr>
      <w:tblGrid>
        <w:gridCol w:w="6466"/>
        <w:gridCol w:w="2464"/>
      </w:tblGrid>
      <w:tr w:rsidR="00794D04" w:rsidRPr="00794D04" w14:paraId="29353ECF" w14:textId="77777777" w:rsidTr="00EB6E6A">
        <w:tc>
          <w:tcPr>
            <w:tcW w:w="6466" w:type="dxa"/>
          </w:tcPr>
          <w:p w14:paraId="2B06E1A8" w14:textId="77777777" w:rsidR="00794D04" w:rsidRPr="00794D04" w:rsidRDefault="00794D04">
            <w:pPr>
              <w:tabs>
                <w:tab w:val="left" w:pos="3090"/>
                <w:tab w:val="left" w:pos="4860"/>
              </w:tabs>
              <w:rPr>
                <w:rFonts w:ascii="Browallia New" w:hAnsi="Browallia New" w:cs="Browallia New"/>
                <w:snapToGrid w:val="0"/>
                <w:sz w:val="28"/>
                <w:szCs w:val="28"/>
                <w:cs/>
                <w:lang w:eastAsia="th-TH"/>
              </w:rPr>
            </w:pPr>
          </w:p>
        </w:tc>
        <w:tc>
          <w:tcPr>
            <w:tcW w:w="2464" w:type="dxa"/>
            <w:hideMark/>
          </w:tcPr>
          <w:p w14:paraId="1498139E" w14:textId="45867775" w:rsidR="00794D04" w:rsidRPr="00794D04" w:rsidRDefault="00794D04">
            <w:pPr>
              <w:tabs>
                <w:tab w:val="left" w:pos="3090"/>
                <w:tab w:val="left" w:pos="4860"/>
              </w:tabs>
              <w:ind w:right="-59"/>
              <w:jc w:val="right"/>
              <w:rPr>
                <w:rFonts w:ascii="Browallia New" w:hAnsi="Browallia New" w:cs="Browallia New"/>
                <w:snapToGrid w:val="0"/>
                <w:sz w:val="28"/>
                <w:szCs w:val="28"/>
                <w:cs/>
                <w:lang w:eastAsia="th-TH"/>
              </w:rPr>
            </w:pPr>
            <w:r w:rsidRPr="00794D04">
              <w:rPr>
                <w:rFonts w:ascii="Browallia New" w:hAnsi="Browallia New" w:cs="Browallia New"/>
                <w:snapToGrid w:val="0"/>
                <w:sz w:val="28"/>
                <w:szCs w:val="28"/>
                <w:cs/>
                <w:lang w:eastAsia="th-TH"/>
              </w:rPr>
              <w:t>(</w:t>
            </w:r>
            <w:r w:rsidRPr="00794D04">
              <w:rPr>
                <w:rFonts w:ascii="Browallia New" w:hAnsi="Browallia New" w:cs="Browallia New"/>
                <w:sz w:val="28"/>
                <w:szCs w:val="28"/>
                <w:cs/>
              </w:rPr>
              <w:t xml:space="preserve">หน่วย </w:t>
            </w:r>
            <w:r w:rsidRPr="00794D04">
              <w:rPr>
                <w:rFonts w:ascii="Browallia New" w:hAnsi="Browallia New" w:cs="Browallia New"/>
                <w:sz w:val="28"/>
                <w:szCs w:val="28"/>
                <w:lang w:val="en-GB"/>
              </w:rPr>
              <w:t xml:space="preserve">: </w:t>
            </w:r>
            <w:r>
              <w:rPr>
                <w:rFonts w:ascii="Browallia New" w:hAnsi="Browallia New" w:cs="Browallia New" w:hint="cs"/>
                <w:sz w:val="28"/>
                <w:szCs w:val="28"/>
                <w:cs/>
                <w:lang w:val="en-GB"/>
              </w:rPr>
              <w:t>พัน</w:t>
            </w:r>
            <w:r w:rsidRPr="00794D04">
              <w:rPr>
                <w:rFonts w:ascii="Browallia New" w:hAnsi="Browallia New" w:cs="Browallia New"/>
                <w:sz w:val="28"/>
                <w:szCs w:val="28"/>
                <w:cs/>
              </w:rPr>
              <w:t>บาท</w:t>
            </w:r>
            <w:r w:rsidRPr="00794D04">
              <w:rPr>
                <w:rFonts w:ascii="Browallia New" w:hAnsi="Browallia New" w:cs="Browallia New"/>
                <w:snapToGrid w:val="0"/>
                <w:sz w:val="28"/>
                <w:szCs w:val="28"/>
                <w:cs/>
                <w:lang w:eastAsia="th-TH"/>
              </w:rPr>
              <w:t>)</w:t>
            </w:r>
          </w:p>
        </w:tc>
      </w:tr>
      <w:tr w:rsidR="00794D04" w:rsidRPr="00794D04" w14:paraId="26625FDA" w14:textId="77777777" w:rsidTr="00EB6E6A">
        <w:tc>
          <w:tcPr>
            <w:tcW w:w="6466" w:type="dxa"/>
          </w:tcPr>
          <w:p w14:paraId="7AB75DB1" w14:textId="77777777" w:rsidR="00794D04" w:rsidRPr="00794D04" w:rsidRDefault="00794D04">
            <w:pPr>
              <w:tabs>
                <w:tab w:val="left" w:pos="3090"/>
                <w:tab w:val="left" w:pos="4860"/>
              </w:tabs>
              <w:rPr>
                <w:rFonts w:ascii="Browallia New" w:hAnsi="Browallia New" w:cs="Browallia New"/>
                <w:snapToGrid w:val="0"/>
                <w:sz w:val="28"/>
                <w:szCs w:val="28"/>
                <w:lang w:val="en-GB" w:eastAsia="th-TH"/>
              </w:rPr>
            </w:pPr>
          </w:p>
        </w:tc>
        <w:tc>
          <w:tcPr>
            <w:tcW w:w="2464" w:type="dxa"/>
            <w:tcBorders>
              <w:top w:val="nil"/>
              <w:left w:val="nil"/>
              <w:bottom w:val="single" w:sz="4" w:space="0" w:color="auto"/>
              <w:right w:val="nil"/>
            </w:tcBorders>
            <w:hideMark/>
          </w:tcPr>
          <w:p w14:paraId="7EB950EC" w14:textId="77777777" w:rsidR="00794D04" w:rsidRPr="00794D04" w:rsidRDefault="00794D04">
            <w:pPr>
              <w:tabs>
                <w:tab w:val="left" w:pos="3090"/>
                <w:tab w:val="left" w:pos="4860"/>
              </w:tabs>
              <w:ind w:left="-108" w:right="-108"/>
              <w:jc w:val="center"/>
              <w:rPr>
                <w:rFonts w:ascii="Browallia New" w:hAnsi="Browallia New" w:cs="Browallia New"/>
                <w:snapToGrid w:val="0"/>
                <w:sz w:val="28"/>
                <w:szCs w:val="28"/>
                <w:cs/>
                <w:lang w:eastAsia="th-TH"/>
              </w:rPr>
            </w:pPr>
            <w:r w:rsidRPr="00794D04">
              <w:rPr>
                <w:rFonts w:ascii="Browallia New" w:hAnsi="Browallia New" w:cs="Browallia New"/>
                <w:snapToGrid w:val="0"/>
                <w:sz w:val="28"/>
                <w:szCs w:val="28"/>
                <w:cs/>
                <w:lang w:eastAsia="th-TH"/>
              </w:rPr>
              <w:t>งบการเงินเฉพาะของบริษัท</w:t>
            </w:r>
          </w:p>
        </w:tc>
      </w:tr>
      <w:tr w:rsidR="00794D04" w:rsidRPr="00794D04" w14:paraId="33DFB127" w14:textId="77777777" w:rsidTr="00EB6E6A">
        <w:trPr>
          <w:trHeight w:val="316"/>
        </w:trPr>
        <w:tc>
          <w:tcPr>
            <w:tcW w:w="6466" w:type="dxa"/>
          </w:tcPr>
          <w:p w14:paraId="2703FA40" w14:textId="77777777" w:rsidR="00794D04" w:rsidRPr="00794D04" w:rsidRDefault="00794D04">
            <w:pPr>
              <w:tabs>
                <w:tab w:val="left" w:pos="3090"/>
                <w:tab w:val="left" w:pos="4860"/>
              </w:tabs>
              <w:rPr>
                <w:rFonts w:ascii="Browallia New" w:hAnsi="Browallia New" w:cs="Browallia New"/>
                <w:snapToGrid w:val="0"/>
                <w:sz w:val="28"/>
                <w:szCs w:val="28"/>
                <w:cs/>
                <w:lang w:eastAsia="th-TH"/>
              </w:rPr>
            </w:pPr>
          </w:p>
        </w:tc>
        <w:tc>
          <w:tcPr>
            <w:tcW w:w="2464" w:type="dxa"/>
            <w:tcBorders>
              <w:top w:val="single" w:sz="4" w:space="0" w:color="auto"/>
              <w:left w:val="nil"/>
              <w:bottom w:val="nil"/>
              <w:right w:val="nil"/>
            </w:tcBorders>
          </w:tcPr>
          <w:p w14:paraId="6C19C677" w14:textId="77777777" w:rsidR="00794D04" w:rsidRPr="00794D04" w:rsidRDefault="00794D04">
            <w:pPr>
              <w:tabs>
                <w:tab w:val="left" w:pos="3090"/>
                <w:tab w:val="left" w:pos="4860"/>
              </w:tabs>
              <w:jc w:val="center"/>
              <w:rPr>
                <w:rFonts w:ascii="Browallia New" w:hAnsi="Browallia New" w:cs="Browallia New"/>
                <w:snapToGrid w:val="0"/>
                <w:sz w:val="28"/>
                <w:szCs w:val="28"/>
                <w:cs/>
                <w:lang w:eastAsia="th-TH"/>
              </w:rPr>
            </w:pPr>
          </w:p>
        </w:tc>
      </w:tr>
      <w:tr w:rsidR="00EB6E6A" w:rsidRPr="00794D04" w14:paraId="40A478F7" w14:textId="77777777" w:rsidTr="00EB6E6A">
        <w:tc>
          <w:tcPr>
            <w:tcW w:w="6466" w:type="dxa"/>
            <w:vAlign w:val="bottom"/>
            <w:hideMark/>
          </w:tcPr>
          <w:p w14:paraId="279BEAA1" w14:textId="160ED31B" w:rsidR="00EB6E6A" w:rsidRPr="00794D04" w:rsidRDefault="00EB6E6A" w:rsidP="00EB6E6A">
            <w:pPr>
              <w:ind w:right="28"/>
              <w:rPr>
                <w:rFonts w:ascii="Browallia New" w:hAnsi="Browallia New" w:cs="Browallia New"/>
                <w:sz w:val="28"/>
                <w:szCs w:val="28"/>
              </w:rPr>
            </w:pPr>
            <w:r w:rsidRPr="00794D04">
              <w:rPr>
                <w:rFonts w:ascii="Browallia New" w:hAnsi="Browallia New" w:cs="Browallia New"/>
                <w:sz w:val="28"/>
                <w:szCs w:val="28"/>
                <w:cs/>
                <w:lang w:val="en-GB"/>
              </w:rPr>
              <w:t>ยอดคงเหลือ ณ</w:t>
            </w:r>
            <w:r w:rsidRPr="00794D04">
              <w:rPr>
                <w:rFonts w:ascii="Browallia New" w:hAnsi="Browallia New" w:cs="Browallia New"/>
                <w:sz w:val="28"/>
                <w:szCs w:val="28"/>
                <w:cs/>
              </w:rPr>
              <w:t xml:space="preserve"> วันที่ </w:t>
            </w:r>
            <w:r w:rsidRPr="00794D04">
              <w:rPr>
                <w:rFonts w:ascii="Browallia New" w:hAnsi="Browallia New" w:cs="Browallia New"/>
                <w:sz w:val="28"/>
                <w:szCs w:val="28"/>
                <w:lang w:val="en-GB"/>
              </w:rPr>
              <w:t xml:space="preserve">1 </w:t>
            </w:r>
            <w:r w:rsidRPr="00794D04">
              <w:rPr>
                <w:rFonts w:ascii="Browallia New" w:hAnsi="Browallia New" w:cs="Browallia New"/>
                <w:sz w:val="28"/>
                <w:szCs w:val="28"/>
                <w:cs/>
                <w:lang w:val="en-GB"/>
              </w:rPr>
              <w:t xml:space="preserve">มกราคม </w:t>
            </w:r>
            <w:r w:rsidRPr="00794D04">
              <w:rPr>
                <w:rFonts w:ascii="Browallia New" w:hAnsi="Browallia New" w:cs="Browallia New"/>
                <w:sz w:val="28"/>
                <w:szCs w:val="28"/>
                <w:lang w:val="en-GB"/>
              </w:rPr>
              <w:t>256</w:t>
            </w:r>
            <w:r>
              <w:rPr>
                <w:rFonts w:ascii="Browallia New" w:hAnsi="Browallia New" w:cs="Browallia New"/>
                <w:sz w:val="28"/>
                <w:szCs w:val="28"/>
              </w:rPr>
              <w:t>6</w:t>
            </w:r>
          </w:p>
        </w:tc>
        <w:tc>
          <w:tcPr>
            <w:tcW w:w="2464" w:type="dxa"/>
          </w:tcPr>
          <w:p w14:paraId="41038F7D" w14:textId="5B7AB4BF" w:rsidR="00EB6E6A" w:rsidRPr="004B0143" w:rsidRDefault="00EB6E6A" w:rsidP="00EB6E6A">
            <w:pPr>
              <w:ind w:left="-108"/>
              <w:jc w:val="right"/>
              <w:rPr>
                <w:rFonts w:ascii="Browallia New" w:eastAsia="Arial Unicode MS" w:hAnsi="Browallia New" w:cs="Browallia New"/>
                <w:sz w:val="28"/>
                <w:szCs w:val="28"/>
              </w:rPr>
            </w:pPr>
            <w:r>
              <w:rPr>
                <w:rFonts w:ascii="Browallia New" w:eastAsia="Arial Unicode MS" w:hAnsi="Browallia New" w:cs="Browallia New"/>
                <w:sz w:val="28"/>
                <w:szCs w:val="28"/>
                <w:lang w:val="en-GB"/>
              </w:rPr>
              <w:t>3,007</w:t>
            </w:r>
            <w:r w:rsidRPr="00CA3A59">
              <w:rPr>
                <w:rFonts w:ascii="Browallia New" w:eastAsia="Arial Unicode MS" w:hAnsi="Browallia New" w:cs="Browallia New"/>
                <w:sz w:val="28"/>
                <w:szCs w:val="28"/>
                <w:lang w:val="en-GB"/>
              </w:rPr>
              <w:t>,330</w:t>
            </w:r>
          </w:p>
        </w:tc>
      </w:tr>
      <w:tr w:rsidR="00EB6E6A" w:rsidRPr="00794D04" w14:paraId="3E084954" w14:textId="77777777" w:rsidTr="00EB6E6A">
        <w:tc>
          <w:tcPr>
            <w:tcW w:w="6466" w:type="dxa"/>
            <w:vAlign w:val="bottom"/>
          </w:tcPr>
          <w:p w14:paraId="2504A8F8" w14:textId="03CBB0D2" w:rsidR="00EB6E6A" w:rsidRPr="00794D04" w:rsidRDefault="00EB6E6A" w:rsidP="00EB6E6A">
            <w:pPr>
              <w:ind w:right="28"/>
              <w:rPr>
                <w:rFonts w:ascii="Browallia New" w:eastAsia="Arial Unicode MS" w:hAnsi="Browallia New" w:cs="Browallia New"/>
                <w:sz w:val="28"/>
                <w:szCs w:val="28"/>
                <w:cs/>
                <w:lang w:val="en-GB"/>
              </w:rPr>
            </w:pPr>
            <w:r w:rsidRPr="00794D04">
              <w:rPr>
                <w:rFonts w:ascii="Browallia New" w:eastAsia="Arial Unicode MS" w:hAnsi="Browallia New" w:cs="Browallia New" w:hint="cs"/>
                <w:sz w:val="28"/>
                <w:szCs w:val="28"/>
                <w:cs/>
                <w:lang w:val="en-GB"/>
              </w:rPr>
              <w:t>การลงทุนเพิ่มขึ้น</w:t>
            </w:r>
          </w:p>
        </w:tc>
        <w:tc>
          <w:tcPr>
            <w:tcW w:w="2464" w:type="dxa"/>
          </w:tcPr>
          <w:p w14:paraId="3ED2F4DB" w14:textId="5EF614DA" w:rsidR="00EB6E6A" w:rsidRPr="007C6ED5" w:rsidRDefault="00CF0AEB" w:rsidP="00EB6E6A">
            <w:pPr>
              <w:ind w:left="-108"/>
              <w:jc w:val="right"/>
              <w:rPr>
                <w:rFonts w:ascii="Browallia New" w:eastAsia="Arial Unicode MS" w:hAnsi="Browallia New" w:cs="Browallia New"/>
                <w:sz w:val="28"/>
                <w:szCs w:val="28"/>
              </w:rPr>
            </w:pPr>
            <w:r w:rsidRPr="007C6ED5">
              <w:rPr>
                <w:rFonts w:ascii="Browallia New" w:eastAsia="Arial Unicode MS" w:hAnsi="Browallia New" w:cs="Browallia New"/>
                <w:sz w:val="28"/>
                <w:szCs w:val="28"/>
              </w:rPr>
              <w:t>27,2</w:t>
            </w:r>
            <w:r w:rsidR="000433DD" w:rsidRPr="007C6ED5">
              <w:rPr>
                <w:rFonts w:ascii="Browallia New" w:eastAsia="Arial Unicode MS" w:hAnsi="Browallia New" w:cs="Browallia New"/>
                <w:sz w:val="28"/>
                <w:szCs w:val="28"/>
              </w:rPr>
              <w:t>50</w:t>
            </w:r>
          </w:p>
        </w:tc>
      </w:tr>
      <w:tr w:rsidR="00EB6E6A" w:rsidRPr="00794D04" w14:paraId="35790387" w14:textId="77777777" w:rsidTr="00EB6E6A">
        <w:tc>
          <w:tcPr>
            <w:tcW w:w="6466" w:type="dxa"/>
            <w:vAlign w:val="bottom"/>
          </w:tcPr>
          <w:p w14:paraId="00C16B4F" w14:textId="42FA7EA5" w:rsidR="00EB6E6A" w:rsidRPr="00794D04" w:rsidRDefault="00EB6E6A" w:rsidP="00EB6E6A">
            <w:pPr>
              <w:ind w:right="28"/>
              <w:rPr>
                <w:rFonts w:ascii="Browallia New" w:eastAsia="Arial Unicode MS" w:hAnsi="Browallia New" w:cs="Browallia New"/>
                <w:sz w:val="28"/>
                <w:szCs w:val="28"/>
                <w:highlight w:val="cyan"/>
                <w:cs/>
                <w:lang w:val="en-GB"/>
              </w:rPr>
            </w:pPr>
            <w:r w:rsidRPr="00794D04">
              <w:rPr>
                <w:rFonts w:ascii="Browallia New" w:eastAsia="Arial Unicode MS" w:hAnsi="Browallia New" w:cs="Browallia New" w:hint="cs"/>
                <w:sz w:val="28"/>
                <w:szCs w:val="28"/>
                <w:cs/>
                <w:lang w:val="en-GB"/>
              </w:rPr>
              <w:t>การ</w:t>
            </w:r>
            <w:r>
              <w:rPr>
                <w:rFonts w:ascii="Browallia New" w:eastAsia="Arial Unicode MS" w:hAnsi="Browallia New" w:cs="Browallia New" w:hint="cs"/>
                <w:sz w:val="28"/>
                <w:szCs w:val="28"/>
                <w:cs/>
                <w:lang w:val="en-GB"/>
              </w:rPr>
              <w:t>ลด</w:t>
            </w:r>
            <w:r w:rsidRPr="00794D04">
              <w:rPr>
                <w:rFonts w:ascii="Browallia New" w:eastAsia="Arial Unicode MS" w:hAnsi="Browallia New" w:cs="Browallia New" w:hint="cs"/>
                <w:sz w:val="28"/>
                <w:szCs w:val="28"/>
                <w:cs/>
                <w:lang w:val="en-GB"/>
              </w:rPr>
              <w:t>ทุน</w:t>
            </w:r>
            <w:r>
              <w:rPr>
                <w:rFonts w:ascii="Browallia New" w:eastAsia="Arial Unicode MS" w:hAnsi="Browallia New" w:cs="Browallia New" w:hint="cs"/>
                <w:sz w:val="28"/>
                <w:szCs w:val="28"/>
                <w:cs/>
                <w:lang w:val="en-GB"/>
              </w:rPr>
              <w:t>ล</w:t>
            </w:r>
            <w:r w:rsidR="005A4E6E">
              <w:rPr>
                <w:rFonts w:ascii="Browallia New" w:eastAsia="Arial Unicode MS" w:hAnsi="Browallia New" w:cs="Browallia New" w:hint="cs"/>
                <w:sz w:val="28"/>
                <w:szCs w:val="28"/>
                <w:cs/>
                <w:lang w:val="en-GB"/>
              </w:rPr>
              <w:t>ดลง</w:t>
            </w:r>
          </w:p>
        </w:tc>
        <w:tc>
          <w:tcPr>
            <w:tcW w:w="2464" w:type="dxa"/>
          </w:tcPr>
          <w:p w14:paraId="794DB72C" w14:textId="1D744DD8" w:rsidR="00EB6E6A" w:rsidRPr="007C6ED5" w:rsidRDefault="000433DD" w:rsidP="00EB6E6A">
            <w:pPr>
              <w:ind w:left="-108"/>
              <w:jc w:val="right"/>
              <w:rPr>
                <w:rFonts w:ascii="Browallia New" w:eastAsia="Arial Unicode MS" w:hAnsi="Browallia New" w:cs="Browallia New"/>
                <w:sz w:val="28"/>
                <w:szCs w:val="28"/>
                <w:lang w:val="en-GB"/>
              </w:rPr>
            </w:pPr>
            <w:r w:rsidRPr="007C6ED5">
              <w:rPr>
                <w:rFonts w:ascii="Browallia New" w:eastAsia="Arial Unicode MS" w:hAnsi="Browallia New" w:cs="Browallia New"/>
                <w:sz w:val="28"/>
                <w:szCs w:val="28"/>
                <w:lang w:val="en-GB"/>
              </w:rPr>
              <w:t>(25,000)</w:t>
            </w:r>
          </w:p>
        </w:tc>
      </w:tr>
      <w:tr w:rsidR="00EB6E6A" w:rsidRPr="00794D04" w14:paraId="517EBB63" w14:textId="77777777" w:rsidTr="00EB6E6A">
        <w:tc>
          <w:tcPr>
            <w:tcW w:w="6466" w:type="dxa"/>
            <w:vAlign w:val="bottom"/>
            <w:hideMark/>
          </w:tcPr>
          <w:p w14:paraId="7E892549" w14:textId="2013CC1D" w:rsidR="00EB6E6A" w:rsidRPr="00794D04" w:rsidRDefault="00EB6E6A" w:rsidP="00EB6E6A">
            <w:pPr>
              <w:ind w:right="28"/>
              <w:rPr>
                <w:rFonts w:ascii="Browallia New" w:hAnsi="Browallia New" w:cs="Browallia New"/>
                <w:sz w:val="28"/>
                <w:szCs w:val="28"/>
                <w:u w:val="single"/>
                <w:cs/>
              </w:rPr>
            </w:pPr>
            <w:r w:rsidRPr="00794D04">
              <w:rPr>
                <w:rFonts w:ascii="Browallia New" w:hAnsi="Browallia New" w:cs="Browallia New"/>
                <w:sz w:val="28"/>
                <w:szCs w:val="28"/>
                <w:cs/>
              </w:rPr>
              <w:t xml:space="preserve">ยอดคงเหลือ ณ วันที่ </w:t>
            </w:r>
            <w:r w:rsidRPr="00794D04">
              <w:rPr>
                <w:rFonts w:ascii="Browallia New" w:eastAsia="SimSun" w:hAnsi="Browallia New" w:cs="Browallia New"/>
                <w:sz w:val="28"/>
                <w:szCs w:val="28"/>
                <w:lang w:val="en-GB"/>
              </w:rPr>
              <w:t>3</w:t>
            </w:r>
            <w:r w:rsidRPr="00794D04">
              <w:rPr>
                <w:rFonts w:ascii="Browallia New" w:eastAsia="SimSun" w:hAnsi="Browallia New" w:cs="Browallia New"/>
                <w:sz w:val="28"/>
                <w:szCs w:val="28"/>
              </w:rPr>
              <w:t xml:space="preserve">1 </w:t>
            </w:r>
            <w:r w:rsidRPr="00794D04">
              <w:rPr>
                <w:rFonts w:ascii="Browallia New" w:eastAsia="SimSun" w:hAnsi="Browallia New" w:cs="Browallia New" w:hint="cs"/>
                <w:sz w:val="28"/>
                <w:szCs w:val="28"/>
                <w:cs/>
              </w:rPr>
              <w:t>ธันว</w:t>
            </w:r>
            <w:r w:rsidRPr="00794D04">
              <w:rPr>
                <w:rFonts w:ascii="Browallia New" w:eastAsia="SimSun" w:hAnsi="Browallia New" w:cs="Browallia New"/>
                <w:sz w:val="28"/>
                <w:szCs w:val="28"/>
                <w:cs/>
              </w:rPr>
              <w:t>า</w:t>
            </w:r>
            <w:r w:rsidRPr="00794D04">
              <w:rPr>
                <w:rFonts w:ascii="Browallia New" w:eastAsia="SimSun" w:hAnsi="Browallia New" w:cs="Browallia New" w:hint="cs"/>
                <w:sz w:val="28"/>
                <w:szCs w:val="28"/>
                <w:cs/>
              </w:rPr>
              <w:t>คม</w:t>
            </w:r>
            <w:r w:rsidRPr="00794D04">
              <w:rPr>
                <w:rFonts w:ascii="Browallia New" w:eastAsia="SimSun" w:hAnsi="Browallia New" w:cs="Browallia New"/>
                <w:sz w:val="28"/>
                <w:szCs w:val="28"/>
                <w:cs/>
                <w:lang w:val="en-GB"/>
              </w:rPr>
              <w:t xml:space="preserve"> </w:t>
            </w:r>
            <w:r w:rsidRPr="00794D04">
              <w:rPr>
                <w:rFonts w:ascii="Browallia New" w:eastAsia="SimSun" w:hAnsi="Browallia New" w:cs="Browallia New"/>
                <w:sz w:val="28"/>
                <w:szCs w:val="28"/>
                <w:lang w:val="en-GB"/>
              </w:rPr>
              <w:t>256</w:t>
            </w:r>
            <w:r>
              <w:rPr>
                <w:rFonts w:ascii="Browallia New" w:eastAsia="SimSun" w:hAnsi="Browallia New" w:cs="Browallia New"/>
                <w:sz w:val="28"/>
                <w:szCs w:val="28"/>
                <w:lang w:val="en-GB"/>
              </w:rPr>
              <w:t>6</w:t>
            </w:r>
          </w:p>
        </w:tc>
        <w:tc>
          <w:tcPr>
            <w:tcW w:w="2464" w:type="dxa"/>
            <w:tcBorders>
              <w:top w:val="single" w:sz="4" w:space="0" w:color="auto"/>
              <w:left w:val="nil"/>
              <w:bottom w:val="single" w:sz="12" w:space="0" w:color="auto"/>
              <w:right w:val="nil"/>
            </w:tcBorders>
          </w:tcPr>
          <w:p w14:paraId="1A33D4FD" w14:textId="21959157" w:rsidR="00EB6E6A" w:rsidRPr="007C6ED5" w:rsidRDefault="006B6899" w:rsidP="00EB6E6A">
            <w:pPr>
              <w:ind w:left="-108"/>
              <w:jc w:val="right"/>
              <w:rPr>
                <w:rFonts w:ascii="Browallia New" w:eastAsia="Arial Unicode MS" w:hAnsi="Browallia New" w:cs="Browallia New"/>
                <w:sz w:val="28"/>
                <w:szCs w:val="28"/>
                <w:lang w:val="en-GB"/>
              </w:rPr>
            </w:pPr>
            <w:r w:rsidRPr="007C6ED5">
              <w:rPr>
                <w:rFonts w:ascii="Browallia New" w:eastAsia="Arial Unicode MS" w:hAnsi="Browallia New" w:cs="Browallia New"/>
                <w:sz w:val="28"/>
                <w:szCs w:val="28"/>
                <w:lang w:val="en-GB"/>
              </w:rPr>
              <w:t>3,009</w:t>
            </w:r>
            <w:r w:rsidR="00137209" w:rsidRPr="007C6ED5">
              <w:rPr>
                <w:rFonts w:ascii="Browallia New" w:eastAsia="Arial Unicode MS" w:hAnsi="Browallia New" w:cs="Browallia New"/>
                <w:sz w:val="28"/>
                <w:szCs w:val="28"/>
                <w:lang w:val="en-GB"/>
              </w:rPr>
              <w:t>,580</w:t>
            </w:r>
          </w:p>
        </w:tc>
      </w:tr>
    </w:tbl>
    <w:p w14:paraId="64655E94" w14:textId="77777777" w:rsidR="00794D04" w:rsidRPr="008B1A59" w:rsidRDefault="00794D04"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rPr>
      </w:pPr>
    </w:p>
    <w:p w14:paraId="2FC62B5B" w14:textId="77777777" w:rsidR="00474293" w:rsidRDefault="0047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88FB8C8" w14:textId="2178BBB7" w:rsidR="008B20CC" w:rsidRDefault="008B20CC" w:rsidP="008B20CC">
      <w:pPr>
        <w:spacing w:line="240" w:lineRule="auto"/>
        <w:ind w:left="432"/>
        <w:jc w:val="thaiDistribute"/>
        <w:rPr>
          <w:rFonts w:ascii="Browallia New" w:hAnsi="Browallia New" w:cs="Browallia New"/>
          <w:sz w:val="28"/>
          <w:szCs w:val="28"/>
        </w:rPr>
      </w:pPr>
      <w:r>
        <w:rPr>
          <w:rFonts w:ascii="Browallia New" w:hAnsi="Browallia New" w:cs="Browallia New"/>
          <w:sz w:val="28"/>
          <w:szCs w:val="28"/>
          <w:cs/>
        </w:rPr>
        <w:t>ค่าเผื่อการด้อยค่าเงินลงทุนในบริษัทย่อย มีรายการเคลื่อนไหวที่เป็นสาระสำคัญสำหรับ</w:t>
      </w:r>
      <w:r w:rsidR="00C06108">
        <w:rPr>
          <w:rFonts w:ascii="Browallia New" w:hAnsi="Browallia New" w:cs="Browallia New" w:hint="cs"/>
          <w:sz w:val="28"/>
          <w:szCs w:val="28"/>
          <w:cs/>
        </w:rPr>
        <w:t>ปี</w:t>
      </w:r>
      <w:r>
        <w:rPr>
          <w:rFonts w:ascii="Browallia New" w:hAnsi="Browallia New" w:cs="Browallia New"/>
          <w:sz w:val="28"/>
          <w:szCs w:val="28"/>
          <w:cs/>
        </w:rPr>
        <w:t xml:space="preserve">สิ้นสุดวันที่ </w:t>
      </w:r>
      <w:r w:rsidR="00C06108" w:rsidRPr="00340C1A">
        <w:rPr>
          <w:rFonts w:ascii="Browallia New" w:hAnsi="Browallia New" w:cs="Browallia New"/>
          <w:sz w:val="28"/>
          <w:szCs w:val="28"/>
        </w:rPr>
        <w:t>31</w:t>
      </w:r>
      <w:r w:rsidR="00C06108" w:rsidRPr="00340C1A">
        <w:rPr>
          <w:rFonts w:ascii="Browallia New" w:hAnsi="Browallia New" w:cs="Browallia New"/>
          <w:sz w:val="28"/>
          <w:szCs w:val="28"/>
          <w:cs/>
        </w:rPr>
        <w:t xml:space="preserve"> ธันวาคม</w:t>
      </w:r>
      <w:r>
        <w:rPr>
          <w:rFonts w:ascii="Browallia New" w:hAnsi="Browallia New" w:cs="Browallia New"/>
          <w:sz w:val="28"/>
          <w:szCs w:val="28"/>
          <w:cs/>
        </w:rPr>
        <w:t xml:space="preserve"> </w:t>
      </w:r>
      <w:r>
        <w:rPr>
          <w:rFonts w:ascii="Browallia New" w:hAnsi="Browallia New" w:cs="Browallia New"/>
          <w:sz w:val="28"/>
          <w:szCs w:val="28"/>
        </w:rPr>
        <w:t xml:space="preserve">2566 </w:t>
      </w:r>
      <w:r>
        <w:rPr>
          <w:rFonts w:ascii="Browallia New" w:hAnsi="Browallia New" w:cs="Browallia New"/>
          <w:sz w:val="28"/>
          <w:szCs w:val="28"/>
          <w:cs/>
        </w:rPr>
        <w:t>ดังนี้</w:t>
      </w:r>
    </w:p>
    <w:p w14:paraId="1CB0A39B" w14:textId="77777777" w:rsidR="008B20CC" w:rsidRPr="008B1A59" w:rsidRDefault="008B20CC" w:rsidP="008B20CC">
      <w:pPr>
        <w:spacing w:line="240" w:lineRule="auto"/>
        <w:ind w:left="432"/>
        <w:jc w:val="thaiDistribute"/>
        <w:rPr>
          <w:rFonts w:ascii="Browallia New" w:hAnsi="Browallia New" w:cs="Browallia New"/>
        </w:rPr>
      </w:pPr>
    </w:p>
    <w:tbl>
      <w:tblPr>
        <w:tblW w:w="9065" w:type="dxa"/>
        <w:tblInd w:w="322" w:type="dxa"/>
        <w:tblBorders>
          <w:bottom w:val="single" w:sz="4" w:space="0" w:color="auto"/>
        </w:tblBorders>
        <w:tblLook w:val="00A0" w:firstRow="1" w:lastRow="0" w:firstColumn="1" w:lastColumn="0" w:noHBand="0" w:noVBand="0"/>
      </w:tblPr>
      <w:tblGrid>
        <w:gridCol w:w="6797"/>
        <w:gridCol w:w="2268"/>
      </w:tblGrid>
      <w:tr w:rsidR="008B20CC" w14:paraId="3613F56D" w14:textId="77777777" w:rsidTr="008B20CC">
        <w:trPr>
          <w:trHeight w:val="289"/>
        </w:trPr>
        <w:tc>
          <w:tcPr>
            <w:tcW w:w="6797" w:type="dxa"/>
            <w:tcBorders>
              <w:top w:val="nil"/>
              <w:left w:val="nil"/>
              <w:bottom w:val="nil"/>
              <w:right w:val="nil"/>
            </w:tcBorders>
            <w:noWrap/>
            <w:vAlign w:val="bottom"/>
          </w:tcPr>
          <w:p w14:paraId="3F8127B5" w14:textId="77777777" w:rsidR="008B20CC" w:rsidRDefault="008B20CC">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nil"/>
              <w:right w:val="nil"/>
            </w:tcBorders>
            <w:hideMark/>
          </w:tcPr>
          <w:p w14:paraId="58DD1FA5" w14:textId="77777777" w:rsidR="008B20CC" w:rsidRDefault="008B20CC">
            <w:pPr>
              <w:spacing w:line="240" w:lineRule="auto"/>
              <w:ind w:right="-45"/>
              <w:jc w:val="right"/>
              <w:rPr>
                <w:rFonts w:ascii="Browallia New" w:hAnsi="Browallia New" w:cs="Browallia New"/>
                <w:sz w:val="28"/>
                <w:szCs w:val="28"/>
              </w:rPr>
            </w:pPr>
            <w:r>
              <w:rPr>
                <w:rFonts w:ascii="Browallia New" w:hAnsi="Browallia New" w:cs="Browallia New"/>
                <w:sz w:val="28"/>
                <w:szCs w:val="28"/>
                <w:cs/>
              </w:rPr>
              <w:t xml:space="preserve">(หน่วย </w:t>
            </w:r>
            <w:r>
              <w:rPr>
                <w:rFonts w:ascii="Browallia New" w:hAnsi="Browallia New" w:cs="Browallia New"/>
                <w:sz w:val="28"/>
                <w:szCs w:val="28"/>
                <w:lang w:val="en-GB"/>
              </w:rPr>
              <w:t xml:space="preserve">: </w:t>
            </w:r>
            <w:r>
              <w:rPr>
                <w:rFonts w:ascii="Browallia New" w:hAnsi="Browallia New" w:cs="Browallia New"/>
                <w:sz w:val="28"/>
                <w:szCs w:val="28"/>
                <w:cs/>
              </w:rPr>
              <w:t>พันบาท)</w:t>
            </w:r>
          </w:p>
        </w:tc>
      </w:tr>
      <w:tr w:rsidR="008B20CC" w14:paraId="55E935E6" w14:textId="77777777" w:rsidTr="008B20CC">
        <w:trPr>
          <w:trHeight w:val="289"/>
        </w:trPr>
        <w:tc>
          <w:tcPr>
            <w:tcW w:w="6797" w:type="dxa"/>
            <w:tcBorders>
              <w:top w:val="nil"/>
              <w:left w:val="nil"/>
              <w:bottom w:val="nil"/>
              <w:right w:val="nil"/>
            </w:tcBorders>
            <w:noWrap/>
            <w:vAlign w:val="bottom"/>
          </w:tcPr>
          <w:p w14:paraId="36BB336F" w14:textId="77777777" w:rsidR="008B20CC" w:rsidRDefault="008B20CC">
            <w:pPr>
              <w:tabs>
                <w:tab w:val="clear" w:pos="1644"/>
              </w:tabs>
              <w:spacing w:line="240" w:lineRule="auto"/>
              <w:ind w:right="38"/>
              <w:jc w:val="right"/>
              <w:rPr>
                <w:rFonts w:ascii="Browallia New" w:hAnsi="Browallia New" w:cs="Browallia New"/>
                <w:sz w:val="28"/>
                <w:szCs w:val="28"/>
                <w:cs/>
              </w:rPr>
            </w:pPr>
          </w:p>
        </w:tc>
        <w:tc>
          <w:tcPr>
            <w:tcW w:w="2268" w:type="dxa"/>
            <w:tcBorders>
              <w:top w:val="nil"/>
              <w:left w:val="nil"/>
              <w:bottom w:val="single" w:sz="4" w:space="0" w:color="auto"/>
              <w:right w:val="nil"/>
            </w:tcBorders>
            <w:hideMark/>
          </w:tcPr>
          <w:p w14:paraId="46B10530" w14:textId="77777777" w:rsidR="008B20CC" w:rsidRDefault="008B20CC">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sz w:val="28"/>
                <w:szCs w:val="28"/>
                <w:cs/>
              </w:rPr>
              <w:t>งบการเงินรวมและ</w:t>
            </w:r>
          </w:p>
          <w:p w14:paraId="1020D071" w14:textId="77777777" w:rsidR="008B20CC" w:rsidRDefault="008B20CC">
            <w:pPr>
              <w:tabs>
                <w:tab w:val="clear" w:pos="1644"/>
              </w:tabs>
              <w:spacing w:line="240" w:lineRule="auto"/>
              <w:ind w:left="-72" w:right="-108"/>
              <w:jc w:val="center"/>
              <w:rPr>
                <w:rFonts w:ascii="Browallia New" w:hAnsi="Browallia New" w:cs="Browallia New"/>
                <w:sz w:val="28"/>
                <w:szCs w:val="28"/>
              </w:rPr>
            </w:pPr>
            <w:r>
              <w:rPr>
                <w:rFonts w:ascii="Browallia New" w:hAnsi="Browallia New" w:cs="Browallia New"/>
                <w:sz w:val="28"/>
                <w:szCs w:val="28"/>
                <w:cs/>
              </w:rPr>
              <w:t>งบการเงินเฉพาะของบริษัท</w:t>
            </w:r>
          </w:p>
        </w:tc>
      </w:tr>
      <w:tr w:rsidR="008B20CC" w14:paraId="40E3C983" w14:textId="77777777" w:rsidTr="008B20CC">
        <w:trPr>
          <w:trHeight w:val="289"/>
        </w:trPr>
        <w:tc>
          <w:tcPr>
            <w:tcW w:w="6797" w:type="dxa"/>
            <w:tcBorders>
              <w:top w:val="nil"/>
              <w:left w:val="nil"/>
              <w:bottom w:val="nil"/>
              <w:right w:val="nil"/>
            </w:tcBorders>
            <w:noWrap/>
            <w:vAlign w:val="bottom"/>
          </w:tcPr>
          <w:p w14:paraId="6EC590E5" w14:textId="77777777" w:rsidR="008B20CC" w:rsidRDefault="008B20CC">
            <w:pPr>
              <w:tabs>
                <w:tab w:val="clear" w:pos="1644"/>
              </w:tabs>
              <w:spacing w:line="240" w:lineRule="auto"/>
              <w:ind w:right="38"/>
              <w:jc w:val="right"/>
              <w:rPr>
                <w:rFonts w:ascii="Browallia New" w:hAnsi="Browallia New" w:cs="Browallia New"/>
                <w:sz w:val="28"/>
                <w:szCs w:val="28"/>
                <w:cs/>
              </w:rPr>
            </w:pPr>
          </w:p>
        </w:tc>
        <w:tc>
          <w:tcPr>
            <w:tcW w:w="2268" w:type="dxa"/>
            <w:tcBorders>
              <w:top w:val="single" w:sz="4" w:space="0" w:color="auto"/>
              <w:left w:val="nil"/>
              <w:bottom w:val="nil"/>
              <w:right w:val="nil"/>
            </w:tcBorders>
          </w:tcPr>
          <w:p w14:paraId="2C5480F4" w14:textId="77777777" w:rsidR="008B20CC" w:rsidRDefault="008B20CC">
            <w:pPr>
              <w:tabs>
                <w:tab w:val="clear" w:pos="907"/>
                <w:tab w:val="clear" w:pos="1644"/>
                <w:tab w:val="clear" w:pos="1871"/>
              </w:tabs>
              <w:spacing w:line="240" w:lineRule="auto"/>
              <w:ind w:right="40"/>
              <w:jc w:val="right"/>
              <w:rPr>
                <w:rFonts w:ascii="Browallia New" w:hAnsi="Browallia New" w:cs="Browallia New"/>
                <w:sz w:val="28"/>
                <w:szCs w:val="28"/>
              </w:rPr>
            </w:pPr>
          </w:p>
        </w:tc>
      </w:tr>
      <w:tr w:rsidR="008B20CC" w14:paraId="06080EDD" w14:textId="77777777" w:rsidTr="008B20CC">
        <w:trPr>
          <w:trHeight w:val="289"/>
        </w:trPr>
        <w:tc>
          <w:tcPr>
            <w:tcW w:w="6797" w:type="dxa"/>
            <w:tcBorders>
              <w:top w:val="nil"/>
              <w:left w:val="nil"/>
              <w:bottom w:val="nil"/>
              <w:right w:val="nil"/>
            </w:tcBorders>
            <w:noWrap/>
            <w:vAlign w:val="bottom"/>
            <w:hideMark/>
          </w:tcPr>
          <w:p w14:paraId="7DB67B41" w14:textId="77777777" w:rsidR="008B20CC" w:rsidRDefault="008B20CC">
            <w:pPr>
              <w:tabs>
                <w:tab w:val="clear" w:pos="1644"/>
              </w:tabs>
              <w:spacing w:line="240" w:lineRule="auto"/>
              <w:ind w:left="-81" w:right="-140" w:firstLine="9"/>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Pr>
                <w:rFonts w:ascii="Browallia New" w:hAnsi="Browallia New" w:cs="Browallia New"/>
                <w:sz w:val="28"/>
                <w:szCs w:val="28"/>
              </w:rPr>
              <w:t>1</w:t>
            </w:r>
            <w:r>
              <w:rPr>
                <w:rFonts w:ascii="Browallia New" w:hAnsi="Browallia New" w:cs="Browallia New"/>
                <w:sz w:val="28"/>
                <w:szCs w:val="28"/>
                <w:cs/>
              </w:rPr>
              <w:t xml:space="preserve"> มกราคม </w:t>
            </w:r>
            <w:r>
              <w:rPr>
                <w:rFonts w:ascii="Browallia New" w:hAnsi="Browallia New" w:cs="Browallia New"/>
                <w:sz w:val="28"/>
                <w:szCs w:val="28"/>
              </w:rPr>
              <w:t>2566</w:t>
            </w:r>
          </w:p>
        </w:tc>
        <w:tc>
          <w:tcPr>
            <w:tcW w:w="2268" w:type="dxa"/>
            <w:tcBorders>
              <w:top w:val="nil"/>
              <w:left w:val="nil"/>
              <w:bottom w:val="nil"/>
              <w:right w:val="nil"/>
            </w:tcBorders>
            <w:vAlign w:val="bottom"/>
            <w:hideMark/>
          </w:tcPr>
          <w:p w14:paraId="5CA3768E" w14:textId="77777777" w:rsidR="008B20CC" w:rsidRPr="004645E5" w:rsidRDefault="008B20CC">
            <w:pPr>
              <w:tabs>
                <w:tab w:val="clear" w:pos="227"/>
                <w:tab w:val="clear" w:pos="454"/>
                <w:tab w:val="clear" w:pos="680"/>
                <w:tab w:val="left" w:pos="720"/>
              </w:tabs>
              <w:spacing w:line="240" w:lineRule="auto"/>
              <w:ind w:right="40"/>
              <w:jc w:val="right"/>
              <w:rPr>
                <w:rFonts w:ascii="Browallia New" w:hAnsi="Browallia New" w:cs="Browallia New"/>
                <w:sz w:val="28"/>
                <w:szCs w:val="28"/>
              </w:rPr>
            </w:pPr>
            <w:r w:rsidRPr="004645E5">
              <w:rPr>
                <w:rFonts w:ascii="Browallia New" w:hAnsi="Browallia New" w:cs="Browallia New"/>
                <w:sz w:val="28"/>
                <w:szCs w:val="28"/>
              </w:rPr>
              <w:t>111,400</w:t>
            </w:r>
          </w:p>
        </w:tc>
      </w:tr>
      <w:tr w:rsidR="00341E52" w14:paraId="7E21EA92" w14:textId="77777777" w:rsidTr="008B20CC">
        <w:trPr>
          <w:trHeight w:val="289"/>
        </w:trPr>
        <w:tc>
          <w:tcPr>
            <w:tcW w:w="6797" w:type="dxa"/>
            <w:tcBorders>
              <w:top w:val="nil"/>
              <w:left w:val="nil"/>
              <w:bottom w:val="nil"/>
              <w:right w:val="nil"/>
            </w:tcBorders>
            <w:noWrap/>
            <w:vAlign w:val="bottom"/>
            <w:hideMark/>
          </w:tcPr>
          <w:p w14:paraId="7E2EEFA0" w14:textId="77777777" w:rsidR="00341E52" w:rsidRDefault="00341E52" w:rsidP="00341E52">
            <w:pPr>
              <w:tabs>
                <w:tab w:val="clear" w:pos="3515"/>
                <w:tab w:val="left" w:pos="2727"/>
              </w:tabs>
              <w:spacing w:line="240" w:lineRule="auto"/>
              <w:ind w:left="-81" w:right="144" w:firstLine="9"/>
              <w:rPr>
                <w:rFonts w:ascii="Browallia New" w:hAnsi="Browallia New" w:cs="Browallia New"/>
                <w:sz w:val="28"/>
                <w:szCs w:val="28"/>
              </w:rPr>
            </w:pPr>
            <w:r>
              <w:rPr>
                <w:rFonts w:ascii="Browallia New" w:hAnsi="Browallia New" w:cs="Browallia New"/>
                <w:sz w:val="28"/>
                <w:szCs w:val="28"/>
                <w:cs/>
              </w:rPr>
              <w:t>กลับรายการค่าเผื่อการด้อยค่าของเงินลงทุน</w:t>
            </w:r>
          </w:p>
        </w:tc>
        <w:tc>
          <w:tcPr>
            <w:tcW w:w="2268" w:type="dxa"/>
            <w:tcBorders>
              <w:top w:val="nil"/>
              <w:left w:val="nil"/>
              <w:bottom w:val="nil"/>
              <w:right w:val="nil"/>
            </w:tcBorders>
            <w:hideMark/>
          </w:tcPr>
          <w:p w14:paraId="69ABC7EE" w14:textId="0B9661C0" w:rsidR="00341E52" w:rsidRPr="00400C7B" w:rsidRDefault="00341E52" w:rsidP="00341E5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400C7B">
              <w:rPr>
                <w:rFonts w:ascii="Browallia New" w:hAnsi="Browallia New" w:cs="Browallia New"/>
                <w:sz w:val="28"/>
                <w:szCs w:val="28"/>
              </w:rPr>
              <w:t>-</w:t>
            </w:r>
          </w:p>
        </w:tc>
      </w:tr>
      <w:tr w:rsidR="00341E52" w14:paraId="5FC939BA" w14:textId="77777777" w:rsidTr="008B20CC">
        <w:trPr>
          <w:trHeight w:val="289"/>
        </w:trPr>
        <w:tc>
          <w:tcPr>
            <w:tcW w:w="6797" w:type="dxa"/>
            <w:tcBorders>
              <w:top w:val="nil"/>
              <w:left w:val="nil"/>
              <w:bottom w:val="nil"/>
              <w:right w:val="nil"/>
            </w:tcBorders>
            <w:noWrap/>
            <w:vAlign w:val="bottom"/>
            <w:hideMark/>
          </w:tcPr>
          <w:p w14:paraId="7630DF91" w14:textId="6A8AB13B" w:rsidR="00341E52" w:rsidRDefault="00341E52" w:rsidP="00341E52">
            <w:pPr>
              <w:tabs>
                <w:tab w:val="clear" w:pos="1644"/>
              </w:tabs>
              <w:spacing w:line="240" w:lineRule="auto"/>
              <w:ind w:left="-81" w:right="38" w:firstLine="9"/>
              <w:rPr>
                <w:rFonts w:ascii="Browallia New" w:hAnsi="Browallia New" w:cs="Browallia New"/>
                <w:sz w:val="28"/>
                <w:szCs w:val="28"/>
              </w:rPr>
            </w:pPr>
            <w:r>
              <w:rPr>
                <w:rFonts w:ascii="Browallia New" w:hAnsi="Browallia New" w:cs="Browallia New"/>
                <w:sz w:val="28"/>
                <w:szCs w:val="28"/>
                <w:cs/>
              </w:rPr>
              <w:t xml:space="preserve">ยอดคงเหลือ ณ วันที่ </w:t>
            </w:r>
            <w:r w:rsidRPr="00794D04">
              <w:rPr>
                <w:rFonts w:ascii="Browallia New" w:eastAsia="SimSun" w:hAnsi="Browallia New" w:cs="Browallia New"/>
                <w:sz w:val="28"/>
                <w:szCs w:val="28"/>
                <w:lang w:val="en-GB"/>
              </w:rPr>
              <w:t>3</w:t>
            </w:r>
            <w:r w:rsidRPr="00794D04">
              <w:rPr>
                <w:rFonts w:ascii="Browallia New" w:eastAsia="SimSun" w:hAnsi="Browallia New" w:cs="Browallia New"/>
                <w:sz w:val="28"/>
                <w:szCs w:val="28"/>
              </w:rPr>
              <w:t xml:space="preserve">1 </w:t>
            </w:r>
            <w:r w:rsidRPr="00794D04">
              <w:rPr>
                <w:rFonts w:ascii="Browallia New" w:eastAsia="SimSun" w:hAnsi="Browallia New" w:cs="Browallia New" w:hint="cs"/>
                <w:sz w:val="28"/>
                <w:szCs w:val="28"/>
                <w:cs/>
              </w:rPr>
              <w:t>ธันว</w:t>
            </w:r>
            <w:r w:rsidRPr="00794D04">
              <w:rPr>
                <w:rFonts w:ascii="Browallia New" w:eastAsia="SimSun" w:hAnsi="Browallia New" w:cs="Browallia New"/>
                <w:sz w:val="28"/>
                <w:szCs w:val="28"/>
                <w:cs/>
              </w:rPr>
              <w:t>า</w:t>
            </w:r>
            <w:r w:rsidRPr="00794D04">
              <w:rPr>
                <w:rFonts w:ascii="Browallia New" w:eastAsia="SimSun" w:hAnsi="Browallia New" w:cs="Browallia New" w:hint="cs"/>
                <w:sz w:val="28"/>
                <w:szCs w:val="28"/>
                <w:cs/>
              </w:rPr>
              <w:t>คม</w:t>
            </w:r>
            <w:r w:rsidRPr="00794D04">
              <w:rPr>
                <w:rFonts w:ascii="Browallia New" w:eastAsia="SimSun" w:hAnsi="Browallia New" w:cs="Browallia New"/>
                <w:sz w:val="28"/>
                <w:szCs w:val="28"/>
                <w:cs/>
                <w:lang w:val="en-GB"/>
              </w:rPr>
              <w:t xml:space="preserve"> </w:t>
            </w:r>
            <w:r>
              <w:rPr>
                <w:rFonts w:ascii="Browallia New" w:hAnsi="Browallia New" w:cs="Browallia New"/>
                <w:sz w:val="28"/>
                <w:szCs w:val="28"/>
              </w:rPr>
              <w:t>2566</w:t>
            </w:r>
          </w:p>
        </w:tc>
        <w:tc>
          <w:tcPr>
            <w:tcW w:w="2268" w:type="dxa"/>
            <w:tcBorders>
              <w:top w:val="single" w:sz="4" w:space="0" w:color="auto"/>
              <w:left w:val="nil"/>
              <w:bottom w:val="single" w:sz="12" w:space="0" w:color="auto"/>
              <w:right w:val="nil"/>
            </w:tcBorders>
            <w:hideMark/>
          </w:tcPr>
          <w:p w14:paraId="4BFDB9AF" w14:textId="2330B7BA" w:rsidR="00341E52" w:rsidRPr="00400C7B" w:rsidRDefault="00341E52" w:rsidP="00341E52">
            <w:pPr>
              <w:tabs>
                <w:tab w:val="clear" w:pos="227"/>
                <w:tab w:val="clear" w:pos="454"/>
                <w:tab w:val="clear" w:pos="680"/>
                <w:tab w:val="left" w:pos="720"/>
              </w:tabs>
              <w:spacing w:line="240" w:lineRule="auto"/>
              <w:ind w:right="40"/>
              <w:jc w:val="right"/>
              <w:rPr>
                <w:rFonts w:ascii="Browallia New" w:hAnsi="Browallia New" w:cs="Browallia New"/>
                <w:sz w:val="28"/>
                <w:szCs w:val="28"/>
                <w:cs/>
              </w:rPr>
            </w:pPr>
            <w:r w:rsidRPr="00400C7B">
              <w:rPr>
                <w:rFonts w:ascii="Browallia New" w:hAnsi="Browallia New" w:cs="Browallia New"/>
                <w:sz w:val="28"/>
                <w:szCs w:val="28"/>
              </w:rPr>
              <w:t>111,400</w:t>
            </w:r>
          </w:p>
        </w:tc>
      </w:tr>
    </w:tbl>
    <w:p w14:paraId="00087BB3" w14:textId="77777777" w:rsidR="008B1A59" w:rsidRDefault="008B1A59"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p w14:paraId="163D0396" w14:textId="1976D672" w:rsidR="00830105" w:rsidRPr="00637B23" w:rsidRDefault="00637B23"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r w:rsidRPr="00637B23">
        <w:rPr>
          <w:rFonts w:ascii="Browallia New" w:hAnsi="Browallia New" w:cs="Browallia New" w:hint="cs"/>
          <w:b/>
          <w:bCs/>
          <w:sz w:val="28"/>
          <w:szCs w:val="28"/>
          <w:u w:val="single"/>
          <w:cs/>
          <w:lang w:val="en-GB"/>
        </w:rPr>
        <w:t>การจำหน่ายเงินลงทุนในบริษัทย่อย</w:t>
      </w:r>
    </w:p>
    <w:p w14:paraId="1DA1405A" w14:textId="52FE4923" w:rsidR="00637B23" w:rsidRDefault="00637B23"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637B23">
        <w:rPr>
          <w:rFonts w:ascii="Browallia New" w:hAnsi="Browallia New" w:cs="Browallia New" w:hint="cs"/>
          <w:sz w:val="28"/>
          <w:szCs w:val="28"/>
          <w:cs/>
          <w:lang w:val="en-GB"/>
        </w:rPr>
        <w:t xml:space="preserve">ในการประชุมคณะกรรมการบริษัท ครั้งที่ </w:t>
      </w:r>
      <w:r w:rsidRPr="006B74D9">
        <w:rPr>
          <w:rFonts w:ascii="Browallia New" w:hAnsi="Browallia New" w:cs="Browallia New" w:hint="cs"/>
          <w:sz w:val="28"/>
          <w:szCs w:val="28"/>
          <w:cs/>
        </w:rPr>
        <w:t>17</w:t>
      </w:r>
      <w:r w:rsidRPr="00637B23">
        <w:rPr>
          <w:rFonts w:ascii="Browallia New" w:hAnsi="Browallia New" w:cs="Browallia New" w:hint="cs"/>
          <w:sz w:val="28"/>
          <w:szCs w:val="28"/>
          <w:cs/>
          <w:lang w:val="en-GB"/>
        </w:rPr>
        <w:t>/</w:t>
      </w:r>
      <w:r w:rsidRPr="006B74D9">
        <w:rPr>
          <w:rFonts w:ascii="Browallia New" w:hAnsi="Browallia New" w:cs="Browallia New" w:hint="cs"/>
          <w:sz w:val="28"/>
          <w:szCs w:val="28"/>
          <w:cs/>
        </w:rPr>
        <w:t>2566</w:t>
      </w:r>
      <w:r w:rsidRPr="00637B23">
        <w:rPr>
          <w:rFonts w:ascii="Browallia New" w:hAnsi="Browallia New" w:cs="Browallia New" w:hint="cs"/>
          <w:sz w:val="28"/>
          <w:szCs w:val="28"/>
          <w:cs/>
          <w:lang w:val="en-GB"/>
        </w:rPr>
        <w:t xml:space="preserve"> เมื่อวันที่ </w:t>
      </w:r>
      <w:r w:rsidRPr="00637B23">
        <w:rPr>
          <w:rFonts w:ascii="Browallia New" w:hAnsi="Browallia New" w:cs="Browallia New"/>
          <w:sz w:val="28"/>
          <w:szCs w:val="28"/>
          <w:lang w:val="en-GB"/>
        </w:rPr>
        <w:t xml:space="preserve">5 </w:t>
      </w:r>
      <w:r w:rsidRPr="00637B23">
        <w:rPr>
          <w:rFonts w:ascii="Browallia New" w:hAnsi="Browallia New" w:cs="Browallia New" w:hint="cs"/>
          <w:sz w:val="28"/>
          <w:szCs w:val="28"/>
          <w:cs/>
          <w:lang w:val="en-GB"/>
        </w:rPr>
        <w:t xml:space="preserve">ตุลาคม </w:t>
      </w:r>
      <w:r w:rsidRPr="006B74D9">
        <w:rPr>
          <w:rFonts w:ascii="Browallia New" w:hAnsi="Browallia New" w:cs="Browallia New" w:hint="cs"/>
          <w:sz w:val="28"/>
          <w:szCs w:val="28"/>
          <w:cs/>
        </w:rPr>
        <w:t>2566</w:t>
      </w:r>
      <w:r w:rsidRPr="00637B23">
        <w:rPr>
          <w:rFonts w:ascii="Browallia New" w:hAnsi="Browallia New" w:cs="Browallia New" w:hint="cs"/>
          <w:sz w:val="28"/>
          <w:szCs w:val="28"/>
          <w:cs/>
          <w:lang w:val="en-GB"/>
        </w:rPr>
        <w:t xml:space="preserve"> </w:t>
      </w:r>
      <w:r w:rsidR="00912FEB">
        <w:rPr>
          <w:rFonts w:ascii="Browallia New" w:hAnsi="Browallia New" w:cs="Browallia New" w:hint="cs"/>
          <w:sz w:val="28"/>
          <w:szCs w:val="28"/>
          <w:cs/>
          <w:lang w:val="en-GB"/>
        </w:rPr>
        <w:t>ได้</w:t>
      </w:r>
      <w:r w:rsidRPr="00637B23">
        <w:rPr>
          <w:rFonts w:ascii="Browallia New" w:hAnsi="Browallia New" w:cs="Browallia New" w:hint="cs"/>
          <w:sz w:val="28"/>
          <w:szCs w:val="28"/>
          <w:cs/>
          <w:lang w:val="en-GB"/>
        </w:rPr>
        <w:t>มีมติอนุมัติให้จำหน่ายเงินลงทุนในบริษัท บริหารสินทรัพย์ กรุงเทพจรัญ จำกัด</w:t>
      </w:r>
      <w:r w:rsidR="00AA3A1F">
        <w:rPr>
          <w:rFonts w:ascii="Browallia New" w:hAnsi="Browallia New" w:cs="Browallia New" w:hint="cs"/>
          <w:sz w:val="28"/>
          <w:szCs w:val="28"/>
          <w:cs/>
          <w:lang w:val="en-GB"/>
        </w:rPr>
        <w:t xml:space="preserve"> (บริษัทย่อย)</w:t>
      </w:r>
      <w:r w:rsidRPr="00637B23">
        <w:rPr>
          <w:rFonts w:ascii="Browallia New" w:hAnsi="Browallia New" w:cs="Browallia New" w:hint="cs"/>
          <w:sz w:val="28"/>
          <w:szCs w:val="28"/>
          <w:cs/>
          <w:lang w:val="en-GB"/>
        </w:rPr>
        <w:t xml:space="preserve"> ซึ่งบริษัทถือหุ้นในอัตราส่วนร้อยละ </w:t>
      </w:r>
      <w:r w:rsidRPr="006B74D9">
        <w:rPr>
          <w:rFonts w:ascii="Browallia New" w:hAnsi="Browallia New" w:cs="Browallia New" w:hint="cs"/>
          <w:sz w:val="28"/>
          <w:szCs w:val="28"/>
          <w:cs/>
        </w:rPr>
        <w:t>99</w:t>
      </w:r>
      <w:r w:rsidRPr="00637B23">
        <w:rPr>
          <w:rFonts w:ascii="Browallia New" w:hAnsi="Browallia New" w:cs="Browallia New" w:hint="cs"/>
          <w:sz w:val="28"/>
          <w:szCs w:val="28"/>
          <w:cs/>
          <w:lang w:val="en-GB"/>
        </w:rPr>
        <w:t>.</w:t>
      </w:r>
      <w:r w:rsidRPr="006B74D9">
        <w:rPr>
          <w:rFonts w:ascii="Browallia New" w:hAnsi="Browallia New" w:cs="Browallia New" w:hint="cs"/>
          <w:sz w:val="28"/>
          <w:szCs w:val="28"/>
          <w:cs/>
        </w:rPr>
        <w:t>99</w:t>
      </w:r>
      <w:r w:rsidRPr="00637B23">
        <w:rPr>
          <w:rFonts w:ascii="Browallia New" w:hAnsi="Browallia New" w:cs="Browallia New" w:hint="cs"/>
          <w:sz w:val="28"/>
          <w:szCs w:val="28"/>
          <w:cs/>
          <w:lang w:val="en-GB"/>
        </w:rPr>
        <w:t xml:space="preserve"> ให้แก่ บริษัท ทีเอสซี คอร์ปอเรชั่น จำกัด ในอัตราหุ้นละ </w:t>
      </w:r>
      <w:r w:rsidRPr="006B74D9">
        <w:rPr>
          <w:rFonts w:ascii="Browallia New" w:hAnsi="Browallia New" w:cs="Browallia New" w:hint="cs"/>
          <w:sz w:val="28"/>
          <w:szCs w:val="28"/>
          <w:cs/>
        </w:rPr>
        <w:t>12</w:t>
      </w:r>
      <w:r w:rsidRPr="00637B23">
        <w:rPr>
          <w:rFonts w:ascii="Browallia New" w:hAnsi="Browallia New" w:cs="Browallia New" w:hint="cs"/>
          <w:sz w:val="28"/>
          <w:szCs w:val="28"/>
          <w:cs/>
          <w:lang w:val="en-GB"/>
        </w:rPr>
        <w:t>.</w:t>
      </w:r>
      <w:r w:rsidRPr="006B74D9">
        <w:rPr>
          <w:rFonts w:ascii="Browallia New" w:hAnsi="Browallia New" w:cs="Browallia New" w:hint="cs"/>
          <w:sz w:val="28"/>
          <w:szCs w:val="28"/>
          <w:cs/>
        </w:rPr>
        <w:t>40</w:t>
      </w:r>
      <w:r w:rsidRPr="00637B23">
        <w:rPr>
          <w:rFonts w:ascii="Browallia New" w:hAnsi="Browallia New" w:cs="Browallia New" w:hint="cs"/>
          <w:sz w:val="28"/>
          <w:szCs w:val="28"/>
          <w:cs/>
          <w:lang w:val="en-GB"/>
        </w:rPr>
        <w:t xml:space="preserve"> บาท รวมเป็นจำนวนเงิน </w:t>
      </w:r>
      <w:r w:rsidRPr="006B74D9">
        <w:rPr>
          <w:rFonts w:ascii="Browallia New" w:hAnsi="Browallia New" w:cs="Browallia New" w:hint="cs"/>
          <w:sz w:val="28"/>
          <w:szCs w:val="28"/>
          <w:cs/>
        </w:rPr>
        <w:t>30</w:t>
      </w:r>
      <w:r w:rsidRPr="00637B23">
        <w:rPr>
          <w:rFonts w:ascii="Browallia New" w:hAnsi="Browallia New" w:cs="Browallia New" w:hint="cs"/>
          <w:sz w:val="28"/>
          <w:szCs w:val="28"/>
          <w:cs/>
          <w:lang w:val="en-GB"/>
        </w:rPr>
        <w:t>.</w:t>
      </w:r>
      <w:r w:rsidRPr="006B74D9">
        <w:rPr>
          <w:rFonts w:ascii="Browallia New" w:hAnsi="Browallia New" w:cs="Browallia New" w:hint="cs"/>
          <w:sz w:val="28"/>
          <w:szCs w:val="28"/>
          <w:cs/>
        </w:rPr>
        <w:t>99</w:t>
      </w:r>
      <w:r w:rsidRPr="00637B23">
        <w:rPr>
          <w:rFonts w:ascii="Browallia New" w:hAnsi="Browallia New" w:cs="Browallia New" w:hint="cs"/>
          <w:sz w:val="28"/>
          <w:szCs w:val="28"/>
          <w:cs/>
          <w:lang w:val="en-GB"/>
        </w:rPr>
        <w:t xml:space="preserve"> ล้านบาท</w:t>
      </w:r>
      <w:r w:rsidR="00912FEB">
        <w:rPr>
          <w:rFonts w:ascii="Browallia New" w:hAnsi="Browallia New" w:cs="Browallia New" w:hint="cs"/>
          <w:sz w:val="28"/>
          <w:szCs w:val="28"/>
          <w:cs/>
          <w:lang w:val="en-GB"/>
        </w:rPr>
        <w:t xml:space="preserve"> ซึ่งได้ทำการขายเมื่อวันที่ </w:t>
      </w:r>
      <w:r w:rsidR="000F44D9" w:rsidRPr="00103AEC">
        <w:rPr>
          <w:rFonts w:ascii="Browallia New" w:hAnsi="Browallia New" w:cs="Browallia New" w:hint="cs"/>
          <w:sz w:val="28"/>
          <w:szCs w:val="28"/>
          <w:cs/>
        </w:rPr>
        <w:t>วัน</w:t>
      </w:r>
      <w:r w:rsidR="004E7E40" w:rsidRPr="00103AEC">
        <w:rPr>
          <w:rFonts w:ascii="Browallia New" w:hAnsi="Browallia New" w:cs="Browallia New" w:hint="cs"/>
          <w:sz w:val="28"/>
          <w:szCs w:val="28"/>
          <w:cs/>
        </w:rPr>
        <w:t xml:space="preserve">ที่ 5 </w:t>
      </w:r>
      <w:r w:rsidR="00103AEC" w:rsidRPr="00103AEC">
        <w:rPr>
          <w:rFonts w:ascii="Browallia New" w:hAnsi="Browallia New" w:cs="Browallia New" w:hint="cs"/>
          <w:sz w:val="28"/>
          <w:szCs w:val="28"/>
          <w:cs/>
        </w:rPr>
        <w:t>ตุลาคม 2566</w:t>
      </w:r>
      <w:r w:rsidR="000F44D9">
        <w:rPr>
          <w:rFonts w:ascii="Browallia New" w:hAnsi="Browallia New" w:cs="Browallia New" w:hint="cs"/>
          <w:sz w:val="28"/>
          <w:szCs w:val="28"/>
          <w:cs/>
        </w:rPr>
        <w:t xml:space="preserve"> โดยบริษัทได้รับชำระค่าหุ้นเรียบร้อยแล้วและโอนหุ้นให้กับ</w:t>
      </w:r>
      <w:r w:rsidR="009F4F27">
        <w:rPr>
          <w:rFonts w:ascii="Browallia New" w:hAnsi="Browallia New" w:cs="Browallia New" w:hint="cs"/>
          <w:sz w:val="28"/>
          <w:szCs w:val="28"/>
          <w:cs/>
        </w:rPr>
        <w:t xml:space="preserve">ผู้ซื้อเรียบร้อยแล้ว </w:t>
      </w:r>
    </w:p>
    <w:p w14:paraId="402835DA" w14:textId="77777777" w:rsidR="009F4F27" w:rsidRDefault="009F4F27"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53BAD374" w14:textId="76635C0A" w:rsidR="009F4F27" w:rsidRDefault="009F4F27"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Pr>
          <w:rFonts w:ascii="Browallia New" w:hAnsi="Browallia New" w:cs="Browallia New" w:hint="cs"/>
          <w:sz w:val="28"/>
          <w:szCs w:val="28"/>
          <w:cs/>
        </w:rPr>
        <w:t>สินทรัพย์และหนี้สิน (ที่ผ่านการ</w:t>
      </w:r>
      <w:r w:rsidR="001A4EF5">
        <w:rPr>
          <w:rFonts w:ascii="Browallia New" w:hAnsi="Browallia New" w:cs="Browallia New" w:hint="cs"/>
          <w:sz w:val="28"/>
          <w:szCs w:val="28"/>
          <w:cs/>
        </w:rPr>
        <w:t>สอบทานของผู้สอบบัญชีแล้ว) ณ วัน</w:t>
      </w:r>
      <w:r w:rsidR="00076212">
        <w:rPr>
          <w:rFonts w:ascii="Browallia New" w:hAnsi="Browallia New" w:cs="Browallia New" w:hint="cs"/>
          <w:sz w:val="28"/>
          <w:szCs w:val="28"/>
          <w:cs/>
        </w:rPr>
        <w:t xml:space="preserve">ที่ </w:t>
      </w:r>
      <w:r w:rsidR="00DF45B1">
        <w:rPr>
          <w:rFonts w:ascii="Browallia New" w:hAnsi="Browallia New" w:cs="Browallia New"/>
          <w:sz w:val="28"/>
          <w:szCs w:val="28"/>
        </w:rPr>
        <w:t xml:space="preserve">5 </w:t>
      </w:r>
      <w:r w:rsidR="00DF45B1">
        <w:rPr>
          <w:rFonts w:ascii="Browallia New" w:hAnsi="Browallia New" w:cs="Browallia New" w:hint="cs"/>
          <w:sz w:val="28"/>
          <w:szCs w:val="28"/>
          <w:cs/>
        </w:rPr>
        <w:t>ตุลาคม</w:t>
      </w:r>
      <w:r w:rsidR="00076212">
        <w:rPr>
          <w:rFonts w:ascii="Browallia New" w:hAnsi="Browallia New" w:cs="Browallia New" w:hint="cs"/>
          <w:sz w:val="28"/>
          <w:szCs w:val="28"/>
          <w:cs/>
        </w:rPr>
        <w:t xml:space="preserve"> 2566 ซึ่งเป็นวันที่บริษัท</w:t>
      </w:r>
      <w:r w:rsidR="00AA3A1F">
        <w:rPr>
          <w:rFonts w:ascii="Browallia New" w:hAnsi="Browallia New" w:cs="Browallia New" w:hint="cs"/>
          <w:sz w:val="28"/>
          <w:szCs w:val="28"/>
          <w:cs/>
        </w:rPr>
        <w:t>จำหน่ายบริษัทย่อย ซึ่งใช้เป็นข้อมูลในการถอดออกจากงบการเงินรวมของบริษัท มีดังนี้</w:t>
      </w:r>
    </w:p>
    <w:p w14:paraId="2B872CFD" w14:textId="77777777" w:rsidR="00AA3A1F"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8"/>
        <w:gridCol w:w="2663"/>
      </w:tblGrid>
      <w:tr w:rsidR="00AA3A1F" w14:paraId="39C2F615" w14:textId="77777777" w:rsidTr="00233954">
        <w:tc>
          <w:tcPr>
            <w:tcW w:w="6298" w:type="dxa"/>
          </w:tcPr>
          <w:p w14:paraId="475F50BF" w14:textId="77777777" w:rsidR="00AA3A1F"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bottom w:val="single" w:sz="4" w:space="0" w:color="auto"/>
            </w:tcBorders>
          </w:tcPr>
          <w:p w14:paraId="2EA98E40" w14:textId="5BA8CEF6" w:rsidR="00AA3A1F" w:rsidRDefault="00AC2093" w:rsidP="00AC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2093">
              <w:rPr>
                <w:rFonts w:ascii="Browallia New" w:hAnsi="Browallia New" w:cs="Browallia New"/>
                <w:sz w:val="28"/>
                <w:szCs w:val="28"/>
                <w:cs/>
              </w:rPr>
              <w:t>(หน่วย</w:t>
            </w:r>
            <w:r w:rsidRPr="00AC2093">
              <w:rPr>
                <w:rFonts w:ascii="Browallia New" w:hAnsi="Browallia New" w:cs="Browallia New"/>
                <w:sz w:val="28"/>
                <w:szCs w:val="28"/>
              </w:rPr>
              <w:t xml:space="preserve"> </w:t>
            </w:r>
            <w:r w:rsidRPr="00AC2093">
              <w:rPr>
                <w:rFonts w:ascii="Browallia New" w:hAnsi="Browallia New" w:cs="Browallia New"/>
                <w:sz w:val="28"/>
                <w:szCs w:val="28"/>
                <w:cs/>
              </w:rPr>
              <w:t>:</w:t>
            </w:r>
            <w:r w:rsidRPr="00AC2093">
              <w:rPr>
                <w:rFonts w:ascii="Browallia New" w:hAnsi="Browallia New" w:cs="Browallia New"/>
                <w:sz w:val="28"/>
                <w:szCs w:val="28"/>
              </w:rPr>
              <w:t xml:space="preserve"> </w:t>
            </w:r>
            <w:r w:rsidRPr="00AC2093">
              <w:rPr>
                <w:rFonts w:ascii="Browallia New" w:hAnsi="Browallia New" w:cs="Browallia New"/>
                <w:sz w:val="28"/>
                <w:szCs w:val="28"/>
                <w:cs/>
              </w:rPr>
              <w:t>พันบาท)</w:t>
            </w:r>
          </w:p>
        </w:tc>
      </w:tr>
      <w:tr w:rsidR="00AC2093" w14:paraId="575B80E5" w14:textId="77777777" w:rsidTr="00233954">
        <w:tc>
          <w:tcPr>
            <w:tcW w:w="6298" w:type="dxa"/>
          </w:tcPr>
          <w:p w14:paraId="550F947C" w14:textId="77777777" w:rsidR="00AC2093" w:rsidRDefault="00AC2093" w:rsidP="00AC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top w:val="single" w:sz="4" w:space="0" w:color="auto"/>
              <w:bottom w:val="single" w:sz="4" w:space="0" w:color="auto"/>
            </w:tcBorders>
          </w:tcPr>
          <w:p w14:paraId="39D4D81B" w14:textId="77777777" w:rsidR="00AC2093" w:rsidRDefault="00AC2093" w:rsidP="00AC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A3A1F">
              <w:rPr>
                <w:rFonts w:ascii="Browallia New" w:hAnsi="Browallia New" w:cs="Browallia New"/>
                <w:sz w:val="28"/>
                <w:szCs w:val="28"/>
                <w:cs/>
              </w:rPr>
              <w:t xml:space="preserve">บริษัท บริหารสินทรัพย์ </w:t>
            </w:r>
          </w:p>
          <w:p w14:paraId="51C03FC6" w14:textId="7D54D0A2" w:rsidR="00AC2093" w:rsidRPr="00AA3A1F" w:rsidRDefault="00AC2093" w:rsidP="00AC20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AA3A1F">
              <w:rPr>
                <w:rFonts w:ascii="Browallia New" w:hAnsi="Browallia New" w:cs="Browallia New"/>
                <w:sz w:val="28"/>
                <w:szCs w:val="28"/>
                <w:cs/>
              </w:rPr>
              <w:t>กรุงเทพจรัญ จำกัด</w:t>
            </w:r>
          </w:p>
        </w:tc>
      </w:tr>
      <w:tr w:rsidR="00AA3A1F" w14:paraId="53D03905" w14:textId="77777777" w:rsidTr="00233954">
        <w:tc>
          <w:tcPr>
            <w:tcW w:w="6298" w:type="dxa"/>
          </w:tcPr>
          <w:p w14:paraId="07674C63" w14:textId="77777777" w:rsidR="00AA3A1F"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top w:val="single" w:sz="4" w:space="0" w:color="auto"/>
            </w:tcBorders>
          </w:tcPr>
          <w:p w14:paraId="20EA33C1" w14:textId="77777777" w:rsidR="00AA3A1F"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A3A1F" w14:paraId="252E0682" w14:textId="77777777" w:rsidTr="00970635">
        <w:tc>
          <w:tcPr>
            <w:tcW w:w="6298" w:type="dxa"/>
          </w:tcPr>
          <w:p w14:paraId="762860B6" w14:textId="5F8307E9" w:rsidR="00AA3A1F" w:rsidRPr="00233954" w:rsidRDefault="00AC2093"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233954">
              <w:rPr>
                <w:rFonts w:ascii="Browallia New" w:hAnsi="Browallia New" w:cs="Browallia New" w:hint="cs"/>
                <w:b/>
                <w:bCs/>
                <w:sz w:val="28"/>
                <w:szCs w:val="28"/>
                <w:cs/>
              </w:rPr>
              <w:t>สินทรัพย์</w:t>
            </w:r>
          </w:p>
        </w:tc>
        <w:tc>
          <w:tcPr>
            <w:tcW w:w="2663" w:type="dxa"/>
          </w:tcPr>
          <w:p w14:paraId="0613158A" w14:textId="77777777" w:rsidR="00AA3A1F" w:rsidRDefault="00AA3A1F" w:rsidP="005377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AA3A1F" w14:paraId="24317345" w14:textId="77777777" w:rsidTr="00970635">
        <w:tc>
          <w:tcPr>
            <w:tcW w:w="6298" w:type="dxa"/>
          </w:tcPr>
          <w:p w14:paraId="71BC659E" w14:textId="1479E7F6" w:rsidR="00AA3A1F" w:rsidRDefault="003F5EE7"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3F5EE7">
              <w:rPr>
                <w:rFonts w:ascii="Browallia New" w:hAnsi="Browallia New" w:cs="Browallia New"/>
                <w:sz w:val="28"/>
                <w:szCs w:val="28"/>
                <w:cs/>
              </w:rPr>
              <w:t>เงินสดและรายการเทียบเท่าเงินสด</w:t>
            </w:r>
          </w:p>
        </w:tc>
        <w:tc>
          <w:tcPr>
            <w:tcW w:w="2663" w:type="dxa"/>
          </w:tcPr>
          <w:p w14:paraId="639347AC" w14:textId="3EC58C54" w:rsidR="00AA3A1F" w:rsidRDefault="00970635" w:rsidP="009706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w:t>
            </w:r>
            <w:r w:rsidR="000A138A">
              <w:rPr>
                <w:rFonts w:ascii="Browallia New" w:hAnsi="Browallia New" w:cs="Browallia New"/>
                <w:sz w:val="28"/>
                <w:szCs w:val="28"/>
              </w:rPr>
              <w:t>,000</w:t>
            </w:r>
          </w:p>
        </w:tc>
      </w:tr>
      <w:tr w:rsidR="00D108FF" w14:paraId="49097CA1" w14:textId="77777777" w:rsidTr="00970635">
        <w:tc>
          <w:tcPr>
            <w:tcW w:w="6298" w:type="dxa"/>
          </w:tcPr>
          <w:p w14:paraId="725ED3E7" w14:textId="27B72D4C" w:rsidR="00D108FF" w:rsidRDefault="00A35B77"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A35B77">
              <w:rPr>
                <w:rFonts w:ascii="Browallia New" w:hAnsi="Browallia New" w:cs="Browallia New"/>
                <w:sz w:val="28"/>
                <w:szCs w:val="28"/>
                <w:cs/>
              </w:rPr>
              <w:t>ลูกหนี้การค้าและลูกหนี้อื่น</w:t>
            </w:r>
          </w:p>
        </w:tc>
        <w:tc>
          <w:tcPr>
            <w:tcW w:w="2663" w:type="dxa"/>
            <w:tcBorders>
              <w:bottom w:val="single" w:sz="4" w:space="0" w:color="auto"/>
            </w:tcBorders>
          </w:tcPr>
          <w:p w14:paraId="3AF44BB7" w14:textId="008F4318" w:rsidR="00D108FF" w:rsidRDefault="000A138A" w:rsidP="000A1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101</w:t>
            </w:r>
          </w:p>
        </w:tc>
      </w:tr>
      <w:tr w:rsidR="00AA3A1F" w14:paraId="5DFF61B7" w14:textId="77777777" w:rsidTr="00233954">
        <w:tc>
          <w:tcPr>
            <w:tcW w:w="6298" w:type="dxa"/>
          </w:tcPr>
          <w:p w14:paraId="181FD31E" w14:textId="0CC83F6F" w:rsidR="00AA3A1F" w:rsidRPr="00233954"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233954">
              <w:rPr>
                <w:rFonts w:ascii="Browallia New" w:hAnsi="Browallia New" w:cs="Browallia New" w:hint="cs"/>
                <w:b/>
                <w:bCs/>
                <w:sz w:val="28"/>
                <w:szCs w:val="28"/>
                <w:cs/>
              </w:rPr>
              <w:t>รวมสินทรัพย์</w:t>
            </w:r>
          </w:p>
        </w:tc>
        <w:tc>
          <w:tcPr>
            <w:tcW w:w="2663" w:type="dxa"/>
            <w:tcBorders>
              <w:top w:val="single" w:sz="4" w:space="0" w:color="auto"/>
              <w:bottom w:val="single" w:sz="4" w:space="0" w:color="auto"/>
            </w:tcBorders>
          </w:tcPr>
          <w:p w14:paraId="17F2F074" w14:textId="5B9A8B3F" w:rsidR="00AA3A1F" w:rsidRDefault="00C808C0" w:rsidP="00A35B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25,101</w:t>
            </w:r>
          </w:p>
        </w:tc>
      </w:tr>
      <w:tr w:rsidR="00AA3A1F" w14:paraId="389083B9" w14:textId="77777777" w:rsidTr="00233954">
        <w:tc>
          <w:tcPr>
            <w:tcW w:w="6298" w:type="dxa"/>
          </w:tcPr>
          <w:p w14:paraId="29547F93" w14:textId="16761FFF" w:rsidR="00AA3A1F" w:rsidRPr="00233954"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233954">
              <w:rPr>
                <w:rFonts w:ascii="Browallia New" w:hAnsi="Browallia New" w:cs="Browallia New" w:hint="cs"/>
                <w:b/>
                <w:bCs/>
                <w:sz w:val="28"/>
                <w:szCs w:val="28"/>
                <w:cs/>
              </w:rPr>
              <w:t>หนี้สิน</w:t>
            </w:r>
          </w:p>
        </w:tc>
        <w:tc>
          <w:tcPr>
            <w:tcW w:w="2663" w:type="dxa"/>
            <w:tcBorders>
              <w:top w:val="single" w:sz="4" w:space="0" w:color="auto"/>
            </w:tcBorders>
          </w:tcPr>
          <w:p w14:paraId="29AEF8EE" w14:textId="77777777" w:rsidR="00AA3A1F"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AA3A1F" w14:paraId="20CCAE99" w14:textId="77777777" w:rsidTr="00233954">
        <w:tc>
          <w:tcPr>
            <w:tcW w:w="6298" w:type="dxa"/>
          </w:tcPr>
          <w:p w14:paraId="1B1A3211" w14:textId="2C4EB999" w:rsidR="00AA3A1F" w:rsidRDefault="002C1AB1"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2C1AB1">
              <w:rPr>
                <w:rFonts w:ascii="Browallia New" w:hAnsi="Browallia New" w:cs="Browallia New"/>
                <w:sz w:val="28"/>
                <w:szCs w:val="28"/>
                <w:cs/>
              </w:rPr>
              <w:t>เจ้าหนี้การค้าและเจ้าหนี้อื่น</w:t>
            </w:r>
          </w:p>
        </w:tc>
        <w:tc>
          <w:tcPr>
            <w:tcW w:w="2663" w:type="dxa"/>
            <w:tcBorders>
              <w:bottom w:val="single" w:sz="4" w:space="0" w:color="auto"/>
            </w:tcBorders>
          </w:tcPr>
          <w:p w14:paraId="56FF7231" w14:textId="5F80899F" w:rsidR="00AA3A1F" w:rsidRDefault="00612C1B" w:rsidP="007C3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w:t>
            </w:r>
          </w:p>
        </w:tc>
      </w:tr>
      <w:tr w:rsidR="00AA3A1F" w14:paraId="0E5BA91B" w14:textId="77777777" w:rsidTr="00233954">
        <w:tc>
          <w:tcPr>
            <w:tcW w:w="6298" w:type="dxa"/>
          </w:tcPr>
          <w:p w14:paraId="6752F387" w14:textId="6372142C" w:rsidR="00AA3A1F" w:rsidRPr="00233954"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233954">
              <w:rPr>
                <w:rFonts w:ascii="Browallia New" w:hAnsi="Browallia New" w:cs="Browallia New" w:hint="cs"/>
                <w:b/>
                <w:bCs/>
                <w:sz w:val="28"/>
                <w:szCs w:val="28"/>
                <w:cs/>
              </w:rPr>
              <w:t>รวมหนี้สิน</w:t>
            </w:r>
          </w:p>
        </w:tc>
        <w:tc>
          <w:tcPr>
            <w:tcW w:w="2663" w:type="dxa"/>
            <w:tcBorders>
              <w:top w:val="single" w:sz="4" w:space="0" w:color="auto"/>
              <w:bottom w:val="single" w:sz="4" w:space="0" w:color="auto"/>
            </w:tcBorders>
          </w:tcPr>
          <w:p w14:paraId="74557AF9" w14:textId="3C25D27D" w:rsidR="00AA3A1F" w:rsidRDefault="00AA000A" w:rsidP="0061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(19)</w:t>
            </w:r>
          </w:p>
        </w:tc>
      </w:tr>
      <w:tr w:rsidR="006F3649" w14:paraId="405D2094" w14:textId="77777777" w:rsidTr="0089506C">
        <w:tc>
          <w:tcPr>
            <w:tcW w:w="6298" w:type="dxa"/>
          </w:tcPr>
          <w:p w14:paraId="37E242A7" w14:textId="77777777" w:rsidR="006F3649"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2663" w:type="dxa"/>
            <w:tcBorders>
              <w:top w:val="single" w:sz="4" w:space="0" w:color="auto"/>
            </w:tcBorders>
          </w:tcPr>
          <w:p w14:paraId="7E23D988" w14:textId="77777777" w:rsidR="006F3649"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6F3649" w14:paraId="02FA144E" w14:textId="77777777" w:rsidTr="0089506C">
        <w:tc>
          <w:tcPr>
            <w:tcW w:w="6298" w:type="dxa"/>
          </w:tcPr>
          <w:p w14:paraId="61DF7AEC" w14:textId="41964F6B" w:rsidR="006F3649" w:rsidRPr="00233954" w:rsidRDefault="006F3649"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sidRPr="00233954">
              <w:rPr>
                <w:rFonts w:ascii="Browallia New" w:hAnsi="Browallia New" w:cs="Browallia New" w:hint="cs"/>
                <w:b/>
                <w:bCs/>
                <w:sz w:val="28"/>
                <w:szCs w:val="28"/>
                <w:cs/>
              </w:rPr>
              <w:t>มูลค่าตามบัญชีสุทธ</w:t>
            </w:r>
            <w:r w:rsidR="00C109A0" w:rsidRPr="00233954">
              <w:rPr>
                <w:rFonts w:ascii="Browallia New" w:hAnsi="Browallia New" w:cs="Browallia New" w:hint="cs"/>
                <w:b/>
                <w:bCs/>
                <w:sz w:val="28"/>
                <w:szCs w:val="28"/>
                <w:cs/>
              </w:rPr>
              <w:t>ิ</w:t>
            </w:r>
            <w:r w:rsidR="008E2561" w:rsidRPr="00233954">
              <w:rPr>
                <w:rFonts w:ascii="Browallia New" w:hAnsi="Browallia New" w:cs="Browallia New" w:hint="cs"/>
                <w:b/>
                <w:bCs/>
                <w:sz w:val="28"/>
                <w:szCs w:val="28"/>
                <w:cs/>
              </w:rPr>
              <w:t>ของสินทรัพย์</w:t>
            </w:r>
            <w:r w:rsidR="00C109A0" w:rsidRPr="00233954">
              <w:rPr>
                <w:rFonts w:ascii="Browallia New" w:hAnsi="Browallia New" w:cs="Browallia New" w:hint="cs"/>
                <w:b/>
                <w:bCs/>
                <w:sz w:val="28"/>
                <w:szCs w:val="28"/>
                <w:cs/>
              </w:rPr>
              <w:t>และหนี้สินที่</w:t>
            </w:r>
            <w:r w:rsidR="00233954" w:rsidRPr="00233954">
              <w:rPr>
                <w:rFonts w:ascii="Browallia New" w:hAnsi="Browallia New" w:cs="Browallia New" w:hint="cs"/>
                <w:b/>
                <w:bCs/>
                <w:sz w:val="28"/>
                <w:szCs w:val="28"/>
                <w:cs/>
              </w:rPr>
              <w:t>จำหน่าย</w:t>
            </w:r>
          </w:p>
        </w:tc>
        <w:tc>
          <w:tcPr>
            <w:tcW w:w="2663" w:type="dxa"/>
            <w:tcBorders>
              <w:bottom w:val="single" w:sz="12" w:space="0" w:color="auto"/>
            </w:tcBorders>
          </w:tcPr>
          <w:p w14:paraId="557BA1C6" w14:textId="1770053C" w:rsidR="006F3649" w:rsidRDefault="00AA000A" w:rsidP="00612C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25,082</w:t>
            </w:r>
          </w:p>
        </w:tc>
      </w:tr>
    </w:tbl>
    <w:p w14:paraId="50528FA1" w14:textId="77777777" w:rsidR="00AA3A1F" w:rsidRPr="00912FEB" w:rsidRDefault="00AA3A1F" w:rsidP="0063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p>
    <w:p w14:paraId="621368EA"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AB402B1"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139F02C4"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0103D12F"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6910B173"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ED68810"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6C4B7BA1"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5C5F873" w14:textId="7ADB549F" w:rsidR="00637B23" w:rsidRPr="004E4F55" w:rsidRDefault="0089506C"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E4F55">
        <w:rPr>
          <w:rFonts w:ascii="Browallia New" w:hAnsi="Browallia New" w:cs="Browallia New" w:hint="cs"/>
          <w:sz w:val="28"/>
          <w:szCs w:val="28"/>
          <w:cs/>
          <w:lang w:val="en-GB"/>
        </w:rPr>
        <w:t>รายละเอียดของการจำหน่าย</w:t>
      </w:r>
      <w:r w:rsidR="004E4F55" w:rsidRPr="004E4F55">
        <w:rPr>
          <w:rFonts w:ascii="Browallia New" w:hAnsi="Browallia New" w:cs="Browallia New" w:hint="cs"/>
          <w:sz w:val="28"/>
          <w:szCs w:val="28"/>
          <w:cs/>
          <w:lang w:val="en-GB"/>
        </w:rPr>
        <w:t>บริษัทย่อย มีดังนี้</w:t>
      </w:r>
    </w:p>
    <w:p w14:paraId="7D5ED837" w14:textId="77777777" w:rsid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8"/>
        <w:gridCol w:w="2663"/>
      </w:tblGrid>
      <w:tr w:rsidR="004E4F55" w14:paraId="79FA4995" w14:textId="77777777">
        <w:tc>
          <w:tcPr>
            <w:tcW w:w="6298" w:type="dxa"/>
          </w:tcPr>
          <w:p w14:paraId="35E61A71"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bottom w:val="single" w:sz="4" w:space="0" w:color="auto"/>
            </w:tcBorders>
          </w:tcPr>
          <w:p w14:paraId="57913DBC"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sidRPr="00AC2093">
              <w:rPr>
                <w:rFonts w:ascii="Browallia New" w:hAnsi="Browallia New" w:cs="Browallia New"/>
                <w:sz w:val="28"/>
                <w:szCs w:val="28"/>
                <w:cs/>
              </w:rPr>
              <w:t>(หน่วย</w:t>
            </w:r>
            <w:r w:rsidRPr="00AC2093">
              <w:rPr>
                <w:rFonts w:ascii="Browallia New" w:hAnsi="Browallia New" w:cs="Browallia New"/>
                <w:sz w:val="28"/>
                <w:szCs w:val="28"/>
              </w:rPr>
              <w:t xml:space="preserve"> </w:t>
            </w:r>
            <w:r w:rsidRPr="00AC2093">
              <w:rPr>
                <w:rFonts w:ascii="Browallia New" w:hAnsi="Browallia New" w:cs="Browallia New"/>
                <w:sz w:val="28"/>
                <w:szCs w:val="28"/>
                <w:cs/>
              </w:rPr>
              <w:t>:</w:t>
            </w:r>
            <w:r w:rsidRPr="00AC2093">
              <w:rPr>
                <w:rFonts w:ascii="Browallia New" w:hAnsi="Browallia New" w:cs="Browallia New"/>
                <w:sz w:val="28"/>
                <w:szCs w:val="28"/>
              </w:rPr>
              <w:t xml:space="preserve"> </w:t>
            </w:r>
            <w:r w:rsidRPr="00AC2093">
              <w:rPr>
                <w:rFonts w:ascii="Browallia New" w:hAnsi="Browallia New" w:cs="Browallia New"/>
                <w:sz w:val="28"/>
                <w:szCs w:val="28"/>
                <w:cs/>
              </w:rPr>
              <w:t>พันบาท)</w:t>
            </w:r>
          </w:p>
        </w:tc>
      </w:tr>
      <w:tr w:rsidR="004E4F55" w14:paraId="2E7B426B" w14:textId="77777777">
        <w:tc>
          <w:tcPr>
            <w:tcW w:w="6298" w:type="dxa"/>
          </w:tcPr>
          <w:p w14:paraId="11E5D5BD"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top w:val="single" w:sz="4" w:space="0" w:color="auto"/>
              <w:bottom w:val="single" w:sz="4" w:space="0" w:color="auto"/>
            </w:tcBorders>
          </w:tcPr>
          <w:p w14:paraId="394569D6"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AA3A1F">
              <w:rPr>
                <w:rFonts w:ascii="Browallia New" w:hAnsi="Browallia New" w:cs="Browallia New"/>
                <w:sz w:val="28"/>
                <w:szCs w:val="28"/>
                <w:cs/>
              </w:rPr>
              <w:t xml:space="preserve">บริษัท บริหารสินทรัพย์ </w:t>
            </w:r>
          </w:p>
          <w:p w14:paraId="36F9F6BB" w14:textId="77777777" w:rsidR="004E4F55" w:rsidRPr="00AA3A1F"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r w:rsidRPr="00AA3A1F">
              <w:rPr>
                <w:rFonts w:ascii="Browallia New" w:hAnsi="Browallia New" w:cs="Browallia New"/>
                <w:sz w:val="28"/>
                <w:szCs w:val="28"/>
                <w:cs/>
              </w:rPr>
              <w:t>กรุงเทพจรัญ จำกัด</w:t>
            </w:r>
          </w:p>
        </w:tc>
      </w:tr>
      <w:tr w:rsidR="004E4F55" w14:paraId="05858D0B" w14:textId="77777777" w:rsidTr="00011E9C">
        <w:tc>
          <w:tcPr>
            <w:tcW w:w="6298" w:type="dxa"/>
          </w:tcPr>
          <w:p w14:paraId="49AFDE95"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top w:val="single" w:sz="4" w:space="0" w:color="auto"/>
            </w:tcBorders>
          </w:tcPr>
          <w:p w14:paraId="7AFAE08D"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4E4F55" w14:paraId="637E4E16" w14:textId="77777777">
        <w:tc>
          <w:tcPr>
            <w:tcW w:w="6298" w:type="dxa"/>
          </w:tcPr>
          <w:p w14:paraId="6F80905F" w14:textId="5C9C6060" w:rsidR="004E4F55" w:rsidRPr="00BD77C7" w:rsidRDefault="004E4F55" w:rsidP="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D77C7">
              <w:rPr>
                <w:rFonts w:ascii="Browallia New" w:hAnsi="Browallia New" w:cs="Browallia New" w:hint="cs"/>
                <w:sz w:val="28"/>
                <w:szCs w:val="28"/>
                <w:cs/>
              </w:rPr>
              <w:t>มูลค่าตามบัญชีสุทธิของสินทรัพย์และหนี้สินที่จำหน่าย</w:t>
            </w:r>
          </w:p>
        </w:tc>
        <w:tc>
          <w:tcPr>
            <w:tcW w:w="2663" w:type="dxa"/>
          </w:tcPr>
          <w:p w14:paraId="322F8140" w14:textId="588ABFAF" w:rsidR="004E4F55" w:rsidRDefault="00E17D52" w:rsidP="00071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r w:rsidR="00165750">
              <w:rPr>
                <w:rFonts w:ascii="Browallia New" w:hAnsi="Browallia New" w:cs="Browallia New"/>
                <w:sz w:val="28"/>
                <w:szCs w:val="28"/>
              </w:rPr>
              <w:t>25,082</w:t>
            </w:r>
            <w:r>
              <w:rPr>
                <w:rFonts w:ascii="Browallia New" w:hAnsi="Browallia New" w:cs="Browallia New"/>
                <w:sz w:val="28"/>
                <w:szCs w:val="28"/>
              </w:rPr>
              <w:t>)</w:t>
            </w:r>
          </w:p>
        </w:tc>
      </w:tr>
      <w:tr w:rsidR="004E4F55" w14:paraId="659BBA1F" w14:textId="77777777" w:rsidTr="00011E9C">
        <w:tc>
          <w:tcPr>
            <w:tcW w:w="6298" w:type="dxa"/>
          </w:tcPr>
          <w:p w14:paraId="7F869A06" w14:textId="77BD572F" w:rsidR="004E4F55" w:rsidRPr="00BD77C7"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BD77C7">
              <w:rPr>
                <w:rFonts w:ascii="Browallia New" w:hAnsi="Browallia New" w:cs="Browallia New" w:hint="cs"/>
                <w:sz w:val="28"/>
                <w:szCs w:val="28"/>
                <w:u w:val="single"/>
                <w:cs/>
              </w:rPr>
              <w:t>บวก</w:t>
            </w:r>
            <w:r w:rsidRPr="00BD77C7">
              <w:rPr>
                <w:rFonts w:ascii="Browallia New" w:hAnsi="Browallia New" w:cs="Browallia New" w:hint="cs"/>
                <w:sz w:val="28"/>
                <w:szCs w:val="28"/>
                <w:cs/>
              </w:rPr>
              <w:t xml:space="preserve"> เง</w:t>
            </w:r>
            <w:r w:rsidR="00D536BB">
              <w:rPr>
                <w:rFonts w:ascii="Browallia New" w:hAnsi="Browallia New" w:cs="Browallia New" w:hint="cs"/>
                <w:sz w:val="28"/>
                <w:szCs w:val="28"/>
                <w:cs/>
              </w:rPr>
              <w:t>ิ</w:t>
            </w:r>
            <w:r w:rsidRPr="00BD77C7">
              <w:rPr>
                <w:rFonts w:ascii="Browallia New" w:hAnsi="Browallia New" w:cs="Browallia New" w:hint="cs"/>
                <w:sz w:val="28"/>
                <w:szCs w:val="28"/>
                <w:cs/>
              </w:rPr>
              <w:t>นสดรับจากการ</w:t>
            </w:r>
            <w:r w:rsidR="00BD77C7" w:rsidRPr="00BD77C7">
              <w:rPr>
                <w:rFonts w:ascii="Browallia New" w:hAnsi="Browallia New" w:cs="Browallia New" w:hint="cs"/>
                <w:sz w:val="28"/>
                <w:szCs w:val="28"/>
                <w:cs/>
              </w:rPr>
              <w:t>จำหน่ายบริษัทย่อย</w:t>
            </w:r>
          </w:p>
        </w:tc>
        <w:tc>
          <w:tcPr>
            <w:tcW w:w="2663" w:type="dxa"/>
          </w:tcPr>
          <w:p w14:paraId="69CFD7EE" w14:textId="2841FDA6" w:rsidR="004E4F55" w:rsidRDefault="003A3F97" w:rsidP="003A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3</w:t>
            </w:r>
            <w:r w:rsidR="00362FEE">
              <w:rPr>
                <w:rFonts w:ascii="Browallia New" w:hAnsi="Browallia New" w:cs="Browallia New" w:hint="cs"/>
                <w:sz w:val="28"/>
                <w:szCs w:val="28"/>
                <w:cs/>
              </w:rPr>
              <w:t>1</w:t>
            </w:r>
            <w:r>
              <w:rPr>
                <w:rFonts w:ascii="Browallia New" w:hAnsi="Browallia New" w:cs="Browallia New"/>
                <w:sz w:val="28"/>
                <w:szCs w:val="28"/>
              </w:rPr>
              <w:t>,000</w:t>
            </w:r>
          </w:p>
        </w:tc>
      </w:tr>
      <w:tr w:rsidR="004E4F55" w14:paraId="477CBDEE" w14:textId="77777777" w:rsidTr="00011E9C">
        <w:tc>
          <w:tcPr>
            <w:tcW w:w="6298" w:type="dxa"/>
          </w:tcPr>
          <w:p w14:paraId="3E8685A9" w14:textId="42E4F8EE" w:rsidR="004E4F55" w:rsidRPr="00BD77C7" w:rsidRDefault="002870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Pr>
                <w:rFonts w:ascii="Browallia New" w:hAnsi="Browallia New" w:cs="Browallia New" w:hint="cs"/>
                <w:sz w:val="28"/>
                <w:szCs w:val="28"/>
                <w:cs/>
              </w:rPr>
              <w:t>ผลกระทบจากการจำหน่ายบริษัทย่อยที่รับรู้ในงบกำไรขาดทุน</w:t>
            </w:r>
          </w:p>
        </w:tc>
        <w:tc>
          <w:tcPr>
            <w:tcW w:w="2663" w:type="dxa"/>
            <w:tcBorders>
              <w:top w:val="single" w:sz="8" w:space="0" w:color="auto"/>
              <w:bottom w:val="single" w:sz="8" w:space="0" w:color="auto"/>
            </w:tcBorders>
          </w:tcPr>
          <w:p w14:paraId="49C28BDF" w14:textId="5BB88003" w:rsidR="004E4F55" w:rsidRDefault="00702A52" w:rsidP="00491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w:t>
            </w:r>
            <w:r w:rsidR="00766AE6">
              <w:rPr>
                <w:rFonts w:ascii="Browallia New" w:hAnsi="Browallia New" w:cs="Browallia New"/>
                <w:sz w:val="28"/>
                <w:szCs w:val="28"/>
              </w:rPr>
              <w:t>18</w:t>
            </w:r>
          </w:p>
        </w:tc>
      </w:tr>
      <w:tr w:rsidR="004E4F55" w14:paraId="54C09ED7" w14:textId="77777777" w:rsidTr="00011E9C">
        <w:tc>
          <w:tcPr>
            <w:tcW w:w="6298" w:type="dxa"/>
          </w:tcPr>
          <w:p w14:paraId="178F3E16"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663" w:type="dxa"/>
            <w:tcBorders>
              <w:top w:val="single" w:sz="8" w:space="0" w:color="auto"/>
            </w:tcBorders>
          </w:tcPr>
          <w:p w14:paraId="6D4D97AC" w14:textId="77777777" w:rsidR="004E4F55" w:rsidRDefault="004E4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4E4F55" w14:paraId="71446638" w14:textId="77777777" w:rsidTr="00011E9C">
        <w:tc>
          <w:tcPr>
            <w:tcW w:w="6298" w:type="dxa"/>
          </w:tcPr>
          <w:p w14:paraId="7C9A7398" w14:textId="60844FDE" w:rsidR="004E4F55" w:rsidRPr="00233954" w:rsidRDefault="00214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Pr>
                <w:rFonts w:ascii="Browallia New" w:hAnsi="Browallia New" w:cs="Browallia New" w:hint="cs"/>
                <w:b/>
                <w:bCs/>
                <w:sz w:val="28"/>
                <w:szCs w:val="28"/>
                <w:cs/>
              </w:rPr>
              <w:t>รายการที่รับรู้ในงบกำไรขาดทุน</w:t>
            </w:r>
          </w:p>
        </w:tc>
        <w:tc>
          <w:tcPr>
            <w:tcW w:w="2663" w:type="dxa"/>
          </w:tcPr>
          <w:p w14:paraId="4C519816" w14:textId="2BFBF086" w:rsidR="004E4F55" w:rsidRDefault="004E4F55" w:rsidP="00112B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r>
      <w:tr w:rsidR="004E4F55" w14:paraId="39C94F36" w14:textId="77777777" w:rsidTr="00011E9C">
        <w:tc>
          <w:tcPr>
            <w:tcW w:w="6298" w:type="dxa"/>
          </w:tcPr>
          <w:p w14:paraId="68127790" w14:textId="6D598BBD" w:rsidR="004E4F55" w:rsidRDefault="005606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ส่วนต่างจากการ</w:t>
            </w:r>
            <w:r w:rsidR="002C5AF6">
              <w:rPr>
                <w:rFonts w:ascii="Browallia New" w:hAnsi="Browallia New" w:cs="Browallia New" w:hint="cs"/>
                <w:sz w:val="28"/>
                <w:szCs w:val="28"/>
                <w:cs/>
              </w:rPr>
              <w:t>ถอดงบการเงินรวมของบริษัทย่อยออกจากงบการเงินรวม</w:t>
            </w:r>
          </w:p>
        </w:tc>
        <w:tc>
          <w:tcPr>
            <w:tcW w:w="2663" w:type="dxa"/>
            <w:tcBorders>
              <w:bottom w:val="single" w:sz="8" w:space="0" w:color="auto"/>
            </w:tcBorders>
          </w:tcPr>
          <w:p w14:paraId="2781CE05" w14:textId="228FB94D" w:rsidR="004E4F55" w:rsidRDefault="00766AE6" w:rsidP="00467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4E4F55" w14:paraId="29BC0216" w14:textId="77777777" w:rsidTr="00011E9C">
        <w:tc>
          <w:tcPr>
            <w:tcW w:w="6298" w:type="dxa"/>
          </w:tcPr>
          <w:p w14:paraId="7AF0A9B3" w14:textId="4F68398C" w:rsidR="004E4F55" w:rsidRPr="00233954" w:rsidRDefault="00011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cs/>
              </w:rPr>
            </w:pPr>
            <w:r>
              <w:rPr>
                <w:rFonts w:ascii="Browallia New" w:hAnsi="Browallia New" w:cs="Browallia New" w:hint="cs"/>
                <w:b/>
                <w:bCs/>
                <w:sz w:val="28"/>
                <w:szCs w:val="28"/>
                <w:cs/>
              </w:rPr>
              <w:t>กำไรจากการจำหน่ายบริษัทย่อย</w:t>
            </w:r>
          </w:p>
        </w:tc>
        <w:tc>
          <w:tcPr>
            <w:tcW w:w="2663" w:type="dxa"/>
            <w:tcBorders>
              <w:top w:val="single" w:sz="8" w:space="0" w:color="auto"/>
              <w:bottom w:val="single" w:sz="12" w:space="0" w:color="auto"/>
            </w:tcBorders>
          </w:tcPr>
          <w:p w14:paraId="7DAB251F" w14:textId="7C8CAAD2" w:rsidR="004E4F55" w:rsidRDefault="00766AE6" w:rsidP="00175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r>
              <w:rPr>
                <w:rFonts w:ascii="Browallia New" w:hAnsi="Browallia New" w:cs="Browallia New"/>
                <w:sz w:val="28"/>
                <w:szCs w:val="28"/>
              </w:rPr>
              <w:t>5,918</w:t>
            </w:r>
          </w:p>
        </w:tc>
      </w:tr>
    </w:tbl>
    <w:p w14:paraId="251F1E9C" w14:textId="77777777" w:rsidR="004E4F55" w:rsidRPr="004E4F55" w:rsidRDefault="004E4F55" w:rsidP="00340C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cs/>
        </w:rPr>
      </w:pPr>
    </w:p>
    <w:p w14:paraId="13ADDC17" w14:textId="689BAAF6" w:rsidR="00776A26" w:rsidRDefault="00776A26"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u w:val="single"/>
          <w:lang w:val="en-GB"/>
        </w:rPr>
      </w:pPr>
      <w:r>
        <w:rPr>
          <w:rFonts w:ascii="Browallia New" w:hAnsi="Browallia New" w:cs="Browallia New" w:hint="cs"/>
          <w:b/>
          <w:bCs/>
          <w:sz w:val="28"/>
          <w:szCs w:val="28"/>
          <w:u w:val="single"/>
          <w:cs/>
          <w:lang w:val="en-GB"/>
        </w:rPr>
        <w:t>การลงทุนในบริษัทย่อย</w:t>
      </w:r>
    </w:p>
    <w:p w14:paraId="108B4457" w14:textId="6EE649E6" w:rsidR="00402363" w:rsidRPr="00776A26" w:rsidRDefault="00723BDE"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lang w:val="en-GB"/>
        </w:rPr>
      </w:pPr>
      <w:r w:rsidRPr="00776A26">
        <w:rPr>
          <w:rFonts w:ascii="Browallia New" w:hAnsi="Browallia New" w:cs="Browallia New" w:hint="cs"/>
          <w:i/>
          <w:iCs/>
          <w:sz w:val="28"/>
          <w:szCs w:val="28"/>
          <w:cs/>
          <w:lang w:val="en-GB"/>
        </w:rPr>
        <w:t>การจัดตั้งบริษัท</w:t>
      </w:r>
      <w:r w:rsidRPr="00776A26">
        <w:rPr>
          <w:rFonts w:ascii="Browallia New" w:hAnsi="Browallia New" w:cs="Browallia New"/>
          <w:i/>
          <w:iCs/>
          <w:sz w:val="28"/>
          <w:szCs w:val="28"/>
          <w:cs/>
          <w:lang w:val="en-GB"/>
        </w:rPr>
        <w:t xml:space="preserve"> เคเค เอสเธติค จำกัด </w:t>
      </w:r>
      <w:r w:rsidRPr="00776A26">
        <w:rPr>
          <w:rFonts w:ascii="Browallia New" w:hAnsi="Browallia New" w:cs="Browallia New"/>
          <w:i/>
          <w:iCs/>
          <w:sz w:val="28"/>
          <w:szCs w:val="28"/>
          <w:lang w:val="en-GB"/>
        </w:rPr>
        <w:t>(</w:t>
      </w:r>
      <w:r w:rsidRPr="00776A26">
        <w:rPr>
          <w:rFonts w:ascii="Browallia New" w:hAnsi="Browallia New" w:cs="Browallia New" w:hint="cs"/>
          <w:i/>
          <w:iCs/>
          <w:sz w:val="28"/>
          <w:szCs w:val="28"/>
          <w:cs/>
          <w:lang w:val="en-GB"/>
        </w:rPr>
        <w:t>บริษัทย่อย</w:t>
      </w:r>
      <w:r w:rsidRPr="00776A26">
        <w:rPr>
          <w:rFonts w:ascii="Browallia New" w:hAnsi="Browallia New" w:cs="Browallia New"/>
          <w:i/>
          <w:iCs/>
          <w:sz w:val="28"/>
          <w:szCs w:val="28"/>
          <w:lang w:val="en-GB"/>
        </w:rPr>
        <w:t>)</w:t>
      </w:r>
    </w:p>
    <w:p w14:paraId="014D0B75" w14:textId="3B11CC42" w:rsidR="00723BDE" w:rsidRPr="00776A26" w:rsidRDefault="00302C7A"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776A26">
        <w:rPr>
          <w:rFonts w:ascii="Browallia New" w:hAnsi="Browallia New" w:cs="Browallia New"/>
          <w:sz w:val="28"/>
          <w:szCs w:val="28"/>
          <w:cs/>
          <w:lang w:val="en-GB"/>
        </w:rPr>
        <w:t xml:space="preserve">เมื่อวันที่ </w:t>
      </w:r>
      <w:r w:rsidRPr="00776A26">
        <w:rPr>
          <w:rFonts w:ascii="Browallia New" w:hAnsi="Browallia New" w:cs="Browallia New"/>
          <w:sz w:val="28"/>
          <w:szCs w:val="28"/>
          <w:lang w:val="en-GB"/>
        </w:rPr>
        <w:t>15</w:t>
      </w:r>
      <w:r w:rsidRPr="00776A26">
        <w:rPr>
          <w:rFonts w:ascii="Browallia New" w:hAnsi="Browallia New" w:cs="Browallia New"/>
          <w:sz w:val="28"/>
          <w:szCs w:val="28"/>
          <w:cs/>
          <w:lang w:val="en-GB"/>
        </w:rPr>
        <w:t xml:space="preserve"> กุมภาพันธ์ </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ที่ประชุมคณะกรรมการบริษัท ครั้งที่ </w:t>
      </w:r>
      <w:r w:rsidRPr="00776A26">
        <w:rPr>
          <w:rFonts w:ascii="Browallia New" w:hAnsi="Browallia New" w:cs="Browallia New"/>
          <w:sz w:val="28"/>
          <w:szCs w:val="28"/>
          <w:lang w:val="en-GB"/>
        </w:rPr>
        <w:t>1/2566</w:t>
      </w:r>
      <w:r w:rsidRPr="00776A26">
        <w:rPr>
          <w:rFonts w:ascii="Browallia New" w:hAnsi="Browallia New" w:cs="Browallia New"/>
          <w:sz w:val="28"/>
          <w:szCs w:val="28"/>
          <w:cs/>
          <w:lang w:val="en-GB"/>
        </w:rPr>
        <w:t xml:space="preserve"> มีมติอนุมัติให้จัดตั้งบริษัทย่อย</w:t>
      </w:r>
      <w:r w:rsidRPr="00776A26">
        <w:rPr>
          <w:rFonts w:ascii="Browallia New" w:hAnsi="Browallia New" w:cs="Browallia New"/>
          <w:sz w:val="28"/>
          <w:szCs w:val="28"/>
          <w:lang w:val="en-GB"/>
        </w:rPr>
        <w:br/>
      </w:r>
      <w:r w:rsidRPr="00776A26">
        <w:rPr>
          <w:rFonts w:ascii="Browallia New" w:hAnsi="Browallia New" w:cs="Browallia New"/>
          <w:sz w:val="28"/>
          <w:szCs w:val="28"/>
          <w:cs/>
          <w:lang w:val="en-GB"/>
        </w:rPr>
        <w:t>แห่งหนึ่ง โดยใช้ชื่อว่า</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 xml:space="preserve">บริษัท เคเค เอสเธติค จำกัด ซึ่งได้จดทะเบียนจัดตั้งบริษัทด้วยทุนจดทะเบียน </w:t>
      </w:r>
      <w:r w:rsidRPr="00776A26">
        <w:rPr>
          <w:rFonts w:ascii="Browallia New" w:hAnsi="Browallia New" w:cs="Browallia New"/>
          <w:sz w:val="28"/>
          <w:szCs w:val="28"/>
          <w:lang w:val="en-GB"/>
        </w:rPr>
        <w:t>1,000,000</w:t>
      </w:r>
      <w:r w:rsidRPr="00776A26">
        <w:rPr>
          <w:rFonts w:ascii="Browallia New" w:hAnsi="Browallia New" w:cs="Browallia New"/>
          <w:sz w:val="28"/>
          <w:szCs w:val="28"/>
          <w:cs/>
          <w:lang w:val="en-GB"/>
        </w:rPr>
        <w:t xml:space="preserve"> หุ้น มูลค่าหุ้นละ </w:t>
      </w:r>
      <w:r w:rsidRPr="00776A26">
        <w:rPr>
          <w:rFonts w:ascii="Browallia New" w:hAnsi="Browallia New" w:cs="Browallia New"/>
          <w:sz w:val="28"/>
          <w:szCs w:val="28"/>
          <w:lang w:val="en-GB"/>
        </w:rPr>
        <w:t>10</w:t>
      </w:r>
      <w:r w:rsidRPr="00776A26">
        <w:rPr>
          <w:rFonts w:ascii="Browallia New" w:hAnsi="Browallia New" w:cs="Browallia New"/>
          <w:sz w:val="28"/>
          <w:szCs w:val="28"/>
          <w:cs/>
          <w:lang w:val="en-GB"/>
        </w:rPr>
        <w:t xml:space="preserve"> บาท</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 xml:space="preserve">เพื่อประกอบกิจการให้บริการด้านความงามอย่างครบวงจร โดยบริษัทถือหุ้นร้อยละ </w:t>
      </w:r>
      <w:r w:rsidRPr="00776A26">
        <w:rPr>
          <w:rFonts w:ascii="Browallia New" w:hAnsi="Browallia New" w:cs="Browallia New"/>
          <w:sz w:val="28"/>
          <w:szCs w:val="28"/>
          <w:lang w:val="en-GB"/>
        </w:rPr>
        <w:t>50</w:t>
      </w:r>
      <w:r w:rsidRPr="00776A26">
        <w:rPr>
          <w:rFonts w:ascii="Browallia New" w:hAnsi="Browallia New" w:cs="Browallia New"/>
          <w:sz w:val="28"/>
          <w:szCs w:val="28"/>
          <w:cs/>
          <w:lang w:val="en-GB"/>
        </w:rPr>
        <w:t>.</w:t>
      </w:r>
      <w:r w:rsidRPr="00776A26">
        <w:rPr>
          <w:rFonts w:ascii="Browallia New" w:hAnsi="Browallia New" w:cs="Browallia New"/>
          <w:sz w:val="28"/>
          <w:szCs w:val="28"/>
          <w:lang w:val="en-GB"/>
        </w:rPr>
        <w:t>98</w:t>
      </w:r>
      <w:r w:rsidRPr="00776A26">
        <w:rPr>
          <w:rFonts w:ascii="Browallia New" w:hAnsi="Browallia New" w:cs="Browallia New"/>
          <w:sz w:val="28"/>
          <w:szCs w:val="28"/>
          <w:cs/>
          <w:lang w:val="en-GB"/>
        </w:rPr>
        <w:t xml:space="preserve"> ของทุนจดทะเบียนทั้งหมด</w:t>
      </w:r>
    </w:p>
    <w:p w14:paraId="7CCA5B5A" w14:textId="77777777" w:rsidR="00C009BE" w:rsidRDefault="00C009BE"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6415D4C7" w14:textId="3522FDA8" w:rsidR="00075B5B" w:rsidRPr="00776A26" w:rsidRDefault="00075B5B"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lang w:val="en-GB"/>
        </w:rPr>
      </w:pPr>
      <w:r w:rsidRPr="00776A26">
        <w:rPr>
          <w:rFonts w:ascii="Browallia New" w:hAnsi="Browallia New" w:cs="Browallia New" w:hint="cs"/>
          <w:i/>
          <w:iCs/>
          <w:sz w:val="28"/>
          <w:szCs w:val="28"/>
          <w:cs/>
          <w:lang w:val="en-GB"/>
        </w:rPr>
        <w:t>การจัดตั้งบริษัท</w:t>
      </w:r>
      <w:r w:rsidRPr="00776A26">
        <w:rPr>
          <w:rFonts w:ascii="Browallia New" w:hAnsi="Browallia New" w:cs="Browallia New"/>
          <w:i/>
          <w:iCs/>
          <w:sz w:val="28"/>
          <w:szCs w:val="28"/>
          <w:cs/>
          <w:lang w:val="en-GB"/>
        </w:rPr>
        <w:t xml:space="preserve"> </w:t>
      </w:r>
      <w:r w:rsidRPr="00776A26">
        <w:rPr>
          <w:rFonts w:ascii="Browallia New" w:hAnsi="Browallia New" w:cs="Browallia New" w:hint="cs"/>
          <w:i/>
          <w:iCs/>
          <w:sz w:val="28"/>
          <w:szCs w:val="28"/>
          <w:cs/>
          <w:lang w:val="en-GB"/>
        </w:rPr>
        <w:t>อีสานไก่ย่าง</w:t>
      </w:r>
      <w:r w:rsidRPr="00776A26">
        <w:rPr>
          <w:rFonts w:ascii="Browallia New" w:hAnsi="Browallia New" w:cs="Browallia New"/>
          <w:i/>
          <w:iCs/>
          <w:sz w:val="28"/>
          <w:szCs w:val="28"/>
          <w:cs/>
          <w:lang w:val="en-GB"/>
        </w:rPr>
        <w:t xml:space="preserve"> จำกัด </w:t>
      </w:r>
      <w:r w:rsidRPr="00776A26">
        <w:rPr>
          <w:rFonts w:ascii="Browallia New" w:hAnsi="Browallia New" w:cs="Browallia New"/>
          <w:i/>
          <w:iCs/>
          <w:sz w:val="28"/>
          <w:szCs w:val="28"/>
          <w:lang w:val="en-GB"/>
        </w:rPr>
        <w:t>(</w:t>
      </w:r>
      <w:r w:rsidRPr="00776A26">
        <w:rPr>
          <w:rFonts w:ascii="Browallia New" w:hAnsi="Browallia New" w:cs="Browallia New" w:hint="cs"/>
          <w:i/>
          <w:iCs/>
          <w:sz w:val="28"/>
          <w:szCs w:val="28"/>
          <w:cs/>
          <w:lang w:val="en-GB"/>
        </w:rPr>
        <w:t>บริษัทย่อย</w:t>
      </w:r>
      <w:r w:rsidRPr="00776A26">
        <w:rPr>
          <w:rFonts w:ascii="Browallia New" w:hAnsi="Browallia New" w:cs="Browallia New"/>
          <w:i/>
          <w:iCs/>
          <w:sz w:val="28"/>
          <w:szCs w:val="28"/>
          <w:lang w:val="en-GB"/>
        </w:rPr>
        <w:t>)</w:t>
      </w:r>
    </w:p>
    <w:p w14:paraId="67A0CC6A" w14:textId="259FFD9F" w:rsidR="008438CA" w:rsidRPr="00776A26" w:rsidRDefault="008438CA"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776A26">
        <w:rPr>
          <w:rFonts w:ascii="Browallia New" w:hAnsi="Browallia New" w:cs="Browallia New"/>
          <w:sz w:val="28"/>
          <w:szCs w:val="28"/>
          <w:cs/>
          <w:lang w:val="en-GB"/>
        </w:rPr>
        <w:t xml:space="preserve">เมื่อวันที่ </w:t>
      </w:r>
      <w:r w:rsidR="0085321D">
        <w:rPr>
          <w:rFonts w:ascii="Browallia New" w:hAnsi="Browallia New" w:cs="Browallia New"/>
          <w:sz w:val="28"/>
          <w:szCs w:val="28"/>
          <w:lang w:val="en-GB"/>
        </w:rPr>
        <w:t>24</w:t>
      </w:r>
      <w:r w:rsidRPr="00776A26">
        <w:rPr>
          <w:rFonts w:ascii="Browallia New" w:hAnsi="Browallia New" w:cs="Browallia New"/>
          <w:sz w:val="28"/>
          <w:szCs w:val="28"/>
          <w:cs/>
          <w:lang w:val="en-GB"/>
        </w:rPr>
        <w:t xml:space="preserve"> </w:t>
      </w:r>
      <w:r w:rsidR="001779A2" w:rsidRPr="00776A26">
        <w:rPr>
          <w:rFonts w:ascii="Browallia New" w:hAnsi="Browallia New" w:cs="Browallia New" w:hint="cs"/>
          <w:sz w:val="28"/>
          <w:szCs w:val="28"/>
          <w:cs/>
          <w:lang w:val="en-GB"/>
        </w:rPr>
        <w:t>พฤศจิกายน</w:t>
      </w:r>
      <w:r w:rsidRPr="00776A26">
        <w:rPr>
          <w:rFonts w:ascii="Browallia New" w:hAnsi="Browallia New" w:cs="Browallia New"/>
          <w:sz w:val="28"/>
          <w:szCs w:val="28"/>
          <w:cs/>
          <w:lang w:val="en-GB"/>
        </w:rPr>
        <w:t xml:space="preserve"> </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ที่ประชุมคณะกรรมการบริษัท ครั้งที่ </w:t>
      </w:r>
      <w:r w:rsidR="000517B1" w:rsidRPr="000517B1">
        <w:rPr>
          <w:rFonts w:ascii="Browallia New" w:hAnsi="Browallia New" w:cs="Browallia New"/>
          <w:sz w:val="28"/>
          <w:szCs w:val="28"/>
          <w:lang w:val="en-GB"/>
        </w:rPr>
        <w:t>19</w:t>
      </w:r>
      <w:r w:rsidRPr="000517B1">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มีมติอนุมัติให้จัดตั้งบริษัทย่อย</w:t>
      </w:r>
      <w:r w:rsidRPr="00776A26">
        <w:rPr>
          <w:rFonts w:ascii="Browallia New" w:hAnsi="Browallia New" w:cs="Browallia New"/>
          <w:sz w:val="28"/>
          <w:szCs w:val="28"/>
          <w:lang w:val="en-GB"/>
        </w:rPr>
        <w:br/>
      </w:r>
      <w:r w:rsidRPr="00776A26">
        <w:rPr>
          <w:rFonts w:ascii="Browallia New" w:hAnsi="Browallia New" w:cs="Browallia New"/>
          <w:sz w:val="28"/>
          <w:szCs w:val="28"/>
          <w:cs/>
          <w:lang w:val="en-GB"/>
        </w:rPr>
        <w:t>แห่งหนึ่ง โดยใช้ชื่อว่า</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 xml:space="preserve">บริษัท </w:t>
      </w:r>
      <w:r w:rsidR="001779A2" w:rsidRPr="00776A26">
        <w:rPr>
          <w:rFonts w:ascii="Browallia New" w:hAnsi="Browallia New" w:cs="Browallia New" w:hint="cs"/>
          <w:sz w:val="28"/>
          <w:szCs w:val="28"/>
          <w:cs/>
          <w:lang w:val="en-GB"/>
        </w:rPr>
        <w:t>อีสานไก่ย่าง</w:t>
      </w:r>
      <w:r w:rsidRPr="00776A26">
        <w:rPr>
          <w:rFonts w:ascii="Browallia New" w:hAnsi="Browallia New" w:cs="Browallia New"/>
          <w:sz w:val="28"/>
          <w:szCs w:val="28"/>
          <w:cs/>
          <w:lang w:val="en-GB"/>
        </w:rPr>
        <w:t xml:space="preserve"> จำกัด ซึ่งได้จดทะเบียนจัดตั้งบริษัทด้วยทุนจดทะเบียน </w:t>
      </w:r>
      <w:r w:rsidR="00EE7E5E" w:rsidRPr="006B74D9">
        <w:rPr>
          <w:rFonts w:ascii="Browallia New" w:hAnsi="Browallia New" w:cs="Browallia New" w:hint="cs"/>
          <w:sz w:val="28"/>
          <w:szCs w:val="28"/>
          <w:cs/>
        </w:rPr>
        <w:t>500</w:t>
      </w:r>
      <w:r w:rsidR="00EE7E5E" w:rsidRPr="00776A26">
        <w:rPr>
          <w:rFonts w:ascii="Browallia New" w:hAnsi="Browallia New" w:cs="Browallia New"/>
          <w:sz w:val="28"/>
          <w:szCs w:val="28"/>
          <w:lang w:val="en-GB"/>
        </w:rPr>
        <w:t>,000</w:t>
      </w:r>
      <w:r w:rsidRPr="00776A26">
        <w:rPr>
          <w:rFonts w:ascii="Browallia New" w:hAnsi="Browallia New" w:cs="Browallia New"/>
          <w:sz w:val="28"/>
          <w:szCs w:val="28"/>
          <w:cs/>
          <w:lang w:val="en-GB"/>
        </w:rPr>
        <w:t xml:space="preserve"> หุ้น มูลค่าหุ้นละ </w:t>
      </w:r>
      <w:r w:rsidRPr="00776A26">
        <w:rPr>
          <w:rFonts w:ascii="Browallia New" w:hAnsi="Browallia New" w:cs="Browallia New"/>
          <w:sz w:val="28"/>
          <w:szCs w:val="28"/>
          <w:lang w:val="en-GB"/>
        </w:rPr>
        <w:t>10</w:t>
      </w:r>
      <w:r w:rsidRPr="00776A26">
        <w:rPr>
          <w:rFonts w:ascii="Browallia New" w:hAnsi="Browallia New" w:cs="Browallia New"/>
          <w:sz w:val="28"/>
          <w:szCs w:val="28"/>
          <w:cs/>
          <w:lang w:val="en-GB"/>
        </w:rPr>
        <w:t xml:space="preserve"> บาท</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เพื่อประกอบกิจการ</w:t>
      </w:r>
      <w:r w:rsidR="00B97757" w:rsidRPr="00776A26">
        <w:rPr>
          <w:rFonts w:ascii="Browallia New" w:hAnsi="Browallia New" w:cs="Browallia New" w:hint="cs"/>
          <w:sz w:val="28"/>
          <w:szCs w:val="28"/>
          <w:cs/>
          <w:lang w:val="en-GB"/>
        </w:rPr>
        <w:t>ร้านอาหาร</w:t>
      </w:r>
      <w:r w:rsidRPr="00776A26">
        <w:rPr>
          <w:rFonts w:ascii="Browallia New" w:hAnsi="Browallia New" w:cs="Browallia New"/>
          <w:sz w:val="28"/>
          <w:szCs w:val="28"/>
          <w:cs/>
          <w:lang w:val="en-GB"/>
        </w:rPr>
        <w:t xml:space="preserve"> โดยบริษัทถือหุ้นร้อยละ </w:t>
      </w:r>
      <w:r w:rsidR="00B97757" w:rsidRPr="006B74D9">
        <w:rPr>
          <w:rFonts w:ascii="Browallia New" w:hAnsi="Browallia New" w:cs="Browallia New" w:hint="cs"/>
          <w:sz w:val="28"/>
          <w:szCs w:val="28"/>
          <w:cs/>
        </w:rPr>
        <w:t>89</w:t>
      </w:r>
      <w:r w:rsidRPr="00776A26">
        <w:rPr>
          <w:rFonts w:ascii="Browallia New" w:hAnsi="Browallia New" w:cs="Browallia New"/>
          <w:sz w:val="28"/>
          <w:szCs w:val="28"/>
          <w:cs/>
          <w:lang w:val="en-GB"/>
        </w:rPr>
        <w:t>.</w:t>
      </w:r>
      <w:r w:rsidRPr="00776A26">
        <w:rPr>
          <w:rFonts w:ascii="Browallia New" w:hAnsi="Browallia New" w:cs="Browallia New"/>
          <w:sz w:val="28"/>
          <w:szCs w:val="28"/>
          <w:lang w:val="en-GB"/>
        </w:rPr>
        <w:t>9</w:t>
      </w:r>
      <w:r w:rsidR="00B97757" w:rsidRPr="006B74D9">
        <w:rPr>
          <w:rFonts w:ascii="Browallia New" w:hAnsi="Browallia New" w:cs="Browallia New" w:hint="cs"/>
          <w:sz w:val="28"/>
          <w:szCs w:val="28"/>
          <w:cs/>
        </w:rPr>
        <w:t>9</w:t>
      </w:r>
      <w:r w:rsidRPr="00776A26">
        <w:rPr>
          <w:rFonts w:ascii="Browallia New" w:hAnsi="Browallia New" w:cs="Browallia New"/>
          <w:sz w:val="28"/>
          <w:szCs w:val="28"/>
          <w:cs/>
          <w:lang w:val="en-GB"/>
        </w:rPr>
        <w:t xml:space="preserve"> ของทุนจดทะเบียนทั้งหมด</w:t>
      </w:r>
    </w:p>
    <w:p w14:paraId="40709676" w14:textId="77777777" w:rsidR="005743A2" w:rsidRDefault="005743A2" w:rsidP="00843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1"/>
        <w:jc w:val="thaiDistribute"/>
        <w:rPr>
          <w:rFonts w:ascii="Browallia New" w:hAnsi="Browallia New" w:cs="Browallia New"/>
          <w:sz w:val="28"/>
          <w:szCs w:val="28"/>
        </w:rPr>
      </w:pPr>
    </w:p>
    <w:p w14:paraId="1DB4B1B5" w14:textId="3922D2F0" w:rsidR="003D75CF" w:rsidRPr="00776A26" w:rsidRDefault="003D75CF"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lang w:val="en-GB"/>
        </w:rPr>
      </w:pPr>
      <w:r w:rsidRPr="00776A26">
        <w:rPr>
          <w:rFonts w:ascii="Browallia New" w:hAnsi="Browallia New" w:cs="Browallia New" w:hint="cs"/>
          <w:i/>
          <w:iCs/>
          <w:sz w:val="28"/>
          <w:szCs w:val="28"/>
          <w:cs/>
          <w:lang w:val="en-GB"/>
        </w:rPr>
        <w:t>การจัดตั้งบริษัท</w:t>
      </w:r>
      <w:r w:rsidRPr="00776A26">
        <w:rPr>
          <w:rFonts w:ascii="Browallia New" w:hAnsi="Browallia New" w:cs="Browallia New"/>
          <w:i/>
          <w:iCs/>
          <w:sz w:val="28"/>
          <w:szCs w:val="28"/>
          <w:cs/>
          <w:lang w:val="en-GB"/>
        </w:rPr>
        <w:t xml:space="preserve"> </w:t>
      </w:r>
      <w:r w:rsidRPr="00776A26">
        <w:rPr>
          <w:rFonts w:ascii="Browallia New" w:hAnsi="Browallia New" w:cs="Browallia New" w:hint="cs"/>
          <w:i/>
          <w:iCs/>
          <w:sz w:val="28"/>
          <w:szCs w:val="28"/>
          <w:cs/>
          <w:lang w:val="en-GB"/>
        </w:rPr>
        <w:t>เลิศรส</w:t>
      </w:r>
      <w:r w:rsidRPr="00776A26">
        <w:rPr>
          <w:rFonts w:ascii="Browallia New" w:hAnsi="Browallia New" w:cs="Browallia New"/>
          <w:i/>
          <w:iCs/>
          <w:sz w:val="28"/>
          <w:szCs w:val="28"/>
          <w:cs/>
          <w:lang w:val="en-GB"/>
        </w:rPr>
        <w:t xml:space="preserve"> จำกัด </w:t>
      </w:r>
      <w:r w:rsidRPr="00776A26">
        <w:rPr>
          <w:rFonts w:ascii="Browallia New" w:hAnsi="Browallia New" w:cs="Browallia New"/>
          <w:i/>
          <w:iCs/>
          <w:sz w:val="28"/>
          <w:szCs w:val="28"/>
          <w:lang w:val="en-GB"/>
        </w:rPr>
        <w:t>(</w:t>
      </w:r>
      <w:r w:rsidRPr="00776A26">
        <w:rPr>
          <w:rFonts w:ascii="Browallia New" w:hAnsi="Browallia New" w:cs="Browallia New" w:hint="cs"/>
          <w:i/>
          <w:iCs/>
          <w:sz w:val="28"/>
          <w:szCs w:val="28"/>
          <w:cs/>
          <w:lang w:val="en-GB"/>
        </w:rPr>
        <w:t>บริษัทย่อย</w:t>
      </w:r>
      <w:r w:rsidRPr="00776A26">
        <w:rPr>
          <w:rFonts w:ascii="Browallia New" w:hAnsi="Browallia New" w:cs="Browallia New"/>
          <w:i/>
          <w:iCs/>
          <w:sz w:val="28"/>
          <w:szCs w:val="28"/>
          <w:lang w:val="en-GB"/>
        </w:rPr>
        <w:t>)</w:t>
      </w:r>
    </w:p>
    <w:p w14:paraId="7884607B" w14:textId="1F8C5AF6" w:rsidR="003D75CF" w:rsidRPr="00776A26" w:rsidRDefault="003D75CF"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776A26">
        <w:rPr>
          <w:rFonts w:ascii="Browallia New" w:hAnsi="Browallia New" w:cs="Browallia New"/>
          <w:sz w:val="28"/>
          <w:szCs w:val="28"/>
          <w:cs/>
          <w:lang w:val="en-GB"/>
        </w:rPr>
        <w:t xml:space="preserve">เมื่อวันที่ </w:t>
      </w:r>
      <w:r w:rsidR="00DD778E">
        <w:rPr>
          <w:rFonts w:ascii="Browallia New" w:hAnsi="Browallia New" w:cs="Browallia New"/>
          <w:sz w:val="28"/>
          <w:szCs w:val="28"/>
          <w:lang w:val="en-GB"/>
        </w:rPr>
        <w:t>24</w:t>
      </w:r>
      <w:r w:rsidRPr="00776A26">
        <w:rPr>
          <w:rFonts w:ascii="Browallia New" w:hAnsi="Browallia New" w:cs="Browallia New"/>
          <w:sz w:val="28"/>
          <w:szCs w:val="28"/>
          <w:cs/>
          <w:lang w:val="en-GB"/>
        </w:rPr>
        <w:t xml:space="preserve"> </w:t>
      </w:r>
      <w:r w:rsidRPr="00776A26">
        <w:rPr>
          <w:rFonts w:ascii="Browallia New" w:hAnsi="Browallia New" w:cs="Browallia New" w:hint="cs"/>
          <w:sz w:val="28"/>
          <w:szCs w:val="28"/>
          <w:cs/>
          <w:lang w:val="en-GB"/>
        </w:rPr>
        <w:t>พฤศจิกายน</w:t>
      </w:r>
      <w:r w:rsidRPr="00776A26">
        <w:rPr>
          <w:rFonts w:ascii="Browallia New" w:hAnsi="Browallia New" w:cs="Browallia New"/>
          <w:sz w:val="28"/>
          <w:szCs w:val="28"/>
          <w:cs/>
          <w:lang w:val="en-GB"/>
        </w:rPr>
        <w:t xml:space="preserve"> </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ที่ประชุมคณะกรรมการบริษัท ครั้งที่ </w:t>
      </w:r>
      <w:r w:rsidR="00DD778E">
        <w:rPr>
          <w:rFonts w:ascii="Browallia New" w:hAnsi="Browallia New" w:cs="Browallia New"/>
          <w:sz w:val="28"/>
          <w:szCs w:val="28"/>
          <w:lang w:val="en-GB"/>
        </w:rPr>
        <w:t>19</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มีมติอนุมัติให้จัดตั้งบริษัทย่อย</w:t>
      </w:r>
      <w:r w:rsidRPr="00776A26">
        <w:rPr>
          <w:rFonts w:ascii="Browallia New" w:hAnsi="Browallia New" w:cs="Browallia New"/>
          <w:sz w:val="28"/>
          <w:szCs w:val="28"/>
          <w:lang w:val="en-GB"/>
        </w:rPr>
        <w:br/>
      </w:r>
      <w:r w:rsidRPr="00776A26">
        <w:rPr>
          <w:rFonts w:ascii="Browallia New" w:hAnsi="Browallia New" w:cs="Browallia New"/>
          <w:sz w:val="28"/>
          <w:szCs w:val="28"/>
          <w:cs/>
          <w:lang w:val="en-GB"/>
        </w:rPr>
        <w:t>แห่งหนึ่ง โดยใช้ชื่อว่า</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 xml:space="preserve">บริษัท </w:t>
      </w:r>
      <w:r w:rsidR="00F16C1D" w:rsidRPr="00776A26">
        <w:rPr>
          <w:rFonts w:ascii="Browallia New" w:hAnsi="Browallia New" w:cs="Browallia New" w:hint="cs"/>
          <w:sz w:val="28"/>
          <w:szCs w:val="28"/>
          <w:cs/>
          <w:lang w:val="en-GB"/>
        </w:rPr>
        <w:t>เลิศรส</w:t>
      </w:r>
      <w:r w:rsidRPr="00776A26">
        <w:rPr>
          <w:rFonts w:ascii="Browallia New" w:hAnsi="Browallia New" w:cs="Browallia New"/>
          <w:sz w:val="28"/>
          <w:szCs w:val="28"/>
          <w:cs/>
          <w:lang w:val="en-GB"/>
        </w:rPr>
        <w:t xml:space="preserve"> จำกัด ซึ่งได้จดทะเบียนจัดตั้งบริษัทด้วยทุนจดทะเบียน </w:t>
      </w:r>
      <w:r w:rsidR="00F16C1D" w:rsidRPr="006B74D9">
        <w:rPr>
          <w:rFonts w:ascii="Browallia New" w:hAnsi="Browallia New" w:cs="Browallia New" w:hint="cs"/>
          <w:sz w:val="28"/>
          <w:szCs w:val="28"/>
          <w:cs/>
        </w:rPr>
        <w:t>1</w:t>
      </w:r>
      <w:r w:rsidR="00F16C1D" w:rsidRPr="00776A26">
        <w:rPr>
          <w:rFonts w:ascii="Browallia New" w:hAnsi="Browallia New" w:cs="Browallia New"/>
          <w:sz w:val="28"/>
          <w:szCs w:val="28"/>
          <w:lang w:val="en-GB"/>
        </w:rPr>
        <w:t>,</w:t>
      </w:r>
      <w:r w:rsidR="0056606D" w:rsidRPr="00776A26">
        <w:rPr>
          <w:rFonts w:ascii="Browallia New" w:hAnsi="Browallia New" w:cs="Browallia New"/>
          <w:sz w:val="28"/>
          <w:szCs w:val="28"/>
          <w:lang w:val="en-GB"/>
        </w:rPr>
        <w:t>100</w:t>
      </w:r>
      <w:r w:rsidRPr="00776A26">
        <w:rPr>
          <w:rFonts w:ascii="Browallia New" w:hAnsi="Browallia New" w:cs="Browallia New"/>
          <w:sz w:val="28"/>
          <w:szCs w:val="28"/>
          <w:lang w:val="en-GB"/>
        </w:rPr>
        <w:t>,000</w:t>
      </w:r>
      <w:r w:rsidRPr="00776A26">
        <w:rPr>
          <w:rFonts w:ascii="Browallia New" w:hAnsi="Browallia New" w:cs="Browallia New"/>
          <w:sz w:val="28"/>
          <w:szCs w:val="28"/>
          <w:cs/>
          <w:lang w:val="en-GB"/>
        </w:rPr>
        <w:t xml:space="preserve"> หุ้น มูลค่าหุ้นละ </w:t>
      </w:r>
      <w:r w:rsidRPr="00776A26">
        <w:rPr>
          <w:rFonts w:ascii="Browallia New" w:hAnsi="Browallia New" w:cs="Browallia New"/>
          <w:sz w:val="28"/>
          <w:szCs w:val="28"/>
          <w:lang w:val="en-GB"/>
        </w:rPr>
        <w:t>10</w:t>
      </w:r>
      <w:r w:rsidRPr="00776A26">
        <w:rPr>
          <w:rFonts w:ascii="Browallia New" w:hAnsi="Browallia New" w:cs="Browallia New"/>
          <w:sz w:val="28"/>
          <w:szCs w:val="28"/>
          <w:cs/>
          <w:lang w:val="en-GB"/>
        </w:rPr>
        <w:t xml:space="preserve"> บาท</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เพื่อประกอบกิจการ</w:t>
      </w:r>
      <w:r w:rsidR="001C1DC7" w:rsidRPr="00776A26">
        <w:rPr>
          <w:rFonts w:ascii="Browallia New" w:hAnsi="Browallia New" w:cs="Browallia New" w:hint="cs"/>
          <w:sz w:val="28"/>
          <w:szCs w:val="28"/>
          <w:cs/>
          <w:lang w:val="en-GB"/>
        </w:rPr>
        <w:t>ผลิตและจำหน่าย</w:t>
      </w:r>
      <w:r w:rsidR="007256AF" w:rsidRPr="00776A26">
        <w:rPr>
          <w:rFonts w:ascii="Browallia New" w:hAnsi="Browallia New" w:cs="Browallia New" w:hint="cs"/>
          <w:sz w:val="28"/>
          <w:szCs w:val="28"/>
          <w:cs/>
          <w:lang w:val="en-GB"/>
        </w:rPr>
        <w:t>น้ำจิ้ม</w:t>
      </w:r>
      <w:r w:rsidRPr="00776A26">
        <w:rPr>
          <w:rFonts w:ascii="Browallia New" w:hAnsi="Browallia New" w:cs="Browallia New"/>
          <w:sz w:val="28"/>
          <w:szCs w:val="28"/>
          <w:cs/>
          <w:lang w:val="en-GB"/>
        </w:rPr>
        <w:t xml:space="preserve"> โดยบริษัทถือหุ้นร้อยละ </w:t>
      </w:r>
      <w:r w:rsidRPr="006B74D9">
        <w:rPr>
          <w:rFonts w:ascii="Browallia New" w:hAnsi="Browallia New" w:cs="Browallia New" w:hint="cs"/>
          <w:sz w:val="28"/>
          <w:szCs w:val="28"/>
          <w:cs/>
        </w:rPr>
        <w:t>89</w:t>
      </w:r>
      <w:r w:rsidRPr="00776A26">
        <w:rPr>
          <w:rFonts w:ascii="Browallia New" w:hAnsi="Browallia New" w:cs="Browallia New"/>
          <w:sz w:val="28"/>
          <w:szCs w:val="28"/>
          <w:cs/>
          <w:lang w:val="en-GB"/>
        </w:rPr>
        <w:t>.</w:t>
      </w:r>
      <w:r w:rsidRPr="00776A26">
        <w:rPr>
          <w:rFonts w:ascii="Browallia New" w:hAnsi="Browallia New" w:cs="Browallia New"/>
          <w:sz w:val="28"/>
          <w:szCs w:val="28"/>
          <w:lang w:val="en-GB"/>
        </w:rPr>
        <w:t>9</w:t>
      </w:r>
      <w:r w:rsidRPr="006B74D9">
        <w:rPr>
          <w:rFonts w:ascii="Browallia New" w:hAnsi="Browallia New" w:cs="Browallia New" w:hint="cs"/>
          <w:sz w:val="28"/>
          <w:szCs w:val="28"/>
          <w:cs/>
        </w:rPr>
        <w:t>9</w:t>
      </w:r>
      <w:r w:rsidRPr="00776A26">
        <w:rPr>
          <w:rFonts w:ascii="Browallia New" w:hAnsi="Browallia New" w:cs="Browallia New"/>
          <w:sz w:val="28"/>
          <w:szCs w:val="28"/>
          <w:cs/>
          <w:lang w:val="en-GB"/>
        </w:rPr>
        <w:t xml:space="preserve"> ของทุนจดทะเบียนทั้งหมด</w:t>
      </w:r>
    </w:p>
    <w:p w14:paraId="5A49B445" w14:textId="77777777" w:rsidR="007256AF" w:rsidRDefault="007256AF" w:rsidP="003D7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1"/>
        <w:jc w:val="thaiDistribute"/>
        <w:rPr>
          <w:rFonts w:ascii="Browallia New" w:hAnsi="Browallia New" w:cs="Browallia New"/>
          <w:sz w:val="28"/>
          <w:szCs w:val="28"/>
        </w:rPr>
      </w:pPr>
    </w:p>
    <w:p w14:paraId="16CDF61C" w14:textId="17C6468F" w:rsidR="000448F0" w:rsidRPr="00776A26" w:rsidRDefault="000448F0"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lang w:val="en-GB"/>
        </w:rPr>
      </w:pPr>
      <w:r w:rsidRPr="00776A26">
        <w:rPr>
          <w:rFonts w:ascii="Browallia New" w:hAnsi="Browallia New" w:cs="Browallia New" w:hint="cs"/>
          <w:i/>
          <w:iCs/>
          <w:sz w:val="28"/>
          <w:szCs w:val="28"/>
          <w:cs/>
          <w:lang w:val="en-GB"/>
        </w:rPr>
        <w:t>การจัดตั้งบริษัท</w:t>
      </w:r>
      <w:r w:rsidRPr="00776A26">
        <w:rPr>
          <w:rFonts w:ascii="Browallia New" w:hAnsi="Browallia New" w:cs="Browallia New"/>
          <w:i/>
          <w:iCs/>
          <w:sz w:val="28"/>
          <w:szCs w:val="28"/>
          <w:cs/>
          <w:lang w:val="en-GB"/>
        </w:rPr>
        <w:t xml:space="preserve"> </w:t>
      </w:r>
      <w:r w:rsidR="009C3101" w:rsidRPr="00776A26">
        <w:rPr>
          <w:rFonts w:ascii="Browallia New" w:hAnsi="Browallia New" w:cs="Browallia New" w:hint="cs"/>
          <w:i/>
          <w:iCs/>
          <w:sz w:val="28"/>
          <w:szCs w:val="28"/>
          <w:cs/>
          <w:lang w:val="en-GB"/>
        </w:rPr>
        <w:t>จีที พลัส</w:t>
      </w:r>
      <w:r w:rsidRPr="00776A26">
        <w:rPr>
          <w:rFonts w:ascii="Browallia New" w:hAnsi="Browallia New" w:cs="Browallia New"/>
          <w:i/>
          <w:iCs/>
          <w:sz w:val="28"/>
          <w:szCs w:val="28"/>
          <w:cs/>
          <w:lang w:val="en-GB"/>
        </w:rPr>
        <w:t xml:space="preserve"> จำกัด </w:t>
      </w:r>
      <w:r w:rsidRPr="00776A26">
        <w:rPr>
          <w:rFonts w:ascii="Browallia New" w:hAnsi="Browallia New" w:cs="Browallia New"/>
          <w:i/>
          <w:iCs/>
          <w:sz w:val="28"/>
          <w:szCs w:val="28"/>
          <w:lang w:val="en-GB"/>
        </w:rPr>
        <w:t>(</w:t>
      </w:r>
      <w:r w:rsidRPr="00776A26">
        <w:rPr>
          <w:rFonts w:ascii="Browallia New" w:hAnsi="Browallia New" w:cs="Browallia New" w:hint="cs"/>
          <w:i/>
          <w:iCs/>
          <w:sz w:val="28"/>
          <w:szCs w:val="28"/>
          <w:cs/>
          <w:lang w:val="en-GB"/>
        </w:rPr>
        <w:t>บริษัทย่อย</w:t>
      </w:r>
      <w:r w:rsidRPr="00776A26">
        <w:rPr>
          <w:rFonts w:ascii="Browallia New" w:hAnsi="Browallia New" w:cs="Browallia New"/>
          <w:i/>
          <w:iCs/>
          <w:sz w:val="28"/>
          <w:szCs w:val="28"/>
          <w:lang w:val="en-GB"/>
        </w:rPr>
        <w:t>)</w:t>
      </w:r>
    </w:p>
    <w:p w14:paraId="53902986" w14:textId="57986D81" w:rsidR="004E4B54" w:rsidRPr="00776A26" w:rsidRDefault="004E4B54" w:rsidP="00776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776A26">
        <w:rPr>
          <w:rFonts w:ascii="Browallia New" w:hAnsi="Browallia New" w:cs="Browallia New"/>
          <w:sz w:val="28"/>
          <w:szCs w:val="28"/>
          <w:cs/>
          <w:lang w:val="en-GB"/>
        </w:rPr>
        <w:t xml:space="preserve">เมื่อวันที่ </w:t>
      </w:r>
      <w:r w:rsidR="0031237E">
        <w:rPr>
          <w:rFonts w:ascii="Browallia New" w:hAnsi="Browallia New" w:cs="Browallia New"/>
          <w:sz w:val="28"/>
          <w:szCs w:val="28"/>
          <w:lang w:val="en-GB"/>
        </w:rPr>
        <w:t>15</w:t>
      </w:r>
      <w:r w:rsidRPr="00776A26">
        <w:rPr>
          <w:rFonts w:ascii="Browallia New" w:hAnsi="Browallia New" w:cs="Browallia New"/>
          <w:sz w:val="28"/>
          <w:szCs w:val="28"/>
          <w:cs/>
          <w:lang w:val="en-GB"/>
        </w:rPr>
        <w:t xml:space="preserve"> </w:t>
      </w:r>
      <w:r w:rsidR="00FB1537" w:rsidRPr="00776A26">
        <w:rPr>
          <w:rFonts w:ascii="Browallia New" w:hAnsi="Browallia New" w:cs="Browallia New" w:hint="cs"/>
          <w:sz w:val="28"/>
          <w:szCs w:val="28"/>
          <w:cs/>
          <w:lang w:val="en-GB"/>
        </w:rPr>
        <w:t>ธันวาคม</w:t>
      </w:r>
      <w:r w:rsidRPr="00776A26">
        <w:rPr>
          <w:rFonts w:ascii="Browallia New" w:hAnsi="Browallia New" w:cs="Browallia New"/>
          <w:sz w:val="28"/>
          <w:szCs w:val="28"/>
          <w:cs/>
          <w:lang w:val="en-GB"/>
        </w:rPr>
        <w:t xml:space="preserve"> </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ที่ประชุมคณะกรรมการบริษัท ครั้งที่ </w:t>
      </w:r>
      <w:r w:rsidR="0031237E">
        <w:rPr>
          <w:rFonts w:ascii="Browallia New" w:hAnsi="Browallia New" w:cs="Browallia New"/>
          <w:sz w:val="28"/>
          <w:szCs w:val="28"/>
          <w:lang w:val="en-GB"/>
        </w:rPr>
        <w:t>21</w:t>
      </w:r>
      <w:r w:rsidRPr="00776A26">
        <w:rPr>
          <w:rFonts w:ascii="Browallia New" w:hAnsi="Browallia New" w:cs="Browallia New"/>
          <w:sz w:val="28"/>
          <w:szCs w:val="28"/>
          <w:lang w:val="en-GB"/>
        </w:rPr>
        <w:t>/2566</w:t>
      </w:r>
      <w:r w:rsidRPr="00776A26">
        <w:rPr>
          <w:rFonts w:ascii="Browallia New" w:hAnsi="Browallia New" w:cs="Browallia New"/>
          <w:sz w:val="28"/>
          <w:szCs w:val="28"/>
          <w:cs/>
          <w:lang w:val="en-GB"/>
        </w:rPr>
        <w:t xml:space="preserve"> มีมติอนุมัติให้จัดตั้งบริษัทย่อย</w:t>
      </w:r>
      <w:r w:rsidRPr="00776A26">
        <w:rPr>
          <w:rFonts w:ascii="Browallia New" w:hAnsi="Browallia New" w:cs="Browallia New"/>
          <w:sz w:val="28"/>
          <w:szCs w:val="28"/>
          <w:lang w:val="en-GB"/>
        </w:rPr>
        <w:br/>
      </w:r>
      <w:r w:rsidRPr="00776A26">
        <w:rPr>
          <w:rFonts w:ascii="Browallia New" w:hAnsi="Browallia New" w:cs="Browallia New"/>
          <w:sz w:val="28"/>
          <w:szCs w:val="28"/>
          <w:cs/>
          <w:lang w:val="en-GB"/>
        </w:rPr>
        <w:t>แห่งหนึ่ง โดยใช้ชื่อว่า</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 xml:space="preserve">บริษัท </w:t>
      </w:r>
      <w:r w:rsidR="009C3101" w:rsidRPr="00776A26">
        <w:rPr>
          <w:rFonts w:ascii="Browallia New" w:hAnsi="Browallia New" w:cs="Browallia New" w:hint="cs"/>
          <w:sz w:val="28"/>
          <w:szCs w:val="28"/>
          <w:cs/>
          <w:lang w:val="en-GB"/>
        </w:rPr>
        <w:t>จีที พลัส</w:t>
      </w:r>
      <w:r w:rsidRPr="00776A26">
        <w:rPr>
          <w:rFonts w:ascii="Browallia New" w:hAnsi="Browallia New" w:cs="Browallia New"/>
          <w:sz w:val="28"/>
          <w:szCs w:val="28"/>
          <w:cs/>
          <w:lang w:val="en-GB"/>
        </w:rPr>
        <w:t xml:space="preserve"> จำกัด ซึ่งได้จดทะเบียนจัดตั้งบริษัทด้วยทุนจดทะเบียน </w:t>
      </w:r>
      <w:r w:rsidR="00713384" w:rsidRPr="006B74D9">
        <w:rPr>
          <w:rFonts w:ascii="Browallia New" w:hAnsi="Browallia New" w:cs="Browallia New" w:hint="cs"/>
          <w:sz w:val="28"/>
          <w:szCs w:val="28"/>
          <w:cs/>
        </w:rPr>
        <w:t>5</w:t>
      </w:r>
      <w:r w:rsidRPr="00776A26">
        <w:rPr>
          <w:rFonts w:ascii="Browallia New" w:hAnsi="Browallia New" w:cs="Browallia New"/>
          <w:sz w:val="28"/>
          <w:szCs w:val="28"/>
          <w:lang w:val="en-GB"/>
        </w:rPr>
        <w:t>,</w:t>
      </w:r>
      <w:r w:rsidR="00713384" w:rsidRPr="006B74D9">
        <w:rPr>
          <w:rFonts w:ascii="Browallia New" w:hAnsi="Browallia New" w:cs="Browallia New" w:hint="cs"/>
          <w:sz w:val="28"/>
          <w:szCs w:val="28"/>
          <w:cs/>
        </w:rPr>
        <w:t>0</w:t>
      </w:r>
      <w:r w:rsidRPr="00776A26">
        <w:rPr>
          <w:rFonts w:ascii="Browallia New" w:hAnsi="Browallia New" w:cs="Browallia New"/>
          <w:sz w:val="28"/>
          <w:szCs w:val="28"/>
          <w:lang w:val="en-GB"/>
        </w:rPr>
        <w:t>00,000</w:t>
      </w:r>
      <w:r w:rsidRPr="00776A26">
        <w:rPr>
          <w:rFonts w:ascii="Browallia New" w:hAnsi="Browallia New" w:cs="Browallia New"/>
          <w:sz w:val="28"/>
          <w:szCs w:val="28"/>
          <w:cs/>
          <w:lang w:val="en-GB"/>
        </w:rPr>
        <w:t xml:space="preserve"> หุ้น มูลค่าหุ้นละ </w:t>
      </w:r>
      <w:r w:rsidRPr="00776A26">
        <w:rPr>
          <w:rFonts w:ascii="Browallia New" w:hAnsi="Browallia New" w:cs="Browallia New"/>
          <w:sz w:val="28"/>
          <w:szCs w:val="28"/>
          <w:lang w:val="en-GB"/>
        </w:rPr>
        <w:t>10</w:t>
      </w:r>
      <w:r w:rsidRPr="00776A26">
        <w:rPr>
          <w:rFonts w:ascii="Browallia New" w:hAnsi="Browallia New" w:cs="Browallia New"/>
          <w:sz w:val="28"/>
          <w:szCs w:val="28"/>
          <w:cs/>
          <w:lang w:val="en-GB"/>
        </w:rPr>
        <w:t xml:space="preserve"> บาท</w:t>
      </w:r>
      <w:r w:rsidRPr="00776A26">
        <w:rPr>
          <w:rFonts w:ascii="Browallia New" w:hAnsi="Browallia New" w:cs="Browallia New"/>
          <w:sz w:val="28"/>
          <w:szCs w:val="28"/>
          <w:lang w:val="en-GB"/>
        </w:rPr>
        <w:t xml:space="preserve"> </w:t>
      </w:r>
      <w:r w:rsidRPr="00776A26">
        <w:rPr>
          <w:rFonts w:ascii="Browallia New" w:hAnsi="Browallia New" w:cs="Browallia New"/>
          <w:sz w:val="28"/>
          <w:szCs w:val="28"/>
          <w:cs/>
          <w:lang w:val="en-GB"/>
        </w:rPr>
        <w:t>เพื่อประกอบกิจการ</w:t>
      </w:r>
      <w:r w:rsidR="00D81453" w:rsidRPr="00776A26">
        <w:rPr>
          <w:rFonts w:ascii="Browallia New" w:hAnsi="Browallia New" w:cs="Browallia New" w:hint="cs"/>
          <w:sz w:val="28"/>
          <w:szCs w:val="28"/>
          <w:cs/>
          <w:lang w:val="en-GB"/>
        </w:rPr>
        <w:t>จำหน่ายสินค้าเพื่อสุขภาพความงามและอาหารเสริม</w:t>
      </w:r>
      <w:r w:rsidRPr="00776A26">
        <w:rPr>
          <w:rFonts w:ascii="Browallia New" w:hAnsi="Browallia New" w:cs="Browallia New"/>
          <w:sz w:val="28"/>
          <w:szCs w:val="28"/>
          <w:cs/>
          <w:lang w:val="en-GB"/>
        </w:rPr>
        <w:t xml:space="preserve"> โดยบริษัทถือหุ้นร้อยละ </w:t>
      </w:r>
      <w:r w:rsidR="00185067" w:rsidRPr="00776A26">
        <w:rPr>
          <w:rFonts w:ascii="Browallia New" w:hAnsi="Browallia New" w:cs="Browallia New"/>
          <w:sz w:val="28"/>
          <w:szCs w:val="28"/>
          <w:lang w:val="en-GB"/>
        </w:rPr>
        <w:t>7</w:t>
      </w:r>
      <w:r w:rsidRPr="006B74D9">
        <w:rPr>
          <w:rFonts w:ascii="Browallia New" w:hAnsi="Browallia New" w:cs="Browallia New" w:hint="cs"/>
          <w:sz w:val="28"/>
          <w:szCs w:val="28"/>
          <w:cs/>
        </w:rPr>
        <w:t>9</w:t>
      </w:r>
      <w:r w:rsidRPr="00776A26">
        <w:rPr>
          <w:rFonts w:ascii="Browallia New" w:hAnsi="Browallia New" w:cs="Browallia New"/>
          <w:sz w:val="28"/>
          <w:szCs w:val="28"/>
          <w:cs/>
          <w:lang w:val="en-GB"/>
        </w:rPr>
        <w:t>.</w:t>
      </w:r>
      <w:r w:rsidRPr="00776A26">
        <w:rPr>
          <w:rFonts w:ascii="Browallia New" w:hAnsi="Browallia New" w:cs="Browallia New"/>
          <w:sz w:val="28"/>
          <w:szCs w:val="28"/>
          <w:lang w:val="en-GB"/>
        </w:rPr>
        <w:t>9</w:t>
      </w:r>
      <w:r w:rsidRPr="006B74D9">
        <w:rPr>
          <w:rFonts w:ascii="Browallia New" w:hAnsi="Browallia New" w:cs="Browallia New" w:hint="cs"/>
          <w:sz w:val="28"/>
          <w:szCs w:val="28"/>
          <w:cs/>
        </w:rPr>
        <w:t>9</w:t>
      </w:r>
      <w:r w:rsidRPr="00776A26">
        <w:rPr>
          <w:rFonts w:ascii="Browallia New" w:hAnsi="Browallia New" w:cs="Browallia New"/>
          <w:sz w:val="28"/>
          <w:szCs w:val="28"/>
          <w:cs/>
          <w:lang w:val="en-GB"/>
        </w:rPr>
        <w:t xml:space="preserve"> ของทุนจดทะเบียนทั้งหมด</w:t>
      </w:r>
    </w:p>
    <w:p w14:paraId="418F8C9A" w14:textId="77777777" w:rsidR="00302C7A" w:rsidRDefault="00302C7A" w:rsidP="00FB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p w14:paraId="7AA2E47D" w14:textId="77777777" w:rsidR="006828BC" w:rsidRPr="00340C1A" w:rsidRDefault="006828BC" w:rsidP="00FB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366299E8" w14:textId="77777777" w:rsidR="00FB1537" w:rsidRPr="00340C1A" w:rsidRDefault="00FB1537" w:rsidP="00FB1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p w14:paraId="4E5CC667" w14:textId="77777777" w:rsidR="00C63712" w:rsidRDefault="00C63712"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p>
    <w:p w14:paraId="43500515" w14:textId="217987D5" w:rsidR="00FD09BF" w:rsidRPr="00C07995" w:rsidRDefault="000C17A4"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i/>
          <w:iCs/>
          <w:sz w:val="28"/>
          <w:szCs w:val="28"/>
        </w:rPr>
      </w:pPr>
      <w:r w:rsidRPr="005D03E5">
        <w:rPr>
          <w:rFonts w:ascii="Browallia New" w:hAnsi="Browallia New" w:cs="Browallia New"/>
          <w:i/>
          <w:iCs/>
          <w:sz w:val="28"/>
          <w:szCs w:val="28"/>
          <w:cs/>
        </w:rPr>
        <w:t>การทดสอบการด้อยค่าของ</w:t>
      </w:r>
      <w:r w:rsidR="00CA17B7" w:rsidRPr="005D03E5">
        <w:rPr>
          <w:rFonts w:ascii="Browallia New" w:hAnsi="Browallia New" w:cs="Browallia New" w:hint="cs"/>
          <w:i/>
          <w:iCs/>
          <w:sz w:val="28"/>
          <w:szCs w:val="28"/>
          <w:cs/>
        </w:rPr>
        <w:t>เงินลงทุน</w:t>
      </w:r>
      <w:r w:rsidR="0031629A" w:rsidRPr="005D03E5">
        <w:rPr>
          <w:rFonts w:ascii="Browallia New" w:hAnsi="Browallia New" w:cs="Browallia New" w:hint="cs"/>
          <w:i/>
          <w:iCs/>
          <w:sz w:val="28"/>
          <w:szCs w:val="28"/>
          <w:cs/>
        </w:rPr>
        <w:t>ในบริษัทย่อย</w:t>
      </w:r>
    </w:p>
    <w:p w14:paraId="79C5EC52" w14:textId="77777777" w:rsidR="00FD09BF"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p>
    <w:p w14:paraId="2EB6B653" w14:textId="363F387D" w:rsidR="00FD09BF" w:rsidRPr="009A7E89" w:rsidRDefault="00FD09BF" w:rsidP="00FD0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rPr>
      </w:pPr>
      <w:r w:rsidRPr="00FD09BF">
        <w:rPr>
          <w:rFonts w:ascii="Browallia New" w:hAnsi="Browallia New" w:cs="Browallia New"/>
          <w:sz w:val="28"/>
          <w:szCs w:val="28"/>
          <w:cs/>
        </w:rPr>
        <w:t>กลุ่ม</w:t>
      </w:r>
      <w:r w:rsidR="00172F12">
        <w:rPr>
          <w:rFonts w:ascii="Browallia New" w:hAnsi="Browallia New" w:cs="Browallia New" w:hint="cs"/>
          <w:sz w:val="28"/>
          <w:szCs w:val="28"/>
          <w:cs/>
        </w:rPr>
        <w:t>บริษัท</w:t>
      </w:r>
      <w:r w:rsidRPr="00FD09BF">
        <w:rPr>
          <w:rFonts w:ascii="Browallia New" w:hAnsi="Browallia New" w:cs="Browallia New"/>
          <w:sz w:val="28"/>
          <w:szCs w:val="28"/>
          <w:cs/>
        </w:rPr>
        <w:t>ทดสอบการด้อยค่าของเงินลงทุนในบริษัทย่อยเป็นประจำทุกปี โดยเปรียบเทียบมูลค่าตามบัญชีของเงินลงทุนในบริษัทย่อยกับมูลค่าที่คาดว่าจะได้รับคืนของหน่วยสินทรัพย์ที่ก่อให้เกิดเงินสดซึ่งพิจารณาจากการคำนวณมูลค่าจากการใช้ ประมาณการกระแสเงินสดซึ่งอ้างอิงจากงบประมาณทางการเงินซึ่งได้รับอนุมัติจากผู้บริหาร กระแสเงินสดหลังจากประมาณการกระแสเงินสดสุดท้าย ใช้ประมาณการของอัตราการเติบโตทางเศรษฐกิจ และอัตราคิดลด โดยอัตราการเติบโตดังกล่าวไม่สูงกว่าอัตราการเติบโตเฉลี่ยของธุรกิจที่หน่วยสินทรัพย์ที่ก่อให้เกิดเงินสดนั้นดำเนินงานอยู่</w:t>
      </w:r>
    </w:p>
    <w:p w14:paraId="7CC99C4C" w14:textId="217EB3BB" w:rsidR="00617A90" w:rsidRDefault="0061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E0C911C" w14:textId="07654D11" w:rsidR="00A6706A" w:rsidRPr="00E87581" w:rsidRDefault="004E170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4E1708">
        <w:rPr>
          <w:rFonts w:ascii="Browallia New" w:hAnsi="Browallia New" w:cs="Browallia New"/>
          <w:b/>
          <w:bCs/>
          <w:sz w:val="28"/>
          <w:szCs w:val="28"/>
          <w:cs/>
          <w:lang w:val="en-GB"/>
        </w:rPr>
        <w:t>สินทรัพย์ทางการเงินที่วัดมูลค่าด้วยมูลค่ายุติธรรมผ่าน</w:t>
      </w:r>
      <w:r w:rsidR="00344BD4">
        <w:rPr>
          <w:rFonts w:ascii="Browallia New" w:hAnsi="Browallia New" w:cs="Browallia New" w:hint="cs"/>
          <w:b/>
          <w:bCs/>
          <w:sz w:val="28"/>
          <w:szCs w:val="28"/>
          <w:cs/>
          <w:lang w:val="en-GB"/>
        </w:rPr>
        <w:t>งบ</w:t>
      </w:r>
      <w:r w:rsidRPr="004E1708">
        <w:rPr>
          <w:rFonts w:ascii="Browallia New" w:hAnsi="Browallia New" w:cs="Browallia New"/>
          <w:b/>
          <w:bCs/>
          <w:sz w:val="28"/>
          <w:szCs w:val="28"/>
          <w:cs/>
          <w:lang w:val="en-GB"/>
        </w:rPr>
        <w:t>กำไรขาดทุน</w:t>
      </w:r>
    </w:p>
    <w:p w14:paraId="5747464A" w14:textId="77777777" w:rsidR="00A6706A" w:rsidRPr="00C07995" w:rsidRDefault="00A6706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104" w:type="dxa"/>
        <w:tblInd w:w="284" w:type="dxa"/>
        <w:tblLayout w:type="fixed"/>
        <w:tblLook w:val="0000" w:firstRow="0" w:lastRow="0" w:firstColumn="0" w:lastColumn="0" w:noHBand="0" w:noVBand="0"/>
      </w:tblPr>
      <w:tblGrid>
        <w:gridCol w:w="3260"/>
        <w:gridCol w:w="1166"/>
        <w:gridCol w:w="1417"/>
        <w:gridCol w:w="1276"/>
        <w:gridCol w:w="992"/>
        <w:gridCol w:w="993"/>
      </w:tblGrid>
      <w:tr w:rsidR="00DD6BFD" w:rsidRPr="001B4041" w14:paraId="2F8B7FCA" w14:textId="77777777" w:rsidTr="00C07995">
        <w:trPr>
          <w:tblHeader/>
        </w:trPr>
        <w:tc>
          <w:tcPr>
            <w:tcW w:w="3260" w:type="dxa"/>
            <w:tcBorders>
              <w:top w:val="nil"/>
              <w:left w:val="nil"/>
              <w:bottom w:val="nil"/>
              <w:right w:val="nil"/>
            </w:tcBorders>
            <w:vAlign w:val="bottom"/>
          </w:tcPr>
          <w:p w14:paraId="3529D1D6"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tcBorders>
              <w:top w:val="nil"/>
              <w:left w:val="nil"/>
              <w:bottom w:val="nil"/>
              <w:right w:val="nil"/>
            </w:tcBorders>
            <w:vAlign w:val="bottom"/>
          </w:tcPr>
          <w:p w14:paraId="2063C04F"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tcBorders>
              <w:top w:val="nil"/>
              <w:left w:val="nil"/>
              <w:bottom w:val="nil"/>
              <w:right w:val="nil"/>
            </w:tcBorders>
          </w:tcPr>
          <w:p w14:paraId="2DD547B4" w14:textId="77777777" w:rsidR="00DD6BFD" w:rsidRPr="001B4041" w:rsidRDefault="00DD6BFD" w:rsidP="00BF5FC1">
            <w:pPr>
              <w:spacing w:line="240" w:lineRule="auto"/>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2C9649" w14:textId="77777777" w:rsidR="00DD6BFD" w:rsidRPr="001B4041" w:rsidRDefault="00DD6BFD" w:rsidP="00BF5FC1">
            <w:pPr>
              <w:spacing w:line="240" w:lineRule="auto"/>
              <w:jc w:val="center"/>
              <w:rPr>
                <w:rFonts w:ascii="Browallia New" w:hAnsi="Browallia New" w:cs="Browallia New"/>
                <w:sz w:val="22"/>
                <w:szCs w:val="22"/>
                <w:cs/>
              </w:rPr>
            </w:pPr>
          </w:p>
        </w:tc>
        <w:tc>
          <w:tcPr>
            <w:tcW w:w="1985" w:type="dxa"/>
            <w:gridSpan w:val="2"/>
            <w:tcBorders>
              <w:top w:val="nil"/>
              <w:left w:val="nil"/>
              <w:right w:val="nil"/>
            </w:tcBorders>
          </w:tcPr>
          <w:p w14:paraId="62F22EB2" w14:textId="24AD2860" w:rsidR="00DD6BFD" w:rsidRPr="001B4041" w:rsidRDefault="00DD6BFD" w:rsidP="00BF5FC1">
            <w:pPr>
              <w:spacing w:line="240" w:lineRule="auto"/>
              <w:jc w:val="right"/>
              <w:rPr>
                <w:rFonts w:ascii="Browallia New" w:hAnsi="Browallia New" w:cs="Browallia New"/>
                <w:sz w:val="22"/>
                <w:szCs w:val="22"/>
                <w:cs/>
              </w:rPr>
            </w:pPr>
            <w:r w:rsidRPr="001B4041">
              <w:rPr>
                <w:rFonts w:ascii="Browallia New" w:hAnsi="Browallia New" w:cs="Browallia New"/>
                <w:sz w:val="22"/>
                <w:szCs w:val="22"/>
                <w:cs/>
              </w:rPr>
              <w:t>(หน่วย</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w:t>
            </w:r>
            <w:r w:rsidRPr="00F46B29">
              <w:rPr>
                <w:rFonts w:ascii="Browallia New" w:hAnsi="Browallia New" w:cs="Browallia New"/>
                <w:sz w:val="22"/>
                <w:szCs w:val="22"/>
              </w:rPr>
              <w:t xml:space="preserve"> </w:t>
            </w:r>
            <w:r w:rsidRPr="001B4041">
              <w:rPr>
                <w:rFonts w:ascii="Browallia New" w:hAnsi="Browallia New" w:cs="Browallia New"/>
                <w:sz w:val="22"/>
                <w:szCs w:val="22"/>
                <w:cs/>
              </w:rPr>
              <w:t>พันบาท)</w:t>
            </w:r>
          </w:p>
        </w:tc>
      </w:tr>
      <w:tr w:rsidR="00DD6BFD" w:rsidRPr="001B4041" w14:paraId="6AAAC8D4" w14:textId="77777777" w:rsidTr="00C07995">
        <w:trPr>
          <w:tblHeader/>
        </w:trPr>
        <w:tc>
          <w:tcPr>
            <w:tcW w:w="3260" w:type="dxa"/>
            <w:vMerge w:val="restart"/>
            <w:tcBorders>
              <w:top w:val="nil"/>
              <w:left w:val="nil"/>
              <w:right w:val="nil"/>
            </w:tcBorders>
            <w:vAlign w:val="bottom"/>
          </w:tcPr>
          <w:p w14:paraId="15B2354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บริษัท</w:t>
            </w:r>
          </w:p>
        </w:tc>
        <w:tc>
          <w:tcPr>
            <w:tcW w:w="1166" w:type="dxa"/>
            <w:vMerge w:val="restart"/>
            <w:tcBorders>
              <w:top w:val="nil"/>
              <w:left w:val="nil"/>
              <w:right w:val="nil"/>
            </w:tcBorders>
            <w:vAlign w:val="bottom"/>
          </w:tcPr>
          <w:p w14:paraId="70B20CC0"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rPr>
            </w:pPr>
            <w:r w:rsidRPr="001B4041">
              <w:rPr>
                <w:rFonts w:ascii="Browallia New" w:hAnsi="Browallia New" w:cs="Browallia New"/>
                <w:sz w:val="22"/>
                <w:szCs w:val="22"/>
                <w:cs/>
              </w:rPr>
              <w:t>ลักษณะธุรกิจ</w:t>
            </w:r>
          </w:p>
        </w:tc>
        <w:tc>
          <w:tcPr>
            <w:tcW w:w="1417" w:type="dxa"/>
            <w:vMerge w:val="restart"/>
            <w:tcBorders>
              <w:top w:val="nil"/>
              <w:left w:val="nil"/>
              <w:right w:val="nil"/>
            </w:tcBorders>
            <w:vAlign w:val="bottom"/>
          </w:tcPr>
          <w:p w14:paraId="79A0118A"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จัดตั้งขึ้นในประเทศ</w:t>
            </w:r>
          </w:p>
        </w:tc>
        <w:tc>
          <w:tcPr>
            <w:tcW w:w="1276" w:type="dxa"/>
            <w:vMerge w:val="restart"/>
            <w:tcBorders>
              <w:top w:val="nil"/>
              <w:left w:val="nil"/>
              <w:right w:val="nil"/>
            </w:tcBorders>
            <w:vAlign w:val="bottom"/>
          </w:tcPr>
          <w:p w14:paraId="0CCDDBA3" w14:textId="77777777"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991B23">
              <w:rPr>
                <w:rFonts w:ascii="Browallia New" w:hAnsi="Browallia New" w:cs="Browallia New"/>
                <w:sz w:val="22"/>
                <w:szCs w:val="22"/>
                <w:cs/>
              </w:rPr>
              <w:t>สัดส่วนเงินลงทุน</w:t>
            </w:r>
            <w:r w:rsidRPr="00F46B29">
              <w:rPr>
                <w:rFonts w:ascii="Browallia New" w:hAnsi="Browallia New" w:cs="Browallia New"/>
                <w:sz w:val="22"/>
                <w:szCs w:val="22"/>
              </w:rPr>
              <w:t xml:space="preserve"> </w:t>
            </w:r>
            <w:r w:rsidRPr="00991B23">
              <w:rPr>
                <w:rFonts w:ascii="Browallia New" w:hAnsi="Browallia New" w:cs="Browallia New"/>
                <w:sz w:val="22"/>
                <w:szCs w:val="22"/>
                <w:cs/>
              </w:rPr>
              <w:t>(ร้อยละ)</w:t>
            </w:r>
          </w:p>
        </w:tc>
        <w:tc>
          <w:tcPr>
            <w:tcW w:w="1985" w:type="dxa"/>
            <w:gridSpan w:val="2"/>
            <w:tcBorders>
              <w:left w:val="nil"/>
              <w:right w:val="nil"/>
            </w:tcBorders>
          </w:tcPr>
          <w:p w14:paraId="657CBE06" w14:textId="306200C3" w:rsidR="00DD6BFD" w:rsidRPr="00FA3AD1" w:rsidRDefault="00DD6BFD" w:rsidP="00BF5FC1">
            <w:pPr>
              <w:pBdr>
                <w:bottom w:val="single" w:sz="4" w:space="1" w:color="auto"/>
              </w:pBdr>
              <w:spacing w:line="240" w:lineRule="auto"/>
              <w:jc w:val="center"/>
              <w:rPr>
                <w:rFonts w:ascii="Browallia New" w:hAnsi="Browallia New" w:cs="Browallia New"/>
                <w:sz w:val="22"/>
                <w:szCs w:val="22"/>
                <w:cs/>
              </w:rPr>
            </w:pPr>
            <w:r w:rsidRPr="00FA3AD1">
              <w:rPr>
                <w:rFonts w:ascii="Browallia New" w:hAnsi="Browallia New" w:cs="Browallia New"/>
                <w:sz w:val="22"/>
                <w:szCs w:val="22"/>
                <w:cs/>
              </w:rPr>
              <w:t>เงินลงทุนที่วัดมูลค่ายุติธรรม</w:t>
            </w:r>
          </w:p>
        </w:tc>
      </w:tr>
      <w:tr w:rsidR="00DD6BFD" w:rsidRPr="001B4041" w14:paraId="40686926" w14:textId="77777777" w:rsidTr="00C07995">
        <w:trPr>
          <w:tblHeader/>
        </w:trPr>
        <w:tc>
          <w:tcPr>
            <w:tcW w:w="3260" w:type="dxa"/>
            <w:vMerge/>
            <w:tcBorders>
              <w:left w:val="nil"/>
              <w:right w:val="nil"/>
            </w:tcBorders>
            <w:vAlign w:val="bottom"/>
          </w:tcPr>
          <w:p w14:paraId="34E75EFC" w14:textId="77777777" w:rsidR="00DD6BFD" w:rsidRPr="001B4041" w:rsidRDefault="00DD6BFD" w:rsidP="00BF5FC1">
            <w:pPr>
              <w:spacing w:line="240" w:lineRule="auto"/>
              <w:jc w:val="center"/>
              <w:rPr>
                <w:rFonts w:ascii="Browallia New" w:hAnsi="Browallia New" w:cs="Browallia New"/>
                <w:sz w:val="22"/>
                <w:szCs w:val="22"/>
              </w:rPr>
            </w:pPr>
          </w:p>
        </w:tc>
        <w:tc>
          <w:tcPr>
            <w:tcW w:w="1166" w:type="dxa"/>
            <w:vMerge/>
            <w:tcBorders>
              <w:left w:val="nil"/>
              <w:right w:val="nil"/>
            </w:tcBorders>
            <w:vAlign w:val="bottom"/>
          </w:tcPr>
          <w:p w14:paraId="2B33A797" w14:textId="77777777" w:rsidR="00DD6BFD" w:rsidRPr="001B4041" w:rsidRDefault="00DD6BFD" w:rsidP="00BF5FC1">
            <w:pPr>
              <w:spacing w:line="240" w:lineRule="auto"/>
              <w:jc w:val="center"/>
              <w:rPr>
                <w:rFonts w:ascii="Browallia New" w:hAnsi="Browallia New" w:cs="Browallia New"/>
                <w:sz w:val="22"/>
                <w:szCs w:val="22"/>
              </w:rPr>
            </w:pPr>
          </w:p>
        </w:tc>
        <w:tc>
          <w:tcPr>
            <w:tcW w:w="1417" w:type="dxa"/>
            <w:vMerge/>
            <w:tcBorders>
              <w:left w:val="nil"/>
              <w:right w:val="nil"/>
            </w:tcBorders>
          </w:tcPr>
          <w:p w14:paraId="77B10E9D"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276" w:type="dxa"/>
            <w:vMerge/>
            <w:tcBorders>
              <w:left w:val="nil"/>
              <w:right w:val="nil"/>
            </w:tcBorders>
            <w:vAlign w:val="bottom"/>
          </w:tcPr>
          <w:p w14:paraId="5E8A972B" w14:textId="77777777" w:rsidR="00DD6BFD" w:rsidRPr="001B4041" w:rsidRDefault="00DD6BFD" w:rsidP="00BF5FC1">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rPr>
            </w:pPr>
          </w:p>
        </w:tc>
        <w:tc>
          <w:tcPr>
            <w:tcW w:w="1985" w:type="dxa"/>
            <w:gridSpan w:val="2"/>
            <w:tcBorders>
              <w:left w:val="nil"/>
              <w:right w:val="nil"/>
            </w:tcBorders>
          </w:tcPr>
          <w:p w14:paraId="67C8002F" w14:textId="43080BB2" w:rsidR="00DD6BFD" w:rsidRPr="001B4041" w:rsidRDefault="00DD6BFD" w:rsidP="00BF5FC1">
            <w:pPr>
              <w:pBdr>
                <w:bottom w:val="single" w:sz="4" w:space="1" w:color="auto"/>
              </w:pBdr>
              <w:spacing w:line="240" w:lineRule="auto"/>
              <w:jc w:val="center"/>
              <w:rPr>
                <w:rFonts w:ascii="Browallia New" w:hAnsi="Browallia New" w:cs="Browallia New"/>
                <w:sz w:val="22"/>
                <w:szCs w:val="22"/>
                <w:cs/>
              </w:rPr>
            </w:pPr>
            <w:r w:rsidRPr="00DD6BFD">
              <w:rPr>
                <w:rFonts w:ascii="Browallia New" w:hAnsi="Browallia New" w:cs="Browallia New"/>
                <w:sz w:val="22"/>
                <w:szCs w:val="22"/>
                <w:cs/>
              </w:rPr>
              <w:t>งบการเงินรวมและเฉพาะของบริษัท</w:t>
            </w:r>
          </w:p>
        </w:tc>
      </w:tr>
      <w:tr w:rsidR="00DD6BFD" w:rsidRPr="001B4041" w14:paraId="151B2A92" w14:textId="77777777" w:rsidTr="00C07995">
        <w:trPr>
          <w:tblHeader/>
        </w:trPr>
        <w:tc>
          <w:tcPr>
            <w:tcW w:w="3260" w:type="dxa"/>
            <w:vMerge/>
            <w:tcBorders>
              <w:left w:val="nil"/>
              <w:bottom w:val="nil"/>
              <w:right w:val="nil"/>
            </w:tcBorders>
            <w:vAlign w:val="bottom"/>
          </w:tcPr>
          <w:p w14:paraId="0096B405" w14:textId="77777777" w:rsidR="00DD6BFD" w:rsidRPr="001B4041" w:rsidRDefault="00DD6BFD" w:rsidP="00DD6BFD">
            <w:pPr>
              <w:spacing w:line="240" w:lineRule="auto"/>
              <w:jc w:val="center"/>
              <w:rPr>
                <w:rFonts w:ascii="Browallia New" w:hAnsi="Browallia New" w:cs="Browallia New"/>
                <w:sz w:val="22"/>
                <w:szCs w:val="22"/>
              </w:rPr>
            </w:pPr>
          </w:p>
        </w:tc>
        <w:tc>
          <w:tcPr>
            <w:tcW w:w="1166" w:type="dxa"/>
            <w:vMerge/>
            <w:tcBorders>
              <w:left w:val="nil"/>
              <w:bottom w:val="nil"/>
              <w:right w:val="nil"/>
            </w:tcBorders>
            <w:vAlign w:val="bottom"/>
          </w:tcPr>
          <w:p w14:paraId="3084D5CB" w14:textId="77777777" w:rsidR="00DD6BFD" w:rsidRPr="001B4041" w:rsidRDefault="00DD6BFD" w:rsidP="00DD6BFD">
            <w:pPr>
              <w:spacing w:line="240" w:lineRule="auto"/>
              <w:jc w:val="center"/>
              <w:rPr>
                <w:rFonts w:ascii="Browallia New" w:hAnsi="Browallia New" w:cs="Browallia New"/>
                <w:sz w:val="22"/>
                <w:szCs w:val="22"/>
              </w:rPr>
            </w:pPr>
          </w:p>
        </w:tc>
        <w:tc>
          <w:tcPr>
            <w:tcW w:w="1417" w:type="dxa"/>
            <w:vMerge/>
            <w:tcBorders>
              <w:left w:val="nil"/>
              <w:bottom w:val="nil"/>
              <w:right w:val="nil"/>
            </w:tcBorders>
          </w:tcPr>
          <w:p w14:paraId="730AAC81"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1276" w:type="dxa"/>
            <w:vMerge/>
            <w:tcBorders>
              <w:left w:val="nil"/>
              <w:bottom w:val="nil"/>
              <w:right w:val="nil"/>
            </w:tcBorders>
            <w:vAlign w:val="bottom"/>
          </w:tcPr>
          <w:p w14:paraId="7B88BB72" w14:textId="77777777" w:rsidR="00DD6BFD" w:rsidRPr="001B4041"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u w:val="single"/>
              </w:rPr>
            </w:pPr>
          </w:p>
        </w:tc>
        <w:tc>
          <w:tcPr>
            <w:tcW w:w="992" w:type="dxa"/>
            <w:tcBorders>
              <w:left w:val="nil"/>
              <w:right w:val="nil"/>
            </w:tcBorders>
            <w:vAlign w:val="bottom"/>
          </w:tcPr>
          <w:p w14:paraId="6F9933A1" w14:textId="6179DBC1"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sidR="0077002B">
              <w:rPr>
                <w:rFonts w:ascii="Browallia New" w:hAnsi="Browallia New" w:cs="Browallia New"/>
                <w:sz w:val="22"/>
                <w:szCs w:val="22"/>
                <w:lang w:val="en-GB"/>
              </w:rPr>
              <w:t>6</w:t>
            </w:r>
          </w:p>
        </w:tc>
        <w:tc>
          <w:tcPr>
            <w:tcW w:w="993" w:type="dxa"/>
            <w:tcBorders>
              <w:left w:val="nil"/>
              <w:right w:val="nil"/>
            </w:tcBorders>
            <w:vAlign w:val="bottom"/>
          </w:tcPr>
          <w:p w14:paraId="641EBCFB" w14:textId="1539554D" w:rsidR="00DD6BFD" w:rsidRPr="00D9701B" w:rsidRDefault="00DD6BFD" w:rsidP="00DD6BFD">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D9701B">
              <w:rPr>
                <w:rFonts w:ascii="Browallia New" w:hAnsi="Browallia New" w:cs="Browallia New"/>
                <w:sz w:val="22"/>
                <w:szCs w:val="22"/>
                <w:lang w:val="en-GB"/>
              </w:rPr>
              <w:t>256</w:t>
            </w:r>
            <w:r w:rsidR="0077002B">
              <w:rPr>
                <w:rFonts w:ascii="Browallia New" w:hAnsi="Browallia New" w:cs="Browallia New"/>
                <w:sz w:val="22"/>
                <w:szCs w:val="22"/>
                <w:lang w:val="en-GB"/>
              </w:rPr>
              <w:t>5</w:t>
            </w:r>
          </w:p>
        </w:tc>
      </w:tr>
      <w:tr w:rsidR="00DD6BFD" w:rsidRPr="000B6551" w14:paraId="390E4BC6" w14:textId="77777777" w:rsidTr="00C07995">
        <w:trPr>
          <w:trHeight w:val="258"/>
        </w:trPr>
        <w:tc>
          <w:tcPr>
            <w:tcW w:w="3260" w:type="dxa"/>
            <w:tcBorders>
              <w:top w:val="nil"/>
              <w:left w:val="nil"/>
              <w:bottom w:val="nil"/>
              <w:right w:val="nil"/>
            </w:tcBorders>
            <w:vAlign w:val="bottom"/>
          </w:tcPr>
          <w:p w14:paraId="4E3CD1F2" w14:textId="77777777" w:rsidR="00DD6BFD" w:rsidRPr="00897706" w:rsidRDefault="00DD6BFD" w:rsidP="00DD6BFD">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166" w:type="dxa"/>
            <w:tcBorders>
              <w:top w:val="nil"/>
              <w:left w:val="nil"/>
              <w:bottom w:val="nil"/>
              <w:right w:val="nil"/>
            </w:tcBorders>
            <w:vAlign w:val="bottom"/>
          </w:tcPr>
          <w:p w14:paraId="0E4EFF84" w14:textId="77777777" w:rsidR="00DD6BFD" w:rsidRPr="00897706" w:rsidRDefault="00DD6BFD" w:rsidP="00DD6BFD">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right="-108"/>
              <w:rPr>
                <w:rFonts w:ascii="Browallia New" w:hAnsi="Browallia New" w:cs="Browallia New"/>
                <w:sz w:val="20"/>
                <w:szCs w:val="20"/>
                <w:cs/>
              </w:rPr>
            </w:pPr>
          </w:p>
        </w:tc>
        <w:tc>
          <w:tcPr>
            <w:tcW w:w="1417" w:type="dxa"/>
            <w:tcBorders>
              <w:top w:val="nil"/>
              <w:left w:val="nil"/>
              <w:bottom w:val="nil"/>
              <w:right w:val="nil"/>
            </w:tcBorders>
          </w:tcPr>
          <w:p w14:paraId="07AD3330" w14:textId="77777777" w:rsidR="00DD6BFD" w:rsidRPr="00897706" w:rsidRDefault="00DD6BFD" w:rsidP="00DD6BFD">
            <w:pPr>
              <w:spacing w:line="240" w:lineRule="auto"/>
              <w:jc w:val="center"/>
              <w:rPr>
                <w:rFonts w:ascii="Browallia New" w:hAnsi="Browallia New" w:cs="Browallia New"/>
                <w:sz w:val="20"/>
                <w:szCs w:val="20"/>
                <w:cs/>
              </w:rPr>
            </w:pPr>
          </w:p>
        </w:tc>
        <w:tc>
          <w:tcPr>
            <w:tcW w:w="1276" w:type="dxa"/>
            <w:tcBorders>
              <w:top w:val="nil"/>
              <w:left w:val="nil"/>
              <w:bottom w:val="nil"/>
              <w:right w:val="nil"/>
            </w:tcBorders>
            <w:vAlign w:val="bottom"/>
          </w:tcPr>
          <w:p w14:paraId="1A916FD0" w14:textId="77777777" w:rsidR="00DD6BFD" w:rsidRPr="00897706" w:rsidRDefault="00DD6BFD" w:rsidP="00DD6BFD">
            <w:pPr>
              <w:spacing w:line="240" w:lineRule="auto"/>
              <w:jc w:val="center"/>
              <w:rPr>
                <w:rFonts w:ascii="Browallia New" w:hAnsi="Browallia New" w:cs="Browallia New"/>
                <w:sz w:val="20"/>
                <w:szCs w:val="20"/>
                <w:cs/>
              </w:rPr>
            </w:pPr>
          </w:p>
        </w:tc>
        <w:tc>
          <w:tcPr>
            <w:tcW w:w="992" w:type="dxa"/>
            <w:tcBorders>
              <w:left w:val="nil"/>
              <w:bottom w:val="nil"/>
              <w:right w:val="nil"/>
            </w:tcBorders>
          </w:tcPr>
          <w:p w14:paraId="0E7A0B5C" w14:textId="77777777" w:rsidR="00DD6BFD" w:rsidRPr="00897706" w:rsidRDefault="00DD6BFD" w:rsidP="00DD6BFD">
            <w:pPr>
              <w:spacing w:line="240" w:lineRule="auto"/>
              <w:ind w:left="-223" w:right="45"/>
              <w:jc w:val="right"/>
              <w:rPr>
                <w:rFonts w:ascii="Browallia New" w:hAnsi="Browallia New" w:cs="Browallia New"/>
                <w:sz w:val="20"/>
                <w:szCs w:val="20"/>
                <w:cs/>
              </w:rPr>
            </w:pPr>
          </w:p>
        </w:tc>
        <w:tc>
          <w:tcPr>
            <w:tcW w:w="993" w:type="dxa"/>
            <w:tcBorders>
              <w:left w:val="nil"/>
              <w:bottom w:val="nil"/>
              <w:right w:val="nil"/>
            </w:tcBorders>
          </w:tcPr>
          <w:p w14:paraId="16D006EC" w14:textId="188DAEDD" w:rsidR="00DD6BFD" w:rsidRPr="00897706" w:rsidRDefault="00DD6BFD" w:rsidP="00DD6BFD">
            <w:pPr>
              <w:spacing w:line="240" w:lineRule="auto"/>
              <w:ind w:left="-223" w:right="45"/>
              <w:jc w:val="right"/>
              <w:rPr>
                <w:rFonts w:ascii="Browallia New" w:hAnsi="Browallia New" w:cs="Browallia New"/>
                <w:sz w:val="20"/>
                <w:szCs w:val="20"/>
                <w:cs/>
              </w:rPr>
            </w:pPr>
          </w:p>
        </w:tc>
      </w:tr>
      <w:tr w:rsidR="0003451E" w:rsidRPr="001B4041" w14:paraId="126B953C" w14:textId="77777777" w:rsidTr="00C07995">
        <w:tc>
          <w:tcPr>
            <w:tcW w:w="3260" w:type="dxa"/>
            <w:tcBorders>
              <w:top w:val="nil"/>
              <w:left w:val="nil"/>
              <w:bottom w:val="nil"/>
              <w:right w:val="nil"/>
            </w:tcBorders>
            <w:vAlign w:val="bottom"/>
          </w:tcPr>
          <w:p w14:paraId="747DBA20" w14:textId="77777777" w:rsidR="0003451E" w:rsidRPr="001B4041" w:rsidRDefault="0003451E" w:rsidP="0003451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sidRPr="001B4041">
              <w:rPr>
                <w:rFonts w:ascii="Browallia New" w:hAnsi="Browallia New" w:cs="Browallia New"/>
                <w:sz w:val="22"/>
                <w:szCs w:val="22"/>
                <w:cs/>
                <w:lang w:val="en-GB"/>
              </w:rPr>
              <w:t>บริษัท</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ออร่าดรีม</w:t>
            </w:r>
            <w:r w:rsidRPr="00F46B29">
              <w:rPr>
                <w:rFonts w:ascii="Browallia New" w:hAnsi="Browallia New" w:cs="Browallia New"/>
                <w:sz w:val="22"/>
                <w:szCs w:val="22"/>
              </w:rPr>
              <w:t xml:space="preserve"> </w:t>
            </w:r>
            <w:r w:rsidRPr="001B4041">
              <w:rPr>
                <w:rFonts w:ascii="Browallia New" w:hAnsi="Browallia New" w:cs="Browallia New"/>
                <w:sz w:val="22"/>
                <w:szCs w:val="22"/>
                <w:cs/>
                <w:lang w:val="en-GB"/>
              </w:rPr>
              <w:t>จำกัด</w:t>
            </w:r>
          </w:p>
        </w:tc>
        <w:tc>
          <w:tcPr>
            <w:tcW w:w="1166" w:type="dxa"/>
            <w:tcBorders>
              <w:top w:val="nil"/>
              <w:left w:val="nil"/>
              <w:bottom w:val="nil"/>
              <w:right w:val="nil"/>
            </w:tcBorders>
            <w:vAlign w:val="bottom"/>
          </w:tcPr>
          <w:p w14:paraId="165A5D9B" w14:textId="108A3550" w:rsidR="0003451E" w:rsidRPr="001B4041" w:rsidRDefault="0003451E" w:rsidP="0003451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r w:rsidRPr="001B4041">
              <w:rPr>
                <w:rFonts w:ascii="Browallia New" w:hAnsi="Browallia New" w:cs="Browallia New"/>
                <w:sz w:val="22"/>
                <w:szCs w:val="22"/>
                <w:cs/>
              </w:rPr>
              <w:t>ธุรกิจโรงแรม</w:t>
            </w:r>
          </w:p>
        </w:tc>
        <w:tc>
          <w:tcPr>
            <w:tcW w:w="1417" w:type="dxa"/>
            <w:tcBorders>
              <w:top w:val="nil"/>
              <w:left w:val="nil"/>
              <w:bottom w:val="nil"/>
              <w:right w:val="nil"/>
            </w:tcBorders>
            <w:vAlign w:val="bottom"/>
          </w:tcPr>
          <w:p w14:paraId="23C5C014" w14:textId="77777777" w:rsidR="0003451E" w:rsidRPr="001B4041" w:rsidRDefault="0003451E" w:rsidP="0003451E">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sidRPr="001B4041">
              <w:rPr>
                <w:rFonts w:ascii="Browallia New" w:hAnsi="Browallia New" w:cs="Browallia New"/>
                <w:sz w:val="22"/>
                <w:szCs w:val="22"/>
                <w:cs/>
              </w:rPr>
              <w:t>ไทย</w:t>
            </w:r>
          </w:p>
        </w:tc>
        <w:tc>
          <w:tcPr>
            <w:tcW w:w="1276" w:type="dxa"/>
            <w:tcBorders>
              <w:top w:val="nil"/>
              <w:left w:val="nil"/>
              <w:bottom w:val="nil"/>
              <w:right w:val="nil"/>
            </w:tcBorders>
            <w:vAlign w:val="bottom"/>
          </w:tcPr>
          <w:p w14:paraId="74667EA7" w14:textId="77777777" w:rsidR="0003451E" w:rsidRPr="001B4041" w:rsidRDefault="0003451E" w:rsidP="0003451E">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9</w:t>
            </w:r>
            <w:r>
              <w:rPr>
                <w:rFonts w:ascii="Browallia New" w:hAnsi="Browallia New" w:cs="Browallia New"/>
                <w:sz w:val="22"/>
                <w:szCs w:val="22"/>
                <w:cs/>
              </w:rPr>
              <w:t>.</w:t>
            </w:r>
            <w:r>
              <w:rPr>
                <w:rFonts w:ascii="Browallia New" w:hAnsi="Browallia New" w:cs="Browallia New"/>
                <w:sz w:val="22"/>
                <w:szCs w:val="22"/>
              </w:rPr>
              <w:t>00</w:t>
            </w:r>
          </w:p>
        </w:tc>
        <w:tc>
          <w:tcPr>
            <w:tcW w:w="992" w:type="dxa"/>
            <w:tcBorders>
              <w:left w:val="nil"/>
              <w:bottom w:val="nil"/>
              <w:right w:val="nil"/>
            </w:tcBorders>
          </w:tcPr>
          <w:p w14:paraId="6B1F5B7A" w14:textId="6CF1FCB9" w:rsidR="0003451E" w:rsidRPr="00680D2D" w:rsidRDefault="0003451E" w:rsidP="000345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680D2D">
              <w:rPr>
                <w:rFonts w:ascii="Browallia New" w:hAnsi="Browallia New" w:cs="Browallia New"/>
                <w:sz w:val="22"/>
                <w:szCs w:val="22"/>
              </w:rPr>
              <w:t>45,000</w:t>
            </w:r>
          </w:p>
        </w:tc>
        <w:tc>
          <w:tcPr>
            <w:tcW w:w="993" w:type="dxa"/>
            <w:tcBorders>
              <w:left w:val="nil"/>
              <w:bottom w:val="nil"/>
              <w:right w:val="nil"/>
            </w:tcBorders>
          </w:tcPr>
          <w:p w14:paraId="4E1C4822" w14:textId="22651160" w:rsidR="0003451E" w:rsidRPr="001C43FA" w:rsidRDefault="0003451E" w:rsidP="0003451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45,000</w:t>
            </w:r>
          </w:p>
        </w:tc>
      </w:tr>
      <w:tr w:rsidR="0003451E" w:rsidRPr="001B4041" w14:paraId="0B777102" w14:textId="77777777" w:rsidTr="00C07995">
        <w:tc>
          <w:tcPr>
            <w:tcW w:w="3260" w:type="dxa"/>
            <w:tcBorders>
              <w:top w:val="nil"/>
              <w:left w:val="nil"/>
              <w:bottom w:val="nil"/>
              <w:right w:val="nil"/>
            </w:tcBorders>
            <w:vAlign w:val="bottom"/>
          </w:tcPr>
          <w:p w14:paraId="4448CCE1" w14:textId="49D44612" w:rsidR="0003451E" w:rsidRPr="001B4041" w:rsidRDefault="0003451E" w:rsidP="0003451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lang w:val="en-GB"/>
              </w:rPr>
            </w:pPr>
            <w:r>
              <w:rPr>
                <w:rFonts w:ascii="Browallia New" w:hAnsi="Browallia New" w:cs="Browallia New" w:hint="cs"/>
                <w:sz w:val="22"/>
                <w:szCs w:val="22"/>
                <w:cs/>
                <w:lang w:val="en-GB"/>
              </w:rPr>
              <w:t>บริษัท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อินเตอร์เอ็กเพิร์ท</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คอนสตรัคชั่น</w:t>
            </w:r>
            <w:r w:rsidRPr="00F46B29">
              <w:rPr>
                <w:rFonts w:ascii="Browallia New" w:hAnsi="Browallia New" w:cs="Browallia New" w:hint="cs"/>
                <w:sz w:val="22"/>
                <w:szCs w:val="22"/>
              </w:rPr>
              <w:t xml:space="preserve"> </w:t>
            </w:r>
            <w:r>
              <w:rPr>
                <w:rFonts w:ascii="Browallia New" w:hAnsi="Browallia New" w:cs="Browallia New" w:hint="cs"/>
                <w:sz w:val="22"/>
                <w:szCs w:val="22"/>
                <w:cs/>
                <w:lang w:val="en-GB"/>
              </w:rPr>
              <w:t>จำกัด</w:t>
            </w:r>
          </w:p>
        </w:tc>
        <w:tc>
          <w:tcPr>
            <w:tcW w:w="1166" w:type="dxa"/>
            <w:tcBorders>
              <w:top w:val="nil"/>
              <w:left w:val="nil"/>
              <w:bottom w:val="nil"/>
              <w:right w:val="nil"/>
            </w:tcBorders>
            <w:vAlign w:val="bottom"/>
          </w:tcPr>
          <w:p w14:paraId="37E8A26A" w14:textId="77777777" w:rsidR="0003451E" w:rsidRPr="001B4041" w:rsidRDefault="0003451E" w:rsidP="0003451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right="-108"/>
              <w:rPr>
                <w:rFonts w:ascii="Browallia New" w:hAnsi="Browallia New" w:cs="Browallia New"/>
                <w:sz w:val="22"/>
                <w:szCs w:val="22"/>
                <w:cs/>
              </w:rPr>
            </w:pPr>
            <w:r>
              <w:rPr>
                <w:rFonts w:ascii="Browallia New" w:hAnsi="Browallia New" w:cs="Browallia New" w:hint="cs"/>
                <w:sz w:val="22"/>
                <w:szCs w:val="22"/>
                <w:cs/>
              </w:rPr>
              <w:t>ก่อสร้าง</w:t>
            </w:r>
          </w:p>
        </w:tc>
        <w:tc>
          <w:tcPr>
            <w:tcW w:w="1417" w:type="dxa"/>
            <w:tcBorders>
              <w:top w:val="nil"/>
              <w:left w:val="nil"/>
              <w:bottom w:val="nil"/>
              <w:right w:val="nil"/>
            </w:tcBorders>
            <w:vAlign w:val="bottom"/>
          </w:tcPr>
          <w:p w14:paraId="72AB8BB4" w14:textId="77777777" w:rsidR="0003451E" w:rsidRDefault="0003451E" w:rsidP="0003451E">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hint="cs"/>
                <w:sz w:val="22"/>
                <w:szCs w:val="22"/>
                <w:cs/>
              </w:rPr>
              <w:t>ไทย</w:t>
            </w:r>
          </w:p>
        </w:tc>
        <w:tc>
          <w:tcPr>
            <w:tcW w:w="1276" w:type="dxa"/>
            <w:tcBorders>
              <w:top w:val="nil"/>
              <w:left w:val="nil"/>
              <w:bottom w:val="nil"/>
              <w:right w:val="nil"/>
            </w:tcBorders>
            <w:vAlign w:val="bottom"/>
          </w:tcPr>
          <w:p w14:paraId="3A1B785E" w14:textId="77777777" w:rsidR="0003451E" w:rsidRPr="001B4041" w:rsidRDefault="0003451E" w:rsidP="0003451E">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2"/>
                <w:szCs w:val="22"/>
                <w:cs/>
              </w:rPr>
            </w:pPr>
            <w:r>
              <w:rPr>
                <w:rFonts w:ascii="Browallia New" w:hAnsi="Browallia New" w:cs="Browallia New"/>
                <w:sz w:val="22"/>
                <w:szCs w:val="22"/>
              </w:rPr>
              <w:t>8.55</w:t>
            </w:r>
          </w:p>
        </w:tc>
        <w:tc>
          <w:tcPr>
            <w:tcW w:w="992" w:type="dxa"/>
            <w:tcBorders>
              <w:left w:val="nil"/>
              <w:bottom w:val="nil"/>
              <w:right w:val="nil"/>
            </w:tcBorders>
            <w:vAlign w:val="bottom"/>
          </w:tcPr>
          <w:p w14:paraId="1738F128" w14:textId="1A793BF9" w:rsidR="0003451E" w:rsidRPr="00680D2D" w:rsidRDefault="0003451E" w:rsidP="0003451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680D2D">
              <w:rPr>
                <w:rFonts w:ascii="Browallia New" w:hAnsi="Browallia New" w:cs="Browallia New"/>
                <w:sz w:val="22"/>
                <w:szCs w:val="22"/>
              </w:rPr>
              <w:t>11,577</w:t>
            </w:r>
          </w:p>
        </w:tc>
        <w:tc>
          <w:tcPr>
            <w:tcW w:w="993" w:type="dxa"/>
            <w:tcBorders>
              <w:left w:val="nil"/>
              <w:bottom w:val="nil"/>
              <w:right w:val="nil"/>
            </w:tcBorders>
            <w:vAlign w:val="bottom"/>
          </w:tcPr>
          <w:p w14:paraId="632674C9" w14:textId="27D6AD6E" w:rsidR="0003451E" w:rsidRPr="001C43FA" w:rsidRDefault="0003451E" w:rsidP="0003451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11,577</w:t>
            </w:r>
          </w:p>
        </w:tc>
      </w:tr>
      <w:tr w:rsidR="0003451E" w:rsidRPr="001B4041" w14:paraId="02792E54" w14:textId="77777777" w:rsidTr="00C07995">
        <w:tc>
          <w:tcPr>
            <w:tcW w:w="3260" w:type="dxa"/>
            <w:tcBorders>
              <w:top w:val="nil"/>
              <w:left w:val="nil"/>
              <w:bottom w:val="nil"/>
              <w:right w:val="nil"/>
            </w:tcBorders>
            <w:vAlign w:val="bottom"/>
          </w:tcPr>
          <w:p w14:paraId="00370EA1" w14:textId="77777777" w:rsidR="0003451E" w:rsidRPr="001B4041" w:rsidRDefault="0003451E" w:rsidP="0003451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rPr>
                <w:rFonts w:ascii="Browallia New" w:hAnsi="Browallia New" w:cs="Browallia New"/>
                <w:sz w:val="22"/>
                <w:szCs w:val="22"/>
                <w:cs/>
              </w:rPr>
            </w:pPr>
            <w:r w:rsidRPr="001B4041">
              <w:rPr>
                <w:rFonts w:ascii="Browallia New" w:hAnsi="Browallia New" w:cs="Browallia New"/>
                <w:sz w:val="22"/>
                <w:szCs w:val="22"/>
                <w:cs/>
              </w:rPr>
              <w:t>รวม</w:t>
            </w:r>
          </w:p>
        </w:tc>
        <w:tc>
          <w:tcPr>
            <w:tcW w:w="1166" w:type="dxa"/>
            <w:tcBorders>
              <w:top w:val="nil"/>
              <w:left w:val="nil"/>
              <w:bottom w:val="nil"/>
              <w:right w:val="nil"/>
            </w:tcBorders>
            <w:vAlign w:val="bottom"/>
          </w:tcPr>
          <w:p w14:paraId="5B38F31B" w14:textId="77777777" w:rsidR="0003451E" w:rsidRPr="001B4041" w:rsidRDefault="0003451E" w:rsidP="0003451E">
            <w:pPr>
              <w:tabs>
                <w:tab w:val="clear" w:pos="907"/>
                <w:tab w:val="clear" w:pos="1644"/>
                <w:tab w:val="clear" w:pos="5387"/>
                <w:tab w:val="left" w:pos="900"/>
                <w:tab w:val="left" w:pos="1649"/>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2"/>
                <w:szCs w:val="22"/>
                <w:cs/>
              </w:rPr>
            </w:pPr>
          </w:p>
        </w:tc>
        <w:tc>
          <w:tcPr>
            <w:tcW w:w="1417" w:type="dxa"/>
            <w:tcBorders>
              <w:top w:val="nil"/>
              <w:left w:val="nil"/>
              <w:bottom w:val="nil"/>
              <w:right w:val="nil"/>
            </w:tcBorders>
          </w:tcPr>
          <w:p w14:paraId="32D32AA1" w14:textId="77777777" w:rsidR="0003451E" w:rsidRPr="001B4041" w:rsidRDefault="0003451E" w:rsidP="0003451E">
            <w:pPr>
              <w:spacing w:line="240" w:lineRule="auto"/>
              <w:ind w:left="175" w:hanging="175"/>
              <w:jc w:val="center"/>
              <w:rPr>
                <w:rFonts w:ascii="Browallia New" w:hAnsi="Browallia New" w:cs="Browallia New"/>
                <w:sz w:val="22"/>
                <w:szCs w:val="22"/>
                <w:cs/>
              </w:rPr>
            </w:pPr>
          </w:p>
        </w:tc>
        <w:tc>
          <w:tcPr>
            <w:tcW w:w="1276" w:type="dxa"/>
            <w:tcBorders>
              <w:top w:val="nil"/>
              <w:left w:val="nil"/>
              <w:bottom w:val="nil"/>
              <w:right w:val="nil"/>
            </w:tcBorders>
            <w:vAlign w:val="bottom"/>
          </w:tcPr>
          <w:p w14:paraId="6A171FDA" w14:textId="77777777" w:rsidR="0003451E" w:rsidRPr="001B4041" w:rsidRDefault="0003451E" w:rsidP="0003451E">
            <w:pPr>
              <w:spacing w:line="240" w:lineRule="auto"/>
              <w:ind w:left="175" w:hanging="175"/>
              <w:jc w:val="center"/>
              <w:rPr>
                <w:rFonts w:ascii="Browallia New" w:hAnsi="Browallia New" w:cs="Browallia New"/>
                <w:sz w:val="22"/>
                <w:szCs w:val="22"/>
                <w:cs/>
              </w:rPr>
            </w:pPr>
          </w:p>
        </w:tc>
        <w:tc>
          <w:tcPr>
            <w:tcW w:w="992" w:type="dxa"/>
            <w:tcBorders>
              <w:left w:val="nil"/>
              <w:bottom w:val="nil"/>
              <w:right w:val="nil"/>
            </w:tcBorders>
          </w:tcPr>
          <w:p w14:paraId="5DA3DF44" w14:textId="37FE6F30" w:rsidR="0003451E" w:rsidRPr="00680D2D" w:rsidRDefault="0003451E" w:rsidP="0003451E">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680D2D">
              <w:rPr>
                <w:rFonts w:ascii="Browallia New" w:hAnsi="Browallia New" w:cs="Browallia New"/>
                <w:sz w:val="22"/>
                <w:szCs w:val="22"/>
              </w:rPr>
              <w:t>56,577</w:t>
            </w:r>
          </w:p>
        </w:tc>
        <w:tc>
          <w:tcPr>
            <w:tcW w:w="993" w:type="dxa"/>
            <w:tcBorders>
              <w:left w:val="nil"/>
              <w:bottom w:val="nil"/>
              <w:right w:val="nil"/>
            </w:tcBorders>
          </w:tcPr>
          <w:p w14:paraId="6C2574E4" w14:textId="2465666D" w:rsidR="0003451E" w:rsidRPr="001C43FA" w:rsidRDefault="0003451E" w:rsidP="0003451E">
            <w:pPr>
              <w:pStyle w:val="Heade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34" w:right="-10"/>
              <w:jc w:val="right"/>
              <w:rPr>
                <w:rFonts w:ascii="Browallia New" w:hAnsi="Browallia New" w:cs="Browallia New"/>
                <w:sz w:val="22"/>
                <w:szCs w:val="22"/>
              </w:rPr>
            </w:pPr>
            <w:r w:rsidRPr="001C43FA">
              <w:rPr>
                <w:rFonts w:ascii="Browallia New" w:hAnsi="Browallia New" w:cs="Browallia New"/>
                <w:sz w:val="22"/>
                <w:szCs w:val="22"/>
              </w:rPr>
              <w:t>56,577</w:t>
            </w:r>
          </w:p>
        </w:tc>
      </w:tr>
    </w:tbl>
    <w:p w14:paraId="5987E9FD" w14:textId="77777777" w:rsidR="00832594" w:rsidRDefault="00832594" w:rsidP="005A6E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28A15547" w14:textId="55B77BFD" w:rsidR="00080165" w:rsidRDefault="00E902A8" w:rsidP="00331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b/>
          <w:bCs/>
          <w:sz w:val="28"/>
          <w:szCs w:val="28"/>
          <w:cs/>
          <w:lang w:val="en-GB"/>
        </w:rPr>
      </w:pPr>
      <w:r w:rsidRPr="007F329E">
        <w:rPr>
          <w:rFonts w:ascii="Browallia New" w:hAnsi="Browallia New" w:cs="Browallia New"/>
          <w:sz w:val="28"/>
          <w:szCs w:val="28"/>
          <w:cs/>
        </w:rPr>
        <w:t xml:space="preserve">ณ วันที่ </w:t>
      </w:r>
      <w:r w:rsidRPr="00363958">
        <w:rPr>
          <w:rFonts w:ascii="Browallia New" w:hAnsi="Browallia New" w:cs="Browallia New"/>
          <w:sz w:val="28"/>
          <w:szCs w:val="28"/>
          <w:cs/>
        </w:rPr>
        <w:t>31 ธันวาคม</w:t>
      </w:r>
      <w:r w:rsidRPr="00F46B29">
        <w:rPr>
          <w:rFonts w:ascii="Browallia New" w:hAnsi="Browallia New" w:cs="Browallia New"/>
          <w:sz w:val="28"/>
          <w:szCs w:val="28"/>
          <w:cs/>
        </w:rPr>
        <w:t xml:space="preserve"> </w:t>
      </w:r>
      <w:r w:rsidRPr="00363958">
        <w:rPr>
          <w:rFonts w:ascii="Browallia New" w:hAnsi="Browallia New" w:cs="Browallia New"/>
          <w:sz w:val="28"/>
          <w:szCs w:val="28"/>
          <w:cs/>
        </w:rPr>
        <w:t>256</w:t>
      </w:r>
      <w:r w:rsidR="0077002B">
        <w:rPr>
          <w:rFonts w:ascii="Browallia New" w:hAnsi="Browallia New" w:cs="Browallia New"/>
          <w:sz w:val="28"/>
          <w:szCs w:val="28"/>
          <w:cs/>
        </w:rPr>
        <w:t>6</w:t>
      </w:r>
      <w:r w:rsidRPr="00363958">
        <w:rPr>
          <w:rFonts w:ascii="Browallia New" w:hAnsi="Browallia New" w:cs="Browallia New"/>
          <w:sz w:val="28"/>
          <w:szCs w:val="28"/>
          <w:cs/>
        </w:rPr>
        <w:t xml:space="preserve"> </w:t>
      </w:r>
      <w:r w:rsidRPr="00361552">
        <w:rPr>
          <w:rFonts w:ascii="Browallia New" w:hAnsi="Browallia New" w:cs="Browallia New" w:hint="cs"/>
          <w:sz w:val="28"/>
          <w:szCs w:val="28"/>
          <w:cs/>
        </w:rPr>
        <w:t>บริษัท</w:t>
      </w:r>
      <w:r w:rsidRPr="00361552">
        <w:rPr>
          <w:rFonts w:ascii="Browallia New" w:hAnsi="Browallia New" w:cs="Browallia New"/>
          <w:sz w:val="28"/>
          <w:szCs w:val="28"/>
          <w:cs/>
        </w:rPr>
        <w:t>มี</w:t>
      </w:r>
      <w:r w:rsidR="00C12749" w:rsidRPr="00C12749">
        <w:rPr>
          <w:rFonts w:ascii="Browallia New" w:hAnsi="Browallia New" w:cs="Browallia New"/>
          <w:sz w:val="28"/>
          <w:szCs w:val="28"/>
          <w:cs/>
        </w:rPr>
        <w:t>สินทรัพย์ทางการเงินที่วัดมูลค่าด้วยมูลค่ายุติธรรมผ่าน</w:t>
      </w:r>
      <w:r w:rsidR="00EE0F88">
        <w:rPr>
          <w:rFonts w:ascii="Browallia New" w:hAnsi="Browallia New" w:cs="Browallia New" w:hint="cs"/>
          <w:sz w:val="28"/>
          <w:szCs w:val="28"/>
          <w:cs/>
        </w:rPr>
        <w:t>งบ</w:t>
      </w:r>
      <w:r w:rsidR="00C12749" w:rsidRPr="00C12749">
        <w:rPr>
          <w:rFonts w:ascii="Browallia New" w:hAnsi="Browallia New" w:cs="Browallia New"/>
          <w:sz w:val="28"/>
          <w:szCs w:val="28"/>
          <w:cs/>
        </w:rPr>
        <w:t>กำไรขาดทุน</w:t>
      </w:r>
      <w:r w:rsidR="00EE777E">
        <w:rPr>
          <w:rFonts w:ascii="Browallia New" w:hAnsi="Browallia New" w:cs="Browallia New"/>
          <w:sz w:val="28"/>
          <w:szCs w:val="28"/>
        </w:rPr>
        <w:br/>
      </w:r>
      <w:r w:rsidR="00A81498">
        <w:rPr>
          <w:rFonts w:ascii="Browallia New" w:hAnsi="Browallia New" w:cs="Browallia New" w:hint="cs"/>
          <w:sz w:val="28"/>
          <w:szCs w:val="28"/>
          <w:cs/>
        </w:rPr>
        <w:t>ซึ่งมีมูลค่ายุติธรรมไม่แตกต่างจากมูลค่าตามบัญชีอย่างมีนัยสำคัญ</w:t>
      </w:r>
    </w:p>
    <w:p w14:paraId="4E1E913A" w14:textId="34927FE6" w:rsidR="00945C76" w:rsidRDefault="00945C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F2EE9AD" w14:textId="4F297216" w:rsidR="006971B8" w:rsidRPr="00E87581" w:rsidRDefault="005F082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F082C">
        <w:rPr>
          <w:rFonts w:ascii="Browallia New" w:hAnsi="Browallia New" w:cs="Browallia New"/>
          <w:b/>
          <w:bCs/>
          <w:sz w:val="28"/>
          <w:szCs w:val="28"/>
          <w:cs/>
          <w:lang w:val="en-GB"/>
        </w:rPr>
        <w:t>ส่วนได้เสียที่ไม่อยู่ในอำนาจควบคุม</w:t>
      </w:r>
    </w:p>
    <w:p w14:paraId="0F4848F2" w14:textId="77777777" w:rsidR="006971B8" w:rsidRDefault="006971B8"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p w14:paraId="4773A8A7" w14:textId="4C6A9578" w:rsidR="00933FBA" w:rsidRPr="00847E0C"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455A9E">
        <w:rPr>
          <w:rFonts w:ascii="Browallia New" w:hAnsi="Browallia New" w:cs="Browallia New"/>
          <w:sz w:val="28"/>
          <w:szCs w:val="28"/>
          <w:cs/>
          <w:lang w:val="en-GB"/>
        </w:rPr>
        <w:t>บริษัทย่อย</w:t>
      </w:r>
      <w:r w:rsidRPr="00847E0C">
        <w:rPr>
          <w:rFonts w:ascii="Browallia New" w:hAnsi="Browallia New" w:cs="Browallia New"/>
          <w:sz w:val="28"/>
          <w:szCs w:val="28"/>
          <w:cs/>
          <w:lang w:val="en-GB"/>
        </w:rPr>
        <w:t>ที่มีส่วนได้เสียที่ไม่</w:t>
      </w:r>
      <w:r w:rsidR="00755A52" w:rsidRPr="00847E0C">
        <w:rPr>
          <w:rFonts w:ascii="Browallia New" w:hAnsi="Browallia New" w:cs="Browallia New" w:hint="cs"/>
          <w:sz w:val="28"/>
          <w:szCs w:val="28"/>
          <w:cs/>
          <w:lang w:val="en-GB"/>
        </w:rPr>
        <w:t>อยู่ใน</w:t>
      </w:r>
      <w:r w:rsidRPr="00847E0C">
        <w:rPr>
          <w:rFonts w:ascii="Browallia New" w:hAnsi="Browallia New" w:cs="Browallia New"/>
          <w:sz w:val="28"/>
          <w:szCs w:val="28"/>
          <w:cs/>
          <w:lang w:val="en-GB"/>
        </w:rPr>
        <w:t>อำนาจควบคุมที่เป็นสาระสำคัญ</w:t>
      </w:r>
    </w:p>
    <w:p w14:paraId="3B19EE0D" w14:textId="77777777" w:rsidR="00933FBA" w:rsidRPr="002468C9" w:rsidRDefault="00933FBA"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lang w:val="en-GB"/>
        </w:rPr>
      </w:pPr>
    </w:p>
    <w:tbl>
      <w:tblPr>
        <w:tblW w:w="9071" w:type="dxa"/>
        <w:tblInd w:w="280" w:type="dxa"/>
        <w:tblLayout w:type="fixed"/>
        <w:tblLook w:val="0000" w:firstRow="0" w:lastRow="0" w:firstColumn="0" w:lastColumn="0" w:noHBand="0" w:noVBand="0"/>
      </w:tblPr>
      <w:tblGrid>
        <w:gridCol w:w="3831"/>
        <w:gridCol w:w="772"/>
        <w:gridCol w:w="709"/>
        <w:gridCol w:w="851"/>
        <w:gridCol w:w="850"/>
        <w:gridCol w:w="993"/>
        <w:gridCol w:w="1065"/>
      </w:tblGrid>
      <w:tr w:rsidR="00933FBA" w:rsidRPr="005B7B61" w14:paraId="01496E54" w14:textId="77777777" w:rsidTr="00D47E9A">
        <w:trPr>
          <w:cantSplit/>
        </w:trPr>
        <w:tc>
          <w:tcPr>
            <w:tcW w:w="3831" w:type="dxa"/>
          </w:tcPr>
          <w:p w14:paraId="6CCE4B53" w14:textId="77777777" w:rsidR="00933FBA" w:rsidRPr="004B646E"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772" w:type="dxa"/>
          </w:tcPr>
          <w:p w14:paraId="412CB0DA"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709" w:type="dxa"/>
          </w:tcPr>
          <w:p w14:paraId="6A898537" w14:textId="77777777" w:rsidR="00933FBA" w:rsidRPr="004B646E" w:rsidRDefault="00933FBA" w:rsidP="001B4041">
            <w:pPr>
              <w:tabs>
                <w:tab w:val="left" w:pos="540"/>
              </w:tabs>
              <w:spacing w:line="240" w:lineRule="auto"/>
              <w:ind w:right="-90"/>
              <w:jc w:val="right"/>
              <w:rPr>
                <w:rFonts w:ascii="Browallia New" w:hAnsi="Browallia New" w:cs="Browallia New"/>
                <w:color w:val="000000"/>
                <w:sz w:val="22"/>
                <w:szCs w:val="22"/>
              </w:rPr>
            </w:pPr>
          </w:p>
        </w:tc>
        <w:tc>
          <w:tcPr>
            <w:tcW w:w="3759" w:type="dxa"/>
            <w:gridSpan w:val="4"/>
            <w:vAlign w:val="bottom"/>
          </w:tcPr>
          <w:p w14:paraId="38C89002" w14:textId="1632A67F" w:rsidR="00933FBA" w:rsidRPr="00D47E9A" w:rsidRDefault="00933FBA" w:rsidP="00D47E9A">
            <w:pPr>
              <w:spacing w:line="240" w:lineRule="auto"/>
              <w:jc w:val="right"/>
              <w:rPr>
                <w:rFonts w:ascii="Browallia New" w:hAnsi="Browallia New" w:cs="Browallia New"/>
                <w:sz w:val="22"/>
                <w:szCs w:val="22"/>
              </w:rPr>
            </w:pPr>
            <w:r w:rsidRPr="00D47E9A">
              <w:rPr>
                <w:rFonts w:ascii="Browallia New" w:hAnsi="Browallia New" w:cs="Browallia New"/>
                <w:sz w:val="22"/>
                <w:szCs w:val="22"/>
                <w:cs/>
              </w:rPr>
              <w:t>(หน่วย</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w:t>
            </w:r>
            <w:r w:rsidR="00F46B29" w:rsidRPr="00F46B29">
              <w:rPr>
                <w:rFonts w:ascii="Browallia New" w:hAnsi="Browallia New" w:cs="Browallia New"/>
                <w:sz w:val="22"/>
                <w:szCs w:val="22"/>
              </w:rPr>
              <w:t xml:space="preserve"> </w:t>
            </w:r>
            <w:r w:rsidRPr="00D47E9A">
              <w:rPr>
                <w:rFonts w:ascii="Browallia New" w:hAnsi="Browallia New" w:cs="Browallia New"/>
                <w:sz w:val="22"/>
                <w:szCs w:val="22"/>
                <w:cs/>
              </w:rPr>
              <w:t>พันบาท)</w:t>
            </w:r>
          </w:p>
        </w:tc>
      </w:tr>
      <w:tr w:rsidR="00933FBA" w:rsidRPr="005B7B61" w14:paraId="11B37276" w14:textId="77777777" w:rsidTr="00D47E9A">
        <w:trPr>
          <w:cantSplit/>
        </w:trPr>
        <w:tc>
          <w:tcPr>
            <w:tcW w:w="3831" w:type="dxa"/>
          </w:tcPr>
          <w:p w14:paraId="791A3892" w14:textId="77777777" w:rsidR="00933FBA" w:rsidRPr="005B7B61" w:rsidRDefault="00933FBA" w:rsidP="001B4041">
            <w:pPr>
              <w:tabs>
                <w:tab w:val="left" w:pos="540"/>
              </w:tabs>
              <w:spacing w:line="240" w:lineRule="auto"/>
              <w:ind w:right="-90"/>
              <w:jc w:val="center"/>
              <w:rPr>
                <w:rFonts w:ascii="Browallia New" w:hAnsi="Browallia New" w:cs="Browallia New"/>
                <w:color w:val="000000"/>
                <w:sz w:val="22"/>
                <w:szCs w:val="22"/>
              </w:rPr>
            </w:pPr>
          </w:p>
        </w:tc>
        <w:tc>
          <w:tcPr>
            <w:tcW w:w="1481" w:type="dxa"/>
            <w:gridSpan w:val="2"/>
            <w:vAlign w:val="bottom"/>
          </w:tcPr>
          <w:p w14:paraId="7DF931BF" w14:textId="56D06AC3"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สัดส่วนการถือของ</w:t>
            </w:r>
            <w:r w:rsidR="00F46B29" w:rsidRPr="00F46B29">
              <w:rPr>
                <w:rFonts w:ascii="Browallia New" w:hAnsi="Browallia New" w:cs="Browallia New"/>
                <w:sz w:val="22"/>
                <w:szCs w:val="22"/>
              </w:rPr>
              <w:t xml:space="preserve">             </w:t>
            </w: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1701" w:type="dxa"/>
            <w:gridSpan w:val="2"/>
            <w:vAlign w:val="bottom"/>
          </w:tcPr>
          <w:p w14:paraId="5BF669BE" w14:textId="1FF1E702"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กำไรขาดทุนเบ็ดเสร็จ</w:t>
            </w:r>
            <w:r w:rsidR="00AC034A">
              <w:rPr>
                <w:rFonts w:ascii="Browallia New" w:hAnsi="Browallia New" w:cs="Browallia New" w:hint="cs"/>
                <w:sz w:val="22"/>
                <w:szCs w:val="22"/>
                <w:cs/>
                <w:lang w:val="en-GB"/>
              </w:rPr>
              <w:t>สำหรับปี</w:t>
            </w:r>
            <w:r w:rsidRPr="005B7B61">
              <w:rPr>
                <w:rFonts w:ascii="Browallia New" w:hAnsi="Browallia New" w:cs="Browallia New"/>
                <w:sz w:val="22"/>
                <w:szCs w:val="22"/>
                <w:cs/>
                <w:lang w:val="en-GB"/>
              </w:rPr>
              <w:t>จัดสรรให้ส่วนได้เสียที่ไม่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w:t>
            </w:r>
          </w:p>
        </w:tc>
        <w:tc>
          <w:tcPr>
            <w:tcW w:w="2058" w:type="dxa"/>
            <w:gridSpan w:val="2"/>
            <w:vAlign w:val="bottom"/>
          </w:tcPr>
          <w:p w14:paraId="17437385" w14:textId="337767BD" w:rsidR="00933FBA" w:rsidRPr="005B7B61" w:rsidRDefault="00933FBA" w:rsidP="001B4041">
            <w:pPr>
              <w:pBdr>
                <w:bottom w:val="single" w:sz="4" w:space="1" w:color="auto"/>
              </w:pBdr>
              <w:spacing w:line="240" w:lineRule="auto"/>
              <w:jc w:val="center"/>
              <w:rPr>
                <w:rFonts w:ascii="Browallia New" w:hAnsi="Browallia New" w:cs="Browallia New"/>
                <w:sz w:val="22"/>
                <w:szCs w:val="22"/>
                <w:lang w:val="en-GB"/>
              </w:rPr>
            </w:pPr>
            <w:r w:rsidRPr="005B7B61">
              <w:rPr>
                <w:rFonts w:ascii="Browallia New" w:hAnsi="Browallia New" w:cs="Browallia New"/>
                <w:sz w:val="22"/>
                <w:szCs w:val="22"/>
                <w:cs/>
                <w:lang w:val="en-GB"/>
              </w:rPr>
              <w:t>ส่วนได้เสียที่ไม่</w:t>
            </w:r>
            <w:r w:rsidR="00755A52" w:rsidRPr="005B7B61">
              <w:rPr>
                <w:rFonts w:ascii="Browallia New" w:hAnsi="Browallia New" w:cs="Browallia New"/>
                <w:sz w:val="22"/>
                <w:szCs w:val="22"/>
                <w:cs/>
                <w:lang w:val="en-GB"/>
              </w:rPr>
              <w:t>อยู่ใน</w:t>
            </w:r>
            <w:r w:rsidRPr="005B7B61">
              <w:rPr>
                <w:rFonts w:ascii="Browallia New" w:hAnsi="Browallia New" w:cs="Browallia New"/>
                <w:sz w:val="22"/>
                <w:szCs w:val="22"/>
                <w:cs/>
                <w:lang w:val="en-GB"/>
              </w:rPr>
              <w:t>อำนาจควบคุมสะสม</w:t>
            </w:r>
          </w:p>
        </w:tc>
      </w:tr>
      <w:tr w:rsidR="0077002B" w:rsidRPr="005B7B61" w14:paraId="3AADC003" w14:textId="77777777" w:rsidTr="00D47E9A">
        <w:trPr>
          <w:cantSplit/>
        </w:trPr>
        <w:tc>
          <w:tcPr>
            <w:tcW w:w="3831" w:type="dxa"/>
            <w:vAlign w:val="bottom"/>
          </w:tcPr>
          <w:p w14:paraId="2C3AD4BD" w14:textId="77777777" w:rsidR="0077002B" w:rsidRPr="00262352"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262352">
              <w:rPr>
                <w:rFonts w:ascii="Browallia New" w:hAnsi="Browallia New" w:cs="Browallia New"/>
                <w:sz w:val="20"/>
                <w:szCs w:val="20"/>
                <w:cs/>
                <w:lang w:val="en-GB"/>
              </w:rPr>
              <w:t>บริษัท</w:t>
            </w:r>
          </w:p>
        </w:tc>
        <w:tc>
          <w:tcPr>
            <w:tcW w:w="772" w:type="dxa"/>
            <w:vAlign w:val="bottom"/>
          </w:tcPr>
          <w:p w14:paraId="68000F27" w14:textId="53D2E7A9" w:rsidR="0077002B" w:rsidRPr="00CF569D"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CF569D">
              <w:rPr>
                <w:rFonts w:ascii="Browallia New" w:hAnsi="Browallia New" w:cs="Browallia New"/>
                <w:sz w:val="20"/>
                <w:szCs w:val="20"/>
                <w:lang w:val="en-GB"/>
              </w:rPr>
              <w:t>256</w:t>
            </w:r>
            <w:r>
              <w:rPr>
                <w:rFonts w:ascii="Browallia New" w:hAnsi="Browallia New" w:cs="Browallia New"/>
                <w:sz w:val="20"/>
                <w:szCs w:val="20"/>
              </w:rPr>
              <w:t>6</w:t>
            </w:r>
          </w:p>
        </w:tc>
        <w:tc>
          <w:tcPr>
            <w:tcW w:w="709" w:type="dxa"/>
            <w:vAlign w:val="bottom"/>
          </w:tcPr>
          <w:p w14:paraId="655249B8" w14:textId="008B0A0F" w:rsidR="0077002B" w:rsidRPr="005B7B61"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5</w:t>
            </w:r>
          </w:p>
        </w:tc>
        <w:tc>
          <w:tcPr>
            <w:tcW w:w="851" w:type="dxa"/>
            <w:vAlign w:val="bottom"/>
          </w:tcPr>
          <w:p w14:paraId="20E31008" w14:textId="6BDD9E2E" w:rsidR="0077002B" w:rsidRPr="005B7B61"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F569D">
              <w:rPr>
                <w:rFonts w:ascii="Browallia New" w:hAnsi="Browallia New" w:cs="Browallia New"/>
                <w:sz w:val="20"/>
                <w:szCs w:val="20"/>
                <w:lang w:val="en-GB"/>
              </w:rPr>
              <w:t>256</w:t>
            </w:r>
            <w:r>
              <w:rPr>
                <w:rFonts w:ascii="Browallia New" w:hAnsi="Browallia New" w:cs="Browallia New"/>
                <w:sz w:val="20"/>
                <w:szCs w:val="20"/>
              </w:rPr>
              <w:t>6</w:t>
            </w:r>
          </w:p>
        </w:tc>
        <w:tc>
          <w:tcPr>
            <w:tcW w:w="850" w:type="dxa"/>
            <w:vAlign w:val="bottom"/>
          </w:tcPr>
          <w:p w14:paraId="41EAC3DF" w14:textId="1225D002" w:rsidR="0077002B" w:rsidRPr="005B7B61"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5</w:t>
            </w:r>
          </w:p>
        </w:tc>
        <w:tc>
          <w:tcPr>
            <w:tcW w:w="993" w:type="dxa"/>
            <w:vAlign w:val="bottom"/>
          </w:tcPr>
          <w:p w14:paraId="666907FE" w14:textId="05F1422A" w:rsidR="0077002B" w:rsidRPr="005B7B61"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lang w:val="en-GB"/>
              </w:rPr>
            </w:pPr>
            <w:r w:rsidRPr="00CF569D">
              <w:rPr>
                <w:rFonts w:ascii="Browallia New" w:hAnsi="Browallia New" w:cs="Browallia New"/>
                <w:sz w:val="20"/>
                <w:szCs w:val="20"/>
                <w:lang w:val="en-GB"/>
              </w:rPr>
              <w:t>256</w:t>
            </w:r>
            <w:r>
              <w:rPr>
                <w:rFonts w:ascii="Browallia New" w:hAnsi="Browallia New" w:cs="Browallia New"/>
                <w:sz w:val="20"/>
                <w:szCs w:val="20"/>
              </w:rPr>
              <w:t>6</w:t>
            </w:r>
          </w:p>
        </w:tc>
        <w:tc>
          <w:tcPr>
            <w:tcW w:w="1065" w:type="dxa"/>
            <w:vAlign w:val="bottom"/>
          </w:tcPr>
          <w:p w14:paraId="66648E23" w14:textId="469710BD" w:rsidR="0077002B" w:rsidRPr="005B7B61" w:rsidRDefault="0077002B" w:rsidP="0077002B">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2"/>
                <w:szCs w:val="22"/>
              </w:rPr>
            </w:pPr>
            <w:r w:rsidRPr="00BA752A">
              <w:rPr>
                <w:rFonts w:ascii="Browallia New" w:hAnsi="Browallia New" w:cs="Browallia New"/>
                <w:sz w:val="20"/>
                <w:szCs w:val="20"/>
              </w:rPr>
              <w:t>256</w:t>
            </w:r>
            <w:r>
              <w:rPr>
                <w:rFonts w:ascii="Browallia New" w:hAnsi="Browallia New" w:cs="Browallia New"/>
                <w:sz w:val="20"/>
                <w:szCs w:val="20"/>
              </w:rPr>
              <w:t>5</w:t>
            </w:r>
          </w:p>
        </w:tc>
      </w:tr>
      <w:tr w:rsidR="00896EB3" w:rsidRPr="005B7B61" w14:paraId="62FCB0DF" w14:textId="77777777" w:rsidTr="00D47E9A">
        <w:trPr>
          <w:cantSplit/>
        </w:trPr>
        <w:tc>
          <w:tcPr>
            <w:tcW w:w="3831" w:type="dxa"/>
          </w:tcPr>
          <w:p w14:paraId="36AC1120" w14:textId="77777777" w:rsidR="00896EB3" w:rsidRPr="000B53A8" w:rsidRDefault="00896EB3" w:rsidP="00896EB3">
            <w:pPr>
              <w:tabs>
                <w:tab w:val="left" w:pos="540"/>
              </w:tabs>
              <w:spacing w:line="240" w:lineRule="auto"/>
              <w:ind w:left="214" w:right="-108" w:hanging="214"/>
              <w:rPr>
                <w:rFonts w:ascii="Browallia New" w:hAnsi="Browallia New" w:cs="Browallia New"/>
                <w:color w:val="000000"/>
              </w:rPr>
            </w:pPr>
          </w:p>
        </w:tc>
        <w:tc>
          <w:tcPr>
            <w:tcW w:w="772" w:type="dxa"/>
            <w:vAlign w:val="bottom"/>
          </w:tcPr>
          <w:p w14:paraId="0219D0E5" w14:textId="77777777" w:rsidR="00896EB3" w:rsidRPr="00CF569D" w:rsidRDefault="00896EB3" w:rsidP="00896EB3">
            <w:pPr>
              <w:tabs>
                <w:tab w:val="left" w:pos="540"/>
              </w:tabs>
              <w:spacing w:line="240" w:lineRule="auto"/>
              <w:ind w:left="-108"/>
              <w:jc w:val="right"/>
              <w:rPr>
                <w:rFonts w:ascii="Browallia New" w:hAnsi="Browallia New" w:cs="Browallia New"/>
                <w:color w:val="000000"/>
              </w:rPr>
            </w:pPr>
          </w:p>
        </w:tc>
        <w:tc>
          <w:tcPr>
            <w:tcW w:w="709" w:type="dxa"/>
            <w:vAlign w:val="bottom"/>
          </w:tcPr>
          <w:p w14:paraId="336F939F" w14:textId="77777777" w:rsidR="00896EB3" w:rsidRPr="000B53A8" w:rsidRDefault="00896EB3" w:rsidP="00896EB3">
            <w:pPr>
              <w:tabs>
                <w:tab w:val="left" w:pos="540"/>
              </w:tabs>
              <w:spacing w:line="240" w:lineRule="auto"/>
              <w:ind w:left="-108"/>
              <w:jc w:val="right"/>
              <w:rPr>
                <w:rFonts w:ascii="Browallia New" w:hAnsi="Browallia New" w:cs="Browallia New"/>
                <w:color w:val="000000"/>
              </w:rPr>
            </w:pPr>
          </w:p>
        </w:tc>
        <w:tc>
          <w:tcPr>
            <w:tcW w:w="851" w:type="dxa"/>
            <w:vAlign w:val="bottom"/>
          </w:tcPr>
          <w:p w14:paraId="5A7EF79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850" w:type="dxa"/>
            <w:vAlign w:val="bottom"/>
          </w:tcPr>
          <w:p w14:paraId="53EDD2AB"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993" w:type="dxa"/>
            <w:vAlign w:val="bottom"/>
          </w:tcPr>
          <w:p w14:paraId="65B7D065"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c>
          <w:tcPr>
            <w:tcW w:w="1065" w:type="dxa"/>
            <w:vAlign w:val="bottom"/>
          </w:tcPr>
          <w:p w14:paraId="57C2B092" w14:textId="77777777" w:rsidR="00896EB3" w:rsidRPr="000B53A8" w:rsidRDefault="00896EB3" w:rsidP="00896EB3">
            <w:pPr>
              <w:tabs>
                <w:tab w:val="left" w:pos="540"/>
              </w:tabs>
              <w:spacing w:line="240" w:lineRule="auto"/>
              <w:ind w:left="-108" w:right="-43"/>
              <w:jc w:val="right"/>
              <w:rPr>
                <w:rFonts w:ascii="Browallia New" w:hAnsi="Browallia New" w:cs="Browallia New"/>
                <w:color w:val="000000"/>
              </w:rPr>
            </w:pPr>
          </w:p>
        </w:tc>
      </w:tr>
      <w:tr w:rsidR="00DE02A9" w:rsidRPr="005B7B61" w14:paraId="2363C3A1" w14:textId="77777777" w:rsidTr="00D47E9A">
        <w:trPr>
          <w:cantSplit/>
        </w:trPr>
        <w:tc>
          <w:tcPr>
            <w:tcW w:w="3831" w:type="dxa"/>
          </w:tcPr>
          <w:p w14:paraId="131A4111" w14:textId="74152C9D" w:rsidR="00DE02A9" w:rsidRPr="005B7B61" w:rsidRDefault="00DE02A9" w:rsidP="00DE02A9">
            <w:pPr>
              <w:tabs>
                <w:tab w:val="clear" w:pos="227"/>
                <w:tab w:val="clear" w:pos="454"/>
                <w:tab w:val="clear" w:pos="2580"/>
              </w:tabs>
              <w:spacing w:line="240" w:lineRule="auto"/>
              <w:ind w:left="283" w:right="141" w:hanging="252"/>
              <w:rPr>
                <w:rFonts w:ascii="Browallia New" w:hAnsi="Browallia New" w:cs="Browallia New"/>
                <w:sz w:val="22"/>
                <w:szCs w:val="22"/>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ลิสซิ่ง</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(มหาชน)</w:t>
            </w:r>
          </w:p>
        </w:tc>
        <w:tc>
          <w:tcPr>
            <w:tcW w:w="772" w:type="dxa"/>
          </w:tcPr>
          <w:p w14:paraId="713EEBC9" w14:textId="5193AA39"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53</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02</w:t>
            </w:r>
          </w:p>
        </w:tc>
        <w:tc>
          <w:tcPr>
            <w:tcW w:w="709" w:type="dxa"/>
          </w:tcPr>
          <w:p w14:paraId="15E86A38" w14:textId="144F899F"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53</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02</w:t>
            </w:r>
          </w:p>
        </w:tc>
        <w:tc>
          <w:tcPr>
            <w:tcW w:w="851" w:type="dxa"/>
            <w:vAlign w:val="center"/>
          </w:tcPr>
          <w:p w14:paraId="103FA4EA" w14:textId="42FA42E4" w:rsidR="00DE02A9" w:rsidRPr="009B76B6" w:rsidRDefault="00867B66"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r w:rsidR="00F9245C" w:rsidRPr="006B74D9">
              <w:rPr>
                <w:rFonts w:ascii="Browallia New" w:hAnsi="Browallia New" w:cs="Browallia New" w:hint="cs"/>
                <w:sz w:val="22"/>
                <w:szCs w:val="22"/>
                <w:cs/>
              </w:rPr>
              <w:t>2</w:t>
            </w:r>
            <w:r w:rsidR="00F9245C">
              <w:rPr>
                <w:rFonts w:ascii="Browallia New" w:hAnsi="Browallia New" w:cs="Browallia New"/>
                <w:sz w:val="22"/>
                <w:szCs w:val="22"/>
              </w:rPr>
              <w:t>,218</w:t>
            </w:r>
            <w:r w:rsidRPr="009B76B6">
              <w:rPr>
                <w:rFonts w:ascii="Browallia New" w:hAnsi="Browallia New" w:cs="Browallia New"/>
                <w:sz w:val="22"/>
                <w:szCs w:val="22"/>
                <w:lang w:val="en-GB"/>
              </w:rPr>
              <w:t>)</w:t>
            </w:r>
          </w:p>
        </w:tc>
        <w:tc>
          <w:tcPr>
            <w:tcW w:w="850" w:type="dxa"/>
            <w:vAlign w:val="center"/>
          </w:tcPr>
          <w:p w14:paraId="74A64BD1" w14:textId="7CA747FD"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55,466</w:t>
            </w:r>
          </w:p>
        </w:tc>
        <w:tc>
          <w:tcPr>
            <w:tcW w:w="993" w:type="dxa"/>
          </w:tcPr>
          <w:p w14:paraId="2AB79494" w14:textId="6CDAD3B3" w:rsidR="00DE02A9" w:rsidRPr="009B76B6" w:rsidRDefault="003C7086" w:rsidP="00DE02A9">
            <w:pPr>
              <w:spacing w:line="240" w:lineRule="auto"/>
              <w:jc w:val="right"/>
              <w:rPr>
                <w:rFonts w:ascii="Browallia New" w:hAnsi="Browallia New" w:cs="Browallia New"/>
                <w:sz w:val="22"/>
                <w:szCs w:val="22"/>
                <w:cs/>
              </w:rPr>
            </w:pPr>
            <w:r w:rsidRPr="009B76B6">
              <w:rPr>
                <w:rFonts w:ascii="Browallia New" w:hAnsi="Browallia New" w:cs="Browallia New"/>
                <w:sz w:val="22"/>
                <w:szCs w:val="22"/>
              </w:rPr>
              <w:t>2,059,</w:t>
            </w:r>
            <w:r w:rsidR="00FC7320">
              <w:rPr>
                <w:rFonts w:ascii="Browallia New" w:hAnsi="Browallia New" w:cs="Browallia New"/>
                <w:sz w:val="22"/>
                <w:szCs w:val="22"/>
              </w:rPr>
              <w:t>360</w:t>
            </w:r>
          </w:p>
        </w:tc>
        <w:tc>
          <w:tcPr>
            <w:tcW w:w="1065" w:type="dxa"/>
          </w:tcPr>
          <w:p w14:paraId="5FCBAAC9" w14:textId="599F4703"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rPr>
              <w:t>1,131,250</w:t>
            </w:r>
          </w:p>
        </w:tc>
      </w:tr>
      <w:tr w:rsidR="00DE02A9" w:rsidRPr="005B7B61" w14:paraId="7E2C55CF" w14:textId="77777777" w:rsidTr="00D47E9A">
        <w:trPr>
          <w:cantSplit/>
        </w:trPr>
        <w:tc>
          <w:tcPr>
            <w:tcW w:w="3831" w:type="dxa"/>
          </w:tcPr>
          <w:p w14:paraId="0548A6CB" w14:textId="7334834B" w:rsidR="00DE02A9" w:rsidRPr="005B7B61" w:rsidRDefault="00DE02A9" w:rsidP="00DE02A9">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(ลาว)</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เช่าสินเชื่อ</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4F337670" w14:textId="28F622CD"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709" w:type="dxa"/>
          </w:tcPr>
          <w:p w14:paraId="0453857A" w14:textId="4A5F4425"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851" w:type="dxa"/>
            <w:vAlign w:val="center"/>
          </w:tcPr>
          <w:p w14:paraId="1334442F" w14:textId="7D5C8406" w:rsidR="00DE02A9" w:rsidRPr="009B76B6" w:rsidRDefault="008632D1"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26,</w:t>
            </w:r>
            <w:r w:rsidR="002D5F82">
              <w:rPr>
                <w:rFonts w:ascii="Browallia New" w:hAnsi="Browallia New" w:cs="Browallia New"/>
                <w:sz w:val="22"/>
                <w:szCs w:val="22"/>
                <w:lang w:val="en-GB"/>
              </w:rPr>
              <w:t>713</w:t>
            </w:r>
          </w:p>
        </w:tc>
        <w:tc>
          <w:tcPr>
            <w:tcW w:w="850" w:type="dxa"/>
            <w:vAlign w:val="center"/>
          </w:tcPr>
          <w:p w14:paraId="57286EA7" w14:textId="3881B45D"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26,137</w:t>
            </w:r>
          </w:p>
        </w:tc>
        <w:tc>
          <w:tcPr>
            <w:tcW w:w="993" w:type="dxa"/>
          </w:tcPr>
          <w:p w14:paraId="4529E39F" w14:textId="12A6C0F5" w:rsidR="00DE02A9" w:rsidRPr="009B76B6" w:rsidRDefault="00EC64D5"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106,170</w:t>
            </w:r>
          </w:p>
        </w:tc>
        <w:tc>
          <w:tcPr>
            <w:tcW w:w="1065" w:type="dxa"/>
          </w:tcPr>
          <w:p w14:paraId="730E1443" w14:textId="4E74148E"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116,223</w:t>
            </w:r>
          </w:p>
        </w:tc>
      </w:tr>
      <w:tr w:rsidR="00DE02A9" w:rsidRPr="005B7B61" w14:paraId="76D7D9E4" w14:textId="77777777" w:rsidTr="00D47E9A">
        <w:trPr>
          <w:cantSplit/>
        </w:trPr>
        <w:tc>
          <w:tcPr>
            <w:tcW w:w="3831" w:type="dxa"/>
          </w:tcPr>
          <w:p w14:paraId="3B9534F4" w14:textId="739399DB" w:rsidR="00DE02A9" w:rsidRPr="005B7B61" w:rsidRDefault="00DE02A9" w:rsidP="00DE02A9">
            <w:pPr>
              <w:tabs>
                <w:tab w:val="clear" w:pos="227"/>
                <w:tab w:val="clear" w:pos="454"/>
                <w:tab w:val="clear" w:pos="2580"/>
              </w:tabs>
              <w:spacing w:line="240" w:lineRule="auto"/>
              <w:ind w:left="283" w:right="141"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ดิเวลลอปเม้นท์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661D5525" w14:textId="05A1E100"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709" w:type="dxa"/>
          </w:tcPr>
          <w:p w14:paraId="0E586AD9" w14:textId="43C61FCD"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851" w:type="dxa"/>
            <w:vAlign w:val="center"/>
          </w:tcPr>
          <w:p w14:paraId="7107CAB7" w14:textId="14DA1F6C" w:rsidR="00DE02A9" w:rsidRPr="009B76B6" w:rsidRDefault="00EC64D5"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490</w:t>
            </w:r>
          </w:p>
        </w:tc>
        <w:tc>
          <w:tcPr>
            <w:tcW w:w="850" w:type="dxa"/>
            <w:vAlign w:val="center"/>
          </w:tcPr>
          <w:p w14:paraId="52F8BE0C" w14:textId="62F12C93"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600</w:t>
            </w:r>
          </w:p>
        </w:tc>
        <w:tc>
          <w:tcPr>
            <w:tcW w:w="993" w:type="dxa"/>
          </w:tcPr>
          <w:p w14:paraId="2B9FBE08" w14:textId="6E083A2C" w:rsidR="00DE02A9" w:rsidRPr="009B76B6" w:rsidRDefault="00EC64D5"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65,832</w:t>
            </w:r>
          </w:p>
        </w:tc>
        <w:tc>
          <w:tcPr>
            <w:tcW w:w="1065" w:type="dxa"/>
          </w:tcPr>
          <w:p w14:paraId="2A4A136C" w14:textId="56457CF4"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40,942</w:t>
            </w:r>
          </w:p>
        </w:tc>
      </w:tr>
      <w:tr w:rsidR="00DE02A9" w:rsidRPr="005B7B61" w14:paraId="6CC39486" w14:textId="77777777" w:rsidTr="00D47E9A">
        <w:trPr>
          <w:cantSplit/>
        </w:trPr>
        <w:tc>
          <w:tcPr>
            <w:tcW w:w="3831" w:type="dxa"/>
          </w:tcPr>
          <w:p w14:paraId="51CF00DB" w14:textId="192B0135" w:rsidR="00DE02A9" w:rsidRPr="005B7B61" w:rsidRDefault="00DE02A9" w:rsidP="00DE02A9">
            <w:pPr>
              <w:tabs>
                <w:tab w:val="clear" w:pos="227"/>
                <w:tab w:val="clear" w:pos="454"/>
                <w:tab w:val="clear" w:pos="2580"/>
              </w:tabs>
              <w:spacing w:line="240" w:lineRule="auto"/>
              <w:ind w:left="283" w:right="-240" w:hanging="252"/>
              <w:rPr>
                <w:rFonts w:ascii="Browallia New" w:hAnsi="Browallia New" w:cs="Browallia New"/>
                <w:sz w:val="22"/>
                <w:szCs w:val="22"/>
                <w:cs/>
              </w:rPr>
            </w:pPr>
            <w:r w:rsidRPr="005B7B61">
              <w:rPr>
                <w:rFonts w:ascii="Browallia New" w:hAnsi="Browallia New" w:cs="Browallia New"/>
                <w:sz w:val="22"/>
                <w:szCs w:val="22"/>
                <w:cs/>
              </w:rPr>
              <w:t>บริษัท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ไมด้า</w:t>
            </w:r>
            <w:r w:rsidRPr="00F46B29">
              <w:rPr>
                <w:rFonts w:ascii="Browallia New" w:hAnsi="Browallia New" w:cs="Browallia New"/>
                <w:sz w:val="22"/>
                <w:szCs w:val="22"/>
              </w:rPr>
              <w:t xml:space="preserve"> </w:t>
            </w:r>
            <w:r w:rsidRPr="005B7B61">
              <w:rPr>
                <w:rFonts w:ascii="Browallia New" w:hAnsi="Browallia New" w:cs="Browallia New"/>
                <w:sz w:val="22"/>
                <w:szCs w:val="22"/>
                <w:cs/>
              </w:rPr>
              <w:t>เอเจนซี่</w:t>
            </w:r>
            <w:r w:rsidRPr="00F46B29">
              <w:rPr>
                <w:rFonts w:ascii="Browallia New" w:hAnsi="Browallia New" w:cs="Browallia New"/>
                <w:sz w:val="22"/>
                <w:szCs w:val="22"/>
              </w:rPr>
              <w:t xml:space="preserve"> </w:t>
            </w:r>
            <w:r w:rsidRPr="005B7B61">
              <w:rPr>
                <w:rFonts w:ascii="Browallia New" w:hAnsi="Browallia New" w:cs="Browallia New"/>
                <w:sz w:val="22"/>
                <w:szCs w:val="22"/>
                <w:cs/>
              </w:rPr>
              <w:t>แอนด์</w:t>
            </w:r>
            <w:r w:rsidRPr="00F46B29">
              <w:rPr>
                <w:rFonts w:ascii="Browallia New" w:hAnsi="Browallia New" w:cs="Browallia New"/>
                <w:sz w:val="22"/>
                <w:szCs w:val="22"/>
              </w:rPr>
              <w:t xml:space="preserve"> </w:t>
            </w:r>
            <w:r w:rsidRPr="005B7B61">
              <w:rPr>
                <w:rFonts w:ascii="Browallia New" w:hAnsi="Browallia New" w:cs="Browallia New"/>
                <w:sz w:val="22"/>
                <w:szCs w:val="22"/>
                <w:cs/>
              </w:rPr>
              <w:t>ดิเวลลอปเม้นท์</w:t>
            </w:r>
            <w:r w:rsidRPr="00F46B29">
              <w:rPr>
                <w:rFonts w:ascii="Browallia New" w:hAnsi="Browallia New" w:cs="Browallia New"/>
                <w:sz w:val="22"/>
                <w:szCs w:val="22"/>
              </w:rPr>
              <w:t xml:space="preserve"> </w:t>
            </w:r>
            <w:r w:rsidRPr="005B7B61">
              <w:rPr>
                <w:rFonts w:ascii="Browallia New" w:hAnsi="Browallia New" w:cs="Browallia New"/>
                <w:sz w:val="22"/>
                <w:szCs w:val="22"/>
                <w:cs/>
              </w:rPr>
              <w:t>จำกัด</w:t>
            </w:r>
          </w:p>
        </w:tc>
        <w:tc>
          <w:tcPr>
            <w:tcW w:w="772" w:type="dxa"/>
          </w:tcPr>
          <w:p w14:paraId="0D60A34F" w14:textId="2E417E44"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30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709" w:type="dxa"/>
          </w:tcPr>
          <w:p w14:paraId="4F65C7B1" w14:textId="22BEC594" w:rsidR="00DE02A9" w:rsidRPr="009B76B6" w:rsidRDefault="00DE02A9"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30</w:t>
            </w:r>
            <w:r w:rsidRPr="009B76B6">
              <w:rPr>
                <w:rFonts w:ascii="Browallia New" w:hAnsi="Browallia New" w:cs="Browallia New"/>
                <w:sz w:val="22"/>
                <w:szCs w:val="22"/>
                <w:cs/>
                <w:lang w:val="en-GB"/>
              </w:rPr>
              <w:t>.</w:t>
            </w:r>
            <w:r w:rsidRPr="009B76B6">
              <w:rPr>
                <w:rFonts w:ascii="Browallia New" w:hAnsi="Browallia New" w:cs="Browallia New"/>
                <w:sz w:val="22"/>
                <w:szCs w:val="22"/>
                <w:lang w:val="en-GB"/>
              </w:rPr>
              <w:t>00</w:t>
            </w:r>
          </w:p>
        </w:tc>
        <w:tc>
          <w:tcPr>
            <w:tcW w:w="851" w:type="dxa"/>
            <w:vAlign w:val="center"/>
          </w:tcPr>
          <w:p w14:paraId="0EAAC1C5" w14:textId="297F346C" w:rsidR="00DE02A9" w:rsidRPr="009B76B6" w:rsidRDefault="00DB1D10"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1,598</w:t>
            </w:r>
          </w:p>
        </w:tc>
        <w:tc>
          <w:tcPr>
            <w:tcW w:w="850" w:type="dxa"/>
            <w:vAlign w:val="center"/>
          </w:tcPr>
          <w:p w14:paraId="47D86EB2" w14:textId="5947E69B" w:rsidR="00DE02A9" w:rsidRPr="009B76B6" w:rsidRDefault="00DE02A9"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(406)</w:t>
            </w:r>
          </w:p>
        </w:tc>
        <w:tc>
          <w:tcPr>
            <w:tcW w:w="993" w:type="dxa"/>
          </w:tcPr>
          <w:p w14:paraId="551B6B1E" w14:textId="51B6D535" w:rsidR="00DE02A9" w:rsidRPr="009B76B6" w:rsidRDefault="0067345C"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1,272</w:t>
            </w:r>
          </w:p>
        </w:tc>
        <w:tc>
          <w:tcPr>
            <w:tcW w:w="1065" w:type="dxa"/>
          </w:tcPr>
          <w:p w14:paraId="17E9508B" w14:textId="42D76FA9" w:rsidR="00DE02A9" w:rsidRPr="009B76B6" w:rsidRDefault="00DE02A9"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(838)</w:t>
            </w:r>
          </w:p>
        </w:tc>
      </w:tr>
      <w:tr w:rsidR="008D0430" w:rsidRPr="005B7B61" w14:paraId="7133467F" w14:textId="77777777" w:rsidTr="00D47E9A">
        <w:trPr>
          <w:cantSplit/>
        </w:trPr>
        <w:tc>
          <w:tcPr>
            <w:tcW w:w="3831" w:type="dxa"/>
          </w:tcPr>
          <w:p w14:paraId="42D57256" w14:textId="57B33ADD" w:rsidR="008D0430" w:rsidRPr="005B7B61" w:rsidRDefault="00C553E3" w:rsidP="00DE02A9">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เคเค เอส</w:t>
            </w:r>
            <w:r w:rsidR="0067117E">
              <w:rPr>
                <w:rFonts w:ascii="Browallia New" w:hAnsi="Browallia New" w:cs="Browallia New" w:hint="cs"/>
                <w:sz w:val="22"/>
                <w:szCs w:val="22"/>
                <w:cs/>
              </w:rPr>
              <w:t>เธติค จำกัด</w:t>
            </w:r>
          </w:p>
        </w:tc>
        <w:tc>
          <w:tcPr>
            <w:tcW w:w="772" w:type="dxa"/>
          </w:tcPr>
          <w:p w14:paraId="11902F54" w14:textId="6B440BB8" w:rsidR="008D0430" w:rsidRPr="009B76B6" w:rsidRDefault="003975F4"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49.02</w:t>
            </w:r>
          </w:p>
        </w:tc>
        <w:tc>
          <w:tcPr>
            <w:tcW w:w="709" w:type="dxa"/>
          </w:tcPr>
          <w:p w14:paraId="63745413" w14:textId="3CBE1B77" w:rsidR="008D0430" w:rsidRPr="009B76B6" w:rsidRDefault="008A22FD" w:rsidP="00DE02A9">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851" w:type="dxa"/>
            <w:vAlign w:val="center"/>
          </w:tcPr>
          <w:p w14:paraId="00CA3D57" w14:textId="221F3622" w:rsidR="008D0430" w:rsidRPr="009B76B6" w:rsidRDefault="001238E0" w:rsidP="008D0430">
            <w:pPr>
              <w:spacing w:line="240" w:lineRule="auto"/>
              <w:jc w:val="right"/>
              <w:rPr>
                <w:rFonts w:ascii="Browallia New" w:hAnsi="Browallia New" w:cs="Browallia New"/>
                <w:sz w:val="22"/>
                <w:szCs w:val="22"/>
              </w:rPr>
            </w:pPr>
            <w:r w:rsidRPr="009B76B6">
              <w:rPr>
                <w:rFonts w:ascii="Browallia New" w:hAnsi="Browallia New" w:cs="Browallia New"/>
                <w:sz w:val="22"/>
                <w:szCs w:val="22"/>
              </w:rPr>
              <w:t>(1,416)</w:t>
            </w:r>
          </w:p>
        </w:tc>
        <w:tc>
          <w:tcPr>
            <w:tcW w:w="850" w:type="dxa"/>
            <w:vAlign w:val="center"/>
          </w:tcPr>
          <w:p w14:paraId="699FDD50" w14:textId="55A4DBA3" w:rsidR="008D0430" w:rsidRPr="009B76B6" w:rsidRDefault="0058560C"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993" w:type="dxa"/>
          </w:tcPr>
          <w:p w14:paraId="34FA346F" w14:textId="50D809A1" w:rsidR="008D0430" w:rsidRPr="009B76B6" w:rsidRDefault="00905DF9"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rPr>
              <w:t>8,594</w:t>
            </w:r>
          </w:p>
        </w:tc>
        <w:tc>
          <w:tcPr>
            <w:tcW w:w="1065" w:type="dxa"/>
          </w:tcPr>
          <w:p w14:paraId="7DBA5A9D" w14:textId="68BC2110" w:rsidR="008D0430" w:rsidRPr="009B76B6" w:rsidRDefault="0058560C" w:rsidP="008D0430">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r>
      <w:tr w:rsidR="00C553E3" w:rsidRPr="005B7B61" w14:paraId="0967D81C" w14:textId="77777777" w:rsidTr="00D47E9A">
        <w:trPr>
          <w:cantSplit/>
        </w:trPr>
        <w:tc>
          <w:tcPr>
            <w:tcW w:w="3831" w:type="dxa"/>
          </w:tcPr>
          <w:p w14:paraId="3A90C441" w14:textId="4D821E09" w:rsidR="00C553E3" w:rsidRPr="005B7B61" w:rsidRDefault="00C553E3" w:rsidP="00C553E3">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อีสานไก่ย่าง จำกัด</w:t>
            </w:r>
          </w:p>
        </w:tc>
        <w:tc>
          <w:tcPr>
            <w:tcW w:w="772" w:type="dxa"/>
          </w:tcPr>
          <w:p w14:paraId="5EC5B4F9" w14:textId="052D56BC" w:rsidR="00C553E3" w:rsidRPr="009B76B6" w:rsidRDefault="00242351"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10.01</w:t>
            </w:r>
          </w:p>
        </w:tc>
        <w:tc>
          <w:tcPr>
            <w:tcW w:w="709" w:type="dxa"/>
          </w:tcPr>
          <w:p w14:paraId="61BC999C" w14:textId="6430663E"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851" w:type="dxa"/>
            <w:vAlign w:val="center"/>
          </w:tcPr>
          <w:p w14:paraId="1B5DD7C1" w14:textId="2C991E7F"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(70)</w:t>
            </w:r>
          </w:p>
        </w:tc>
        <w:tc>
          <w:tcPr>
            <w:tcW w:w="850" w:type="dxa"/>
            <w:vAlign w:val="center"/>
          </w:tcPr>
          <w:p w14:paraId="7A2AD808" w14:textId="308ADE86"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993" w:type="dxa"/>
          </w:tcPr>
          <w:p w14:paraId="58AEB1B3" w14:textId="03B1C37A"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601</w:t>
            </w:r>
          </w:p>
        </w:tc>
        <w:tc>
          <w:tcPr>
            <w:tcW w:w="1065" w:type="dxa"/>
          </w:tcPr>
          <w:p w14:paraId="40E4178A" w14:textId="43BDF065"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r>
      <w:tr w:rsidR="00C553E3" w:rsidRPr="005B7B61" w14:paraId="61CDD476" w14:textId="77777777" w:rsidTr="00D47E9A">
        <w:trPr>
          <w:cantSplit/>
        </w:trPr>
        <w:tc>
          <w:tcPr>
            <w:tcW w:w="3831" w:type="dxa"/>
          </w:tcPr>
          <w:p w14:paraId="204C4FD0" w14:textId="567D2B77" w:rsidR="00C553E3" w:rsidRDefault="00C553E3" w:rsidP="00C553E3">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เลิศรส จำกัด</w:t>
            </w:r>
          </w:p>
        </w:tc>
        <w:tc>
          <w:tcPr>
            <w:tcW w:w="772" w:type="dxa"/>
          </w:tcPr>
          <w:p w14:paraId="2A9EA60C" w14:textId="673EB2B7" w:rsidR="00C553E3" w:rsidRPr="009B76B6" w:rsidRDefault="00242351"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10.01</w:t>
            </w:r>
          </w:p>
        </w:tc>
        <w:tc>
          <w:tcPr>
            <w:tcW w:w="709" w:type="dxa"/>
          </w:tcPr>
          <w:p w14:paraId="2354D8C7" w14:textId="2FCF3356"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851" w:type="dxa"/>
            <w:vAlign w:val="center"/>
          </w:tcPr>
          <w:p w14:paraId="090D0989" w14:textId="126DD67F"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(23)</w:t>
            </w:r>
          </w:p>
        </w:tc>
        <w:tc>
          <w:tcPr>
            <w:tcW w:w="850" w:type="dxa"/>
            <w:vAlign w:val="center"/>
          </w:tcPr>
          <w:p w14:paraId="54338BEF" w14:textId="5A877A25"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993" w:type="dxa"/>
          </w:tcPr>
          <w:p w14:paraId="588C2E62" w14:textId="1569D832"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1,294</w:t>
            </w:r>
          </w:p>
        </w:tc>
        <w:tc>
          <w:tcPr>
            <w:tcW w:w="1065" w:type="dxa"/>
          </w:tcPr>
          <w:p w14:paraId="14DC4849" w14:textId="238BC2D3"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r>
      <w:tr w:rsidR="00C553E3" w:rsidRPr="005B7B61" w14:paraId="04937622" w14:textId="77777777" w:rsidTr="00D47E9A">
        <w:trPr>
          <w:cantSplit/>
        </w:trPr>
        <w:tc>
          <w:tcPr>
            <w:tcW w:w="3831" w:type="dxa"/>
          </w:tcPr>
          <w:p w14:paraId="06A09105" w14:textId="6BD57BF2" w:rsidR="00C553E3" w:rsidRPr="005B7B61" w:rsidRDefault="00C553E3" w:rsidP="00C553E3">
            <w:pPr>
              <w:tabs>
                <w:tab w:val="clear" w:pos="227"/>
                <w:tab w:val="clear" w:pos="454"/>
                <w:tab w:val="clear" w:pos="2580"/>
              </w:tabs>
              <w:spacing w:line="240" w:lineRule="auto"/>
              <w:ind w:left="283" w:right="-240" w:hanging="252"/>
              <w:rPr>
                <w:rFonts w:ascii="Browallia New" w:hAnsi="Browallia New" w:cs="Browallia New"/>
                <w:sz w:val="22"/>
                <w:szCs w:val="22"/>
                <w:cs/>
              </w:rPr>
            </w:pPr>
            <w:r>
              <w:rPr>
                <w:rFonts w:ascii="Browallia New" w:hAnsi="Browallia New" w:cs="Browallia New" w:hint="cs"/>
                <w:sz w:val="22"/>
                <w:szCs w:val="22"/>
                <w:cs/>
              </w:rPr>
              <w:t>บริษัท จีที พลัส จำกัด</w:t>
            </w:r>
          </w:p>
        </w:tc>
        <w:tc>
          <w:tcPr>
            <w:tcW w:w="772" w:type="dxa"/>
          </w:tcPr>
          <w:p w14:paraId="58E8313A" w14:textId="5B593F53" w:rsidR="00C553E3" w:rsidRPr="009B76B6" w:rsidRDefault="00242351"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20.01</w:t>
            </w:r>
          </w:p>
        </w:tc>
        <w:tc>
          <w:tcPr>
            <w:tcW w:w="709" w:type="dxa"/>
          </w:tcPr>
          <w:p w14:paraId="5EB551B0" w14:textId="3AF149C7" w:rsidR="00C553E3" w:rsidRPr="009B76B6" w:rsidRDefault="00C553E3" w:rsidP="00C553E3">
            <w:pP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851" w:type="dxa"/>
            <w:vAlign w:val="center"/>
          </w:tcPr>
          <w:p w14:paraId="6D0BC20C" w14:textId="60955F7E" w:rsidR="00C553E3" w:rsidRPr="009B76B6" w:rsidRDefault="00C553E3" w:rsidP="00C553E3">
            <w:pPr>
              <w:pBdr>
                <w:bottom w:val="single" w:sz="4"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(1)</w:t>
            </w:r>
          </w:p>
        </w:tc>
        <w:tc>
          <w:tcPr>
            <w:tcW w:w="850" w:type="dxa"/>
            <w:vAlign w:val="center"/>
          </w:tcPr>
          <w:p w14:paraId="772042E3" w14:textId="1A65B183" w:rsidR="00C553E3" w:rsidRPr="009B76B6" w:rsidRDefault="00C553E3" w:rsidP="00C553E3">
            <w:pPr>
              <w:pBdr>
                <w:bottom w:val="single" w:sz="4"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c>
          <w:tcPr>
            <w:tcW w:w="993" w:type="dxa"/>
          </w:tcPr>
          <w:p w14:paraId="2BB2FA79" w14:textId="5D5CAF8C" w:rsidR="00C553E3" w:rsidRPr="009B76B6" w:rsidRDefault="00C553E3" w:rsidP="00C553E3">
            <w:pPr>
              <w:pBdr>
                <w:bottom w:val="single" w:sz="4"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79</w:t>
            </w:r>
          </w:p>
        </w:tc>
        <w:tc>
          <w:tcPr>
            <w:tcW w:w="1065" w:type="dxa"/>
          </w:tcPr>
          <w:p w14:paraId="0C3FBF1D" w14:textId="4A57C0C9" w:rsidR="00C553E3" w:rsidRPr="009B76B6" w:rsidRDefault="00C553E3" w:rsidP="00C553E3">
            <w:pPr>
              <w:pBdr>
                <w:bottom w:val="single" w:sz="4"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w:t>
            </w:r>
          </w:p>
        </w:tc>
      </w:tr>
      <w:tr w:rsidR="0077002B" w:rsidRPr="004B646E" w14:paraId="43C2C76E" w14:textId="77777777" w:rsidTr="00D47E9A">
        <w:trPr>
          <w:cantSplit/>
        </w:trPr>
        <w:tc>
          <w:tcPr>
            <w:tcW w:w="3831" w:type="dxa"/>
          </w:tcPr>
          <w:p w14:paraId="6DD56321" w14:textId="77777777" w:rsidR="0077002B" w:rsidRPr="005B7B61" w:rsidRDefault="0077002B" w:rsidP="0077002B">
            <w:pPr>
              <w:tabs>
                <w:tab w:val="clear" w:pos="227"/>
                <w:tab w:val="clear" w:pos="454"/>
                <w:tab w:val="clear" w:pos="2580"/>
              </w:tabs>
              <w:spacing w:line="240" w:lineRule="auto"/>
              <w:ind w:left="283" w:right="141" w:hanging="252"/>
              <w:rPr>
                <w:rFonts w:ascii="Browallia New" w:hAnsi="Browallia New" w:cs="Browallia New"/>
                <w:sz w:val="22"/>
                <w:szCs w:val="22"/>
                <w:cs/>
                <w:lang w:val="en-GB"/>
              </w:rPr>
            </w:pPr>
            <w:r w:rsidRPr="005B7B61">
              <w:rPr>
                <w:rFonts w:ascii="Browallia New" w:hAnsi="Browallia New" w:cs="Browallia New"/>
                <w:sz w:val="22"/>
                <w:szCs w:val="22"/>
                <w:cs/>
                <w:lang w:val="en-GB"/>
              </w:rPr>
              <w:tab/>
              <w:t>รวม</w:t>
            </w:r>
          </w:p>
        </w:tc>
        <w:tc>
          <w:tcPr>
            <w:tcW w:w="772" w:type="dxa"/>
          </w:tcPr>
          <w:p w14:paraId="2E48E78B" w14:textId="77777777" w:rsidR="0077002B" w:rsidRPr="009B76B6" w:rsidRDefault="0077002B" w:rsidP="0077002B">
            <w:pPr>
              <w:spacing w:line="240" w:lineRule="auto"/>
              <w:jc w:val="center"/>
              <w:rPr>
                <w:rFonts w:ascii="Browallia New" w:hAnsi="Browallia New" w:cs="Browallia New"/>
                <w:sz w:val="22"/>
                <w:szCs w:val="22"/>
                <w:lang w:val="en-GB"/>
              </w:rPr>
            </w:pPr>
          </w:p>
        </w:tc>
        <w:tc>
          <w:tcPr>
            <w:tcW w:w="709" w:type="dxa"/>
          </w:tcPr>
          <w:p w14:paraId="3DE79165" w14:textId="77777777" w:rsidR="0077002B" w:rsidRPr="009B76B6" w:rsidRDefault="0077002B" w:rsidP="0077002B">
            <w:pPr>
              <w:spacing w:line="240" w:lineRule="auto"/>
              <w:jc w:val="center"/>
              <w:rPr>
                <w:rFonts w:ascii="Browallia New" w:hAnsi="Browallia New" w:cs="Browallia New"/>
                <w:sz w:val="22"/>
                <w:szCs w:val="22"/>
                <w:lang w:val="en-GB"/>
              </w:rPr>
            </w:pPr>
          </w:p>
        </w:tc>
        <w:tc>
          <w:tcPr>
            <w:tcW w:w="851" w:type="dxa"/>
          </w:tcPr>
          <w:p w14:paraId="77C1979F" w14:textId="66C8CBFA" w:rsidR="0077002B" w:rsidRPr="009B76B6" w:rsidRDefault="003B2FBE" w:rsidP="0077002B">
            <w:pPr>
              <w:pBdr>
                <w:bottom w:val="single" w:sz="12"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25,</w:t>
            </w:r>
            <w:r w:rsidR="00BB2A85">
              <w:rPr>
                <w:rFonts w:ascii="Browallia New" w:hAnsi="Browallia New" w:cs="Browallia New"/>
                <w:sz w:val="22"/>
                <w:szCs w:val="22"/>
                <w:lang w:val="en-GB"/>
              </w:rPr>
              <w:t>073</w:t>
            </w:r>
          </w:p>
        </w:tc>
        <w:tc>
          <w:tcPr>
            <w:tcW w:w="850" w:type="dxa"/>
          </w:tcPr>
          <w:p w14:paraId="58E296FC" w14:textId="3666B508" w:rsidR="0077002B" w:rsidRPr="009B76B6" w:rsidRDefault="0077002B" w:rsidP="0077002B">
            <w:pPr>
              <w:pBdr>
                <w:bottom w:val="single" w:sz="12"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t>81,797</w:t>
            </w:r>
          </w:p>
        </w:tc>
        <w:tc>
          <w:tcPr>
            <w:tcW w:w="993" w:type="dxa"/>
          </w:tcPr>
          <w:p w14:paraId="07C734DE" w14:textId="72060D82" w:rsidR="0077002B" w:rsidRPr="009B76B6" w:rsidRDefault="007120A4" w:rsidP="0077002B">
            <w:pPr>
              <w:pBdr>
                <w:bottom w:val="single" w:sz="12" w:space="1" w:color="auto"/>
              </w:pBdr>
              <w:spacing w:line="240" w:lineRule="auto"/>
              <w:jc w:val="right"/>
              <w:rPr>
                <w:rFonts w:ascii="Browallia New" w:hAnsi="Browallia New" w:cs="Browallia New"/>
                <w:sz w:val="22"/>
                <w:szCs w:val="22"/>
              </w:rPr>
            </w:pPr>
            <w:r w:rsidRPr="009B76B6">
              <w:rPr>
                <w:rFonts w:ascii="Browallia New" w:hAnsi="Browallia New" w:cs="Browallia New"/>
                <w:sz w:val="22"/>
                <w:szCs w:val="22"/>
              </w:rPr>
              <w:t>2,243,</w:t>
            </w:r>
            <w:r w:rsidR="008F7394">
              <w:rPr>
                <w:rFonts w:ascii="Browallia New" w:hAnsi="Browallia New" w:cs="Browallia New"/>
                <w:sz w:val="22"/>
                <w:szCs w:val="22"/>
              </w:rPr>
              <w:t>202</w:t>
            </w:r>
          </w:p>
        </w:tc>
        <w:tc>
          <w:tcPr>
            <w:tcW w:w="1065" w:type="dxa"/>
          </w:tcPr>
          <w:p w14:paraId="0043CAAC" w14:textId="5DE38A1F" w:rsidR="0077002B" w:rsidRPr="009B76B6" w:rsidRDefault="0077002B" w:rsidP="0077002B">
            <w:pPr>
              <w:pBdr>
                <w:bottom w:val="single" w:sz="12" w:space="1" w:color="auto"/>
              </w:pBdr>
              <w:spacing w:line="240" w:lineRule="auto"/>
              <w:jc w:val="right"/>
              <w:rPr>
                <w:rFonts w:ascii="Browallia New" w:hAnsi="Browallia New" w:cs="Browallia New"/>
                <w:sz w:val="22"/>
                <w:szCs w:val="22"/>
                <w:lang w:val="en-GB"/>
              </w:rPr>
            </w:pPr>
            <w:r w:rsidRPr="009B76B6">
              <w:rPr>
                <w:rFonts w:ascii="Browallia New" w:hAnsi="Browallia New" w:cs="Browallia New"/>
                <w:sz w:val="22"/>
                <w:szCs w:val="22"/>
                <w:lang w:val="en-GB"/>
              </w:rPr>
              <w:fldChar w:fldCharType="begin"/>
            </w:r>
            <w:r w:rsidRPr="009B76B6">
              <w:rPr>
                <w:rFonts w:ascii="Browallia New" w:hAnsi="Browallia New" w:cs="Browallia New"/>
                <w:sz w:val="22"/>
                <w:szCs w:val="22"/>
                <w:lang w:val="en-GB"/>
              </w:rPr>
              <w:instrText xml:space="preserve"> =SUM(Above) </w:instrText>
            </w:r>
            <w:r w:rsidR="00524300">
              <w:rPr>
                <w:rFonts w:ascii="Browallia New" w:hAnsi="Browallia New" w:cs="Browallia New"/>
                <w:sz w:val="22"/>
                <w:szCs w:val="22"/>
                <w:lang w:val="en-GB"/>
              </w:rPr>
              <w:fldChar w:fldCharType="separate"/>
            </w:r>
            <w:r w:rsidRPr="009B76B6">
              <w:rPr>
                <w:rFonts w:ascii="Browallia New" w:hAnsi="Browallia New" w:cs="Browallia New"/>
                <w:sz w:val="22"/>
                <w:szCs w:val="22"/>
                <w:lang w:val="en-GB"/>
              </w:rPr>
              <w:fldChar w:fldCharType="end"/>
            </w:r>
            <w:r w:rsidRPr="009B76B6">
              <w:rPr>
                <w:rFonts w:ascii="Browallia New" w:hAnsi="Browallia New" w:cs="Browallia New"/>
                <w:sz w:val="22"/>
                <w:szCs w:val="22"/>
                <w:lang w:val="en-GB"/>
              </w:rPr>
              <w:t>1,287,577</w:t>
            </w:r>
          </w:p>
        </w:tc>
      </w:tr>
    </w:tbl>
    <w:p w14:paraId="79EDCCCB" w14:textId="6ECF13D0" w:rsidR="000C1281" w:rsidRDefault="000C1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2F12CFC6" w14:textId="77777777" w:rsidR="005D64DC" w:rsidRDefault="005D64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r>
        <w:rPr>
          <w:rFonts w:ascii="Browallia New" w:hAnsi="Browallia New" w:cs="Browallia New"/>
          <w:sz w:val="28"/>
          <w:szCs w:val="28"/>
          <w:cs/>
          <w:lang w:val="en-GB"/>
        </w:rPr>
        <w:br w:type="page"/>
      </w:r>
    </w:p>
    <w:p w14:paraId="77B60510" w14:textId="734166D4" w:rsidR="00E74874" w:rsidRPr="002F47D3"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r w:rsidRPr="00EF3D11">
        <w:rPr>
          <w:rFonts w:ascii="Browallia New" w:hAnsi="Browallia New" w:cs="Browallia New"/>
          <w:sz w:val="28"/>
          <w:szCs w:val="28"/>
          <w:cs/>
          <w:lang w:val="en-GB"/>
        </w:rPr>
        <w:t>บริษัทย่อย</w:t>
      </w:r>
      <w:r w:rsidRPr="002F47D3">
        <w:rPr>
          <w:rFonts w:ascii="Browallia New" w:hAnsi="Browallia New" w:cs="Browallia New"/>
          <w:sz w:val="28"/>
          <w:szCs w:val="28"/>
          <w:cs/>
          <w:lang w:val="en-GB"/>
        </w:rPr>
        <w:t>จ่ายเงินปันผล</w:t>
      </w:r>
      <w:r w:rsidRPr="00EF3D11">
        <w:rPr>
          <w:rFonts w:ascii="Browallia New" w:hAnsi="Browallia New" w:cs="Browallia New"/>
          <w:sz w:val="28"/>
          <w:szCs w:val="28"/>
          <w:cs/>
          <w:lang w:val="en-GB"/>
        </w:rPr>
        <w:t>ให้กับส่วนได้เสียที่ไม่อยู่ในอำนาจควบคุมใน</w:t>
      </w:r>
      <w:r w:rsidRPr="002F47D3">
        <w:rPr>
          <w:rFonts w:ascii="Browallia New" w:hAnsi="Browallia New" w:cs="Browallia New"/>
          <w:sz w:val="28"/>
          <w:szCs w:val="28"/>
          <w:cs/>
          <w:lang w:val="en-GB"/>
        </w:rPr>
        <w:t>ระหว่างปี</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lang w:val="en-GB"/>
        </w:rPr>
        <w:t>256</w:t>
      </w:r>
      <w:r w:rsidR="00F91303">
        <w:rPr>
          <w:rFonts w:ascii="Browallia New" w:hAnsi="Browallia New" w:cs="Browallia New"/>
          <w:sz w:val="28"/>
          <w:szCs w:val="28"/>
          <w:lang w:val="en-GB"/>
        </w:rPr>
        <w:t>6</w:t>
      </w:r>
      <w:r w:rsidR="00F46B29" w:rsidRPr="00E55AE6">
        <w:rPr>
          <w:rFonts w:ascii="Browallia New" w:hAnsi="Browallia New" w:cs="Browallia New"/>
          <w:sz w:val="28"/>
          <w:szCs w:val="28"/>
          <w:lang w:val="en-GB"/>
        </w:rPr>
        <w:t xml:space="preserve"> </w:t>
      </w:r>
      <w:r w:rsidRPr="002F47D3">
        <w:rPr>
          <w:rFonts w:ascii="Browallia New" w:hAnsi="Browallia New" w:cs="Browallia New" w:hint="cs"/>
          <w:sz w:val="28"/>
          <w:szCs w:val="28"/>
          <w:cs/>
          <w:lang w:val="en-GB"/>
        </w:rPr>
        <w:t>และ</w:t>
      </w:r>
      <w:r w:rsidR="00F46B29" w:rsidRPr="00E55AE6">
        <w:rPr>
          <w:rFonts w:ascii="Browallia New" w:hAnsi="Browallia New" w:cs="Browallia New" w:hint="cs"/>
          <w:sz w:val="28"/>
          <w:szCs w:val="28"/>
          <w:lang w:val="en-GB"/>
        </w:rPr>
        <w:t xml:space="preserve"> </w:t>
      </w:r>
      <w:r w:rsidRPr="002F47D3">
        <w:rPr>
          <w:rFonts w:ascii="Browallia New" w:hAnsi="Browallia New" w:cs="Browallia New"/>
          <w:sz w:val="28"/>
          <w:szCs w:val="28"/>
          <w:lang w:val="en-GB"/>
        </w:rPr>
        <w:t>25</w:t>
      </w:r>
      <w:r>
        <w:rPr>
          <w:rFonts w:ascii="Browallia New" w:hAnsi="Browallia New" w:cs="Browallia New"/>
          <w:sz w:val="28"/>
          <w:szCs w:val="28"/>
          <w:lang w:val="en-GB"/>
        </w:rPr>
        <w:t>6</w:t>
      </w:r>
      <w:r w:rsidR="00F91303">
        <w:rPr>
          <w:rFonts w:ascii="Browallia New" w:hAnsi="Browallia New" w:cs="Browallia New"/>
          <w:sz w:val="28"/>
          <w:szCs w:val="28"/>
          <w:lang w:val="en-GB"/>
        </w:rPr>
        <w:t>5</w:t>
      </w:r>
      <w:r w:rsidR="00F46B29" w:rsidRPr="00E55AE6">
        <w:rPr>
          <w:rFonts w:ascii="Browallia New" w:hAnsi="Browallia New" w:cs="Browallia New"/>
          <w:sz w:val="28"/>
          <w:szCs w:val="28"/>
          <w:lang w:val="en-GB"/>
        </w:rPr>
        <w:t xml:space="preserve"> </w:t>
      </w:r>
      <w:r w:rsidRPr="002F47D3">
        <w:rPr>
          <w:rFonts w:ascii="Browallia New" w:hAnsi="Browallia New" w:cs="Browallia New"/>
          <w:sz w:val="28"/>
          <w:szCs w:val="28"/>
          <w:cs/>
          <w:lang w:val="en-GB"/>
        </w:rPr>
        <w:t>ดังนี้</w:t>
      </w:r>
    </w:p>
    <w:p w14:paraId="47E9FBD2" w14:textId="77777777" w:rsidR="0060364B" w:rsidRPr="0029051B" w:rsidRDefault="0060364B"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lang w:val="en-GB"/>
        </w:rPr>
      </w:pPr>
    </w:p>
    <w:tbl>
      <w:tblPr>
        <w:tblW w:w="9015" w:type="dxa"/>
        <w:tblInd w:w="280" w:type="dxa"/>
        <w:tblLayout w:type="fixed"/>
        <w:tblCellMar>
          <w:left w:w="72" w:type="dxa"/>
          <w:right w:w="72" w:type="dxa"/>
        </w:tblCellMar>
        <w:tblLook w:val="0000" w:firstRow="0" w:lastRow="0" w:firstColumn="0" w:lastColumn="0" w:noHBand="0" w:noVBand="0"/>
      </w:tblPr>
      <w:tblGrid>
        <w:gridCol w:w="5120"/>
        <w:gridCol w:w="165"/>
        <w:gridCol w:w="1779"/>
        <w:gridCol w:w="180"/>
        <w:gridCol w:w="1771"/>
      </w:tblGrid>
      <w:tr w:rsidR="00E74874" w:rsidRPr="009906B3" w14:paraId="432C2560" w14:textId="77777777" w:rsidTr="00D47E9A">
        <w:trPr>
          <w:cantSplit/>
        </w:trPr>
        <w:tc>
          <w:tcPr>
            <w:tcW w:w="5120" w:type="dxa"/>
          </w:tcPr>
          <w:p w14:paraId="766E8B9D"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09EF0E8F"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Pr>
          <w:p w14:paraId="330E35A1" w14:textId="620B4D5F" w:rsidR="00E74874" w:rsidRPr="0029051B" w:rsidRDefault="00E74874" w:rsidP="00DD3F7A">
            <w:pPr>
              <w:spacing w:line="240" w:lineRule="auto"/>
              <w:ind w:right="-45"/>
              <w:jc w:val="right"/>
              <w:rPr>
                <w:rFonts w:ascii="Browallia New" w:hAnsi="Browallia New" w:cs="Browallia New"/>
                <w:sz w:val="28"/>
                <w:szCs w:val="28"/>
                <w:cs/>
              </w:rPr>
            </w:pPr>
            <w:r w:rsidRPr="0029051B">
              <w:rPr>
                <w:rFonts w:ascii="Browallia New" w:hAnsi="Browallia New" w:cs="Browallia New"/>
                <w:sz w:val="28"/>
                <w:szCs w:val="28"/>
                <w:cs/>
              </w:rPr>
              <w:t>(หน่วย</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lang w:val="en-GB"/>
              </w:rPr>
              <w:t>:</w:t>
            </w:r>
            <w:r w:rsidR="00F46B29" w:rsidRPr="0029051B">
              <w:rPr>
                <w:rFonts w:ascii="Browallia New" w:hAnsi="Browallia New" w:cs="Browallia New"/>
                <w:sz w:val="28"/>
                <w:szCs w:val="28"/>
              </w:rPr>
              <w:t xml:space="preserve"> </w:t>
            </w:r>
            <w:r w:rsidRPr="0029051B">
              <w:rPr>
                <w:rFonts w:ascii="Browallia New" w:hAnsi="Browallia New" w:cs="Browallia New"/>
                <w:sz w:val="28"/>
                <w:szCs w:val="28"/>
                <w:cs/>
              </w:rPr>
              <w:t>พันบาท)</w:t>
            </w:r>
          </w:p>
        </w:tc>
      </w:tr>
      <w:tr w:rsidR="00E74874" w:rsidRPr="009906B3" w14:paraId="21B90B3D" w14:textId="77777777" w:rsidTr="00D47E9A">
        <w:trPr>
          <w:cantSplit/>
        </w:trPr>
        <w:tc>
          <w:tcPr>
            <w:tcW w:w="5120" w:type="dxa"/>
          </w:tcPr>
          <w:p w14:paraId="0FA29D15"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165" w:type="dxa"/>
          </w:tcPr>
          <w:p w14:paraId="6C70F3DC" w14:textId="77777777" w:rsidR="00E74874" w:rsidRPr="0029051B" w:rsidRDefault="00E74874" w:rsidP="00DD3F7A">
            <w:pPr>
              <w:tabs>
                <w:tab w:val="left" w:pos="3390"/>
              </w:tabs>
              <w:spacing w:line="240" w:lineRule="auto"/>
              <w:ind w:left="426"/>
              <w:jc w:val="thaiDistribute"/>
              <w:rPr>
                <w:rFonts w:ascii="Browallia New" w:hAnsi="Browallia New" w:cs="Browallia New"/>
                <w:sz w:val="28"/>
                <w:szCs w:val="28"/>
                <w:cs/>
              </w:rPr>
            </w:pPr>
          </w:p>
        </w:tc>
        <w:tc>
          <w:tcPr>
            <w:tcW w:w="3730" w:type="dxa"/>
            <w:gridSpan w:val="3"/>
            <w:tcBorders>
              <w:bottom w:val="single" w:sz="4" w:space="0" w:color="auto"/>
            </w:tcBorders>
            <w:vAlign w:val="center"/>
          </w:tcPr>
          <w:p w14:paraId="444838D5" w14:textId="79FC3EF6" w:rsidR="00E74874" w:rsidRPr="0029051B" w:rsidRDefault="00E74874" w:rsidP="00DD3F7A">
            <w:pPr>
              <w:spacing w:line="240" w:lineRule="auto"/>
              <w:jc w:val="center"/>
              <w:rPr>
                <w:rFonts w:ascii="Browallia New" w:hAnsi="Browallia New" w:cs="Browallia New"/>
                <w:sz w:val="28"/>
                <w:szCs w:val="28"/>
                <w:cs/>
              </w:rPr>
            </w:pPr>
            <w:r w:rsidRPr="0029051B">
              <w:rPr>
                <w:rFonts w:ascii="Browallia New" w:hAnsi="Browallia New" w:cs="Browallia New"/>
                <w:sz w:val="28"/>
                <w:szCs w:val="28"/>
                <w:cs/>
              </w:rPr>
              <w:t>งบการเงินรวม</w:t>
            </w:r>
            <w:r w:rsidRPr="0029051B">
              <w:rPr>
                <w:rFonts w:ascii="Browallia New" w:hAnsi="Browallia New" w:cs="Browallia New"/>
                <w:sz w:val="28"/>
                <w:szCs w:val="28"/>
                <w:cs/>
                <w:lang w:val="en-GB"/>
              </w:rPr>
              <w:t>และ</w:t>
            </w:r>
            <w:r w:rsidRPr="0029051B">
              <w:rPr>
                <w:rFonts w:ascii="Browallia New" w:hAnsi="Browallia New" w:cs="Browallia New"/>
                <w:sz w:val="28"/>
                <w:szCs w:val="28"/>
                <w:cs/>
              </w:rPr>
              <w:t>เฉพาะของบริษัท</w:t>
            </w:r>
          </w:p>
        </w:tc>
      </w:tr>
      <w:tr w:rsidR="00DF1DE4" w:rsidRPr="009906B3" w14:paraId="49483DCB" w14:textId="77777777" w:rsidTr="00D47E9A">
        <w:trPr>
          <w:cantSplit/>
        </w:trPr>
        <w:tc>
          <w:tcPr>
            <w:tcW w:w="5120" w:type="dxa"/>
          </w:tcPr>
          <w:p w14:paraId="52F0DE0E"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7D839014"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4" w:space="0" w:color="auto"/>
            </w:tcBorders>
            <w:vAlign w:val="bottom"/>
          </w:tcPr>
          <w:p w14:paraId="3B3B5D08" w14:textId="2CEA33EA" w:rsidR="00DF1DE4" w:rsidRPr="0029051B" w:rsidRDefault="00DF1DE4"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lang w:val="en-GB"/>
              </w:rPr>
              <w:t>256</w:t>
            </w:r>
            <w:r w:rsidR="00F91303">
              <w:rPr>
                <w:rFonts w:ascii="Browallia New" w:hAnsi="Browallia New" w:cs="Browallia New"/>
                <w:sz w:val="28"/>
                <w:szCs w:val="28"/>
                <w:lang w:val="en-GB"/>
              </w:rPr>
              <w:t>6</w:t>
            </w:r>
          </w:p>
        </w:tc>
        <w:tc>
          <w:tcPr>
            <w:tcW w:w="180" w:type="dxa"/>
            <w:tcBorders>
              <w:top w:val="single" w:sz="4" w:space="0" w:color="auto"/>
            </w:tcBorders>
            <w:vAlign w:val="bottom"/>
          </w:tcPr>
          <w:p w14:paraId="6F6CC8DB" w14:textId="77777777" w:rsidR="00DF1DE4" w:rsidRPr="0029051B" w:rsidRDefault="00DF1DE4" w:rsidP="00DF1DE4">
            <w:pPr>
              <w:tabs>
                <w:tab w:val="clear" w:pos="907"/>
              </w:tabs>
              <w:spacing w:line="240" w:lineRule="auto"/>
              <w:ind w:left="-108" w:right="-108"/>
              <w:jc w:val="center"/>
              <w:rPr>
                <w:rFonts w:ascii="Browallia New" w:hAnsi="Browallia New" w:cs="Browallia New"/>
                <w:sz w:val="28"/>
                <w:szCs w:val="28"/>
                <w:cs/>
              </w:rPr>
            </w:pPr>
          </w:p>
        </w:tc>
        <w:tc>
          <w:tcPr>
            <w:tcW w:w="1771" w:type="dxa"/>
            <w:tcBorders>
              <w:top w:val="single" w:sz="4" w:space="0" w:color="auto"/>
              <w:bottom w:val="single" w:sz="4" w:space="0" w:color="auto"/>
            </w:tcBorders>
            <w:vAlign w:val="bottom"/>
          </w:tcPr>
          <w:p w14:paraId="3B62684E" w14:textId="50A6BCD6" w:rsidR="00DF1DE4" w:rsidRPr="0029051B" w:rsidRDefault="00F46B29" w:rsidP="00DF1DE4">
            <w:pPr>
              <w:tabs>
                <w:tab w:val="clear" w:pos="907"/>
              </w:tabs>
              <w:spacing w:line="240" w:lineRule="auto"/>
              <w:ind w:left="-108" w:right="-108"/>
              <w:jc w:val="center"/>
              <w:rPr>
                <w:rFonts w:ascii="Browallia New" w:hAnsi="Browallia New" w:cs="Browallia New"/>
                <w:sz w:val="28"/>
                <w:szCs w:val="28"/>
                <w:lang w:val="en-GB"/>
              </w:rPr>
            </w:pPr>
            <w:r w:rsidRPr="0029051B">
              <w:rPr>
                <w:rFonts w:ascii="Browallia New" w:hAnsi="Browallia New" w:cs="Browallia New"/>
                <w:sz w:val="28"/>
                <w:szCs w:val="28"/>
              </w:rPr>
              <w:t>256</w:t>
            </w:r>
            <w:r w:rsidR="00F91303">
              <w:rPr>
                <w:rFonts w:ascii="Browallia New" w:hAnsi="Browallia New" w:cs="Browallia New"/>
                <w:sz w:val="28"/>
                <w:szCs w:val="28"/>
                <w:lang w:val="en-GB"/>
              </w:rPr>
              <w:t>5</w:t>
            </w:r>
          </w:p>
        </w:tc>
      </w:tr>
      <w:tr w:rsidR="00DF1DE4" w:rsidRPr="009906B3" w14:paraId="6148C4D4" w14:textId="77777777" w:rsidTr="00D47E9A">
        <w:trPr>
          <w:cantSplit/>
        </w:trPr>
        <w:tc>
          <w:tcPr>
            <w:tcW w:w="5120" w:type="dxa"/>
          </w:tcPr>
          <w:p w14:paraId="73777D3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65" w:type="dxa"/>
          </w:tcPr>
          <w:p w14:paraId="4A0AC8F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tcBorders>
          </w:tcPr>
          <w:p w14:paraId="1ACBC767"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80" w:type="dxa"/>
          </w:tcPr>
          <w:p w14:paraId="16AD8BF1"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c>
          <w:tcPr>
            <w:tcW w:w="1771" w:type="dxa"/>
            <w:tcBorders>
              <w:top w:val="single" w:sz="4" w:space="0" w:color="auto"/>
            </w:tcBorders>
          </w:tcPr>
          <w:p w14:paraId="1ADE6802" w14:textId="77777777" w:rsidR="00DF1DE4" w:rsidRPr="0029051B" w:rsidRDefault="00DF1DE4" w:rsidP="00DF1DE4">
            <w:pPr>
              <w:tabs>
                <w:tab w:val="left" w:pos="3390"/>
              </w:tabs>
              <w:spacing w:line="240" w:lineRule="auto"/>
              <w:ind w:left="426"/>
              <w:jc w:val="thaiDistribute"/>
              <w:rPr>
                <w:rFonts w:ascii="Browallia New" w:hAnsi="Browallia New" w:cs="Browallia New"/>
                <w:sz w:val="28"/>
                <w:szCs w:val="28"/>
                <w:cs/>
              </w:rPr>
            </w:pPr>
          </w:p>
        </w:tc>
      </w:tr>
      <w:tr w:rsidR="00F91303" w:rsidRPr="009906B3" w14:paraId="10CCD491" w14:textId="77777777" w:rsidTr="00D47E9A">
        <w:trPr>
          <w:cantSplit/>
        </w:trPr>
        <w:tc>
          <w:tcPr>
            <w:tcW w:w="5120" w:type="dxa"/>
            <w:vAlign w:val="bottom"/>
          </w:tcPr>
          <w:p w14:paraId="7881FA5F" w14:textId="3AD42A2C" w:rsidR="00F91303" w:rsidRPr="0029051B" w:rsidRDefault="00F91303" w:rsidP="00F91303">
            <w:pPr>
              <w:spacing w:line="240" w:lineRule="auto"/>
              <w:jc w:val="thaiDistribute"/>
              <w:rPr>
                <w:rFonts w:ascii="Browallia New" w:hAnsi="Browallia New" w:cs="Browallia New"/>
                <w:sz w:val="28"/>
                <w:szCs w:val="28"/>
              </w:rPr>
            </w:pPr>
            <w:r w:rsidRPr="0029051B">
              <w:rPr>
                <w:rFonts w:ascii="Browallia New" w:hAnsi="Browallia New" w:cs="Browallia New"/>
                <w:sz w:val="28"/>
                <w:szCs w:val="28"/>
                <w:cs/>
              </w:rPr>
              <w:t>บริษัท</w:t>
            </w:r>
            <w:r w:rsidRPr="0029051B">
              <w:rPr>
                <w:rFonts w:ascii="Browallia New" w:hAnsi="Browallia New" w:cs="Browallia New"/>
                <w:sz w:val="28"/>
                <w:szCs w:val="28"/>
              </w:rPr>
              <w:t xml:space="preserve"> </w:t>
            </w:r>
            <w:r w:rsidRPr="0029051B">
              <w:rPr>
                <w:rFonts w:ascii="Browallia New" w:hAnsi="Browallia New" w:cs="Browallia New"/>
                <w:sz w:val="28"/>
                <w:szCs w:val="28"/>
                <w:cs/>
              </w:rPr>
              <w:t>ไมด้า</w:t>
            </w:r>
            <w:r w:rsidRPr="0029051B">
              <w:rPr>
                <w:rFonts w:ascii="Browallia New" w:hAnsi="Browallia New" w:cs="Browallia New"/>
                <w:sz w:val="28"/>
                <w:szCs w:val="28"/>
              </w:rPr>
              <w:t xml:space="preserve"> </w:t>
            </w:r>
            <w:r w:rsidRPr="0029051B">
              <w:rPr>
                <w:rFonts w:ascii="Browallia New" w:hAnsi="Browallia New" w:cs="Browallia New"/>
                <w:sz w:val="28"/>
                <w:szCs w:val="28"/>
                <w:cs/>
              </w:rPr>
              <w:t>(ลาว)</w:t>
            </w:r>
            <w:r w:rsidRPr="0029051B">
              <w:rPr>
                <w:rFonts w:ascii="Browallia New" w:hAnsi="Browallia New" w:cs="Browallia New"/>
                <w:sz w:val="28"/>
                <w:szCs w:val="28"/>
              </w:rPr>
              <w:t xml:space="preserve"> </w:t>
            </w:r>
            <w:r w:rsidRPr="0029051B">
              <w:rPr>
                <w:rFonts w:ascii="Browallia New" w:hAnsi="Browallia New" w:cs="Browallia New"/>
                <w:sz w:val="28"/>
                <w:szCs w:val="28"/>
                <w:cs/>
              </w:rPr>
              <w:t>เช่าสินเชื่อ</w:t>
            </w:r>
            <w:r w:rsidRPr="0029051B">
              <w:rPr>
                <w:rFonts w:ascii="Browallia New" w:hAnsi="Browallia New" w:cs="Browallia New"/>
                <w:sz w:val="28"/>
                <w:szCs w:val="28"/>
              </w:rPr>
              <w:t xml:space="preserve"> </w:t>
            </w:r>
            <w:r w:rsidRPr="0029051B">
              <w:rPr>
                <w:rFonts w:ascii="Browallia New" w:hAnsi="Browallia New" w:cs="Browallia New"/>
                <w:sz w:val="28"/>
                <w:szCs w:val="28"/>
                <w:cs/>
              </w:rPr>
              <w:t>จำกัด</w:t>
            </w:r>
          </w:p>
        </w:tc>
        <w:tc>
          <w:tcPr>
            <w:tcW w:w="165" w:type="dxa"/>
          </w:tcPr>
          <w:p w14:paraId="2D6F0F8A" w14:textId="77777777" w:rsidR="00F91303" w:rsidRPr="0029051B" w:rsidRDefault="00F91303" w:rsidP="00F91303">
            <w:pPr>
              <w:tabs>
                <w:tab w:val="left" w:pos="3390"/>
              </w:tabs>
              <w:spacing w:line="240" w:lineRule="auto"/>
              <w:ind w:left="426"/>
              <w:jc w:val="thaiDistribute"/>
              <w:rPr>
                <w:rFonts w:ascii="Browallia New" w:hAnsi="Browallia New" w:cs="Browallia New"/>
                <w:sz w:val="28"/>
                <w:szCs w:val="28"/>
                <w:cs/>
              </w:rPr>
            </w:pPr>
          </w:p>
        </w:tc>
        <w:tc>
          <w:tcPr>
            <w:tcW w:w="1779" w:type="dxa"/>
          </w:tcPr>
          <w:p w14:paraId="18B3F2E2" w14:textId="536C8167" w:rsidR="00F91303" w:rsidRPr="00501684" w:rsidRDefault="008B706F" w:rsidP="00F91303">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501684">
              <w:rPr>
                <w:rFonts w:ascii="Browallia New" w:hAnsi="Browallia New" w:cs="Browallia New"/>
                <w:sz w:val="28"/>
                <w:szCs w:val="28"/>
                <w:lang w:val="en-US" w:bidi="th-TH"/>
              </w:rPr>
              <w:t>35,600</w:t>
            </w:r>
          </w:p>
        </w:tc>
        <w:tc>
          <w:tcPr>
            <w:tcW w:w="180" w:type="dxa"/>
          </w:tcPr>
          <w:p w14:paraId="4A798219" w14:textId="77777777" w:rsidR="00F91303" w:rsidRPr="00A33562" w:rsidRDefault="00F91303" w:rsidP="00F91303">
            <w:pPr>
              <w:tabs>
                <w:tab w:val="left" w:pos="3390"/>
              </w:tabs>
              <w:spacing w:line="240" w:lineRule="auto"/>
              <w:ind w:left="426" w:right="33"/>
              <w:jc w:val="right"/>
              <w:rPr>
                <w:rFonts w:ascii="Browallia New" w:hAnsi="Browallia New" w:cs="Browallia New"/>
                <w:sz w:val="28"/>
                <w:szCs w:val="28"/>
                <w:cs/>
              </w:rPr>
            </w:pPr>
          </w:p>
        </w:tc>
        <w:tc>
          <w:tcPr>
            <w:tcW w:w="1771" w:type="dxa"/>
          </w:tcPr>
          <w:p w14:paraId="3280C330" w14:textId="712D2695" w:rsidR="00F91303" w:rsidRPr="00A33562" w:rsidRDefault="00F91303" w:rsidP="00F91303">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24,800</w:t>
            </w:r>
          </w:p>
        </w:tc>
      </w:tr>
      <w:tr w:rsidR="00F91303" w:rsidRPr="009906B3" w14:paraId="4833EBAC" w14:textId="77777777" w:rsidTr="00D47E9A">
        <w:trPr>
          <w:cantSplit/>
        </w:trPr>
        <w:tc>
          <w:tcPr>
            <w:tcW w:w="5120" w:type="dxa"/>
            <w:vAlign w:val="bottom"/>
          </w:tcPr>
          <w:p w14:paraId="364AD143" w14:textId="41FC83B9" w:rsidR="00F91303" w:rsidRPr="0029051B" w:rsidRDefault="00F91303" w:rsidP="00F91303">
            <w:pPr>
              <w:spacing w:line="240" w:lineRule="auto"/>
              <w:jc w:val="thaiDistribute"/>
              <w:rPr>
                <w:rFonts w:ascii="Browallia New" w:hAnsi="Browallia New" w:cs="Browallia New"/>
                <w:sz w:val="28"/>
                <w:szCs w:val="28"/>
                <w:cs/>
              </w:rPr>
            </w:pPr>
            <w:r w:rsidRPr="00892B36">
              <w:rPr>
                <w:rFonts w:ascii="Browallia New" w:hAnsi="Browallia New" w:cs="Browallia New"/>
                <w:sz w:val="28"/>
                <w:szCs w:val="28"/>
                <w:cs/>
              </w:rPr>
              <w:t>บริษัท ไมด้า โฮเทล แอนด์ รีสอร์ท จำกัด</w:t>
            </w:r>
          </w:p>
        </w:tc>
        <w:tc>
          <w:tcPr>
            <w:tcW w:w="165" w:type="dxa"/>
          </w:tcPr>
          <w:p w14:paraId="6F4AB680" w14:textId="77777777" w:rsidR="00F91303" w:rsidRPr="0029051B" w:rsidRDefault="00F91303" w:rsidP="00F91303">
            <w:pPr>
              <w:tabs>
                <w:tab w:val="left" w:pos="3390"/>
              </w:tabs>
              <w:spacing w:line="240" w:lineRule="auto"/>
              <w:ind w:left="426"/>
              <w:jc w:val="thaiDistribute"/>
              <w:rPr>
                <w:rFonts w:ascii="Browallia New" w:hAnsi="Browallia New" w:cs="Browallia New"/>
                <w:sz w:val="28"/>
                <w:szCs w:val="28"/>
                <w:cs/>
              </w:rPr>
            </w:pPr>
          </w:p>
        </w:tc>
        <w:tc>
          <w:tcPr>
            <w:tcW w:w="1779" w:type="dxa"/>
          </w:tcPr>
          <w:p w14:paraId="2048516D" w14:textId="4BAB7A92" w:rsidR="00F91303" w:rsidRPr="00501684" w:rsidRDefault="008B706F" w:rsidP="00F91303">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501684">
              <w:rPr>
                <w:rFonts w:ascii="Browallia New" w:hAnsi="Browallia New" w:cs="Browallia New"/>
                <w:sz w:val="28"/>
                <w:szCs w:val="28"/>
                <w:lang w:val="en-US" w:bidi="th-TH"/>
              </w:rPr>
              <w:t>-</w:t>
            </w:r>
          </w:p>
        </w:tc>
        <w:tc>
          <w:tcPr>
            <w:tcW w:w="180" w:type="dxa"/>
          </w:tcPr>
          <w:p w14:paraId="11687F11" w14:textId="77777777" w:rsidR="00F91303" w:rsidRPr="00A33562" w:rsidRDefault="00F91303" w:rsidP="00F91303">
            <w:pPr>
              <w:tabs>
                <w:tab w:val="left" w:pos="3390"/>
              </w:tabs>
              <w:spacing w:line="240" w:lineRule="auto"/>
              <w:ind w:left="426" w:right="33"/>
              <w:jc w:val="right"/>
              <w:rPr>
                <w:rFonts w:ascii="Browallia New" w:hAnsi="Browallia New" w:cs="Browallia New"/>
                <w:sz w:val="28"/>
                <w:szCs w:val="28"/>
                <w:cs/>
              </w:rPr>
            </w:pPr>
          </w:p>
        </w:tc>
        <w:tc>
          <w:tcPr>
            <w:tcW w:w="1771" w:type="dxa"/>
          </w:tcPr>
          <w:p w14:paraId="70DF790D" w14:textId="6C2E0B7A" w:rsidR="00F91303" w:rsidRPr="00A33562" w:rsidRDefault="00F91303" w:rsidP="00F91303">
            <w:pPr>
              <w:pStyle w:val="acctfourfigures"/>
              <w:tabs>
                <w:tab w:val="clear" w:pos="765"/>
              </w:tabs>
              <w:spacing w:line="240" w:lineRule="auto"/>
              <w:ind w:left="-117" w:right="33"/>
              <w:jc w:val="right"/>
              <w:rPr>
                <w:rFonts w:ascii="Browallia New" w:hAnsi="Browallia New" w:cs="Browallia New"/>
                <w:sz w:val="28"/>
                <w:szCs w:val="28"/>
                <w:lang w:val="en-US" w:bidi="th-TH"/>
              </w:rPr>
            </w:pPr>
            <w:r w:rsidRPr="00A33562">
              <w:rPr>
                <w:rFonts w:ascii="Browallia New" w:hAnsi="Browallia New" w:cs="Browallia New"/>
                <w:sz w:val="28"/>
                <w:szCs w:val="28"/>
                <w:lang w:val="en-US" w:bidi="th-TH"/>
              </w:rPr>
              <w:t>1</w:t>
            </w:r>
          </w:p>
        </w:tc>
      </w:tr>
      <w:tr w:rsidR="00F91303" w:rsidRPr="009906B3" w14:paraId="6EBC74E9" w14:textId="77777777" w:rsidTr="00D47E9A">
        <w:trPr>
          <w:cantSplit/>
        </w:trPr>
        <w:tc>
          <w:tcPr>
            <w:tcW w:w="5120" w:type="dxa"/>
          </w:tcPr>
          <w:p w14:paraId="1D038722" w14:textId="6D77C2C6" w:rsidR="00F91303" w:rsidRPr="0029051B" w:rsidRDefault="00F91303" w:rsidP="00F91303">
            <w:pPr>
              <w:spacing w:line="240" w:lineRule="auto"/>
              <w:jc w:val="thaiDistribute"/>
              <w:rPr>
                <w:rFonts w:ascii="Browallia New" w:hAnsi="Browallia New" w:cs="Browallia New"/>
                <w:sz w:val="28"/>
                <w:szCs w:val="28"/>
                <w:cs/>
                <w:lang w:val="en-GB"/>
              </w:rPr>
            </w:pPr>
            <w:r w:rsidRPr="0029051B">
              <w:rPr>
                <w:rFonts w:ascii="Browallia New" w:hAnsi="Browallia New" w:cs="Browallia New"/>
                <w:sz w:val="28"/>
                <w:szCs w:val="28"/>
                <w:cs/>
              </w:rPr>
              <w:t>รวม</w:t>
            </w:r>
          </w:p>
        </w:tc>
        <w:tc>
          <w:tcPr>
            <w:tcW w:w="165" w:type="dxa"/>
          </w:tcPr>
          <w:p w14:paraId="2B63EFA1" w14:textId="77777777" w:rsidR="00F91303" w:rsidRPr="0029051B" w:rsidRDefault="00F91303" w:rsidP="00F91303">
            <w:pPr>
              <w:tabs>
                <w:tab w:val="left" w:pos="3390"/>
              </w:tabs>
              <w:spacing w:line="240" w:lineRule="auto"/>
              <w:ind w:left="426"/>
              <w:jc w:val="thaiDistribute"/>
              <w:rPr>
                <w:rFonts w:ascii="Browallia New" w:hAnsi="Browallia New" w:cs="Browallia New"/>
                <w:sz w:val="28"/>
                <w:szCs w:val="28"/>
                <w:cs/>
              </w:rPr>
            </w:pPr>
          </w:p>
        </w:tc>
        <w:tc>
          <w:tcPr>
            <w:tcW w:w="1779" w:type="dxa"/>
            <w:tcBorders>
              <w:top w:val="single" w:sz="4" w:space="0" w:color="auto"/>
              <w:bottom w:val="single" w:sz="12" w:space="0" w:color="auto"/>
            </w:tcBorders>
          </w:tcPr>
          <w:p w14:paraId="33ECC9E2" w14:textId="1011BF37" w:rsidR="00F91303" w:rsidRPr="00501684" w:rsidRDefault="0070238C" w:rsidP="00F91303">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501684">
              <w:rPr>
                <w:rFonts w:ascii="Browallia New" w:hAnsi="Browallia New" w:cs="Browallia New"/>
                <w:sz w:val="28"/>
                <w:szCs w:val="28"/>
                <w:lang w:val="en-US" w:bidi="th-TH"/>
              </w:rPr>
              <w:t>35,600</w:t>
            </w:r>
          </w:p>
        </w:tc>
        <w:tc>
          <w:tcPr>
            <w:tcW w:w="180" w:type="dxa"/>
          </w:tcPr>
          <w:p w14:paraId="1E09A724" w14:textId="77777777" w:rsidR="00F91303" w:rsidRPr="00A33562" w:rsidRDefault="00F91303" w:rsidP="00F91303">
            <w:pPr>
              <w:tabs>
                <w:tab w:val="left" w:pos="3390"/>
              </w:tabs>
              <w:spacing w:line="240" w:lineRule="auto"/>
              <w:ind w:left="426" w:right="33"/>
              <w:jc w:val="right"/>
              <w:rPr>
                <w:rFonts w:ascii="Browallia New" w:hAnsi="Browallia New" w:cs="Browallia New"/>
                <w:sz w:val="28"/>
                <w:szCs w:val="28"/>
                <w:cs/>
              </w:rPr>
            </w:pPr>
          </w:p>
        </w:tc>
        <w:tc>
          <w:tcPr>
            <w:tcW w:w="1771" w:type="dxa"/>
            <w:tcBorders>
              <w:top w:val="single" w:sz="4" w:space="0" w:color="auto"/>
              <w:bottom w:val="single" w:sz="12" w:space="0" w:color="auto"/>
            </w:tcBorders>
          </w:tcPr>
          <w:p w14:paraId="735DC0DB" w14:textId="3D7B3025" w:rsidR="00F91303" w:rsidRPr="00A33562" w:rsidRDefault="00F91303" w:rsidP="00F91303">
            <w:pPr>
              <w:pStyle w:val="acctfourfigures"/>
              <w:tabs>
                <w:tab w:val="clear" w:pos="765"/>
              </w:tabs>
              <w:spacing w:line="240" w:lineRule="auto"/>
              <w:ind w:left="-117" w:right="33"/>
              <w:jc w:val="right"/>
              <w:rPr>
                <w:rFonts w:ascii="Browallia New" w:hAnsi="Browallia New" w:cs="Browallia New"/>
                <w:sz w:val="28"/>
                <w:szCs w:val="28"/>
                <w:cs/>
                <w:lang w:val="en-US" w:bidi="th-TH"/>
              </w:rPr>
            </w:pPr>
            <w:r w:rsidRPr="00A33562">
              <w:rPr>
                <w:rFonts w:ascii="Browallia New" w:hAnsi="Browallia New" w:cs="Browallia New"/>
                <w:sz w:val="28"/>
                <w:szCs w:val="28"/>
                <w:lang w:val="en-US" w:bidi="th-TH"/>
              </w:rPr>
              <w:t>24,801</w:t>
            </w:r>
          </w:p>
        </w:tc>
      </w:tr>
    </w:tbl>
    <w:p w14:paraId="31FFA356" w14:textId="485D8CA9" w:rsidR="00E74874" w:rsidRPr="00E55AE6" w:rsidRDefault="00E74874" w:rsidP="00E5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lang w:val="en-GB"/>
        </w:rPr>
        <w:sectPr w:rsidR="00E74874" w:rsidRPr="00E55AE6" w:rsidSect="00AE1011">
          <w:footerReference w:type="default" r:id="rId12"/>
          <w:pgSz w:w="11909" w:h="16834" w:code="9"/>
          <w:pgMar w:top="1350" w:right="1138" w:bottom="806" w:left="1440" w:header="1138" w:footer="0" w:gutter="0"/>
          <w:pgNumType w:start="10"/>
          <w:cols w:space="720"/>
        </w:sectPr>
      </w:pPr>
    </w:p>
    <w:p w14:paraId="5CCE25B4" w14:textId="762BEC69" w:rsidR="00486701" w:rsidRPr="007D03EF" w:rsidRDefault="00486701" w:rsidP="00BA752A">
      <w:pPr>
        <w:tabs>
          <w:tab w:val="clear" w:pos="454"/>
          <w:tab w:val="clear" w:pos="6322"/>
          <w:tab w:val="clear" w:pos="6549"/>
          <w:tab w:val="center" w:pos="7501"/>
        </w:tabs>
        <w:spacing w:line="240" w:lineRule="auto"/>
        <w:ind w:firstLine="532"/>
        <w:rPr>
          <w:rFonts w:ascii="Browallia New" w:hAnsi="Browallia New" w:cs="Browallia New"/>
          <w:sz w:val="28"/>
          <w:szCs w:val="28"/>
          <w:lang w:val="en-GB"/>
        </w:rPr>
      </w:pPr>
      <w:r w:rsidRPr="00486701">
        <w:rPr>
          <w:rFonts w:ascii="Browallia New" w:hAnsi="Browallia New" w:cs="Browallia New"/>
          <w:sz w:val="28"/>
          <w:szCs w:val="28"/>
          <w:cs/>
          <w:lang w:val="en-GB"/>
        </w:rPr>
        <w:t>สรุปข้อมูลทางการเงินที่สำคัญของบริษัทย่อยแต่ละรายที่มีส่วนได้เสียที่ไม่มีอำนาจควบคุมที่เป็นสาระสำคัญ ก่อนการตัดรายการระหว่างกัน มีดังนี้</w:t>
      </w:r>
    </w:p>
    <w:p w14:paraId="7B814F79" w14:textId="77777777" w:rsidR="00C023A5" w:rsidRPr="00EF3D11" w:rsidRDefault="00C023A5" w:rsidP="001B4041">
      <w:pPr>
        <w:spacing w:line="240" w:lineRule="auto"/>
        <w:ind w:firstLine="360"/>
        <w:rPr>
          <w:rFonts w:ascii="Browallia New" w:hAnsi="Browallia New" w:cs="Browallia New"/>
          <w:sz w:val="12"/>
          <w:szCs w:val="12"/>
          <w:lang w:val="en-GB"/>
        </w:rPr>
      </w:pPr>
    </w:p>
    <w:tbl>
      <w:tblPr>
        <w:tblW w:w="14740" w:type="dxa"/>
        <w:tblInd w:w="476" w:type="dxa"/>
        <w:tblLayout w:type="fixed"/>
        <w:tblLook w:val="0000" w:firstRow="0" w:lastRow="0" w:firstColumn="0" w:lastColumn="0" w:noHBand="0" w:noVBand="0"/>
      </w:tblPr>
      <w:tblGrid>
        <w:gridCol w:w="3066"/>
        <w:gridCol w:w="941"/>
        <w:gridCol w:w="900"/>
        <w:gridCol w:w="992"/>
        <w:gridCol w:w="1024"/>
        <w:gridCol w:w="932"/>
        <w:gridCol w:w="911"/>
        <w:gridCol w:w="960"/>
        <w:gridCol w:w="993"/>
        <w:gridCol w:w="960"/>
        <w:gridCol w:w="992"/>
        <w:gridCol w:w="1066"/>
        <w:gridCol w:w="996"/>
        <w:gridCol w:w="7"/>
      </w:tblGrid>
      <w:tr w:rsidR="00C023A5" w:rsidRPr="007D03EF" w14:paraId="08E6236D" w14:textId="77777777" w:rsidTr="002D7855">
        <w:trPr>
          <w:gridAfter w:val="1"/>
          <w:wAfter w:w="7" w:type="dxa"/>
          <w:cantSplit/>
        </w:trPr>
        <w:tc>
          <w:tcPr>
            <w:tcW w:w="3066" w:type="dxa"/>
          </w:tcPr>
          <w:p w14:paraId="2AD2E040"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6F1C47F"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2016" w:type="dxa"/>
            <w:gridSpan w:val="2"/>
          </w:tcPr>
          <w:p w14:paraId="340C46C1"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843" w:type="dxa"/>
            <w:gridSpan w:val="2"/>
          </w:tcPr>
          <w:p w14:paraId="56033573"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1953" w:type="dxa"/>
            <w:gridSpan w:val="2"/>
          </w:tcPr>
          <w:p w14:paraId="542666BA" w14:textId="77777777" w:rsidR="00C023A5" w:rsidRPr="007D03EF" w:rsidRDefault="00C023A5" w:rsidP="001B4041">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4014" w:type="dxa"/>
            <w:gridSpan w:val="4"/>
          </w:tcPr>
          <w:p w14:paraId="603FC143" w14:textId="11E7046B" w:rsidR="00C023A5" w:rsidRPr="007D03EF" w:rsidRDefault="00C023A5" w:rsidP="001B4041">
            <w:pPr>
              <w:tabs>
                <w:tab w:val="clear" w:pos="227"/>
                <w:tab w:val="clear" w:pos="454"/>
                <w:tab w:val="clear" w:pos="680"/>
                <w:tab w:val="clear" w:pos="907"/>
                <w:tab w:val="clear" w:pos="1644"/>
                <w:tab w:val="clear" w:pos="1871"/>
                <w:tab w:val="clear" w:pos="2580"/>
                <w:tab w:val="left" w:pos="742"/>
                <w:tab w:val="left" w:pos="1735"/>
              </w:tabs>
              <w:spacing w:line="240" w:lineRule="auto"/>
              <w:ind w:left="-250"/>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C023A5" w:rsidRPr="007D03EF" w14:paraId="37BC5E50" w14:textId="77777777" w:rsidTr="002D7855">
        <w:trPr>
          <w:cantSplit/>
        </w:trPr>
        <w:tc>
          <w:tcPr>
            <w:tcW w:w="3066" w:type="dxa"/>
          </w:tcPr>
          <w:p w14:paraId="7FE9B847"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74" w:type="dxa"/>
            <w:gridSpan w:val="13"/>
            <w:vAlign w:val="bottom"/>
          </w:tcPr>
          <w:p w14:paraId="444F7806" w14:textId="77777777" w:rsidR="00C023A5" w:rsidRPr="007D03EF" w:rsidRDefault="00C023A5" w:rsidP="00187833">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งบแสดงฐานะการเงิน</w:t>
            </w:r>
          </w:p>
        </w:tc>
      </w:tr>
      <w:tr w:rsidR="00C023A5" w:rsidRPr="007D03EF" w14:paraId="03844E0A" w14:textId="77777777" w:rsidTr="002D7855">
        <w:trPr>
          <w:gridAfter w:val="1"/>
          <w:wAfter w:w="7" w:type="dxa"/>
          <w:cantSplit/>
        </w:trPr>
        <w:tc>
          <w:tcPr>
            <w:tcW w:w="3066" w:type="dxa"/>
          </w:tcPr>
          <w:p w14:paraId="6D0F366B" w14:textId="77777777" w:rsidR="00C023A5" w:rsidRPr="007D03EF" w:rsidRDefault="00C023A5" w:rsidP="007624AF">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841" w:type="dxa"/>
            <w:gridSpan w:val="2"/>
          </w:tcPr>
          <w:p w14:paraId="7BA79B4E"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2016" w:type="dxa"/>
            <w:gridSpan w:val="2"/>
          </w:tcPr>
          <w:p w14:paraId="67FE0A0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cs/>
              </w:rPr>
            </w:pPr>
            <w:r w:rsidRPr="007D03EF">
              <w:rPr>
                <w:rFonts w:ascii="Browallia New" w:hAnsi="Browallia New" w:cs="Browallia New"/>
                <w:sz w:val="20"/>
                <w:szCs w:val="20"/>
                <w:cs/>
              </w:rPr>
              <w:t>สินทรัพย์</w:t>
            </w:r>
          </w:p>
        </w:tc>
        <w:tc>
          <w:tcPr>
            <w:tcW w:w="1843" w:type="dxa"/>
            <w:gridSpan w:val="2"/>
          </w:tcPr>
          <w:p w14:paraId="17D390C7"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3" w:type="dxa"/>
            <w:gridSpan w:val="2"/>
          </w:tcPr>
          <w:p w14:paraId="2A65DACA"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หนี้สิน</w:t>
            </w:r>
          </w:p>
        </w:tc>
        <w:tc>
          <w:tcPr>
            <w:tcW w:w="1952" w:type="dxa"/>
            <w:gridSpan w:val="2"/>
          </w:tcPr>
          <w:p w14:paraId="20874F93" w14:textId="77777777" w:rsidR="00C023A5" w:rsidRPr="007D03EF" w:rsidRDefault="00C023A5"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ส่วนของผู้ถือ</w:t>
            </w:r>
          </w:p>
        </w:tc>
        <w:tc>
          <w:tcPr>
            <w:tcW w:w="2062" w:type="dxa"/>
            <w:gridSpan w:val="2"/>
          </w:tcPr>
          <w:p w14:paraId="02048C3A" w14:textId="0C1ACF45" w:rsidR="00C023A5" w:rsidRPr="007D03EF" w:rsidRDefault="00005877" w:rsidP="00187833">
            <w:pP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005877">
              <w:rPr>
                <w:rFonts w:ascii="Browallia New" w:hAnsi="Browallia New" w:cs="Browallia New"/>
                <w:sz w:val="20"/>
                <w:szCs w:val="20"/>
                <w:cs/>
              </w:rPr>
              <w:t>ส่วนได้เสีย</w:t>
            </w:r>
            <w:r w:rsidR="00C023A5" w:rsidRPr="007D03EF">
              <w:rPr>
                <w:rFonts w:ascii="Browallia New" w:hAnsi="Browallia New" w:cs="Browallia New"/>
                <w:sz w:val="20"/>
                <w:szCs w:val="20"/>
                <w:cs/>
              </w:rPr>
              <w:t>ที่ไม่</w:t>
            </w:r>
            <w:r w:rsidR="00F13DF4" w:rsidRPr="007D03EF">
              <w:rPr>
                <w:rFonts w:ascii="Browallia New" w:hAnsi="Browallia New" w:cs="Browallia New"/>
                <w:sz w:val="20"/>
                <w:szCs w:val="20"/>
                <w:cs/>
              </w:rPr>
              <w:t>อยู่ใน</w:t>
            </w:r>
          </w:p>
        </w:tc>
      </w:tr>
      <w:tr w:rsidR="00231055" w:rsidRPr="007D03EF" w14:paraId="6BFF0266" w14:textId="77777777" w:rsidTr="002D7855">
        <w:trPr>
          <w:gridAfter w:val="1"/>
          <w:wAfter w:w="7" w:type="dxa"/>
          <w:cantSplit/>
        </w:trPr>
        <w:tc>
          <w:tcPr>
            <w:tcW w:w="3066" w:type="dxa"/>
          </w:tcPr>
          <w:p w14:paraId="05B27542" w14:textId="3D032F5F" w:rsidR="00231055" w:rsidRPr="007D03EF" w:rsidRDefault="00231055" w:rsidP="00231055">
            <w:pPr>
              <w:spacing w:line="240" w:lineRule="auto"/>
              <w:ind w:right="-90" w:hanging="252"/>
              <w:jc w:val="center"/>
              <w:rPr>
                <w:rFonts w:ascii="Browallia New" w:hAnsi="Browallia New" w:cs="Browallia New"/>
                <w:color w:val="000000"/>
                <w:sz w:val="20"/>
                <w:szCs w:val="20"/>
                <w:lang w:val="en-GB"/>
              </w:rPr>
            </w:pPr>
          </w:p>
        </w:tc>
        <w:tc>
          <w:tcPr>
            <w:tcW w:w="1841" w:type="dxa"/>
            <w:gridSpan w:val="2"/>
            <w:vAlign w:val="bottom"/>
          </w:tcPr>
          <w:p w14:paraId="2A49221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2016" w:type="dxa"/>
            <w:gridSpan w:val="2"/>
            <w:vAlign w:val="bottom"/>
          </w:tcPr>
          <w:p w14:paraId="52AE5F25"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843" w:type="dxa"/>
            <w:gridSpan w:val="2"/>
            <w:vAlign w:val="bottom"/>
          </w:tcPr>
          <w:p w14:paraId="0684F2A0"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หมุนเวียน</w:t>
            </w:r>
          </w:p>
        </w:tc>
        <w:tc>
          <w:tcPr>
            <w:tcW w:w="1953" w:type="dxa"/>
            <w:gridSpan w:val="2"/>
            <w:vAlign w:val="bottom"/>
          </w:tcPr>
          <w:p w14:paraId="355C91FB"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ไม่หมุนเวียน</w:t>
            </w:r>
          </w:p>
        </w:tc>
        <w:tc>
          <w:tcPr>
            <w:tcW w:w="1952" w:type="dxa"/>
            <w:gridSpan w:val="2"/>
            <w:vAlign w:val="bottom"/>
          </w:tcPr>
          <w:p w14:paraId="3B592A51"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หุ้นของบริษัท</w:t>
            </w:r>
          </w:p>
        </w:tc>
        <w:tc>
          <w:tcPr>
            <w:tcW w:w="2062" w:type="dxa"/>
            <w:gridSpan w:val="2"/>
            <w:vAlign w:val="bottom"/>
          </w:tcPr>
          <w:p w14:paraId="66B940FC" w14:textId="77777777" w:rsidR="00231055" w:rsidRPr="007D03EF" w:rsidRDefault="00231055" w:rsidP="00231055">
            <w:pPr>
              <w:pBdr>
                <w:bottom w:val="single" w:sz="4" w:space="1" w:color="auto"/>
              </w:pBdr>
              <w:tabs>
                <w:tab w:val="clear" w:pos="227"/>
                <w:tab w:val="clear" w:pos="454"/>
                <w:tab w:val="clear" w:pos="680"/>
                <w:tab w:val="clear" w:pos="907"/>
                <w:tab w:val="clear" w:pos="2580"/>
                <w:tab w:val="clear" w:pos="5387"/>
              </w:tabs>
              <w:spacing w:line="240" w:lineRule="auto"/>
              <w:ind w:left="-14"/>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r>
      <w:tr w:rsidR="0052092D" w:rsidRPr="007D03EF" w14:paraId="65B00E79" w14:textId="49FC6C73" w:rsidTr="002D7855">
        <w:trPr>
          <w:cantSplit/>
        </w:trPr>
        <w:tc>
          <w:tcPr>
            <w:tcW w:w="3066" w:type="dxa"/>
            <w:vAlign w:val="bottom"/>
          </w:tcPr>
          <w:p w14:paraId="163D81BA" w14:textId="1BCF33DE" w:rsidR="0052092D" w:rsidRPr="007D03EF" w:rsidRDefault="0052092D" w:rsidP="0052092D">
            <w:pPr>
              <w:pBdr>
                <w:bottom w:val="single" w:sz="4" w:space="1" w:color="auto"/>
              </w:pBdr>
              <w:tabs>
                <w:tab w:val="left" w:pos="540"/>
              </w:tabs>
              <w:spacing w:line="240" w:lineRule="auto"/>
              <w:ind w:left="214" w:hanging="252"/>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941" w:type="dxa"/>
            <w:vAlign w:val="bottom"/>
          </w:tcPr>
          <w:p w14:paraId="50A66ACD" w14:textId="33BB900F"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900" w:type="dxa"/>
            <w:vAlign w:val="bottom"/>
          </w:tcPr>
          <w:p w14:paraId="40587EBA" w14:textId="31A232CD"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992" w:type="dxa"/>
            <w:vAlign w:val="bottom"/>
          </w:tcPr>
          <w:p w14:paraId="1B5C1716" w14:textId="3D5BEE57"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1024" w:type="dxa"/>
            <w:vAlign w:val="bottom"/>
          </w:tcPr>
          <w:p w14:paraId="0E2FD316" w14:textId="677D4EB5"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932" w:type="dxa"/>
            <w:vAlign w:val="bottom"/>
          </w:tcPr>
          <w:p w14:paraId="36EE6DF3" w14:textId="786C4083"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911" w:type="dxa"/>
            <w:vAlign w:val="bottom"/>
          </w:tcPr>
          <w:p w14:paraId="198E9A16" w14:textId="023EC7B5"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960" w:type="dxa"/>
            <w:vAlign w:val="bottom"/>
          </w:tcPr>
          <w:p w14:paraId="73FCDDA3" w14:textId="5775436B"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993" w:type="dxa"/>
            <w:vAlign w:val="bottom"/>
          </w:tcPr>
          <w:p w14:paraId="7AD0BBEC" w14:textId="783F3259"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960" w:type="dxa"/>
            <w:vAlign w:val="bottom"/>
          </w:tcPr>
          <w:p w14:paraId="46CFB8AA" w14:textId="0BBE5EED"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992" w:type="dxa"/>
            <w:vAlign w:val="bottom"/>
          </w:tcPr>
          <w:p w14:paraId="0B73732A" w14:textId="0BDF28DC"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1066" w:type="dxa"/>
            <w:vAlign w:val="bottom"/>
          </w:tcPr>
          <w:p w14:paraId="29EC34BD" w14:textId="39798DED"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1003" w:type="dxa"/>
            <w:gridSpan w:val="2"/>
            <w:vAlign w:val="bottom"/>
          </w:tcPr>
          <w:p w14:paraId="73D95CDA" w14:textId="38A9576A" w:rsidR="0052092D" w:rsidRPr="007D03EF" w:rsidRDefault="0052092D" w:rsidP="0052092D">
            <w:pPr>
              <w:pBdr>
                <w:bottom w:val="single" w:sz="4" w:space="1" w:color="auto"/>
              </w:pBdr>
              <w:tabs>
                <w:tab w:val="clear" w:pos="227"/>
                <w:tab w:val="clear" w:pos="454"/>
                <w:tab w:val="clear" w:pos="680"/>
                <w:tab w:val="clear" w:pos="907"/>
                <w:tab w:val="clear" w:pos="2580"/>
                <w:tab w:val="clear" w:pos="3515"/>
                <w:tab w:val="clear" w:pos="5387"/>
                <w:tab w:val="left" w:pos="3672"/>
              </w:tabs>
              <w:spacing w:line="240" w:lineRule="auto"/>
              <w:ind w:left="-14"/>
              <w:jc w:val="center"/>
              <w:rPr>
                <w:rFonts w:ascii="Browallia New" w:hAnsi="Browallia New" w:cs="Browallia New"/>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r>
      <w:tr w:rsidR="001E759D" w:rsidRPr="007D03EF" w14:paraId="5BCDF7D0" w14:textId="197F0B2E" w:rsidTr="002D7855">
        <w:trPr>
          <w:cantSplit/>
          <w:trHeight w:val="225"/>
        </w:trPr>
        <w:tc>
          <w:tcPr>
            <w:tcW w:w="3066" w:type="dxa"/>
          </w:tcPr>
          <w:p w14:paraId="310BF0C0" w14:textId="2445CDED" w:rsidR="001E759D" w:rsidRPr="007D03EF" w:rsidRDefault="001E759D" w:rsidP="001E759D">
            <w:pPr>
              <w:tabs>
                <w:tab w:val="left" w:pos="540"/>
              </w:tabs>
              <w:spacing w:line="240" w:lineRule="auto"/>
              <w:ind w:left="214" w:right="-108" w:hanging="252"/>
              <w:rPr>
                <w:rFonts w:ascii="Browallia New" w:hAnsi="Browallia New" w:cs="Browallia New"/>
                <w:color w:val="000000"/>
                <w:sz w:val="12"/>
                <w:szCs w:val="12"/>
              </w:rPr>
            </w:pPr>
          </w:p>
        </w:tc>
        <w:tc>
          <w:tcPr>
            <w:tcW w:w="941" w:type="dxa"/>
            <w:vAlign w:val="bottom"/>
          </w:tcPr>
          <w:p w14:paraId="321FCC98"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00" w:type="dxa"/>
            <w:vAlign w:val="bottom"/>
          </w:tcPr>
          <w:p w14:paraId="073AF830"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08F8AAB4" w14:textId="2D64987E" w:rsidR="001E759D" w:rsidRPr="00032DC7" w:rsidRDefault="001E759D" w:rsidP="001E759D">
            <w:pPr>
              <w:tabs>
                <w:tab w:val="left" w:pos="540"/>
              </w:tabs>
              <w:spacing w:line="240" w:lineRule="auto"/>
              <w:ind w:left="-194"/>
              <w:jc w:val="right"/>
              <w:rPr>
                <w:rFonts w:ascii="Browallia New" w:hAnsi="Browallia New" w:cs="Browallia New"/>
                <w:color w:val="000000"/>
                <w:sz w:val="12"/>
                <w:szCs w:val="12"/>
                <w:highlight w:val="green"/>
              </w:rPr>
            </w:pPr>
          </w:p>
        </w:tc>
        <w:tc>
          <w:tcPr>
            <w:tcW w:w="1024" w:type="dxa"/>
            <w:vAlign w:val="bottom"/>
          </w:tcPr>
          <w:p w14:paraId="14BAED1F"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32" w:type="dxa"/>
            <w:vAlign w:val="bottom"/>
          </w:tcPr>
          <w:p w14:paraId="46B979CE" w14:textId="2EEB522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11" w:type="dxa"/>
            <w:vAlign w:val="bottom"/>
          </w:tcPr>
          <w:p w14:paraId="45CC82D2"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5482B970" w14:textId="6855FCB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3" w:type="dxa"/>
            <w:vAlign w:val="bottom"/>
          </w:tcPr>
          <w:p w14:paraId="11262D0C"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60" w:type="dxa"/>
            <w:vAlign w:val="bottom"/>
          </w:tcPr>
          <w:p w14:paraId="3610E337" w14:textId="78CDFB14"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992" w:type="dxa"/>
            <w:vAlign w:val="bottom"/>
          </w:tcPr>
          <w:p w14:paraId="60BD8C57" w14:textId="77777777"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66" w:type="dxa"/>
            <w:vAlign w:val="bottom"/>
          </w:tcPr>
          <w:p w14:paraId="40E9938A" w14:textId="53F1079A"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c>
          <w:tcPr>
            <w:tcW w:w="1003" w:type="dxa"/>
            <w:gridSpan w:val="2"/>
            <w:vAlign w:val="bottom"/>
          </w:tcPr>
          <w:p w14:paraId="39DCA3A0" w14:textId="5366A7F2" w:rsidR="001E759D" w:rsidRPr="007D03EF" w:rsidRDefault="001E759D" w:rsidP="001E759D">
            <w:pPr>
              <w:tabs>
                <w:tab w:val="left" w:pos="540"/>
              </w:tabs>
              <w:spacing w:line="240" w:lineRule="auto"/>
              <w:ind w:left="-194"/>
              <w:jc w:val="right"/>
              <w:rPr>
                <w:rFonts w:ascii="Browallia New" w:hAnsi="Browallia New" w:cs="Browallia New"/>
                <w:color w:val="000000"/>
                <w:sz w:val="12"/>
                <w:szCs w:val="12"/>
              </w:rPr>
            </w:pPr>
          </w:p>
        </w:tc>
      </w:tr>
      <w:tr w:rsidR="0052092D" w:rsidRPr="007D03EF" w14:paraId="6FD4C1E7" w14:textId="3C2F3E08" w:rsidTr="0029051B">
        <w:trPr>
          <w:cantSplit/>
        </w:trPr>
        <w:tc>
          <w:tcPr>
            <w:tcW w:w="3066" w:type="dxa"/>
          </w:tcPr>
          <w:p w14:paraId="07A8C8DF" w14:textId="5B97859A" w:rsidR="0052092D" w:rsidRPr="007D03EF" w:rsidRDefault="0052092D" w:rsidP="0052092D">
            <w:pPr>
              <w:tabs>
                <w:tab w:val="clear" w:pos="227"/>
                <w:tab w:val="clear" w:pos="454"/>
                <w:tab w:val="clear" w:pos="2580"/>
              </w:tabs>
              <w:spacing w:line="240" w:lineRule="auto"/>
              <w:ind w:left="283" w:right="141" w:hanging="301"/>
              <w:rPr>
                <w:rFonts w:ascii="Browallia New" w:hAnsi="Browallia New" w:cs="Browallia New"/>
                <w:sz w:val="20"/>
                <w:szCs w:val="20"/>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ลิสซิ่ง</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(มหาชน)</w:t>
            </w:r>
          </w:p>
        </w:tc>
        <w:tc>
          <w:tcPr>
            <w:tcW w:w="941" w:type="dxa"/>
          </w:tcPr>
          <w:p w14:paraId="712ED279" w14:textId="0BBEE245" w:rsidR="0052092D" w:rsidRPr="00EB0437" w:rsidRDefault="00823CDB"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w:t>
            </w:r>
            <w:r w:rsidR="00903601">
              <w:rPr>
                <w:rFonts w:ascii="Browallia New" w:hAnsi="Browallia New" w:cs="Browallia New"/>
                <w:sz w:val="20"/>
                <w:szCs w:val="20"/>
              </w:rPr>
              <w:t>,5</w:t>
            </w:r>
            <w:r w:rsidR="0077203C">
              <w:rPr>
                <w:rFonts w:ascii="Browallia New" w:hAnsi="Browallia New" w:cs="Browallia New"/>
                <w:sz w:val="20"/>
                <w:szCs w:val="20"/>
              </w:rPr>
              <w:t>74</w:t>
            </w:r>
            <w:r w:rsidR="00183D4F">
              <w:rPr>
                <w:rFonts w:ascii="Browallia New" w:hAnsi="Browallia New" w:cs="Browallia New"/>
                <w:sz w:val="20"/>
                <w:szCs w:val="20"/>
              </w:rPr>
              <w:t>,574</w:t>
            </w:r>
          </w:p>
        </w:tc>
        <w:tc>
          <w:tcPr>
            <w:tcW w:w="900" w:type="dxa"/>
          </w:tcPr>
          <w:p w14:paraId="276F5244" w14:textId="5CAAD1CD" w:rsidR="0052092D" w:rsidRPr="00C07995" w:rsidRDefault="0052092D" w:rsidP="0052092D">
            <w:pPr>
              <w:spacing w:line="240" w:lineRule="auto"/>
              <w:ind w:left="-194"/>
              <w:jc w:val="right"/>
              <w:rPr>
                <w:rFonts w:ascii="Browallia New" w:hAnsi="Browallia New" w:cs="Browallia New"/>
                <w:sz w:val="20"/>
                <w:szCs w:val="20"/>
                <w:cs/>
              </w:rPr>
            </w:pPr>
            <w:r w:rsidRPr="00EB0437">
              <w:rPr>
                <w:rFonts w:ascii="Browallia New" w:hAnsi="Browallia New" w:cs="Browallia New"/>
                <w:sz w:val="20"/>
                <w:szCs w:val="20"/>
              </w:rPr>
              <w:t>1,746,615</w:t>
            </w:r>
          </w:p>
        </w:tc>
        <w:tc>
          <w:tcPr>
            <w:tcW w:w="992" w:type="dxa"/>
          </w:tcPr>
          <w:p w14:paraId="2C4D6664" w14:textId="6452549F" w:rsidR="0052092D" w:rsidRPr="00EB0437" w:rsidRDefault="0051643A"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2,309,546</w:t>
            </w:r>
          </w:p>
        </w:tc>
        <w:tc>
          <w:tcPr>
            <w:tcW w:w="1024" w:type="dxa"/>
          </w:tcPr>
          <w:p w14:paraId="5FEF06F1" w14:textId="472F2AD7"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2,258,76</w:t>
            </w:r>
            <w:r>
              <w:rPr>
                <w:rFonts w:ascii="Browallia New" w:hAnsi="Browallia New" w:cs="Browallia New"/>
                <w:sz w:val="20"/>
                <w:szCs w:val="20"/>
              </w:rPr>
              <w:t>4</w:t>
            </w:r>
          </w:p>
        </w:tc>
        <w:tc>
          <w:tcPr>
            <w:tcW w:w="932" w:type="dxa"/>
          </w:tcPr>
          <w:p w14:paraId="305DDCAD" w14:textId="144D4072" w:rsidR="0052092D" w:rsidRPr="00EB0437" w:rsidRDefault="00B0142F"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839</w:t>
            </w:r>
            <w:r w:rsidR="008A7533">
              <w:rPr>
                <w:rFonts w:ascii="Browallia New" w:hAnsi="Browallia New" w:cs="Browallia New"/>
                <w:sz w:val="20"/>
                <w:szCs w:val="20"/>
              </w:rPr>
              <w:t>,697</w:t>
            </w:r>
          </w:p>
        </w:tc>
        <w:tc>
          <w:tcPr>
            <w:tcW w:w="911" w:type="dxa"/>
          </w:tcPr>
          <w:p w14:paraId="702F40B1" w14:textId="64E53559"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1,75</w:t>
            </w:r>
            <w:r>
              <w:rPr>
                <w:rFonts w:ascii="Browallia New" w:hAnsi="Browallia New" w:cs="Browallia New"/>
                <w:sz w:val="20"/>
                <w:szCs w:val="20"/>
              </w:rPr>
              <w:t>0,463</w:t>
            </w:r>
          </w:p>
        </w:tc>
        <w:tc>
          <w:tcPr>
            <w:tcW w:w="960" w:type="dxa"/>
          </w:tcPr>
          <w:p w14:paraId="1BE7A43A" w14:textId="0BFC648A" w:rsidR="0052092D" w:rsidRPr="00EB0437" w:rsidRDefault="000A47F8"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914</w:t>
            </w:r>
            <w:r w:rsidR="00E25BA0">
              <w:rPr>
                <w:rFonts w:ascii="Browallia New" w:hAnsi="Browallia New" w:cs="Browallia New"/>
                <w:sz w:val="20"/>
                <w:szCs w:val="20"/>
              </w:rPr>
              <w:t>,977</w:t>
            </w:r>
          </w:p>
        </w:tc>
        <w:tc>
          <w:tcPr>
            <w:tcW w:w="993" w:type="dxa"/>
          </w:tcPr>
          <w:p w14:paraId="2C8BCEC6" w14:textId="1CA88F72"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121,288</w:t>
            </w:r>
          </w:p>
        </w:tc>
        <w:tc>
          <w:tcPr>
            <w:tcW w:w="960" w:type="dxa"/>
            <w:vAlign w:val="center"/>
          </w:tcPr>
          <w:p w14:paraId="20941492" w14:textId="27CCDDD2" w:rsidR="0052092D" w:rsidRPr="00EB0437" w:rsidRDefault="004A2489"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1,824,759</w:t>
            </w:r>
          </w:p>
        </w:tc>
        <w:tc>
          <w:tcPr>
            <w:tcW w:w="992" w:type="dxa"/>
            <w:vAlign w:val="center"/>
          </w:tcPr>
          <w:p w14:paraId="24E00A09" w14:textId="39D2D774" w:rsidR="0052092D" w:rsidRPr="00C07995" w:rsidRDefault="0052092D"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1,002,379</w:t>
            </w:r>
          </w:p>
        </w:tc>
        <w:tc>
          <w:tcPr>
            <w:tcW w:w="1066" w:type="dxa"/>
          </w:tcPr>
          <w:p w14:paraId="6BE5F429" w14:textId="79B24527" w:rsidR="0052092D" w:rsidRPr="00EB0437" w:rsidRDefault="00AC78E2"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2,059,360</w:t>
            </w:r>
          </w:p>
        </w:tc>
        <w:tc>
          <w:tcPr>
            <w:tcW w:w="1003" w:type="dxa"/>
            <w:gridSpan w:val="2"/>
          </w:tcPr>
          <w:p w14:paraId="7B6B948A" w14:textId="659A4AED"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w:t>
            </w:r>
            <w:r>
              <w:rPr>
                <w:rFonts w:ascii="Browallia New" w:hAnsi="Browallia New" w:cs="Browallia New"/>
                <w:sz w:val="20"/>
                <w:szCs w:val="20"/>
              </w:rPr>
              <w:t>131,250</w:t>
            </w:r>
          </w:p>
        </w:tc>
      </w:tr>
      <w:tr w:rsidR="0052092D" w:rsidRPr="007D03EF" w14:paraId="436F7518" w14:textId="43B9B86A" w:rsidTr="0029051B">
        <w:trPr>
          <w:cantSplit/>
        </w:trPr>
        <w:tc>
          <w:tcPr>
            <w:tcW w:w="3066" w:type="dxa"/>
          </w:tcPr>
          <w:p w14:paraId="48A83DB2" w14:textId="7B2FB805" w:rsidR="0052092D" w:rsidRPr="007D03EF" w:rsidRDefault="0052092D" w:rsidP="0052092D">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(ลาว)</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เช่าสินเชื่อ</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7953A0E4" w14:textId="535CA6FD" w:rsidR="0052092D" w:rsidRPr="00EB0437" w:rsidRDefault="00331074"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100,</w:t>
            </w:r>
            <w:r w:rsidR="00BF6306">
              <w:rPr>
                <w:rFonts w:ascii="Browallia New" w:hAnsi="Browallia New" w:cs="Browallia New"/>
                <w:sz w:val="20"/>
                <w:szCs w:val="20"/>
              </w:rPr>
              <w:t>876</w:t>
            </w:r>
          </w:p>
        </w:tc>
        <w:tc>
          <w:tcPr>
            <w:tcW w:w="900" w:type="dxa"/>
          </w:tcPr>
          <w:p w14:paraId="7C96B136" w14:textId="203F98B7"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106,984</w:t>
            </w:r>
          </w:p>
        </w:tc>
        <w:tc>
          <w:tcPr>
            <w:tcW w:w="992" w:type="dxa"/>
          </w:tcPr>
          <w:p w14:paraId="185032C2" w14:textId="795869FE" w:rsidR="0052092D" w:rsidRPr="00EB0437" w:rsidRDefault="00BF6306"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164,550</w:t>
            </w:r>
          </w:p>
        </w:tc>
        <w:tc>
          <w:tcPr>
            <w:tcW w:w="1024" w:type="dxa"/>
          </w:tcPr>
          <w:p w14:paraId="3D629ACB" w14:textId="778B43E8"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185,373</w:t>
            </w:r>
          </w:p>
        </w:tc>
        <w:tc>
          <w:tcPr>
            <w:tcW w:w="932" w:type="dxa"/>
          </w:tcPr>
          <w:p w14:paraId="57B7ED8E" w14:textId="003B2546" w:rsidR="0052092D" w:rsidRPr="00EB0437" w:rsidRDefault="008A7533"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6,352</w:t>
            </w:r>
          </w:p>
        </w:tc>
        <w:tc>
          <w:tcPr>
            <w:tcW w:w="911" w:type="dxa"/>
          </w:tcPr>
          <w:p w14:paraId="2F5A05FD" w14:textId="483C749E"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1,799</w:t>
            </w:r>
          </w:p>
        </w:tc>
        <w:tc>
          <w:tcPr>
            <w:tcW w:w="960" w:type="dxa"/>
            <w:vAlign w:val="center"/>
          </w:tcPr>
          <w:p w14:paraId="46213973" w14:textId="7DC35D4A" w:rsidR="0052092D" w:rsidRPr="00EB0437" w:rsidRDefault="00112238" w:rsidP="0052092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3" w:type="dxa"/>
            <w:vAlign w:val="center"/>
          </w:tcPr>
          <w:p w14:paraId="50F7E836" w14:textId="0993C27D"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w:t>
            </w:r>
          </w:p>
        </w:tc>
        <w:tc>
          <w:tcPr>
            <w:tcW w:w="960" w:type="dxa"/>
            <w:vAlign w:val="center"/>
          </w:tcPr>
          <w:p w14:paraId="03A5DAF4" w14:textId="7A5521AB" w:rsidR="0052092D" w:rsidRPr="00EB0437" w:rsidRDefault="00AC78E2"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159,256</w:t>
            </w:r>
          </w:p>
        </w:tc>
        <w:tc>
          <w:tcPr>
            <w:tcW w:w="992" w:type="dxa"/>
            <w:vAlign w:val="center"/>
          </w:tcPr>
          <w:p w14:paraId="00BDA494" w14:textId="68A045D2"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174,335</w:t>
            </w:r>
          </w:p>
        </w:tc>
        <w:tc>
          <w:tcPr>
            <w:tcW w:w="1066" w:type="dxa"/>
          </w:tcPr>
          <w:p w14:paraId="0CCD84E1" w14:textId="4F5340BB" w:rsidR="0052092D" w:rsidRPr="00EB0437" w:rsidRDefault="00AC78E2"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106,170</w:t>
            </w:r>
          </w:p>
        </w:tc>
        <w:tc>
          <w:tcPr>
            <w:tcW w:w="1003" w:type="dxa"/>
            <w:gridSpan w:val="2"/>
          </w:tcPr>
          <w:p w14:paraId="46E48729" w14:textId="6B39446E"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116,223</w:t>
            </w:r>
          </w:p>
        </w:tc>
      </w:tr>
      <w:tr w:rsidR="0052092D" w:rsidRPr="007D03EF" w14:paraId="7AB492C7" w14:textId="522FB08A" w:rsidTr="0029051B">
        <w:trPr>
          <w:cantSplit/>
        </w:trPr>
        <w:tc>
          <w:tcPr>
            <w:tcW w:w="3066" w:type="dxa"/>
          </w:tcPr>
          <w:p w14:paraId="68FE6C97" w14:textId="0BF0FF2A" w:rsidR="0052092D" w:rsidRPr="007D03EF" w:rsidRDefault="0052092D" w:rsidP="0052092D">
            <w:pPr>
              <w:tabs>
                <w:tab w:val="clear" w:pos="227"/>
                <w:tab w:val="clear" w:pos="454"/>
                <w:tab w:val="clear" w:pos="2580"/>
              </w:tabs>
              <w:spacing w:line="240" w:lineRule="auto"/>
              <w:ind w:left="283" w:right="141"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0398BFFD" w14:textId="7CD366F2" w:rsidR="0052092D" w:rsidRPr="00EB0437" w:rsidRDefault="00004920"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6,081</w:t>
            </w:r>
          </w:p>
        </w:tc>
        <w:tc>
          <w:tcPr>
            <w:tcW w:w="900" w:type="dxa"/>
          </w:tcPr>
          <w:p w14:paraId="2C8CF188" w14:textId="42D265E5"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5,432</w:t>
            </w:r>
          </w:p>
        </w:tc>
        <w:tc>
          <w:tcPr>
            <w:tcW w:w="992" w:type="dxa"/>
          </w:tcPr>
          <w:p w14:paraId="160A0C4D" w14:textId="7A10B6DF" w:rsidR="0052092D" w:rsidRPr="00EB0437" w:rsidRDefault="00004920"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323,077</w:t>
            </w:r>
          </w:p>
        </w:tc>
        <w:tc>
          <w:tcPr>
            <w:tcW w:w="1024" w:type="dxa"/>
          </w:tcPr>
          <w:p w14:paraId="685C7ADB" w14:textId="34B91843"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332,256</w:t>
            </w:r>
          </w:p>
        </w:tc>
        <w:tc>
          <w:tcPr>
            <w:tcW w:w="932" w:type="dxa"/>
          </w:tcPr>
          <w:p w14:paraId="1A86B314" w14:textId="52588662" w:rsidR="0052092D" w:rsidRPr="00EB0437" w:rsidRDefault="008A7533"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88,433</w:t>
            </w:r>
          </w:p>
        </w:tc>
        <w:tc>
          <w:tcPr>
            <w:tcW w:w="911" w:type="dxa"/>
          </w:tcPr>
          <w:p w14:paraId="30F2E194" w14:textId="5252B0B5"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87,446</w:t>
            </w:r>
          </w:p>
        </w:tc>
        <w:tc>
          <w:tcPr>
            <w:tcW w:w="960" w:type="dxa"/>
          </w:tcPr>
          <w:p w14:paraId="3C90B638" w14:textId="59545EC5" w:rsidR="0052092D" w:rsidRPr="00EB0437" w:rsidRDefault="0050044E"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33,560</w:t>
            </w:r>
          </w:p>
        </w:tc>
        <w:tc>
          <w:tcPr>
            <w:tcW w:w="993" w:type="dxa"/>
          </w:tcPr>
          <w:p w14:paraId="4314A7D4" w14:textId="0498E020"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45,530</w:t>
            </w:r>
          </w:p>
        </w:tc>
        <w:tc>
          <w:tcPr>
            <w:tcW w:w="960" w:type="dxa"/>
            <w:vAlign w:val="center"/>
          </w:tcPr>
          <w:p w14:paraId="16AB65C7" w14:textId="71ABCD3D" w:rsidR="0052092D" w:rsidRPr="00EB0437" w:rsidRDefault="00AC78E2"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263,326</w:t>
            </w:r>
          </w:p>
        </w:tc>
        <w:tc>
          <w:tcPr>
            <w:tcW w:w="992" w:type="dxa"/>
            <w:vAlign w:val="center"/>
          </w:tcPr>
          <w:p w14:paraId="03CE7204" w14:textId="67A36A78"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163,770</w:t>
            </w:r>
          </w:p>
        </w:tc>
        <w:tc>
          <w:tcPr>
            <w:tcW w:w="1066" w:type="dxa"/>
          </w:tcPr>
          <w:p w14:paraId="486C3831" w14:textId="2E5B13E9" w:rsidR="0052092D" w:rsidRPr="00EB0437" w:rsidRDefault="0054297A"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65,832</w:t>
            </w:r>
          </w:p>
        </w:tc>
        <w:tc>
          <w:tcPr>
            <w:tcW w:w="1003" w:type="dxa"/>
            <w:gridSpan w:val="2"/>
          </w:tcPr>
          <w:p w14:paraId="0A94871C" w14:textId="0F03241A"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40,942</w:t>
            </w:r>
          </w:p>
        </w:tc>
      </w:tr>
      <w:tr w:rsidR="0052092D" w:rsidRPr="007D03EF" w14:paraId="11280262" w14:textId="4172266C" w:rsidTr="0029051B">
        <w:trPr>
          <w:cantSplit/>
        </w:trPr>
        <w:tc>
          <w:tcPr>
            <w:tcW w:w="3066" w:type="dxa"/>
          </w:tcPr>
          <w:p w14:paraId="7C6FDA78" w14:textId="791020F0" w:rsidR="0052092D" w:rsidRPr="007D03EF" w:rsidRDefault="0052092D" w:rsidP="0052092D">
            <w:pPr>
              <w:tabs>
                <w:tab w:val="clear" w:pos="227"/>
                <w:tab w:val="clear" w:pos="454"/>
                <w:tab w:val="clear" w:pos="2580"/>
              </w:tabs>
              <w:spacing w:line="240" w:lineRule="auto"/>
              <w:ind w:left="283" w:right="-393" w:hanging="301"/>
              <w:rPr>
                <w:rFonts w:ascii="Browallia New" w:hAnsi="Browallia New" w:cs="Browallia New"/>
                <w:sz w:val="20"/>
                <w:szCs w:val="20"/>
                <w:cs/>
              </w:rPr>
            </w:pPr>
            <w:r w:rsidRPr="007D03EF">
              <w:rPr>
                <w:rFonts w:ascii="Browallia New" w:hAnsi="Browallia New" w:cs="Browallia New"/>
                <w:sz w:val="20"/>
                <w:szCs w:val="20"/>
                <w:cs/>
              </w:rPr>
              <w:t>บริษัท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ไมด้า</w:t>
            </w:r>
            <w:r w:rsidRPr="00F46B29">
              <w:rPr>
                <w:rFonts w:ascii="Browallia New" w:hAnsi="Browallia New" w:cs="Browallia New"/>
                <w:sz w:val="20"/>
                <w:szCs w:val="20"/>
              </w:rPr>
              <w:t xml:space="preserve"> </w:t>
            </w:r>
            <w:r w:rsidRPr="007D03EF">
              <w:rPr>
                <w:rFonts w:ascii="Browallia New" w:hAnsi="Browallia New" w:cs="Browallia New"/>
                <w:sz w:val="20"/>
                <w:szCs w:val="20"/>
                <w:cs/>
              </w:rPr>
              <w:t>เอเจนซี่</w:t>
            </w:r>
            <w:r w:rsidRPr="00F46B29">
              <w:rPr>
                <w:rFonts w:ascii="Browallia New" w:hAnsi="Browallia New" w:cs="Browallia New"/>
                <w:sz w:val="20"/>
                <w:szCs w:val="20"/>
              </w:rPr>
              <w:t xml:space="preserve"> </w:t>
            </w:r>
            <w:r w:rsidRPr="007D03EF">
              <w:rPr>
                <w:rFonts w:ascii="Browallia New" w:hAnsi="Browallia New" w:cs="Browallia New"/>
                <w:sz w:val="20"/>
                <w:szCs w:val="20"/>
                <w:cs/>
              </w:rPr>
              <w:t>แอนด์</w:t>
            </w:r>
            <w:r w:rsidRPr="00F46B29">
              <w:rPr>
                <w:rFonts w:ascii="Browallia New" w:hAnsi="Browallia New" w:cs="Browallia New"/>
                <w:sz w:val="20"/>
                <w:szCs w:val="20"/>
              </w:rPr>
              <w:t xml:space="preserve"> </w:t>
            </w:r>
            <w:r w:rsidRPr="007D03EF">
              <w:rPr>
                <w:rFonts w:ascii="Browallia New" w:hAnsi="Browallia New" w:cs="Browallia New"/>
                <w:sz w:val="20"/>
                <w:szCs w:val="20"/>
                <w:cs/>
              </w:rPr>
              <w:t>ดิเวลลอปเม้นท์</w:t>
            </w:r>
            <w:r w:rsidRPr="00F46B29">
              <w:rPr>
                <w:rFonts w:ascii="Browallia New" w:hAnsi="Browallia New" w:cs="Browallia New"/>
                <w:sz w:val="20"/>
                <w:szCs w:val="20"/>
              </w:rPr>
              <w:t xml:space="preserve"> </w:t>
            </w:r>
            <w:r w:rsidRPr="007D03EF">
              <w:rPr>
                <w:rFonts w:ascii="Browallia New" w:hAnsi="Browallia New" w:cs="Browallia New"/>
                <w:sz w:val="20"/>
                <w:szCs w:val="20"/>
                <w:cs/>
              </w:rPr>
              <w:t>จำกัด</w:t>
            </w:r>
          </w:p>
        </w:tc>
        <w:tc>
          <w:tcPr>
            <w:tcW w:w="941" w:type="dxa"/>
          </w:tcPr>
          <w:p w14:paraId="6A1D294C" w14:textId="0514581E" w:rsidR="0052092D" w:rsidRPr="00EB0437" w:rsidRDefault="00121231"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4,</w:t>
            </w:r>
            <w:r w:rsidR="00185847">
              <w:rPr>
                <w:rFonts w:ascii="Browallia New" w:hAnsi="Browallia New" w:cs="Browallia New"/>
                <w:sz w:val="20"/>
                <w:szCs w:val="20"/>
              </w:rPr>
              <w:t>087</w:t>
            </w:r>
          </w:p>
        </w:tc>
        <w:tc>
          <w:tcPr>
            <w:tcW w:w="900" w:type="dxa"/>
          </w:tcPr>
          <w:p w14:paraId="023640D3" w14:textId="1C9BCBA0"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4,498</w:t>
            </w:r>
          </w:p>
        </w:tc>
        <w:tc>
          <w:tcPr>
            <w:tcW w:w="992" w:type="dxa"/>
          </w:tcPr>
          <w:p w14:paraId="7BC6449D" w14:textId="0C2AB28B" w:rsidR="0052092D" w:rsidRPr="00EB0437" w:rsidRDefault="00E1257A"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153</w:t>
            </w:r>
          </w:p>
        </w:tc>
        <w:tc>
          <w:tcPr>
            <w:tcW w:w="1024" w:type="dxa"/>
          </w:tcPr>
          <w:p w14:paraId="5825AB2F" w14:textId="3BE49B48"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173</w:t>
            </w:r>
          </w:p>
        </w:tc>
        <w:tc>
          <w:tcPr>
            <w:tcW w:w="932" w:type="dxa"/>
          </w:tcPr>
          <w:p w14:paraId="00432C7B" w14:textId="6E2E8EFB" w:rsidR="0052092D" w:rsidRPr="00EB0437" w:rsidRDefault="00D635C2"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1,</w:t>
            </w:r>
            <w:r w:rsidR="002250F4">
              <w:rPr>
                <w:rFonts w:ascii="Browallia New" w:hAnsi="Browallia New" w:cs="Browallia New"/>
                <w:sz w:val="20"/>
                <w:szCs w:val="20"/>
              </w:rPr>
              <w:t>232</w:t>
            </w:r>
          </w:p>
        </w:tc>
        <w:tc>
          <w:tcPr>
            <w:tcW w:w="911" w:type="dxa"/>
          </w:tcPr>
          <w:p w14:paraId="7D6BD483" w14:textId="4951EB64"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7,038</w:t>
            </w:r>
          </w:p>
        </w:tc>
        <w:tc>
          <w:tcPr>
            <w:tcW w:w="960" w:type="dxa"/>
          </w:tcPr>
          <w:p w14:paraId="2C0E1E76" w14:textId="1F458A0D" w:rsidR="0052092D" w:rsidRPr="00EB0437" w:rsidRDefault="00CF3404"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477</w:t>
            </w:r>
          </w:p>
        </w:tc>
        <w:tc>
          <w:tcPr>
            <w:tcW w:w="993" w:type="dxa"/>
          </w:tcPr>
          <w:p w14:paraId="492102BB" w14:textId="77DACD44"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427</w:t>
            </w:r>
          </w:p>
        </w:tc>
        <w:tc>
          <w:tcPr>
            <w:tcW w:w="960" w:type="dxa"/>
            <w:vAlign w:val="center"/>
          </w:tcPr>
          <w:p w14:paraId="34B35C0D" w14:textId="496108D1" w:rsidR="0052092D" w:rsidRPr="00EB0437" w:rsidRDefault="004F6FAA" w:rsidP="0052092D">
            <w:pPr>
              <w:spacing w:line="240" w:lineRule="auto"/>
              <w:ind w:left="-194"/>
              <w:jc w:val="right"/>
              <w:rPr>
                <w:rFonts w:ascii="Browallia New" w:hAnsi="Browallia New" w:cs="Browallia New"/>
                <w:sz w:val="20"/>
                <w:szCs w:val="20"/>
              </w:rPr>
            </w:pPr>
            <w:r>
              <w:rPr>
                <w:rFonts w:ascii="Browallia New" w:hAnsi="Browallia New" w:cs="Browallia New"/>
                <w:sz w:val="20"/>
                <w:szCs w:val="20"/>
              </w:rPr>
              <w:t>2,968</w:t>
            </w:r>
          </w:p>
        </w:tc>
        <w:tc>
          <w:tcPr>
            <w:tcW w:w="992" w:type="dxa"/>
            <w:vAlign w:val="center"/>
          </w:tcPr>
          <w:p w14:paraId="2F421DC3" w14:textId="03386DFD" w:rsidR="0052092D" w:rsidRPr="00C07995" w:rsidRDefault="0052092D" w:rsidP="0052092D">
            <w:pPr>
              <w:spacing w:line="240" w:lineRule="auto"/>
              <w:jc w:val="right"/>
              <w:rPr>
                <w:rFonts w:ascii="Browallia New" w:hAnsi="Browallia New" w:cs="Browallia New"/>
                <w:sz w:val="20"/>
                <w:szCs w:val="20"/>
              </w:rPr>
            </w:pPr>
            <w:r w:rsidRPr="00EB0437">
              <w:rPr>
                <w:rFonts w:ascii="Browallia New" w:hAnsi="Browallia New" w:cs="Browallia New"/>
                <w:sz w:val="20"/>
                <w:szCs w:val="20"/>
              </w:rPr>
              <w:t>(1,957)</w:t>
            </w:r>
          </w:p>
        </w:tc>
        <w:tc>
          <w:tcPr>
            <w:tcW w:w="1066" w:type="dxa"/>
          </w:tcPr>
          <w:p w14:paraId="5FDF3603" w14:textId="00664D59" w:rsidR="0052092D" w:rsidRPr="00EB0437" w:rsidRDefault="00704209" w:rsidP="0052092D">
            <w:pPr>
              <w:spacing w:line="240" w:lineRule="auto"/>
              <w:ind w:left="-194"/>
              <w:jc w:val="right"/>
              <w:rPr>
                <w:rFonts w:ascii="Browallia New" w:hAnsi="Browallia New" w:cs="Browallia New"/>
                <w:sz w:val="20"/>
                <w:szCs w:val="20"/>
              </w:rPr>
            </w:pPr>
            <w:r>
              <w:rPr>
                <w:rFonts w:ascii="Browallia New" w:hAnsi="Browallia New" w:cs="Browallia New" w:hint="cs"/>
                <w:sz w:val="20"/>
                <w:szCs w:val="20"/>
                <w:cs/>
              </w:rPr>
              <w:t>1</w:t>
            </w:r>
            <w:r>
              <w:rPr>
                <w:rFonts w:ascii="Browallia New" w:hAnsi="Browallia New" w:cs="Browallia New"/>
                <w:sz w:val="20"/>
                <w:szCs w:val="20"/>
              </w:rPr>
              <w:t>,272</w:t>
            </w:r>
          </w:p>
        </w:tc>
        <w:tc>
          <w:tcPr>
            <w:tcW w:w="1003" w:type="dxa"/>
            <w:gridSpan w:val="2"/>
          </w:tcPr>
          <w:p w14:paraId="5338DAE5" w14:textId="068CC1E8" w:rsidR="0052092D" w:rsidRPr="00C07995" w:rsidRDefault="0052092D" w:rsidP="0052092D">
            <w:pPr>
              <w:spacing w:line="240" w:lineRule="auto"/>
              <w:ind w:left="-194"/>
              <w:jc w:val="right"/>
              <w:rPr>
                <w:rFonts w:ascii="Browallia New" w:hAnsi="Browallia New" w:cs="Browallia New"/>
                <w:sz w:val="20"/>
                <w:szCs w:val="20"/>
              </w:rPr>
            </w:pPr>
            <w:r w:rsidRPr="00EB0437">
              <w:rPr>
                <w:rFonts w:ascii="Browallia New" w:hAnsi="Browallia New" w:cs="Browallia New"/>
                <w:sz w:val="20"/>
                <w:szCs w:val="20"/>
              </w:rPr>
              <w:t>(839)</w:t>
            </w:r>
          </w:p>
        </w:tc>
      </w:tr>
      <w:tr w:rsidR="00CB47CD" w:rsidRPr="007D03EF" w14:paraId="3FD4EDC7" w14:textId="77777777">
        <w:trPr>
          <w:cantSplit/>
        </w:trPr>
        <w:tc>
          <w:tcPr>
            <w:tcW w:w="3066" w:type="dxa"/>
          </w:tcPr>
          <w:p w14:paraId="6FECC06C" w14:textId="77018F01" w:rsidR="00CB47CD" w:rsidRPr="007D03EF" w:rsidRDefault="00CB47CD" w:rsidP="00CB47CD">
            <w:pPr>
              <w:tabs>
                <w:tab w:val="clear" w:pos="227"/>
                <w:tab w:val="clear" w:pos="454"/>
                <w:tab w:val="clear" w:pos="2580"/>
              </w:tabs>
              <w:spacing w:line="240" w:lineRule="auto"/>
              <w:ind w:left="283" w:right="141" w:hanging="301"/>
              <w:rPr>
                <w:rFonts w:ascii="Browallia New" w:hAnsi="Browallia New" w:cs="Browallia New"/>
                <w:sz w:val="20"/>
                <w:szCs w:val="20"/>
                <w:cs/>
              </w:rPr>
            </w:pPr>
            <w:r w:rsidRPr="00344167">
              <w:rPr>
                <w:rFonts w:ascii="Browallia New" w:hAnsi="Browallia New" w:cs="Browallia New" w:hint="cs"/>
                <w:sz w:val="20"/>
                <w:szCs w:val="20"/>
                <w:cs/>
              </w:rPr>
              <w:t>บริษัท เคเค เอสเธติค จำกัด</w:t>
            </w:r>
          </w:p>
        </w:tc>
        <w:tc>
          <w:tcPr>
            <w:tcW w:w="941" w:type="dxa"/>
          </w:tcPr>
          <w:p w14:paraId="689EE5D8" w14:textId="233C19D8" w:rsidR="00CB47CD" w:rsidRPr="00EB0437" w:rsidRDefault="0091628A"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3,</w:t>
            </w:r>
            <w:r w:rsidR="0085024F">
              <w:rPr>
                <w:rFonts w:ascii="Browallia New" w:hAnsi="Browallia New" w:cs="Browallia New"/>
                <w:sz w:val="20"/>
                <w:szCs w:val="20"/>
              </w:rPr>
              <w:t>975</w:t>
            </w:r>
          </w:p>
        </w:tc>
        <w:tc>
          <w:tcPr>
            <w:tcW w:w="900" w:type="dxa"/>
          </w:tcPr>
          <w:p w14:paraId="32E47DFD" w14:textId="6B53F158"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2C229AE" w14:textId="61C916E7" w:rsidR="00CB47CD" w:rsidRPr="00EB0437" w:rsidRDefault="00E1257A"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13,558</w:t>
            </w:r>
          </w:p>
        </w:tc>
        <w:tc>
          <w:tcPr>
            <w:tcW w:w="1024" w:type="dxa"/>
          </w:tcPr>
          <w:p w14:paraId="6DC5B8B9" w14:textId="34C3413F"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32" w:type="dxa"/>
          </w:tcPr>
          <w:p w14:paraId="554C7A1C" w14:textId="4F2B9373" w:rsidR="00CB47CD" w:rsidRPr="00EB0437" w:rsidRDefault="002250F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14,053</w:t>
            </w:r>
          </w:p>
        </w:tc>
        <w:tc>
          <w:tcPr>
            <w:tcW w:w="911" w:type="dxa"/>
          </w:tcPr>
          <w:p w14:paraId="71F55A1D" w14:textId="7E4D1ED0"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tcPr>
          <w:p w14:paraId="6C8EF17C" w14:textId="49CDC666" w:rsidR="00CB47CD" w:rsidRPr="00EB0437" w:rsidRDefault="00CF340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42D31211" w14:textId="341A5D78"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vAlign w:val="center"/>
          </w:tcPr>
          <w:p w14:paraId="3668DEEF" w14:textId="23FC3CFB" w:rsidR="00CB47CD" w:rsidRPr="00EB0437" w:rsidRDefault="002660DA"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8,938</w:t>
            </w:r>
          </w:p>
        </w:tc>
        <w:tc>
          <w:tcPr>
            <w:tcW w:w="992" w:type="dxa"/>
          </w:tcPr>
          <w:p w14:paraId="703D389C" w14:textId="23BF0548"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066" w:type="dxa"/>
          </w:tcPr>
          <w:p w14:paraId="77B1A4F1" w14:textId="705618E6" w:rsidR="00CB47CD" w:rsidRPr="00EB0437" w:rsidRDefault="00FF148B"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8,594</w:t>
            </w:r>
          </w:p>
        </w:tc>
        <w:tc>
          <w:tcPr>
            <w:tcW w:w="1003" w:type="dxa"/>
            <w:gridSpan w:val="2"/>
          </w:tcPr>
          <w:p w14:paraId="75119D85" w14:textId="720E3CFE" w:rsidR="00CB47CD" w:rsidRPr="00EB0437" w:rsidRDefault="00CB47CD"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r>
      <w:tr w:rsidR="00CB47CD" w:rsidRPr="007D03EF" w14:paraId="5168213A" w14:textId="77777777">
        <w:trPr>
          <w:cantSplit/>
        </w:trPr>
        <w:tc>
          <w:tcPr>
            <w:tcW w:w="3066" w:type="dxa"/>
          </w:tcPr>
          <w:p w14:paraId="36DDD445" w14:textId="11D81825" w:rsidR="00CB47CD" w:rsidRPr="007D03EF" w:rsidRDefault="00CB47CD" w:rsidP="00CB47CD">
            <w:pPr>
              <w:tabs>
                <w:tab w:val="clear" w:pos="227"/>
                <w:tab w:val="clear" w:pos="454"/>
                <w:tab w:val="clear" w:pos="2580"/>
              </w:tabs>
              <w:spacing w:line="240" w:lineRule="auto"/>
              <w:ind w:left="283" w:right="141" w:hanging="301"/>
              <w:rPr>
                <w:rFonts w:ascii="Browallia New" w:hAnsi="Browallia New" w:cs="Browallia New"/>
                <w:sz w:val="20"/>
                <w:szCs w:val="20"/>
                <w:cs/>
              </w:rPr>
            </w:pPr>
            <w:r w:rsidRPr="00344167">
              <w:rPr>
                <w:rFonts w:ascii="Browallia New" w:hAnsi="Browallia New" w:cs="Browallia New" w:hint="cs"/>
                <w:sz w:val="20"/>
                <w:szCs w:val="20"/>
                <w:cs/>
              </w:rPr>
              <w:t>บริษัท อีสานไก่ย่าง จำกัด</w:t>
            </w:r>
          </w:p>
        </w:tc>
        <w:tc>
          <w:tcPr>
            <w:tcW w:w="941" w:type="dxa"/>
          </w:tcPr>
          <w:p w14:paraId="772527B7" w14:textId="381C7487" w:rsidR="00CB47CD" w:rsidRPr="00EB0437" w:rsidRDefault="0085024F"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1,450</w:t>
            </w:r>
          </w:p>
        </w:tc>
        <w:tc>
          <w:tcPr>
            <w:tcW w:w="900" w:type="dxa"/>
          </w:tcPr>
          <w:p w14:paraId="677190B6" w14:textId="13DFAFDF"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0AC9926D" w14:textId="29E360B0" w:rsidR="00CB47CD" w:rsidRPr="00EB0437" w:rsidRDefault="00591CD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4,554</w:t>
            </w:r>
          </w:p>
        </w:tc>
        <w:tc>
          <w:tcPr>
            <w:tcW w:w="1024" w:type="dxa"/>
          </w:tcPr>
          <w:p w14:paraId="7203202F" w14:textId="41AAEE8B"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32" w:type="dxa"/>
          </w:tcPr>
          <w:p w14:paraId="7CF69AF0" w14:textId="41136A5B" w:rsidR="00CB47CD" w:rsidRPr="00EB0437" w:rsidRDefault="002250F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4,303</w:t>
            </w:r>
          </w:p>
        </w:tc>
        <w:tc>
          <w:tcPr>
            <w:tcW w:w="911" w:type="dxa"/>
          </w:tcPr>
          <w:p w14:paraId="1BA2F0BC" w14:textId="6FA40E17"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tcPr>
          <w:p w14:paraId="54FA2666" w14:textId="7641214D" w:rsidR="00CB47CD" w:rsidRPr="00EB0437" w:rsidRDefault="00CF340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1BA0098C" w14:textId="7280A2A0"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vAlign w:val="center"/>
          </w:tcPr>
          <w:p w14:paraId="659B0850" w14:textId="155406C7" w:rsidR="00CB47CD" w:rsidRPr="00EB0437" w:rsidRDefault="00FF148B"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5,403</w:t>
            </w:r>
          </w:p>
        </w:tc>
        <w:tc>
          <w:tcPr>
            <w:tcW w:w="992" w:type="dxa"/>
          </w:tcPr>
          <w:p w14:paraId="079AD7B5" w14:textId="723A57D8"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066" w:type="dxa"/>
          </w:tcPr>
          <w:p w14:paraId="5A51EAC8" w14:textId="24866487" w:rsidR="00CB47CD" w:rsidRPr="00EB0437" w:rsidRDefault="00C40749"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601</w:t>
            </w:r>
          </w:p>
        </w:tc>
        <w:tc>
          <w:tcPr>
            <w:tcW w:w="1003" w:type="dxa"/>
            <w:gridSpan w:val="2"/>
          </w:tcPr>
          <w:p w14:paraId="13A8E50F" w14:textId="2746CBEB" w:rsidR="00CB47CD" w:rsidRPr="00EB0437" w:rsidRDefault="00CB47CD"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r>
      <w:tr w:rsidR="00CB47CD" w:rsidRPr="007D03EF" w14:paraId="577A54C0" w14:textId="77777777">
        <w:trPr>
          <w:cantSplit/>
        </w:trPr>
        <w:tc>
          <w:tcPr>
            <w:tcW w:w="3066" w:type="dxa"/>
          </w:tcPr>
          <w:p w14:paraId="67E80E43" w14:textId="2A2303CE" w:rsidR="00CB47CD" w:rsidRPr="007D03EF" w:rsidRDefault="00CB47CD" w:rsidP="00CB47CD">
            <w:pPr>
              <w:tabs>
                <w:tab w:val="clear" w:pos="227"/>
                <w:tab w:val="clear" w:pos="454"/>
                <w:tab w:val="clear" w:pos="2580"/>
              </w:tabs>
              <w:spacing w:line="240" w:lineRule="auto"/>
              <w:ind w:left="283" w:right="141" w:hanging="301"/>
              <w:rPr>
                <w:rFonts w:ascii="Browallia New" w:hAnsi="Browallia New" w:cs="Browallia New"/>
                <w:sz w:val="20"/>
                <w:szCs w:val="20"/>
                <w:cs/>
              </w:rPr>
            </w:pPr>
            <w:r w:rsidRPr="00344167">
              <w:rPr>
                <w:rFonts w:ascii="Browallia New" w:hAnsi="Browallia New" w:cs="Browallia New" w:hint="cs"/>
                <w:sz w:val="20"/>
                <w:szCs w:val="20"/>
                <w:cs/>
              </w:rPr>
              <w:t>บริษัท เลิศรส จำกัด</w:t>
            </w:r>
          </w:p>
        </w:tc>
        <w:tc>
          <w:tcPr>
            <w:tcW w:w="941" w:type="dxa"/>
          </w:tcPr>
          <w:p w14:paraId="4C7820FE" w14:textId="267C4791" w:rsidR="00CB47CD" w:rsidRPr="00EB0437" w:rsidRDefault="0085024F"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1,973</w:t>
            </w:r>
          </w:p>
        </w:tc>
        <w:tc>
          <w:tcPr>
            <w:tcW w:w="900" w:type="dxa"/>
          </w:tcPr>
          <w:p w14:paraId="379690DB" w14:textId="076AC486"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26400092" w14:textId="5078D532" w:rsidR="00CB47CD" w:rsidRPr="00EB0437" w:rsidRDefault="00591CD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10,</w:t>
            </w:r>
            <w:r w:rsidR="00362B18">
              <w:rPr>
                <w:rFonts w:ascii="Browallia New" w:hAnsi="Browallia New" w:cs="Browallia New"/>
                <w:sz w:val="20"/>
                <w:szCs w:val="20"/>
              </w:rPr>
              <w:t>953</w:t>
            </w:r>
          </w:p>
        </w:tc>
        <w:tc>
          <w:tcPr>
            <w:tcW w:w="1024" w:type="dxa"/>
          </w:tcPr>
          <w:p w14:paraId="0062A0CF" w14:textId="558E3079"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32" w:type="dxa"/>
          </w:tcPr>
          <w:p w14:paraId="62BFC86A" w14:textId="7B4294FE" w:rsidR="00CB47CD" w:rsidRPr="00EB0437" w:rsidRDefault="002250F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2,151</w:t>
            </w:r>
          </w:p>
        </w:tc>
        <w:tc>
          <w:tcPr>
            <w:tcW w:w="911" w:type="dxa"/>
          </w:tcPr>
          <w:p w14:paraId="72787295" w14:textId="03BD845E"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tcPr>
          <w:p w14:paraId="11D0B1D2" w14:textId="3BA7768B" w:rsidR="00CB47CD" w:rsidRPr="00EB0437" w:rsidRDefault="00CF340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0E428A27" w14:textId="4BEBD2C1"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vAlign w:val="center"/>
          </w:tcPr>
          <w:p w14:paraId="29BAAAE0" w14:textId="73CF9A5B" w:rsidR="00CB47CD" w:rsidRPr="00EB0437" w:rsidRDefault="00FF148B"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11,632</w:t>
            </w:r>
          </w:p>
        </w:tc>
        <w:tc>
          <w:tcPr>
            <w:tcW w:w="992" w:type="dxa"/>
          </w:tcPr>
          <w:p w14:paraId="793A0965" w14:textId="4348FE9E"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066" w:type="dxa"/>
          </w:tcPr>
          <w:p w14:paraId="42876678" w14:textId="31B79184" w:rsidR="00CB47CD" w:rsidRPr="00EB0437" w:rsidRDefault="00C40749"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1,294</w:t>
            </w:r>
          </w:p>
        </w:tc>
        <w:tc>
          <w:tcPr>
            <w:tcW w:w="1003" w:type="dxa"/>
            <w:gridSpan w:val="2"/>
          </w:tcPr>
          <w:p w14:paraId="5F72F052" w14:textId="6209C2B9" w:rsidR="00CB47CD" w:rsidRPr="00EB0437" w:rsidRDefault="00CB47CD"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r>
      <w:tr w:rsidR="00CB47CD" w:rsidRPr="007D03EF" w14:paraId="46382583" w14:textId="77777777">
        <w:trPr>
          <w:cantSplit/>
        </w:trPr>
        <w:tc>
          <w:tcPr>
            <w:tcW w:w="3066" w:type="dxa"/>
          </w:tcPr>
          <w:p w14:paraId="5644A930" w14:textId="1C55D0CD" w:rsidR="00CB47CD" w:rsidRPr="007D03EF" w:rsidRDefault="00CB47CD" w:rsidP="00CB47CD">
            <w:pPr>
              <w:tabs>
                <w:tab w:val="clear" w:pos="227"/>
                <w:tab w:val="clear" w:pos="454"/>
                <w:tab w:val="clear" w:pos="2580"/>
              </w:tabs>
              <w:spacing w:line="240" w:lineRule="auto"/>
              <w:ind w:left="283" w:right="141" w:hanging="301"/>
              <w:rPr>
                <w:rFonts w:ascii="Browallia New" w:hAnsi="Browallia New" w:cs="Browallia New"/>
                <w:sz w:val="20"/>
                <w:szCs w:val="20"/>
                <w:cs/>
              </w:rPr>
            </w:pPr>
            <w:r w:rsidRPr="00344167">
              <w:rPr>
                <w:rFonts w:ascii="Browallia New" w:hAnsi="Browallia New" w:cs="Browallia New" w:hint="cs"/>
                <w:sz w:val="20"/>
                <w:szCs w:val="20"/>
                <w:cs/>
              </w:rPr>
              <w:t>บริษัท จีที พลัส จำกัด</w:t>
            </w:r>
          </w:p>
        </w:tc>
        <w:tc>
          <w:tcPr>
            <w:tcW w:w="941" w:type="dxa"/>
          </w:tcPr>
          <w:p w14:paraId="231B8C14" w14:textId="08D25062" w:rsidR="00CB47CD" w:rsidRPr="00EB0437" w:rsidRDefault="0085024F"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c>
          <w:tcPr>
            <w:tcW w:w="900" w:type="dxa"/>
          </w:tcPr>
          <w:p w14:paraId="72D9957B" w14:textId="2601F93C"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2048950F" w14:textId="31FB7DB8" w:rsidR="00CB47CD" w:rsidRPr="00EB0437" w:rsidRDefault="00362B18"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394</w:t>
            </w:r>
          </w:p>
        </w:tc>
        <w:tc>
          <w:tcPr>
            <w:tcW w:w="1024" w:type="dxa"/>
          </w:tcPr>
          <w:p w14:paraId="1B8B2037" w14:textId="4AE673F7"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32" w:type="dxa"/>
          </w:tcPr>
          <w:p w14:paraId="435FA78F" w14:textId="7357A657" w:rsidR="00CB47CD" w:rsidRPr="00EB0437" w:rsidRDefault="002250F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401</w:t>
            </w:r>
          </w:p>
        </w:tc>
        <w:tc>
          <w:tcPr>
            <w:tcW w:w="911" w:type="dxa"/>
          </w:tcPr>
          <w:p w14:paraId="47AC0106" w14:textId="188BAEF1"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tcPr>
          <w:p w14:paraId="2CB0287C" w14:textId="227B77CF" w:rsidR="00CB47CD" w:rsidRPr="00EB0437" w:rsidRDefault="00CF3404"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c>
          <w:tcPr>
            <w:tcW w:w="993" w:type="dxa"/>
          </w:tcPr>
          <w:p w14:paraId="7D0DE6B3" w14:textId="31010F0E"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60" w:type="dxa"/>
            <w:vAlign w:val="center"/>
          </w:tcPr>
          <w:p w14:paraId="19585013" w14:textId="16E8ACB9" w:rsidR="00CB47CD" w:rsidRPr="00EB0437" w:rsidRDefault="00C40749"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315</w:t>
            </w:r>
          </w:p>
        </w:tc>
        <w:tc>
          <w:tcPr>
            <w:tcW w:w="992" w:type="dxa"/>
          </w:tcPr>
          <w:p w14:paraId="6C04A3DE" w14:textId="625CC4B2" w:rsidR="00CB47CD" w:rsidRPr="00EB0437" w:rsidRDefault="00CB47CD" w:rsidP="00CB47C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1066" w:type="dxa"/>
          </w:tcPr>
          <w:p w14:paraId="090F79FB" w14:textId="37C6C119" w:rsidR="00CB47CD" w:rsidRPr="00EB0437" w:rsidRDefault="00C40749"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79</w:t>
            </w:r>
          </w:p>
        </w:tc>
        <w:tc>
          <w:tcPr>
            <w:tcW w:w="1003" w:type="dxa"/>
            <w:gridSpan w:val="2"/>
          </w:tcPr>
          <w:p w14:paraId="31C74F40" w14:textId="2B801092" w:rsidR="00CB47CD" w:rsidRPr="00EB0437" w:rsidRDefault="00CB47CD" w:rsidP="00CB47CD">
            <w:pPr>
              <w:spacing w:line="240" w:lineRule="auto"/>
              <w:ind w:left="-194"/>
              <w:jc w:val="right"/>
              <w:rPr>
                <w:rFonts w:ascii="Browallia New" w:hAnsi="Browallia New" w:cs="Browallia New"/>
                <w:sz w:val="20"/>
                <w:szCs w:val="20"/>
              </w:rPr>
            </w:pPr>
            <w:r>
              <w:rPr>
                <w:rFonts w:ascii="Browallia New" w:hAnsi="Browallia New" w:cs="Browallia New"/>
                <w:sz w:val="20"/>
                <w:szCs w:val="20"/>
              </w:rPr>
              <w:t>-</w:t>
            </w:r>
          </w:p>
        </w:tc>
      </w:tr>
    </w:tbl>
    <w:p w14:paraId="5D7D0C44" w14:textId="20C9E40F" w:rsidR="00E043F7" w:rsidRPr="007D03EF" w:rsidRDefault="00E043F7"/>
    <w:tbl>
      <w:tblPr>
        <w:tblW w:w="14804" w:type="dxa"/>
        <w:tblInd w:w="462" w:type="dxa"/>
        <w:tblLayout w:type="fixed"/>
        <w:tblLook w:val="04A0" w:firstRow="1" w:lastRow="0" w:firstColumn="1" w:lastColumn="0" w:noHBand="0" w:noVBand="1"/>
      </w:tblPr>
      <w:tblGrid>
        <w:gridCol w:w="3045"/>
        <w:gridCol w:w="699"/>
        <w:gridCol w:w="713"/>
        <w:gridCol w:w="707"/>
        <w:gridCol w:w="708"/>
        <w:gridCol w:w="782"/>
        <w:gridCol w:w="775"/>
        <w:gridCol w:w="806"/>
        <w:gridCol w:w="749"/>
        <w:gridCol w:w="708"/>
        <w:gridCol w:w="707"/>
        <w:gridCol w:w="746"/>
        <w:gridCol w:w="768"/>
        <w:gridCol w:w="749"/>
        <w:gridCol w:w="710"/>
        <w:gridCol w:w="707"/>
        <w:gridCol w:w="725"/>
      </w:tblGrid>
      <w:tr w:rsidR="000C32A1" w:rsidRPr="007D03EF" w14:paraId="3A4AEE66" w14:textId="77777777" w:rsidTr="002D7855">
        <w:trPr>
          <w:cantSplit/>
        </w:trPr>
        <w:tc>
          <w:tcPr>
            <w:tcW w:w="3045" w:type="dxa"/>
          </w:tcPr>
          <w:p w14:paraId="08472F86" w14:textId="74EA599F"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DF6D1B7"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0D82F7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7" w:type="dxa"/>
            <w:gridSpan w:val="2"/>
          </w:tcPr>
          <w:p w14:paraId="30A3090F"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55" w:type="dxa"/>
            <w:gridSpan w:val="2"/>
          </w:tcPr>
          <w:p w14:paraId="799F49E8"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6EE331BB"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1CF7B4DE" w14:textId="77777777"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2891" w:type="dxa"/>
            <w:gridSpan w:val="4"/>
          </w:tcPr>
          <w:p w14:paraId="65E26BB5" w14:textId="058413CB" w:rsidR="000C32A1" w:rsidRPr="007D03EF" w:rsidRDefault="000C32A1" w:rsidP="004F2A12">
            <w:pPr>
              <w:tabs>
                <w:tab w:val="clear" w:pos="227"/>
                <w:tab w:val="clear" w:pos="454"/>
                <w:tab w:val="clear" w:pos="680"/>
                <w:tab w:val="clear" w:pos="907"/>
                <w:tab w:val="clear" w:pos="2580"/>
                <w:tab w:val="left" w:pos="742"/>
              </w:tabs>
              <w:spacing w:line="240" w:lineRule="auto"/>
              <w:ind w:left="-14" w:right="-22"/>
              <w:jc w:val="right"/>
              <w:rPr>
                <w:rFonts w:ascii="Browallia New" w:hAnsi="Browallia New" w:cs="Browallia New"/>
                <w:sz w:val="20"/>
                <w:szCs w:val="20"/>
              </w:rPr>
            </w:pPr>
            <w:r w:rsidRPr="007D03EF">
              <w:rPr>
                <w:rFonts w:ascii="Browallia New" w:hAnsi="Browallia New" w:cs="Browallia New"/>
                <w:sz w:val="20"/>
                <w:szCs w:val="20"/>
                <w:cs/>
              </w:rPr>
              <w:t>(หน่วย</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w:t>
            </w:r>
            <w:r w:rsidR="00F46B29" w:rsidRPr="00F46B29">
              <w:rPr>
                <w:rFonts w:ascii="Browallia New" w:hAnsi="Browallia New" w:cs="Browallia New"/>
                <w:sz w:val="20"/>
                <w:szCs w:val="20"/>
              </w:rPr>
              <w:t xml:space="preserve"> </w:t>
            </w:r>
            <w:r w:rsidRPr="007D03EF">
              <w:rPr>
                <w:rFonts w:ascii="Browallia New" w:hAnsi="Browallia New" w:cs="Browallia New"/>
                <w:sz w:val="20"/>
                <w:szCs w:val="20"/>
                <w:cs/>
              </w:rPr>
              <w:t>พันบาท)</w:t>
            </w:r>
          </w:p>
        </w:tc>
      </w:tr>
      <w:tr w:rsidR="000C32A1" w:rsidRPr="007D03EF" w14:paraId="57E16193" w14:textId="77777777" w:rsidTr="002D7855">
        <w:trPr>
          <w:cantSplit/>
        </w:trPr>
        <w:tc>
          <w:tcPr>
            <w:tcW w:w="3045" w:type="dxa"/>
          </w:tcPr>
          <w:p w14:paraId="67A88B41" w14:textId="77777777" w:rsidR="000C32A1" w:rsidRPr="007D03EF" w:rsidRDefault="000C32A1"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759" w:type="dxa"/>
            <w:gridSpan w:val="16"/>
            <w:vAlign w:val="bottom"/>
          </w:tcPr>
          <w:p w14:paraId="47F33267" w14:textId="6F10854E" w:rsidR="000C32A1" w:rsidRPr="007D03EF" w:rsidRDefault="000C32A1"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งบกำไรขาดทุนเบ็ดเสร็จ</w:t>
            </w:r>
          </w:p>
        </w:tc>
      </w:tr>
      <w:tr w:rsidR="00217D27" w:rsidRPr="007D03EF" w14:paraId="1BB34046" w14:textId="77777777" w:rsidTr="002D7855">
        <w:trPr>
          <w:cantSplit/>
        </w:trPr>
        <w:tc>
          <w:tcPr>
            <w:tcW w:w="3045" w:type="dxa"/>
          </w:tcPr>
          <w:p w14:paraId="7C691B2A"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6744277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3CAC1C1D" w14:textId="63F10BE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Pr>
                <w:rFonts w:ascii="Browallia New" w:hAnsi="Browallia New" w:cs="Browallia New" w:hint="cs"/>
                <w:sz w:val="20"/>
                <w:szCs w:val="20"/>
                <w:cs/>
              </w:rPr>
              <w:t>(ขาดทุน)</w:t>
            </w:r>
          </w:p>
        </w:tc>
        <w:tc>
          <w:tcPr>
            <w:tcW w:w="1557" w:type="dxa"/>
            <w:gridSpan w:val="2"/>
          </w:tcPr>
          <w:p w14:paraId="31BF4A5F" w14:textId="5349204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555" w:type="dxa"/>
            <w:gridSpan w:val="2"/>
          </w:tcPr>
          <w:p w14:paraId="1294DD14"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73F21570"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514" w:type="dxa"/>
            <w:gridSpan w:val="2"/>
          </w:tcPr>
          <w:p w14:paraId="292D6D57" w14:textId="6D3B13F8"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59" w:type="dxa"/>
            <w:gridSpan w:val="2"/>
          </w:tcPr>
          <w:p w14:paraId="4EC85BA0" w14:textId="486107D3"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432" w:type="dxa"/>
            <w:gridSpan w:val="2"/>
          </w:tcPr>
          <w:p w14:paraId="776FEBBA"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r>
      <w:tr w:rsidR="00217D27" w:rsidRPr="007D03EF" w14:paraId="612CBCA5" w14:textId="77777777" w:rsidTr="002D7855">
        <w:trPr>
          <w:cantSplit/>
        </w:trPr>
        <w:tc>
          <w:tcPr>
            <w:tcW w:w="3045" w:type="dxa"/>
          </w:tcPr>
          <w:p w14:paraId="46B58117" w14:textId="77777777" w:rsidR="00217D27" w:rsidRPr="007D03EF" w:rsidRDefault="00217D27" w:rsidP="00217D27">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3C262A0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1F26D36A" w14:textId="1951F38C"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ส่วนที่เป็นของ</w:t>
            </w:r>
          </w:p>
        </w:tc>
        <w:tc>
          <w:tcPr>
            <w:tcW w:w="1557" w:type="dxa"/>
            <w:gridSpan w:val="2"/>
            <w:hideMark/>
          </w:tcPr>
          <w:p w14:paraId="2F895BEE" w14:textId="0BF9AAC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B73745">
              <w:rPr>
                <w:rFonts w:ascii="Browallia New" w:hAnsi="Browallia New" w:cs="Browallia New"/>
                <w:sz w:val="20"/>
                <w:szCs w:val="20"/>
                <w:cs/>
              </w:rPr>
              <w:t>ส่วนที่เป็นของ</w:t>
            </w:r>
          </w:p>
        </w:tc>
        <w:tc>
          <w:tcPr>
            <w:tcW w:w="1555" w:type="dxa"/>
            <w:gridSpan w:val="2"/>
          </w:tcPr>
          <w:p w14:paraId="43988BCF"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tcPr>
          <w:p w14:paraId="4E384F94" w14:textId="1046144E"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c>
          <w:tcPr>
            <w:tcW w:w="1514" w:type="dxa"/>
            <w:gridSpan w:val="2"/>
            <w:hideMark/>
          </w:tcPr>
          <w:p w14:paraId="6151B043"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59" w:type="dxa"/>
            <w:gridSpan w:val="2"/>
            <w:hideMark/>
          </w:tcPr>
          <w:p w14:paraId="15E3EFD5" w14:textId="77777777"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c>
          <w:tcPr>
            <w:tcW w:w="1432" w:type="dxa"/>
            <w:gridSpan w:val="2"/>
          </w:tcPr>
          <w:p w14:paraId="64746AA9" w14:textId="0F095BBA" w:rsidR="00217D27" w:rsidRPr="007D03EF" w:rsidRDefault="00217D27" w:rsidP="00217D27">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กำไรขาดทุน</w:t>
            </w:r>
          </w:p>
        </w:tc>
      </w:tr>
      <w:tr w:rsidR="00F90BCC" w:rsidRPr="007D03EF" w14:paraId="7AD45A9E" w14:textId="77777777" w:rsidTr="002D7855">
        <w:trPr>
          <w:cantSplit/>
        </w:trPr>
        <w:tc>
          <w:tcPr>
            <w:tcW w:w="3045" w:type="dxa"/>
          </w:tcPr>
          <w:p w14:paraId="0C4DEB53" w14:textId="77777777" w:rsidR="00F90BCC" w:rsidRPr="007D03EF" w:rsidRDefault="00F90BCC" w:rsidP="004F2A1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412" w:type="dxa"/>
            <w:gridSpan w:val="2"/>
          </w:tcPr>
          <w:p w14:paraId="2449796A"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p>
        </w:tc>
        <w:tc>
          <w:tcPr>
            <w:tcW w:w="1415" w:type="dxa"/>
            <w:gridSpan w:val="2"/>
            <w:hideMark/>
          </w:tcPr>
          <w:p w14:paraId="31C39C12"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ผู้ถือหุ้น</w:t>
            </w:r>
          </w:p>
        </w:tc>
        <w:tc>
          <w:tcPr>
            <w:tcW w:w="1557" w:type="dxa"/>
            <w:gridSpan w:val="2"/>
            <w:hideMark/>
          </w:tcPr>
          <w:p w14:paraId="384719BC"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ผู้ที่ไม่อยู่ใน</w:t>
            </w:r>
          </w:p>
        </w:tc>
        <w:tc>
          <w:tcPr>
            <w:tcW w:w="1555" w:type="dxa"/>
            <w:gridSpan w:val="2"/>
          </w:tcPr>
          <w:p w14:paraId="1AB307CF" w14:textId="49D74F88" w:rsidR="00F90BCC" w:rsidRPr="007D03EF" w:rsidRDefault="00F775EB"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B73745">
              <w:rPr>
                <w:rFonts w:ascii="Browallia New" w:hAnsi="Browallia New" w:cs="Browallia New"/>
                <w:sz w:val="20"/>
                <w:szCs w:val="20"/>
                <w:cs/>
              </w:rPr>
              <w:t>กำไร</w:t>
            </w:r>
            <w:r w:rsidR="00F46B29" w:rsidRPr="00F46B29">
              <w:rPr>
                <w:rFonts w:ascii="Browallia New" w:hAnsi="Browallia New" w:cs="Browallia New" w:hint="cs"/>
                <w:sz w:val="20"/>
                <w:szCs w:val="20"/>
              </w:rPr>
              <w:t xml:space="preserve"> </w:t>
            </w:r>
            <w:r w:rsidRPr="00B73745">
              <w:rPr>
                <w:rFonts w:ascii="Browallia New" w:hAnsi="Browallia New" w:cs="Browallia New"/>
                <w:sz w:val="20"/>
                <w:szCs w:val="20"/>
                <w:cs/>
              </w:rPr>
              <w:t>(ขาดทุน)</w:t>
            </w:r>
          </w:p>
        </w:tc>
        <w:tc>
          <w:tcPr>
            <w:tcW w:w="1415" w:type="dxa"/>
            <w:gridSpan w:val="2"/>
            <w:vAlign w:val="bottom"/>
          </w:tcPr>
          <w:p w14:paraId="613F40C0" w14:textId="77777777" w:rsidR="00F90BCC" w:rsidRPr="007D03EF" w:rsidRDefault="00F90BCC" w:rsidP="00F90BCC">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เบ็ดเสร็จอื่น</w:t>
            </w:r>
          </w:p>
        </w:tc>
        <w:tc>
          <w:tcPr>
            <w:tcW w:w="1514" w:type="dxa"/>
            <w:gridSpan w:val="2"/>
            <w:hideMark/>
          </w:tcPr>
          <w:p w14:paraId="52A3FA90"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ของผู้ถือหุ้น</w:t>
            </w:r>
          </w:p>
        </w:tc>
        <w:tc>
          <w:tcPr>
            <w:tcW w:w="1459" w:type="dxa"/>
            <w:gridSpan w:val="2"/>
            <w:hideMark/>
          </w:tcPr>
          <w:p w14:paraId="77D046F8"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ของ</w:t>
            </w:r>
            <w:r w:rsidRPr="007D03EF">
              <w:rPr>
                <w:rFonts w:ascii="Browallia New" w:hAnsi="Browallia New" w:cs="Browallia New"/>
                <w:sz w:val="20"/>
                <w:szCs w:val="20"/>
                <w:cs/>
              </w:rPr>
              <w:t>ผู้ที่ไม่อยู่ใน</w:t>
            </w:r>
          </w:p>
        </w:tc>
        <w:tc>
          <w:tcPr>
            <w:tcW w:w="1432" w:type="dxa"/>
            <w:gridSpan w:val="2"/>
          </w:tcPr>
          <w:p w14:paraId="0C3F7E13" w14:textId="77777777" w:rsidR="00F90BCC" w:rsidRPr="007D03EF" w:rsidRDefault="00F90BCC" w:rsidP="004F2A12">
            <w:pP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เบ็ดเสร็จรวม</w:t>
            </w:r>
          </w:p>
        </w:tc>
      </w:tr>
      <w:tr w:rsidR="00F90BCC" w:rsidRPr="007D03EF" w14:paraId="28F9A935" w14:textId="77777777" w:rsidTr="002D7855">
        <w:trPr>
          <w:cantSplit/>
        </w:trPr>
        <w:tc>
          <w:tcPr>
            <w:tcW w:w="3045" w:type="dxa"/>
            <w:vAlign w:val="bottom"/>
          </w:tcPr>
          <w:p w14:paraId="3FA556AF" w14:textId="75BF7322" w:rsidR="00F90BCC" w:rsidRPr="007D03EF" w:rsidRDefault="00F90BCC" w:rsidP="005A1B94">
            <w:pPr>
              <w:spacing w:line="240" w:lineRule="auto"/>
              <w:ind w:right="-90"/>
              <w:jc w:val="center"/>
              <w:rPr>
                <w:rFonts w:ascii="Browallia New" w:hAnsi="Browallia New" w:cs="Browallia New"/>
                <w:color w:val="000000"/>
                <w:sz w:val="20"/>
                <w:szCs w:val="20"/>
                <w:lang w:val="en-GB"/>
              </w:rPr>
            </w:pPr>
          </w:p>
        </w:tc>
        <w:tc>
          <w:tcPr>
            <w:tcW w:w="1412" w:type="dxa"/>
            <w:gridSpan w:val="2"/>
            <w:vAlign w:val="bottom"/>
            <w:hideMark/>
          </w:tcPr>
          <w:p w14:paraId="44FB5802"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lang w:val="en-GB"/>
              </w:rPr>
              <w:t>รายได้</w:t>
            </w:r>
          </w:p>
        </w:tc>
        <w:tc>
          <w:tcPr>
            <w:tcW w:w="1415" w:type="dxa"/>
            <w:gridSpan w:val="2"/>
            <w:vAlign w:val="bottom"/>
            <w:hideMark/>
          </w:tcPr>
          <w:p w14:paraId="796C15CC"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557" w:type="dxa"/>
            <w:gridSpan w:val="2"/>
            <w:vAlign w:val="bottom"/>
            <w:hideMark/>
          </w:tcPr>
          <w:p w14:paraId="428D217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555" w:type="dxa"/>
            <w:gridSpan w:val="2"/>
          </w:tcPr>
          <w:p w14:paraId="3B4A3497"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rPr>
            </w:pPr>
            <w:r w:rsidRPr="007D03EF">
              <w:rPr>
                <w:rFonts w:ascii="Browallia New" w:hAnsi="Browallia New" w:cs="Browallia New"/>
                <w:sz w:val="20"/>
                <w:szCs w:val="20"/>
                <w:cs/>
              </w:rPr>
              <w:t>สำหรับปี</w:t>
            </w:r>
          </w:p>
        </w:tc>
        <w:tc>
          <w:tcPr>
            <w:tcW w:w="1415" w:type="dxa"/>
            <w:gridSpan w:val="2"/>
            <w:vAlign w:val="bottom"/>
          </w:tcPr>
          <w:p w14:paraId="28D0549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cs/>
                <w:lang w:val="en-GB"/>
              </w:rPr>
            </w:pPr>
            <w:r w:rsidRPr="007D03EF">
              <w:rPr>
                <w:rFonts w:ascii="Browallia New" w:hAnsi="Browallia New" w:cs="Browallia New"/>
                <w:sz w:val="20"/>
                <w:szCs w:val="20"/>
                <w:cs/>
                <w:lang w:val="en-GB"/>
              </w:rPr>
              <w:t>สำหรับปี</w:t>
            </w:r>
          </w:p>
        </w:tc>
        <w:tc>
          <w:tcPr>
            <w:tcW w:w="1514" w:type="dxa"/>
            <w:gridSpan w:val="2"/>
            <w:vAlign w:val="bottom"/>
            <w:hideMark/>
          </w:tcPr>
          <w:p w14:paraId="5B4995CB"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ของบริษัท</w:t>
            </w:r>
          </w:p>
        </w:tc>
        <w:tc>
          <w:tcPr>
            <w:tcW w:w="1459" w:type="dxa"/>
            <w:gridSpan w:val="2"/>
            <w:vAlign w:val="bottom"/>
            <w:hideMark/>
          </w:tcPr>
          <w:p w14:paraId="3104796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อำนาจควบคุม</w:t>
            </w:r>
          </w:p>
        </w:tc>
        <w:tc>
          <w:tcPr>
            <w:tcW w:w="1432" w:type="dxa"/>
            <w:gridSpan w:val="2"/>
            <w:vAlign w:val="bottom"/>
          </w:tcPr>
          <w:p w14:paraId="13B1D9B5" w14:textId="77777777" w:rsidR="00F90BCC" w:rsidRPr="007D03EF" w:rsidRDefault="00F90BCC" w:rsidP="004F2A12">
            <w:pPr>
              <w:pBdr>
                <w:bottom w:val="single" w:sz="4" w:space="1" w:color="auto"/>
              </w:pBdr>
              <w:tabs>
                <w:tab w:val="clear" w:pos="227"/>
                <w:tab w:val="clear" w:pos="454"/>
                <w:tab w:val="clear" w:pos="680"/>
                <w:tab w:val="clear" w:pos="907"/>
                <w:tab w:val="clear" w:pos="2580"/>
                <w:tab w:val="left" w:pos="742"/>
              </w:tabs>
              <w:spacing w:line="240" w:lineRule="auto"/>
              <w:ind w:left="-14" w:right="-22"/>
              <w:jc w:val="center"/>
              <w:rPr>
                <w:rFonts w:ascii="Browallia New" w:hAnsi="Browallia New" w:cs="Browallia New"/>
                <w:sz w:val="20"/>
                <w:szCs w:val="20"/>
              </w:rPr>
            </w:pPr>
            <w:r w:rsidRPr="007D03EF">
              <w:rPr>
                <w:rFonts w:ascii="Browallia New" w:hAnsi="Browallia New" w:cs="Browallia New"/>
                <w:sz w:val="20"/>
                <w:szCs w:val="20"/>
                <w:cs/>
              </w:rPr>
              <w:t>สำหรับปี</w:t>
            </w:r>
          </w:p>
        </w:tc>
      </w:tr>
      <w:tr w:rsidR="0052092D" w:rsidRPr="007D03EF" w14:paraId="592E06E3" w14:textId="79F0CE4E" w:rsidTr="002D7855">
        <w:trPr>
          <w:cantSplit/>
        </w:trPr>
        <w:tc>
          <w:tcPr>
            <w:tcW w:w="3045" w:type="dxa"/>
            <w:vAlign w:val="bottom"/>
          </w:tcPr>
          <w:p w14:paraId="24850A76" w14:textId="08BCB09B" w:rsidR="0052092D" w:rsidRPr="007D03EF" w:rsidRDefault="0052092D" w:rsidP="0052092D">
            <w:pPr>
              <w:pBdr>
                <w:bottom w:val="single" w:sz="4" w:space="1" w:color="auto"/>
              </w:pBdr>
              <w:tabs>
                <w:tab w:val="clear" w:pos="2807"/>
                <w:tab w:val="left" w:pos="540"/>
                <w:tab w:val="left" w:pos="2658"/>
              </w:tabs>
              <w:spacing w:line="240" w:lineRule="auto"/>
              <w:ind w:left="214" w:hanging="214"/>
              <w:jc w:val="center"/>
              <w:rPr>
                <w:rFonts w:ascii="Browallia New" w:hAnsi="Browallia New" w:cs="Browallia New"/>
                <w:color w:val="000000"/>
                <w:sz w:val="20"/>
                <w:szCs w:val="20"/>
              </w:rPr>
            </w:pPr>
            <w:r w:rsidRPr="007D03EF">
              <w:rPr>
                <w:rFonts w:ascii="Browallia New" w:hAnsi="Browallia New" w:cs="Browallia New"/>
                <w:color w:val="000000"/>
                <w:sz w:val="20"/>
                <w:szCs w:val="20"/>
                <w:cs/>
              </w:rPr>
              <w:t>บริษัท</w:t>
            </w:r>
          </w:p>
        </w:tc>
        <w:tc>
          <w:tcPr>
            <w:tcW w:w="699" w:type="dxa"/>
            <w:vAlign w:val="bottom"/>
          </w:tcPr>
          <w:p w14:paraId="1EEF14FB" w14:textId="4FA8D6A2"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13" w:type="dxa"/>
            <w:vAlign w:val="bottom"/>
          </w:tcPr>
          <w:p w14:paraId="33DC2E90" w14:textId="5802E62D"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07" w:type="dxa"/>
            <w:vAlign w:val="bottom"/>
          </w:tcPr>
          <w:p w14:paraId="550498EE" w14:textId="4633604E"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08" w:type="dxa"/>
            <w:vAlign w:val="bottom"/>
          </w:tcPr>
          <w:p w14:paraId="72C191DD" w14:textId="45483FA8"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82" w:type="dxa"/>
            <w:vAlign w:val="bottom"/>
          </w:tcPr>
          <w:p w14:paraId="2C6BC1B2" w14:textId="5544D196"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75" w:type="dxa"/>
            <w:vAlign w:val="bottom"/>
          </w:tcPr>
          <w:p w14:paraId="06483594" w14:textId="68E10756"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806" w:type="dxa"/>
            <w:vAlign w:val="bottom"/>
          </w:tcPr>
          <w:p w14:paraId="3CF29E55" w14:textId="5F0B085E"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49" w:type="dxa"/>
            <w:vAlign w:val="bottom"/>
          </w:tcPr>
          <w:p w14:paraId="33946DE2" w14:textId="30B62EB2"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08" w:type="dxa"/>
            <w:vAlign w:val="bottom"/>
          </w:tcPr>
          <w:p w14:paraId="42B10675" w14:textId="1F3392BF"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07" w:type="dxa"/>
            <w:vAlign w:val="bottom"/>
          </w:tcPr>
          <w:p w14:paraId="064CC8C2" w14:textId="1BFA9814"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46" w:type="dxa"/>
            <w:vAlign w:val="bottom"/>
          </w:tcPr>
          <w:p w14:paraId="1C519FB5" w14:textId="05C21D23"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68" w:type="dxa"/>
            <w:vAlign w:val="bottom"/>
          </w:tcPr>
          <w:p w14:paraId="684DD082" w14:textId="12CF930B"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49" w:type="dxa"/>
            <w:vAlign w:val="bottom"/>
          </w:tcPr>
          <w:p w14:paraId="02689722" w14:textId="771DA67D"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10" w:type="dxa"/>
            <w:vAlign w:val="bottom"/>
          </w:tcPr>
          <w:p w14:paraId="2C25BB18" w14:textId="6B8B2883"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c>
          <w:tcPr>
            <w:tcW w:w="707" w:type="dxa"/>
            <w:vAlign w:val="bottom"/>
          </w:tcPr>
          <w:p w14:paraId="017AA58F" w14:textId="788A5AC4"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725" w:type="dxa"/>
            <w:vAlign w:val="bottom"/>
          </w:tcPr>
          <w:p w14:paraId="262778C1" w14:textId="2FF5F3D4" w:rsidR="0052092D" w:rsidRPr="007D03EF" w:rsidRDefault="0052092D" w:rsidP="0052092D">
            <w:pPr>
              <w:pBdr>
                <w:bottom w:val="single" w:sz="4" w:space="1" w:color="auto"/>
              </w:pBdr>
              <w:tabs>
                <w:tab w:val="left" w:pos="540"/>
              </w:tabs>
              <w:spacing w:line="240" w:lineRule="auto"/>
              <w:ind w:left="-14" w:right="-22"/>
              <w:jc w:val="center"/>
              <w:rPr>
                <w:rFonts w:ascii="Browallia New" w:hAnsi="Browallia New" w:cs="Browallia New"/>
                <w:color w:val="000000"/>
                <w:sz w:val="20"/>
                <w:szCs w:val="20"/>
              </w:rPr>
            </w:pPr>
            <w:r w:rsidRPr="00BA752A">
              <w:rPr>
                <w:rFonts w:ascii="Browallia New" w:hAnsi="Browallia New" w:cs="Browallia New"/>
                <w:sz w:val="20"/>
                <w:szCs w:val="20"/>
              </w:rPr>
              <w:t>256</w:t>
            </w:r>
            <w:r>
              <w:rPr>
                <w:rFonts w:ascii="Browallia New" w:hAnsi="Browallia New" w:cs="Browallia New"/>
                <w:sz w:val="20"/>
                <w:szCs w:val="20"/>
              </w:rPr>
              <w:t>5</w:t>
            </w:r>
          </w:p>
        </w:tc>
      </w:tr>
      <w:tr w:rsidR="001E759D" w:rsidRPr="007D03EF" w14:paraId="335CD11E" w14:textId="798318F9" w:rsidTr="002D7855">
        <w:trPr>
          <w:cantSplit/>
        </w:trPr>
        <w:tc>
          <w:tcPr>
            <w:tcW w:w="3045" w:type="dxa"/>
          </w:tcPr>
          <w:p w14:paraId="0CDD0F6D" w14:textId="77777777" w:rsidR="001E759D" w:rsidRPr="007D03EF" w:rsidRDefault="001E759D" w:rsidP="001E759D">
            <w:pPr>
              <w:tabs>
                <w:tab w:val="left" w:pos="540"/>
              </w:tabs>
              <w:spacing w:line="240" w:lineRule="auto"/>
              <w:ind w:left="214" w:right="-108" w:hanging="214"/>
              <w:rPr>
                <w:rFonts w:ascii="Browallia New" w:hAnsi="Browallia New" w:cs="Browallia New"/>
                <w:color w:val="000000"/>
                <w:sz w:val="20"/>
                <w:szCs w:val="20"/>
              </w:rPr>
            </w:pPr>
          </w:p>
        </w:tc>
        <w:tc>
          <w:tcPr>
            <w:tcW w:w="699" w:type="dxa"/>
            <w:vAlign w:val="bottom"/>
          </w:tcPr>
          <w:p w14:paraId="17A592C8"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3" w:type="dxa"/>
            <w:vAlign w:val="bottom"/>
          </w:tcPr>
          <w:p w14:paraId="61E946E6"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5FCAF63" w14:textId="7DAC9BFD"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7AD9A77F"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82" w:type="dxa"/>
            <w:vAlign w:val="bottom"/>
          </w:tcPr>
          <w:p w14:paraId="09E153AB" w14:textId="27E798B2"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75" w:type="dxa"/>
            <w:vAlign w:val="bottom"/>
          </w:tcPr>
          <w:p w14:paraId="2248C47B"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806" w:type="dxa"/>
          </w:tcPr>
          <w:p w14:paraId="24536D69" w14:textId="4E1F4FE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tcPr>
          <w:p w14:paraId="728E53E1"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8" w:type="dxa"/>
            <w:vAlign w:val="bottom"/>
          </w:tcPr>
          <w:p w14:paraId="2F992804" w14:textId="3C786A2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7F2CF40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6" w:type="dxa"/>
            <w:vAlign w:val="bottom"/>
          </w:tcPr>
          <w:p w14:paraId="21A0F740" w14:textId="4F2CA7C4"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68" w:type="dxa"/>
            <w:vAlign w:val="bottom"/>
          </w:tcPr>
          <w:p w14:paraId="4C0F4802"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49" w:type="dxa"/>
            <w:vAlign w:val="bottom"/>
          </w:tcPr>
          <w:p w14:paraId="373A04E7" w14:textId="26209C0C"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10" w:type="dxa"/>
            <w:vAlign w:val="bottom"/>
          </w:tcPr>
          <w:p w14:paraId="0D336FC0"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07" w:type="dxa"/>
            <w:vAlign w:val="bottom"/>
          </w:tcPr>
          <w:p w14:paraId="47DAE3AA" w14:textId="532D556F"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c>
          <w:tcPr>
            <w:tcW w:w="725" w:type="dxa"/>
            <w:vAlign w:val="bottom"/>
          </w:tcPr>
          <w:p w14:paraId="3562013E" w14:textId="77777777" w:rsidR="001E759D" w:rsidRPr="007D03EF" w:rsidRDefault="001E759D" w:rsidP="001E759D">
            <w:pPr>
              <w:tabs>
                <w:tab w:val="left" w:pos="540"/>
              </w:tabs>
              <w:spacing w:line="240" w:lineRule="auto"/>
              <w:ind w:left="-14" w:right="-22"/>
              <w:jc w:val="right"/>
              <w:rPr>
                <w:rFonts w:ascii="Browallia New" w:hAnsi="Browallia New" w:cs="Browallia New"/>
                <w:color w:val="000000"/>
                <w:sz w:val="20"/>
                <w:szCs w:val="20"/>
              </w:rPr>
            </w:pPr>
          </w:p>
        </w:tc>
      </w:tr>
      <w:tr w:rsidR="00BA5B53" w:rsidRPr="00B771CA" w14:paraId="7E4CF520" w14:textId="1523D422">
        <w:trPr>
          <w:cantSplit/>
        </w:trPr>
        <w:tc>
          <w:tcPr>
            <w:tcW w:w="3045" w:type="dxa"/>
            <w:hideMark/>
          </w:tcPr>
          <w:p w14:paraId="0ACF3602" w14:textId="1F10571E" w:rsidR="00BA5B53" w:rsidRPr="00B771CA" w:rsidRDefault="00BA5B53" w:rsidP="00BA5B53">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699" w:type="dxa"/>
          </w:tcPr>
          <w:p w14:paraId="4A57907D" w14:textId="01568BA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547</w:t>
            </w:r>
            <w:r>
              <w:rPr>
                <w:rFonts w:ascii="Browallia New" w:hAnsi="Browallia New" w:cs="Browallia New"/>
                <w:sz w:val="20"/>
                <w:szCs w:val="20"/>
              </w:rPr>
              <w:t>,996</w:t>
            </w:r>
          </w:p>
        </w:tc>
        <w:tc>
          <w:tcPr>
            <w:tcW w:w="713" w:type="dxa"/>
          </w:tcPr>
          <w:p w14:paraId="5B7E0469" w14:textId="0B087B5E"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566,836</w:t>
            </w:r>
          </w:p>
        </w:tc>
        <w:tc>
          <w:tcPr>
            <w:tcW w:w="707" w:type="dxa"/>
            <w:vAlign w:val="bottom"/>
          </w:tcPr>
          <w:p w14:paraId="1C4EFA3B" w14:textId="6CBE827F"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(1,965)</w:t>
            </w:r>
          </w:p>
        </w:tc>
        <w:tc>
          <w:tcPr>
            <w:tcW w:w="708" w:type="dxa"/>
            <w:vAlign w:val="bottom"/>
          </w:tcPr>
          <w:p w14:paraId="1E506D48" w14:textId="0C0C092D"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w:t>
            </w:r>
            <w:r>
              <w:rPr>
                <w:rFonts w:ascii="Browallia New" w:hAnsi="Browallia New" w:cs="Browallia New"/>
                <w:sz w:val="20"/>
                <w:szCs w:val="20"/>
              </w:rPr>
              <w:t>9,147</w:t>
            </w:r>
          </w:p>
        </w:tc>
        <w:tc>
          <w:tcPr>
            <w:tcW w:w="782" w:type="dxa"/>
          </w:tcPr>
          <w:p w14:paraId="1CE275B7" w14:textId="516C97D9" w:rsidR="00BA5B53" w:rsidRPr="00042193" w:rsidRDefault="00BA5B53" w:rsidP="00BA5B53">
            <w:pPr>
              <w:spacing w:line="240" w:lineRule="auto"/>
              <w:ind w:left="-14" w:right="-22"/>
              <w:jc w:val="right"/>
              <w:rPr>
                <w:rFonts w:ascii="Browallia New" w:hAnsi="Browallia New" w:cs="Browallia New"/>
                <w:sz w:val="20"/>
                <w:szCs w:val="20"/>
              </w:rPr>
            </w:pPr>
            <w:r w:rsidRPr="00042193">
              <w:rPr>
                <w:rFonts w:ascii="Browallia New" w:hAnsi="Browallia New" w:cs="Browallia New"/>
                <w:sz w:val="20"/>
                <w:szCs w:val="20"/>
              </w:rPr>
              <w:t>(2,218)</w:t>
            </w:r>
          </w:p>
        </w:tc>
        <w:tc>
          <w:tcPr>
            <w:tcW w:w="775" w:type="dxa"/>
          </w:tcPr>
          <w:p w14:paraId="1E63D1FA" w14:textId="6BC4A3CB" w:rsidR="00BA5B53" w:rsidRPr="00C07995" w:rsidRDefault="00BA5B53" w:rsidP="00BA5B53">
            <w:pPr>
              <w:spacing w:line="240" w:lineRule="auto"/>
              <w:ind w:left="-14" w:right="-22"/>
              <w:jc w:val="right"/>
              <w:rPr>
                <w:rFonts w:ascii="Browallia New" w:hAnsi="Browallia New" w:cs="Browallia New"/>
                <w:sz w:val="20"/>
                <w:szCs w:val="20"/>
              </w:rPr>
            </w:pPr>
            <w:r w:rsidRPr="002F30E9">
              <w:rPr>
                <w:rFonts w:ascii="Browallia New" w:hAnsi="Browallia New" w:cs="Browallia New"/>
                <w:sz w:val="20"/>
                <w:szCs w:val="20"/>
              </w:rPr>
              <w:t>55,465</w:t>
            </w:r>
          </w:p>
        </w:tc>
        <w:tc>
          <w:tcPr>
            <w:tcW w:w="806" w:type="dxa"/>
          </w:tcPr>
          <w:p w14:paraId="36CA9D83" w14:textId="22174787"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(4,183)</w:t>
            </w:r>
          </w:p>
        </w:tc>
        <w:tc>
          <w:tcPr>
            <w:tcW w:w="749" w:type="dxa"/>
          </w:tcPr>
          <w:p w14:paraId="00B94F42" w14:textId="6B95F3E1" w:rsidR="00BA5B53" w:rsidRPr="00C07995"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104,612</w:t>
            </w:r>
          </w:p>
        </w:tc>
        <w:tc>
          <w:tcPr>
            <w:tcW w:w="708" w:type="dxa"/>
          </w:tcPr>
          <w:p w14:paraId="16096EA1" w14:textId="2CB6D113"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6245A5AE" w14:textId="121B3257"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46" w:type="dxa"/>
            <w:vAlign w:val="bottom"/>
          </w:tcPr>
          <w:p w14:paraId="02E5C745" w14:textId="5C4BFE37"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(1,965)</w:t>
            </w:r>
          </w:p>
        </w:tc>
        <w:tc>
          <w:tcPr>
            <w:tcW w:w="768" w:type="dxa"/>
            <w:vAlign w:val="center"/>
          </w:tcPr>
          <w:p w14:paraId="188D61AE" w14:textId="2B1FC983"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w:t>
            </w:r>
            <w:r>
              <w:rPr>
                <w:rFonts w:ascii="Browallia New" w:hAnsi="Browallia New" w:cs="Browallia New"/>
                <w:sz w:val="20"/>
                <w:szCs w:val="20"/>
              </w:rPr>
              <w:t>9,147</w:t>
            </w:r>
          </w:p>
        </w:tc>
        <w:tc>
          <w:tcPr>
            <w:tcW w:w="749" w:type="dxa"/>
          </w:tcPr>
          <w:p w14:paraId="441A5F0F" w14:textId="42103B6D" w:rsidR="00BA5B53" w:rsidRPr="00EB0437" w:rsidRDefault="00BA5B53" w:rsidP="00BA5B53">
            <w:pPr>
              <w:spacing w:line="240" w:lineRule="auto"/>
              <w:ind w:left="-14" w:right="-22"/>
              <w:jc w:val="right"/>
              <w:rPr>
                <w:rFonts w:ascii="Browallia New" w:hAnsi="Browallia New" w:cs="Browallia New"/>
                <w:sz w:val="20"/>
                <w:szCs w:val="20"/>
              </w:rPr>
            </w:pPr>
            <w:r w:rsidRPr="00042193">
              <w:rPr>
                <w:rFonts w:ascii="Browallia New" w:hAnsi="Browallia New" w:cs="Browallia New"/>
                <w:sz w:val="20"/>
                <w:szCs w:val="20"/>
              </w:rPr>
              <w:t>(2,218)</w:t>
            </w:r>
          </w:p>
        </w:tc>
        <w:tc>
          <w:tcPr>
            <w:tcW w:w="710" w:type="dxa"/>
            <w:vAlign w:val="center"/>
          </w:tcPr>
          <w:p w14:paraId="6CCBCB45" w14:textId="3DC4A7DC"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5</w:t>
            </w:r>
            <w:r>
              <w:rPr>
                <w:rFonts w:ascii="Browallia New" w:hAnsi="Browallia New" w:cs="Browallia New"/>
                <w:sz w:val="20"/>
                <w:szCs w:val="20"/>
              </w:rPr>
              <w:t>5</w:t>
            </w:r>
            <w:r w:rsidRPr="00EB0437">
              <w:rPr>
                <w:rFonts w:ascii="Browallia New" w:hAnsi="Browallia New" w:cs="Browallia New"/>
                <w:sz w:val="20"/>
                <w:szCs w:val="20"/>
              </w:rPr>
              <w:t>,</w:t>
            </w:r>
            <w:r>
              <w:rPr>
                <w:rFonts w:ascii="Browallia New" w:hAnsi="Browallia New" w:cs="Browallia New"/>
                <w:sz w:val="20"/>
                <w:szCs w:val="20"/>
              </w:rPr>
              <w:t>466</w:t>
            </w:r>
          </w:p>
        </w:tc>
        <w:tc>
          <w:tcPr>
            <w:tcW w:w="707" w:type="dxa"/>
          </w:tcPr>
          <w:p w14:paraId="42BD96BF" w14:textId="715F5336"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(4,183)</w:t>
            </w:r>
          </w:p>
        </w:tc>
        <w:tc>
          <w:tcPr>
            <w:tcW w:w="725" w:type="dxa"/>
          </w:tcPr>
          <w:p w14:paraId="1A8DD78C" w14:textId="2664E537"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10</w:t>
            </w:r>
            <w:r>
              <w:rPr>
                <w:rFonts w:ascii="Browallia New" w:hAnsi="Browallia New" w:cs="Browallia New"/>
                <w:sz w:val="20"/>
                <w:szCs w:val="20"/>
              </w:rPr>
              <w:t>4,612</w:t>
            </w:r>
          </w:p>
        </w:tc>
      </w:tr>
      <w:tr w:rsidR="00BA5B53" w:rsidRPr="00B771CA" w14:paraId="3E9F5685" w14:textId="6B0FB096">
        <w:trPr>
          <w:cantSplit/>
        </w:trPr>
        <w:tc>
          <w:tcPr>
            <w:tcW w:w="3045" w:type="dxa"/>
            <w:hideMark/>
          </w:tcPr>
          <w:p w14:paraId="309D05A2" w14:textId="4AE4A519" w:rsidR="00BA5B53" w:rsidRPr="00B771CA" w:rsidRDefault="00BA5B53" w:rsidP="00BA5B53">
            <w:pPr>
              <w:tabs>
                <w:tab w:val="clear" w:pos="227"/>
                <w:tab w:val="clear" w:pos="454"/>
                <w:tab w:val="clear" w:pos="2580"/>
                <w:tab w:val="clear" w:pos="2807"/>
                <w:tab w:val="left" w:pos="3012"/>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12EDDDC3" w14:textId="6D602B13"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80,910</w:t>
            </w:r>
          </w:p>
        </w:tc>
        <w:tc>
          <w:tcPr>
            <w:tcW w:w="713" w:type="dxa"/>
          </w:tcPr>
          <w:p w14:paraId="57A4BB53" w14:textId="5F717B79"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88,679</w:t>
            </w:r>
          </w:p>
        </w:tc>
        <w:tc>
          <w:tcPr>
            <w:tcW w:w="707" w:type="dxa"/>
            <w:vAlign w:val="bottom"/>
          </w:tcPr>
          <w:p w14:paraId="4A61475F" w14:textId="484C908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40,070</w:t>
            </w:r>
          </w:p>
        </w:tc>
        <w:tc>
          <w:tcPr>
            <w:tcW w:w="708" w:type="dxa"/>
            <w:vAlign w:val="bottom"/>
          </w:tcPr>
          <w:p w14:paraId="1807F3B4" w14:textId="44C8B301"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41,782</w:t>
            </w:r>
          </w:p>
        </w:tc>
        <w:tc>
          <w:tcPr>
            <w:tcW w:w="782" w:type="dxa"/>
          </w:tcPr>
          <w:p w14:paraId="10FBF6EF" w14:textId="509CA6B8"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26,713</w:t>
            </w:r>
          </w:p>
        </w:tc>
        <w:tc>
          <w:tcPr>
            <w:tcW w:w="775" w:type="dxa"/>
          </w:tcPr>
          <w:p w14:paraId="4FC36233" w14:textId="71CCA33F"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27,855</w:t>
            </w:r>
          </w:p>
        </w:tc>
        <w:tc>
          <w:tcPr>
            <w:tcW w:w="806" w:type="dxa"/>
          </w:tcPr>
          <w:p w14:paraId="2D3CE61F" w14:textId="721FBF5C"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66,783</w:t>
            </w:r>
          </w:p>
        </w:tc>
        <w:tc>
          <w:tcPr>
            <w:tcW w:w="749" w:type="dxa"/>
          </w:tcPr>
          <w:p w14:paraId="69074285" w14:textId="72B9DF2B"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69,637</w:t>
            </w:r>
          </w:p>
        </w:tc>
        <w:tc>
          <w:tcPr>
            <w:tcW w:w="708" w:type="dxa"/>
          </w:tcPr>
          <w:p w14:paraId="14550F0D" w14:textId="2E502FE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(9,266)</w:t>
            </w:r>
          </w:p>
        </w:tc>
        <w:tc>
          <w:tcPr>
            <w:tcW w:w="707" w:type="dxa"/>
          </w:tcPr>
          <w:p w14:paraId="3AB96352" w14:textId="3866E56F"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(4,297)</w:t>
            </w:r>
          </w:p>
        </w:tc>
        <w:tc>
          <w:tcPr>
            <w:tcW w:w="746" w:type="dxa"/>
            <w:vAlign w:val="bottom"/>
          </w:tcPr>
          <w:p w14:paraId="1E2F2CC2" w14:textId="6A647B0A"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40,070</w:t>
            </w:r>
          </w:p>
        </w:tc>
        <w:tc>
          <w:tcPr>
            <w:tcW w:w="768" w:type="dxa"/>
            <w:vAlign w:val="center"/>
          </w:tcPr>
          <w:p w14:paraId="61177890" w14:textId="7D826BBF"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41,782</w:t>
            </w:r>
          </w:p>
        </w:tc>
        <w:tc>
          <w:tcPr>
            <w:tcW w:w="749" w:type="dxa"/>
          </w:tcPr>
          <w:p w14:paraId="12D4C973" w14:textId="03C4AF73"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26,713</w:t>
            </w:r>
          </w:p>
        </w:tc>
        <w:tc>
          <w:tcPr>
            <w:tcW w:w="710" w:type="dxa"/>
            <w:vAlign w:val="center"/>
          </w:tcPr>
          <w:p w14:paraId="7A4FDB12" w14:textId="3C68878D"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27,855</w:t>
            </w:r>
          </w:p>
        </w:tc>
        <w:tc>
          <w:tcPr>
            <w:tcW w:w="707" w:type="dxa"/>
          </w:tcPr>
          <w:p w14:paraId="0840F262" w14:textId="71083440"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66,783</w:t>
            </w:r>
          </w:p>
        </w:tc>
        <w:tc>
          <w:tcPr>
            <w:tcW w:w="725" w:type="dxa"/>
          </w:tcPr>
          <w:p w14:paraId="53F654D1" w14:textId="07BA4228"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69,637</w:t>
            </w:r>
          </w:p>
        </w:tc>
      </w:tr>
      <w:tr w:rsidR="00BA5B53" w:rsidRPr="00B771CA" w14:paraId="309D7FA2" w14:textId="31D1252C">
        <w:trPr>
          <w:cantSplit/>
          <w:trHeight w:val="78"/>
        </w:trPr>
        <w:tc>
          <w:tcPr>
            <w:tcW w:w="3045" w:type="dxa"/>
            <w:hideMark/>
          </w:tcPr>
          <w:p w14:paraId="406BC759" w14:textId="391EB233" w:rsidR="00BA5B53" w:rsidRPr="00B771CA" w:rsidRDefault="00BA5B53" w:rsidP="00BA5B53">
            <w:pPr>
              <w:tabs>
                <w:tab w:val="clear" w:pos="227"/>
                <w:tab w:val="clear" w:pos="454"/>
                <w:tab w:val="clear" w:pos="258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01CB7CE6" w14:textId="228F00CF"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51,591</w:t>
            </w:r>
          </w:p>
        </w:tc>
        <w:tc>
          <w:tcPr>
            <w:tcW w:w="713" w:type="dxa"/>
          </w:tcPr>
          <w:p w14:paraId="3227D095" w14:textId="1F9AAD43"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45,783</w:t>
            </w:r>
          </w:p>
        </w:tc>
        <w:tc>
          <w:tcPr>
            <w:tcW w:w="707" w:type="dxa"/>
          </w:tcPr>
          <w:p w14:paraId="768335AE" w14:textId="3C2748F4"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1,962</w:t>
            </w:r>
          </w:p>
        </w:tc>
        <w:tc>
          <w:tcPr>
            <w:tcW w:w="708" w:type="dxa"/>
          </w:tcPr>
          <w:p w14:paraId="0A61C004" w14:textId="6287F4EB"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w:t>
            </w:r>
            <w:r>
              <w:rPr>
                <w:rFonts w:ascii="Browallia New" w:hAnsi="Browallia New" w:cs="Browallia New"/>
                <w:sz w:val="20"/>
                <w:szCs w:val="20"/>
              </w:rPr>
              <w:t>399</w:t>
            </w:r>
          </w:p>
        </w:tc>
        <w:tc>
          <w:tcPr>
            <w:tcW w:w="782" w:type="dxa"/>
          </w:tcPr>
          <w:p w14:paraId="22AF41E9" w14:textId="2B3AAD93"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490</w:t>
            </w:r>
          </w:p>
        </w:tc>
        <w:tc>
          <w:tcPr>
            <w:tcW w:w="775" w:type="dxa"/>
          </w:tcPr>
          <w:p w14:paraId="0BBC2B35" w14:textId="529F9582"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600</w:t>
            </w:r>
          </w:p>
        </w:tc>
        <w:tc>
          <w:tcPr>
            <w:tcW w:w="806" w:type="dxa"/>
          </w:tcPr>
          <w:p w14:paraId="38804F34" w14:textId="46FD2AE7"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2,452</w:t>
            </w:r>
          </w:p>
        </w:tc>
        <w:tc>
          <w:tcPr>
            <w:tcW w:w="749" w:type="dxa"/>
          </w:tcPr>
          <w:p w14:paraId="0047796F" w14:textId="5FB36C21"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2,999</w:t>
            </w:r>
          </w:p>
        </w:tc>
        <w:tc>
          <w:tcPr>
            <w:tcW w:w="708" w:type="dxa"/>
          </w:tcPr>
          <w:p w14:paraId="2D6B4347" w14:textId="5FE34AE6" w:rsidR="00BA5B53" w:rsidRPr="00EB0437"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07" w:type="dxa"/>
          </w:tcPr>
          <w:p w14:paraId="6DE4B967" w14:textId="5E7CA525"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46" w:type="dxa"/>
          </w:tcPr>
          <w:p w14:paraId="0700B5EA" w14:textId="2BD12086"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1,962</w:t>
            </w:r>
          </w:p>
        </w:tc>
        <w:tc>
          <w:tcPr>
            <w:tcW w:w="768" w:type="dxa"/>
            <w:vAlign w:val="center"/>
          </w:tcPr>
          <w:p w14:paraId="6BE2FE2A" w14:textId="0F6C7154"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2,400</w:t>
            </w:r>
          </w:p>
        </w:tc>
        <w:tc>
          <w:tcPr>
            <w:tcW w:w="749" w:type="dxa"/>
          </w:tcPr>
          <w:p w14:paraId="414F918C" w14:textId="2B8B8301"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490</w:t>
            </w:r>
          </w:p>
        </w:tc>
        <w:tc>
          <w:tcPr>
            <w:tcW w:w="710" w:type="dxa"/>
            <w:vAlign w:val="center"/>
          </w:tcPr>
          <w:p w14:paraId="7169840F" w14:textId="112503E4"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600</w:t>
            </w:r>
          </w:p>
        </w:tc>
        <w:tc>
          <w:tcPr>
            <w:tcW w:w="707" w:type="dxa"/>
          </w:tcPr>
          <w:p w14:paraId="248F82E6" w14:textId="62C98258"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2,452</w:t>
            </w:r>
          </w:p>
        </w:tc>
        <w:tc>
          <w:tcPr>
            <w:tcW w:w="725" w:type="dxa"/>
          </w:tcPr>
          <w:p w14:paraId="3F8BE512" w14:textId="0F889D79"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3,000</w:t>
            </w:r>
          </w:p>
        </w:tc>
      </w:tr>
      <w:tr w:rsidR="00BA5B53" w:rsidRPr="00B771CA" w14:paraId="55D9461C" w14:textId="67B786A0">
        <w:trPr>
          <w:cantSplit/>
        </w:trPr>
        <w:tc>
          <w:tcPr>
            <w:tcW w:w="3045" w:type="dxa"/>
            <w:hideMark/>
          </w:tcPr>
          <w:p w14:paraId="253627AB" w14:textId="182CB76F" w:rsidR="00BA5B53" w:rsidRPr="00B771CA" w:rsidRDefault="00BA5B53" w:rsidP="00BA5B5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699" w:type="dxa"/>
          </w:tcPr>
          <w:p w14:paraId="299C9F58" w14:textId="6C26FE86"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29,310</w:t>
            </w:r>
          </w:p>
        </w:tc>
        <w:tc>
          <w:tcPr>
            <w:tcW w:w="713" w:type="dxa"/>
          </w:tcPr>
          <w:p w14:paraId="755B8A9E" w14:textId="0BF5A581"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17,688</w:t>
            </w:r>
          </w:p>
        </w:tc>
        <w:tc>
          <w:tcPr>
            <w:tcW w:w="707" w:type="dxa"/>
          </w:tcPr>
          <w:p w14:paraId="7899ACBC" w14:textId="1F514DA0"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3,728</w:t>
            </w:r>
          </w:p>
        </w:tc>
        <w:tc>
          <w:tcPr>
            <w:tcW w:w="708" w:type="dxa"/>
          </w:tcPr>
          <w:p w14:paraId="726D46B2" w14:textId="14CBC71F"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(947)</w:t>
            </w:r>
          </w:p>
        </w:tc>
        <w:tc>
          <w:tcPr>
            <w:tcW w:w="782" w:type="dxa"/>
          </w:tcPr>
          <w:p w14:paraId="3A84AA39" w14:textId="774C6A9A"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1,598</w:t>
            </w:r>
          </w:p>
        </w:tc>
        <w:tc>
          <w:tcPr>
            <w:tcW w:w="775" w:type="dxa"/>
          </w:tcPr>
          <w:p w14:paraId="61CD9F70" w14:textId="4F376C2D"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(406)</w:t>
            </w:r>
          </w:p>
        </w:tc>
        <w:tc>
          <w:tcPr>
            <w:tcW w:w="806" w:type="dxa"/>
          </w:tcPr>
          <w:p w14:paraId="0E83255A" w14:textId="7963AAC5"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5,326</w:t>
            </w:r>
          </w:p>
        </w:tc>
        <w:tc>
          <w:tcPr>
            <w:tcW w:w="749" w:type="dxa"/>
          </w:tcPr>
          <w:p w14:paraId="3E0497B3" w14:textId="01482368"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(1,353)</w:t>
            </w:r>
          </w:p>
        </w:tc>
        <w:tc>
          <w:tcPr>
            <w:tcW w:w="708" w:type="dxa"/>
          </w:tcPr>
          <w:p w14:paraId="583C9C99" w14:textId="2DBD33C5" w:rsidR="00BA5B53" w:rsidRPr="00EB0437"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07" w:type="dxa"/>
          </w:tcPr>
          <w:p w14:paraId="20038C13" w14:textId="6ED863C4"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w:t>
            </w:r>
          </w:p>
        </w:tc>
        <w:tc>
          <w:tcPr>
            <w:tcW w:w="746" w:type="dxa"/>
          </w:tcPr>
          <w:p w14:paraId="28508E8C" w14:textId="10D9921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3,728</w:t>
            </w:r>
          </w:p>
        </w:tc>
        <w:tc>
          <w:tcPr>
            <w:tcW w:w="768" w:type="dxa"/>
            <w:vAlign w:val="center"/>
          </w:tcPr>
          <w:p w14:paraId="2FC0A5A6" w14:textId="4E446F91"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(947)</w:t>
            </w:r>
          </w:p>
        </w:tc>
        <w:tc>
          <w:tcPr>
            <w:tcW w:w="749" w:type="dxa"/>
          </w:tcPr>
          <w:p w14:paraId="35795917" w14:textId="222D87F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1,598</w:t>
            </w:r>
          </w:p>
        </w:tc>
        <w:tc>
          <w:tcPr>
            <w:tcW w:w="710" w:type="dxa"/>
            <w:vAlign w:val="center"/>
          </w:tcPr>
          <w:p w14:paraId="7E7ADAC8" w14:textId="5413093C"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(406)</w:t>
            </w:r>
          </w:p>
        </w:tc>
        <w:tc>
          <w:tcPr>
            <w:tcW w:w="707" w:type="dxa"/>
          </w:tcPr>
          <w:p w14:paraId="0B5BA518" w14:textId="679A56FD"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5,326</w:t>
            </w:r>
          </w:p>
        </w:tc>
        <w:tc>
          <w:tcPr>
            <w:tcW w:w="725" w:type="dxa"/>
          </w:tcPr>
          <w:p w14:paraId="06B49DFE" w14:textId="070DF37E" w:rsidR="00BA5B53" w:rsidRPr="00C07995" w:rsidRDefault="00BA5B53" w:rsidP="00BA5B53">
            <w:pPr>
              <w:spacing w:line="240" w:lineRule="auto"/>
              <w:ind w:left="-14" w:right="-22"/>
              <w:jc w:val="right"/>
              <w:rPr>
                <w:rFonts w:ascii="Browallia New" w:hAnsi="Browallia New" w:cs="Browallia New"/>
                <w:sz w:val="20"/>
                <w:szCs w:val="20"/>
              </w:rPr>
            </w:pPr>
            <w:r w:rsidRPr="00EB0437">
              <w:rPr>
                <w:rFonts w:ascii="Browallia New" w:hAnsi="Browallia New" w:cs="Browallia New"/>
                <w:sz w:val="20"/>
                <w:szCs w:val="20"/>
              </w:rPr>
              <w:t>(1,353)</w:t>
            </w:r>
          </w:p>
        </w:tc>
      </w:tr>
      <w:tr w:rsidR="00BA5B53" w:rsidRPr="00B771CA" w14:paraId="23F4D2DF" w14:textId="77777777">
        <w:trPr>
          <w:cantSplit/>
        </w:trPr>
        <w:tc>
          <w:tcPr>
            <w:tcW w:w="3045" w:type="dxa"/>
          </w:tcPr>
          <w:p w14:paraId="16E274FB" w14:textId="3F38444E" w:rsidR="00BA5B53" w:rsidRPr="00B771CA" w:rsidRDefault="00BA5B53" w:rsidP="00BA5B5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cs/>
              </w:rPr>
            </w:pPr>
            <w:r w:rsidRPr="00344167">
              <w:rPr>
                <w:rFonts w:ascii="Browallia New" w:hAnsi="Browallia New" w:cs="Browallia New" w:hint="cs"/>
                <w:sz w:val="20"/>
                <w:szCs w:val="20"/>
                <w:cs/>
              </w:rPr>
              <w:t>บริษัท เคเค เอสเธติค จำกัด</w:t>
            </w:r>
          </w:p>
        </w:tc>
        <w:tc>
          <w:tcPr>
            <w:tcW w:w="699" w:type="dxa"/>
          </w:tcPr>
          <w:p w14:paraId="08AE91E3" w14:textId="534E14E8"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5,507</w:t>
            </w:r>
          </w:p>
        </w:tc>
        <w:tc>
          <w:tcPr>
            <w:tcW w:w="713" w:type="dxa"/>
          </w:tcPr>
          <w:p w14:paraId="2C1F56A1" w14:textId="3B26FD2C"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494B3BEC" w14:textId="3CFA2AFC"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(1,473)</w:t>
            </w:r>
          </w:p>
        </w:tc>
        <w:tc>
          <w:tcPr>
            <w:tcW w:w="708" w:type="dxa"/>
          </w:tcPr>
          <w:p w14:paraId="6646B9FA" w14:textId="4587158F"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82" w:type="dxa"/>
          </w:tcPr>
          <w:p w14:paraId="4259A594" w14:textId="2681B530"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(1,416)</w:t>
            </w:r>
          </w:p>
        </w:tc>
        <w:tc>
          <w:tcPr>
            <w:tcW w:w="775" w:type="dxa"/>
          </w:tcPr>
          <w:p w14:paraId="0431FEFA" w14:textId="70F20DD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806" w:type="dxa"/>
          </w:tcPr>
          <w:p w14:paraId="0D0F78FE" w14:textId="7F9B3303"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(2,889)</w:t>
            </w:r>
          </w:p>
        </w:tc>
        <w:tc>
          <w:tcPr>
            <w:tcW w:w="749" w:type="dxa"/>
          </w:tcPr>
          <w:p w14:paraId="25A15648" w14:textId="7C8BA44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8" w:type="dxa"/>
          </w:tcPr>
          <w:p w14:paraId="3977CFDD" w14:textId="4E77DAB7"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446E249B" w14:textId="1696536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6" w:type="dxa"/>
          </w:tcPr>
          <w:p w14:paraId="507F278C" w14:textId="05C74FC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(1,473)</w:t>
            </w:r>
          </w:p>
        </w:tc>
        <w:tc>
          <w:tcPr>
            <w:tcW w:w="768" w:type="dxa"/>
            <w:vAlign w:val="center"/>
          </w:tcPr>
          <w:p w14:paraId="391D0C83" w14:textId="10EE079A"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9" w:type="dxa"/>
          </w:tcPr>
          <w:p w14:paraId="2A75D196" w14:textId="47C6F1D1"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(1,416)</w:t>
            </w:r>
          </w:p>
        </w:tc>
        <w:tc>
          <w:tcPr>
            <w:tcW w:w="710" w:type="dxa"/>
            <w:vAlign w:val="center"/>
          </w:tcPr>
          <w:p w14:paraId="04F632B9" w14:textId="1E282526"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7404A4C4" w14:textId="27080CC4"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(2,889)</w:t>
            </w:r>
          </w:p>
        </w:tc>
        <w:tc>
          <w:tcPr>
            <w:tcW w:w="725" w:type="dxa"/>
          </w:tcPr>
          <w:p w14:paraId="7131F0EE" w14:textId="6291EFF7"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r>
      <w:tr w:rsidR="00BA5B53" w:rsidRPr="00B771CA" w14:paraId="291AAC9A" w14:textId="77777777">
        <w:trPr>
          <w:cantSplit/>
        </w:trPr>
        <w:tc>
          <w:tcPr>
            <w:tcW w:w="3045" w:type="dxa"/>
          </w:tcPr>
          <w:p w14:paraId="6822D5B7" w14:textId="6CA127FE" w:rsidR="00BA5B53" w:rsidRPr="00B771CA" w:rsidRDefault="00BA5B53" w:rsidP="00BA5B5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cs/>
              </w:rPr>
            </w:pPr>
            <w:r w:rsidRPr="00344167">
              <w:rPr>
                <w:rFonts w:ascii="Browallia New" w:hAnsi="Browallia New" w:cs="Browallia New" w:hint="cs"/>
                <w:sz w:val="20"/>
                <w:szCs w:val="20"/>
                <w:cs/>
              </w:rPr>
              <w:t>บริษัท อีสานไก่ย่าง จำกัด</w:t>
            </w:r>
          </w:p>
        </w:tc>
        <w:tc>
          <w:tcPr>
            <w:tcW w:w="699" w:type="dxa"/>
          </w:tcPr>
          <w:p w14:paraId="1B6DA9CB" w14:textId="5A9575B4"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1,193</w:t>
            </w:r>
          </w:p>
        </w:tc>
        <w:tc>
          <w:tcPr>
            <w:tcW w:w="713" w:type="dxa"/>
          </w:tcPr>
          <w:p w14:paraId="5917A231" w14:textId="61CB556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7AB61CA5" w14:textId="2E8A5AA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(629)</w:t>
            </w:r>
          </w:p>
        </w:tc>
        <w:tc>
          <w:tcPr>
            <w:tcW w:w="708" w:type="dxa"/>
          </w:tcPr>
          <w:p w14:paraId="3775E6E5" w14:textId="6A52F107"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82" w:type="dxa"/>
          </w:tcPr>
          <w:p w14:paraId="4127A9E5" w14:textId="3FCD2A6E"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(70)</w:t>
            </w:r>
          </w:p>
        </w:tc>
        <w:tc>
          <w:tcPr>
            <w:tcW w:w="775" w:type="dxa"/>
          </w:tcPr>
          <w:p w14:paraId="29AD93B4" w14:textId="110A2C34"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806" w:type="dxa"/>
          </w:tcPr>
          <w:p w14:paraId="03082E3F" w14:textId="0000E637"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(699)</w:t>
            </w:r>
          </w:p>
        </w:tc>
        <w:tc>
          <w:tcPr>
            <w:tcW w:w="749" w:type="dxa"/>
          </w:tcPr>
          <w:p w14:paraId="6BE2CFCC" w14:textId="142B2CD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8" w:type="dxa"/>
          </w:tcPr>
          <w:p w14:paraId="774AA5B1" w14:textId="670E89A0"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05C36D51" w14:textId="200AA96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6" w:type="dxa"/>
          </w:tcPr>
          <w:p w14:paraId="35457333" w14:textId="4A4C7F0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(629)</w:t>
            </w:r>
          </w:p>
        </w:tc>
        <w:tc>
          <w:tcPr>
            <w:tcW w:w="768" w:type="dxa"/>
            <w:vAlign w:val="center"/>
          </w:tcPr>
          <w:p w14:paraId="44613CE6" w14:textId="16A66921"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9" w:type="dxa"/>
          </w:tcPr>
          <w:p w14:paraId="616A276F" w14:textId="3637B0E6"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(70)</w:t>
            </w:r>
          </w:p>
        </w:tc>
        <w:tc>
          <w:tcPr>
            <w:tcW w:w="710" w:type="dxa"/>
            <w:vAlign w:val="center"/>
          </w:tcPr>
          <w:p w14:paraId="4077AC09" w14:textId="0525F5A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4A0F9F86" w14:textId="7ADE8168"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(699)</w:t>
            </w:r>
          </w:p>
        </w:tc>
        <w:tc>
          <w:tcPr>
            <w:tcW w:w="725" w:type="dxa"/>
          </w:tcPr>
          <w:p w14:paraId="5467B1BE" w14:textId="13AFB717"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r>
      <w:tr w:rsidR="00BA5B53" w:rsidRPr="00B771CA" w14:paraId="60084CB7" w14:textId="77777777">
        <w:trPr>
          <w:cantSplit/>
        </w:trPr>
        <w:tc>
          <w:tcPr>
            <w:tcW w:w="3045" w:type="dxa"/>
          </w:tcPr>
          <w:p w14:paraId="482CD4ED" w14:textId="7D883C4C" w:rsidR="00BA5B53" w:rsidRPr="00B771CA" w:rsidRDefault="00BA5B53" w:rsidP="00BA5B5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cs/>
              </w:rPr>
            </w:pPr>
            <w:r w:rsidRPr="00344167">
              <w:rPr>
                <w:rFonts w:ascii="Browallia New" w:hAnsi="Browallia New" w:cs="Browallia New" w:hint="cs"/>
                <w:sz w:val="20"/>
                <w:szCs w:val="20"/>
                <w:cs/>
              </w:rPr>
              <w:t>บริษัท เลิศรส จำกัด</w:t>
            </w:r>
          </w:p>
        </w:tc>
        <w:tc>
          <w:tcPr>
            <w:tcW w:w="699" w:type="dxa"/>
          </w:tcPr>
          <w:p w14:paraId="7AF161EF" w14:textId="70F6863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109</w:t>
            </w:r>
          </w:p>
        </w:tc>
        <w:tc>
          <w:tcPr>
            <w:tcW w:w="713" w:type="dxa"/>
          </w:tcPr>
          <w:p w14:paraId="194705DD" w14:textId="50992BA3"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54B8A276" w14:textId="74A5050C"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(202)</w:t>
            </w:r>
          </w:p>
        </w:tc>
        <w:tc>
          <w:tcPr>
            <w:tcW w:w="708" w:type="dxa"/>
          </w:tcPr>
          <w:p w14:paraId="4A3D6507" w14:textId="0AF590D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82" w:type="dxa"/>
          </w:tcPr>
          <w:p w14:paraId="3059A76B" w14:textId="427885BF"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(23)</w:t>
            </w:r>
          </w:p>
        </w:tc>
        <w:tc>
          <w:tcPr>
            <w:tcW w:w="775" w:type="dxa"/>
          </w:tcPr>
          <w:p w14:paraId="7A788098" w14:textId="4E4E8FCC"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806" w:type="dxa"/>
          </w:tcPr>
          <w:p w14:paraId="7BEA476B" w14:textId="3D8C83A7"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(225)</w:t>
            </w:r>
          </w:p>
        </w:tc>
        <w:tc>
          <w:tcPr>
            <w:tcW w:w="749" w:type="dxa"/>
          </w:tcPr>
          <w:p w14:paraId="65C2CBFB" w14:textId="5764DCBF"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8" w:type="dxa"/>
          </w:tcPr>
          <w:p w14:paraId="7D183C9D" w14:textId="33C2B596"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25DA4A79" w14:textId="5412A2F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6" w:type="dxa"/>
          </w:tcPr>
          <w:p w14:paraId="4267CC1D" w14:textId="73B2F5E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(202)</w:t>
            </w:r>
          </w:p>
        </w:tc>
        <w:tc>
          <w:tcPr>
            <w:tcW w:w="768" w:type="dxa"/>
            <w:vAlign w:val="center"/>
          </w:tcPr>
          <w:p w14:paraId="230E4B4E" w14:textId="091BC3B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9" w:type="dxa"/>
          </w:tcPr>
          <w:p w14:paraId="766BAFD9" w14:textId="118A367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(23)</w:t>
            </w:r>
          </w:p>
        </w:tc>
        <w:tc>
          <w:tcPr>
            <w:tcW w:w="710" w:type="dxa"/>
            <w:vAlign w:val="center"/>
          </w:tcPr>
          <w:p w14:paraId="1C4600BC" w14:textId="1C4EC3A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4496EB29" w14:textId="45177A8D"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(225)</w:t>
            </w:r>
          </w:p>
        </w:tc>
        <w:tc>
          <w:tcPr>
            <w:tcW w:w="725" w:type="dxa"/>
          </w:tcPr>
          <w:p w14:paraId="6CC86CF1" w14:textId="570FB77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r>
      <w:tr w:rsidR="00BA5B53" w:rsidRPr="00B771CA" w14:paraId="06B705ED" w14:textId="77777777">
        <w:trPr>
          <w:cantSplit/>
        </w:trPr>
        <w:tc>
          <w:tcPr>
            <w:tcW w:w="3045" w:type="dxa"/>
          </w:tcPr>
          <w:p w14:paraId="34742B90" w14:textId="6E7E27B8" w:rsidR="00BA5B53" w:rsidRPr="00B771CA" w:rsidRDefault="00BA5B53" w:rsidP="00BA5B53">
            <w:pPr>
              <w:tabs>
                <w:tab w:val="clear" w:pos="227"/>
                <w:tab w:val="clear" w:pos="454"/>
                <w:tab w:val="clear" w:pos="2580"/>
                <w:tab w:val="clear" w:pos="2807"/>
                <w:tab w:val="left" w:pos="2920"/>
              </w:tabs>
              <w:spacing w:line="240" w:lineRule="auto"/>
              <w:ind w:left="283" w:right="-108" w:hanging="301"/>
              <w:rPr>
                <w:rFonts w:ascii="Browallia New" w:hAnsi="Browallia New" w:cs="Browallia New"/>
                <w:sz w:val="20"/>
                <w:szCs w:val="20"/>
                <w:cs/>
              </w:rPr>
            </w:pPr>
            <w:r w:rsidRPr="00344167">
              <w:rPr>
                <w:rFonts w:ascii="Browallia New" w:hAnsi="Browallia New" w:cs="Browallia New" w:hint="cs"/>
                <w:sz w:val="20"/>
                <w:szCs w:val="20"/>
                <w:cs/>
              </w:rPr>
              <w:t>บริษัท จีที พลัส จำกัด</w:t>
            </w:r>
          </w:p>
        </w:tc>
        <w:tc>
          <w:tcPr>
            <w:tcW w:w="699" w:type="dxa"/>
          </w:tcPr>
          <w:p w14:paraId="67B80954" w14:textId="3C88EA44"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w:t>
            </w:r>
          </w:p>
        </w:tc>
        <w:tc>
          <w:tcPr>
            <w:tcW w:w="713" w:type="dxa"/>
          </w:tcPr>
          <w:p w14:paraId="1A4AC970" w14:textId="1F2BDB6B"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421E9312" w14:textId="5C96F6CD"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w:t>
            </w:r>
          </w:p>
        </w:tc>
        <w:tc>
          <w:tcPr>
            <w:tcW w:w="708" w:type="dxa"/>
          </w:tcPr>
          <w:p w14:paraId="29FCFB06" w14:textId="09C1F574"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82" w:type="dxa"/>
          </w:tcPr>
          <w:p w14:paraId="6936D4B7" w14:textId="286FAB19" w:rsidR="00BA5B53" w:rsidRPr="00042193"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w:t>
            </w:r>
          </w:p>
        </w:tc>
        <w:tc>
          <w:tcPr>
            <w:tcW w:w="775" w:type="dxa"/>
          </w:tcPr>
          <w:p w14:paraId="778B71E1" w14:textId="36EF54D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806" w:type="dxa"/>
          </w:tcPr>
          <w:p w14:paraId="3B9CB92D" w14:textId="52A375EF"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(7)</w:t>
            </w:r>
          </w:p>
        </w:tc>
        <w:tc>
          <w:tcPr>
            <w:tcW w:w="749" w:type="dxa"/>
          </w:tcPr>
          <w:p w14:paraId="0678D7AE" w14:textId="537569A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8" w:type="dxa"/>
          </w:tcPr>
          <w:p w14:paraId="64F6EA00" w14:textId="4FBD1C00"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6F7C0040" w14:textId="6A030545"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6" w:type="dxa"/>
          </w:tcPr>
          <w:p w14:paraId="032299EE" w14:textId="33918DF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(6)</w:t>
            </w:r>
          </w:p>
        </w:tc>
        <w:tc>
          <w:tcPr>
            <w:tcW w:w="768" w:type="dxa"/>
            <w:vAlign w:val="center"/>
          </w:tcPr>
          <w:p w14:paraId="6177EA8B" w14:textId="0930548C"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49" w:type="dxa"/>
          </w:tcPr>
          <w:p w14:paraId="506DC158" w14:textId="7E57E43E"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sz w:val="20"/>
                <w:szCs w:val="20"/>
              </w:rPr>
              <w:t>(1)</w:t>
            </w:r>
          </w:p>
        </w:tc>
        <w:tc>
          <w:tcPr>
            <w:tcW w:w="710" w:type="dxa"/>
            <w:vAlign w:val="center"/>
          </w:tcPr>
          <w:p w14:paraId="1D9F3E90" w14:textId="14B44399"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c>
          <w:tcPr>
            <w:tcW w:w="707" w:type="dxa"/>
          </w:tcPr>
          <w:p w14:paraId="012FDBE1" w14:textId="30C55228" w:rsidR="00BA5B53" w:rsidRPr="00EB0437" w:rsidRDefault="00BA5B53" w:rsidP="00BA5B53">
            <w:pPr>
              <w:spacing w:line="240" w:lineRule="auto"/>
              <w:ind w:left="-14" w:right="-22"/>
              <w:jc w:val="right"/>
              <w:rPr>
                <w:rFonts w:ascii="Browallia New" w:hAnsi="Browallia New" w:cs="Browallia New"/>
                <w:sz w:val="20"/>
                <w:szCs w:val="20"/>
              </w:rPr>
            </w:pPr>
            <w:r w:rsidRPr="004333FB">
              <w:rPr>
                <w:rFonts w:ascii="Browallia New" w:hAnsi="Browallia New" w:cs="Browallia New"/>
                <w:sz w:val="20"/>
                <w:szCs w:val="20"/>
              </w:rPr>
              <w:t>(7)</w:t>
            </w:r>
          </w:p>
        </w:tc>
        <w:tc>
          <w:tcPr>
            <w:tcW w:w="725" w:type="dxa"/>
          </w:tcPr>
          <w:p w14:paraId="2412F7BE" w14:textId="10FDF5FF" w:rsidR="00BA5B53" w:rsidRPr="00EB0437" w:rsidRDefault="00BA5B53" w:rsidP="00BA5B53">
            <w:pPr>
              <w:spacing w:line="240" w:lineRule="auto"/>
              <w:ind w:left="-14" w:right="-22"/>
              <w:jc w:val="right"/>
              <w:rPr>
                <w:rFonts w:ascii="Browallia New" w:hAnsi="Browallia New" w:cs="Browallia New"/>
                <w:sz w:val="20"/>
                <w:szCs w:val="20"/>
              </w:rPr>
            </w:pPr>
            <w:r>
              <w:rPr>
                <w:rFonts w:ascii="Browallia New" w:hAnsi="Browallia New" w:cs="Browallia New" w:hint="cs"/>
                <w:sz w:val="20"/>
                <w:szCs w:val="20"/>
                <w:cs/>
              </w:rPr>
              <w:t>-</w:t>
            </w:r>
          </w:p>
        </w:tc>
      </w:tr>
    </w:tbl>
    <w:p w14:paraId="18C1A548" w14:textId="2D450E36" w:rsidR="00D82D2B" w:rsidRDefault="00D82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4896A5C8" w14:textId="77777777" w:rsidR="00D71450" w:rsidRDefault="00D7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26FB24EA" w14:textId="77777777" w:rsidR="00D71450" w:rsidRDefault="00D7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p w14:paraId="026E410D" w14:textId="77777777" w:rsidR="00D71450" w:rsidRPr="00B771CA" w:rsidRDefault="00D714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cs/>
        </w:rPr>
      </w:pPr>
    </w:p>
    <w:tbl>
      <w:tblPr>
        <w:tblW w:w="14847" w:type="dxa"/>
        <w:tblInd w:w="462" w:type="dxa"/>
        <w:tblLayout w:type="fixed"/>
        <w:tblLook w:val="0000" w:firstRow="0" w:lastRow="0" w:firstColumn="0" w:lastColumn="0" w:noHBand="0" w:noVBand="0"/>
      </w:tblPr>
      <w:tblGrid>
        <w:gridCol w:w="3222"/>
        <w:gridCol w:w="1419"/>
        <w:gridCol w:w="1418"/>
        <w:gridCol w:w="1559"/>
        <w:gridCol w:w="1559"/>
        <w:gridCol w:w="1418"/>
        <w:gridCol w:w="1417"/>
        <w:gridCol w:w="1418"/>
        <w:gridCol w:w="1417"/>
      </w:tblGrid>
      <w:tr w:rsidR="00D82D2B" w:rsidRPr="00B771CA" w14:paraId="2E40E256" w14:textId="77777777" w:rsidTr="002D7855">
        <w:trPr>
          <w:cantSplit/>
        </w:trPr>
        <w:tc>
          <w:tcPr>
            <w:tcW w:w="3222" w:type="dxa"/>
          </w:tcPr>
          <w:p w14:paraId="72D1BA9B"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72F0B73A"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3118" w:type="dxa"/>
            <w:gridSpan w:val="2"/>
          </w:tcPr>
          <w:p w14:paraId="17B23411" w14:textId="77777777" w:rsidR="00D82D2B" w:rsidRPr="00B771CA" w:rsidRDefault="00D82D2B" w:rsidP="00B827D2">
            <w:pPr>
              <w:tabs>
                <w:tab w:val="clear" w:pos="227"/>
                <w:tab w:val="clear" w:pos="454"/>
                <w:tab w:val="clear" w:pos="680"/>
                <w:tab w:val="clear" w:pos="907"/>
                <w:tab w:val="clear" w:pos="2580"/>
                <w:tab w:val="left" w:pos="742"/>
              </w:tabs>
              <w:spacing w:line="240" w:lineRule="auto"/>
              <w:ind w:left="-250" w:right="-229"/>
              <w:jc w:val="center"/>
              <w:rPr>
                <w:rFonts w:ascii="Browallia New" w:hAnsi="Browallia New" w:cs="Browallia New"/>
                <w:sz w:val="20"/>
                <w:szCs w:val="20"/>
              </w:rPr>
            </w:pPr>
          </w:p>
        </w:tc>
        <w:tc>
          <w:tcPr>
            <w:tcW w:w="5670" w:type="dxa"/>
            <w:gridSpan w:val="4"/>
          </w:tcPr>
          <w:p w14:paraId="2A843DBA" w14:textId="042854C0" w:rsidR="00D82D2B" w:rsidRPr="00B771CA" w:rsidRDefault="00D82D2B" w:rsidP="00B827D2">
            <w:pPr>
              <w:tabs>
                <w:tab w:val="clear" w:pos="227"/>
                <w:tab w:val="clear" w:pos="454"/>
                <w:tab w:val="clear" w:pos="680"/>
                <w:tab w:val="clear" w:pos="907"/>
                <w:tab w:val="clear" w:pos="2580"/>
                <w:tab w:val="clear" w:pos="2807"/>
                <w:tab w:val="left" w:pos="742"/>
                <w:tab w:val="left" w:pos="2443"/>
              </w:tabs>
              <w:spacing w:line="240" w:lineRule="auto"/>
              <w:ind w:left="-250"/>
              <w:jc w:val="right"/>
              <w:rPr>
                <w:rFonts w:ascii="Browallia New" w:hAnsi="Browallia New" w:cs="Browallia New"/>
                <w:sz w:val="20"/>
                <w:szCs w:val="20"/>
              </w:rPr>
            </w:pPr>
            <w:r w:rsidRPr="00B771CA">
              <w:rPr>
                <w:rFonts w:ascii="Browallia New" w:hAnsi="Browallia New" w:cs="Browallia New"/>
                <w:sz w:val="20"/>
                <w:szCs w:val="20"/>
                <w:cs/>
              </w:rPr>
              <w:t>(หน่วย</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rPr>
              <w:t>พันบาท)</w:t>
            </w:r>
          </w:p>
        </w:tc>
      </w:tr>
      <w:tr w:rsidR="00D82D2B" w:rsidRPr="00B771CA" w14:paraId="73925F72" w14:textId="77777777" w:rsidTr="002D7855">
        <w:trPr>
          <w:cantSplit/>
        </w:trPr>
        <w:tc>
          <w:tcPr>
            <w:tcW w:w="3222" w:type="dxa"/>
          </w:tcPr>
          <w:p w14:paraId="0A37C7F3"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11625" w:type="dxa"/>
            <w:gridSpan w:val="8"/>
            <w:vAlign w:val="bottom"/>
          </w:tcPr>
          <w:p w14:paraId="18FE6C6D" w14:textId="77777777" w:rsidR="00D82D2B" w:rsidRPr="00B771CA" w:rsidRDefault="00D82D2B" w:rsidP="00B827D2">
            <w:pPr>
              <w:pBdr>
                <w:bottom w:val="single" w:sz="4" w:space="1" w:color="auto"/>
              </w:pBdr>
              <w:tabs>
                <w:tab w:val="clear" w:pos="227"/>
                <w:tab w:val="clear" w:pos="454"/>
                <w:tab w:val="clear" w:pos="680"/>
                <w:tab w:val="clear" w:pos="907"/>
                <w:tab w:val="clear" w:pos="2580"/>
                <w:tab w:val="clear" w:pos="5613"/>
                <w:tab w:val="left" w:pos="742"/>
                <w:tab w:val="left" w:pos="5420"/>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งบกระแสเงินสด</w:t>
            </w:r>
          </w:p>
        </w:tc>
      </w:tr>
      <w:tr w:rsidR="00D82D2B" w:rsidRPr="00B771CA" w14:paraId="1DE41C36" w14:textId="77777777" w:rsidTr="002D7855">
        <w:trPr>
          <w:cantSplit/>
        </w:trPr>
        <w:tc>
          <w:tcPr>
            <w:tcW w:w="3222" w:type="dxa"/>
          </w:tcPr>
          <w:p w14:paraId="51648E0D" w14:textId="77777777" w:rsidR="00D82D2B" w:rsidRPr="00B771CA" w:rsidRDefault="00D82D2B" w:rsidP="00B827D2">
            <w:pPr>
              <w:tabs>
                <w:tab w:val="clear" w:pos="227"/>
                <w:tab w:val="clear" w:pos="454"/>
                <w:tab w:val="clear" w:pos="2580"/>
              </w:tabs>
              <w:spacing w:line="240" w:lineRule="auto"/>
              <w:ind w:left="283" w:right="141" w:hanging="252"/>
              <w:rPr>
                <w:rFonts w:ascii="Browallia New" w:hAnsi="Browallia New" w:cs="Browallia New"/>
                <w:sz w:val="20"/>
                <w:szCs w:val="20"/>
              </w:rPr>
            </w:pPr>
          </w:p>
        </w:tc>
        <w:tc>
          <w:tcPr>
            <w:tcW w:w="2837" w:type="dxa"/>
            <w:gridSpan w:val="2"/>
          </w:tcPr>
          <w:p w14:paraId="19AA6975" w14:textId="3733DE37" w:rsidR="00D82D2B" w:rsidRPr="00B771CA" w:rsidRDefault="00D82D2B" w:rsidP="00B827D2">
            <w:pPr>
              <w:tabs>
                <w:tab w:val="clear" w:pos="227"/>
                <w:tab w:val="clear" w:pos="454"/>
                <w:tab w:val="clear" w:pos="680"/>
                <w:tab w:val="clear" w:pos="907"/>
                <w:tab w:val="clear" w:pos="2580"/>
                <w:tab w:val="clear" w:pos="5387"/>
                <w:tab w:val="left" w:pos="742"/>
                <w:tab w:val="left" w:pos="2483"/>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w:t>
            </w:r>
            <w:r w:rsidR="00BB7FDC" w:rsidRPr="00B771CA">
              <w:rPr>
                <w:rFonts w:ascii="Browallia New" w:hAnsi="Browallia New" w:cs="Browallia New"/>
                <w:sz w:val="20"/>
                <w:szCs w:val="20"/>
                <w:cs/>
              </w:rPr>
              <w:t>ได้มาจาก</w:t>
            </w:r>
            <w:r w:rsidR="00BB7FDC" w:rsidRPr="00B771CA">
              <w:rPr>
                <w:rFonts w:ascii="Browallia New" w:hAnsi="Browallia New" w:cs="Browallia New"/>
                <w:sz w:val="20"/>
                <w:szCs w:val="20"/>
              </w:rPr>
              <w:t xml:space="preserve"> </w:t>
            </w:r>
            <w:r w:rsidR="00BB7FDC" w:rsidRPr="00B771CA">
              <w:rPr>
                <w:rFonts w:ascii="Browallia New" w:hAnsi="Browallia New" w:cs="Browallia New"/>
                <w:sz w:val="20"/>
                <w:szCs w:val="20"/>
                <w:cs/>
                <w:lang w:val="en-GB"/>
              </w:rPr>
              <w:t>(</w:t>
            </w:r>
            <w:r w:rsidR="00BB7FDC" w:rsidRPr="00B771CA">
              <w:rPr>
                <w:rFonts w:ascii="Browallia New" w:hAnsi="Browallia New" w:cs="Browallia New"/>
                <w:sz w:val="20"/>
                <w:szCs w:val="20"/>
                <w:cs/>
              </w:rPr>
              <w:t>ใช้ไปใน)</w:t>
            </w:r>
          </w:p>
        </w:tc>
        <w:tc>
          <w:tcPr>
            <w:tcW w:w="3118" w:type="dxa"/>
            <w:gridSpan w:val="2"/>
          </w:tcPr>
          <w:p w14:paraId="399C7416" w14:textId="39EB63F9"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เงินสดสุทธิใช้ไปใน</w:t>
            </w:r>
          </w:p>
        </w:tc>
        <w:tc>
          <w:tcPr>
            <w:tcW w:w="2835" w:type="dxa"/>
            <w:gridSpan w:val="2"/>
          </w:tcPr>
          <w:p w14:paraId="421E4DE1" w14:textId="4A8AFB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771CA">
              <w:rPr>
                <w:rFonts w:ascii="Browallia New" w:hAnsi="Browallia New" w:cs="Browallia New"/>
                <w:sz w:val="20"/>
                <w:szCs w:val="20"/>
                <w:cs/>
              </w:rPr>
              <w:t>เงินสดสุทธิได้มาจาก</w:t>
            </w:r>
            <w:r w:rsidR="00F46B29" w:rsidRPr="00B771CA">
              <w:rPr>
                <w:rFonts w:ascii="Browallia New" w:hAnsi="Browallia New" w:cs="Browallia New"/>
                <w:sz w:val="20"/>
                <w:szCs w:val="20"/>
              </w:rPr>
              <w:t xml:space="preserve"> </w:t>
            </w:r>
            <w:r w:rsidRPr="00B771CA">
              <w:rPr>
                <w:rFonts w:ascii="Browallia New" w:hAnsi="Browallia New" w:cs="Browallia New"/>
                <w:sz w:val="20"/>
                <w:szCs w:val="20"/>
                <w:cs/>
                <w:lang w:val="en-GB"/>
              </w:rPr>
              <w:t>(</w:t>
            </w:r>
            <w:r w:rsidRPr="00B771CA">
              <w:rPr>
                <w:rFonts w:ascii="Browallia New" w:hAnsi="Browallia New" w:cs="Browallia New"/>
                <w:sz w:val="20"/>
                <w:szCs w:val="20"/>
                <w:cs/>
              </w:rPr>
              <w:t>ใช้ไปใน)</w:t>
            </w:r>
          </w:p>
        </w:tc>
        <w:tc>
          <w:tcPr>
            <w:tcW w:w="2835" w:type="dxa"/>
            <w:gridSpan w:val="2"/>
          </w:tcPr>
          <w:p w14:paraId="1F9E7B12" w14:textId="77777777" w:rsidR="00D82D2B" w:rsidRPr="00B771CA" w:rsidRDefault="00D82D2B" w:rsidP="00B827D2">
            <w:pP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p>
        </w:tc>
      </w:tr>
      <w:tr w:rsidR="00D82D2B" w:rsidRPr="00B771CA" w14:paraId="2B086477" w14:textId="77777777" w:rsidTr="002D7855">
        <w:trPr>
          <w:cantSplit/>
        </w:trPr>
        <w:tc>
          <w:tcPr>
            <w:tcW w:w="3222" w:type="dxa"/>
            <w:vAlign w:val="bottom"/>
          </w:tcPr>
          <w:p w14:paraId="531AFFB5" w14:textId="77777777" w:rsidR="00D82D2B" w:rsidRPr="00B771CA" w:rsidRDefault="00D82D2B" w:rsidP="00B827D2">
            <w:pPr>
              <w:spacing w:line="240" w:lineRule="auto"/>
              <w:ind w:right="-90"/>
              <w:jc w:val="center"/>
              <w:rPr>
                <w:rFonts w:ascii="Browallia New" w:hAnsi="Browallia New" w:cs="Browallia New"/>
                <w:color w:val="000000"/>
                <w:sz w:val="20"/>
                <w:szCs w:val="20"/>
                <w:lang w:val="en-GB"/>
              </w:rPr>
            </w:pPr>
          </w:p>
        </w:tc>
        <w:tc>
          <w:tcPr>
            <w:tcW w:w="2837" w:type="dxa"/>
            <w:gridSpan w:val="2"/>
            <w:vAlign w:val="bottom"/>
          </w:tcPr>
          <w:p w14:paraId="4DD0B685"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กิจกรรมดำเนินงาน</w:t>
            </w:r>
          </w:p>
        </w:tc>
        <w:tc>
          <w:tcPr>
            <w:tcW w:w="3118" w:type="dxa"/>
            <w:gridSpan w:val="2"/>
            <w:vAlign w:val="bottom"/>
          </w:tcPr>
          <w:p w14:paraId="5AF6D824"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กิจกรรมการลงทุน</w:t>
            </w:r>
          </w:p>
        </w:tc>
        <w:tc>
          <w:tcPr>
            <w:tcW w:w="2835" w:type="dxa"/>
            <w:gridSpan w:val="2"/>
            <w:vAlign w:val="bottom"/>
          </w:tcPr>
          <w:p w14:paraId="4ACED663" w14:textId="77777777" w:rsidR="00D82D2B" w:rsidRPr="00B771CA" w:rsidRDefault="00D82D2B"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sz w:val="20"/>
                <w:szCs w:val="20"/>
                <w:cs/>
              </w:rPr>
              <w:t>กิจกรรมจัดหาเงิน</w:t>
            </w:r>
          </w:p>
        </w:tc>
        <w:tc>
          <w:tcPr>
            <w:tcW w:w="2835" w:type="dxa"/>
            <w:gridSpan w:val="2"/>
            <w:vAlign w:val="bottom"/>
          </w:tcPr>
          <w:p w14:paraId="7C0370B9" w14:textId="1118D01D" w:rsidR="00D82D2B" w:rsidRPr="00B771CA" w:rsidRDefault="00246D69" w:rsidP="00B827D2">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rPr>
            </w:pPr>
            <w:r w:rsidRPr="00B771CA">
              <w:rPr>
                <w:rFonts w:ascii="Browallia New" w:hAnsi="Browallia New" w:cs="Browallia New" w:hint="cs"/>
                <w:sz w:val="20"/>
                <w:szCs w:val="20"/>
                <w:cs/>
              </w:rPr>
              <w:t>กระแส</w:t>
            </w:r>
            <w:r w:rsidR="00D82D2B" w:rsidRPr="00B771CA">
              <w:rPr>
                <w:rFonts w:ascii="Browallia New" w:hAnsi="Browallia New" w:cs="Browallia New"/>
                <w:sz w:val="20"/>
                <w:szCs w:val="20"/>
                <w:cs/>
              </w:rPr>
              <w:t>เงินสดสุทธิ</w:t>
            </w:r>
          </w:p>
        </w:tc>
      </w:tr>
      <w:tr w:rsidR="0052092D" w:rsidRPr="00B771CA" w14:paraId="2D1C0C0D" w14:textId="77777777" w:rsidTr="002D7855">
        <w:trPr>
          <w:cantSplit/>
        </w:trPr>
        <w:tc>
          <w:tcPr>
            <w:tcW w:w="3222" w:type="dxa"/>
            <w:vAlign w:val="bottom"/>
          </w:tcPr>
          <w:p w14:paraId="7C02FB6C" w14:textId="77777777" w:rsidR="0052092D" w:rsidRPr="00B771CA" w:rsidRDefault="0052092D" w:rsidP="0052092D">
            <w:pPr>
              <w:pBdr>
                <w:bottom w:val="single" w:sz="4" w:space="1" w:color="auto"/>
              </w:pBdr>
              <w:tabs>
                <w:tab w:val="clear" w:pos="5387"/>
                <w:tab w:val="left" w:pos="5172"/>
              </w:tabs>
              <w:spacing w:line="240" w:lineRule="auto"/>
              <w:jc w:val="center"/>
              <w:rPr>
                <w:rFonts w:ascii="Browallia New" w:hAnsi="Browallia New" w:cs="Browallia New"/>
                <w:color w:val="000000"/>
                <w:sz w:val="20"/>
                <w:szCs w:val="20"/>
                <w:cs/>
              </w:rPr>
            </w:pPr>
            <w:r w:rsidRPr="00B771CA">
              <w:rPr>
                <w:rFonts w:ascii="Browallia New" w:hAnsi="Browallia New" w:cs="Browallia New"/>
                <w:color w:val="000000"/>
                <w:sz w:val="20"/>
                <w:szCs w:val="20"/>
                <w:cs/>
              </w:rPr>
              <w:t>บริษัท</w:t>
            </w:r>
          </w:p>
        </w:tc>
        <w:tc>
          <w:tcPr>
            <w:tcW w:w="1419" w:type="dxa"/>
            <w:vAlign w:val="bottom"/>
          </w:tcPr>
          <w:p w14:paraId="19746868" w14:textId="301862F7"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1418" w:type="dxa"/>
            <w:vAlign w:val="bottom"/>
          </w:tcPr>
          <w:p w14:paraId="21D60F29" w14:textId="3FD2C428"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5</w:t>
            </w:r>
          </w:p>
        </w:tc>
        <w:tc>
          <w:tcPr>
            <w:tcW w:w="1559" w:type="dxa"/>
            <w:vAlign w:val="bottom"/>
          </w:tcPr>
          <w:p w14:paraId="2C106645" w14:textId="73F57E8A" w:rsidR="0052092D" w:rsidRPr="0052092D"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52092D">
              <w:rPr>
                <w:rFonts w:ascii="Browallia New" w:hAnsi="Browallia New" w:cs="Browallia New"/>
                <w:sz w:val="20"/>
                <w:szCs w:val="20"/>
                <w:lang w:val="en-GB"/>
              </w:rPr>
              <w:t>256</w:t>
            </w:r>
            <w:r w:rsidR="00EE6C2A">
              <w:rPr>
                <w:rFonts w:ascii="Browallia New" w:hAnsi="Browallia New" w:cs="Browallia New"/>
                <w:sz w:val="20"/>
                <w:szCs w:val="20"/>
                <w:lang w:val="en-GB"/>
              </w:rPr>
              <w:t>6</w:t>
            </w:r>
          </w:p>
        </w:tc>
        <w:tc>
          <w:tcPr>
            <w:tcW w:w="1559" w:type="dxa"/>
            <w:vAlign w:val="bottom"/>
          </w:tcPr>
          <w:p w14:paraId="0C303EC2" w14:textId="432EEAB5" w:rsidR="0052092D" w:rsidRPr="0052092D"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52092D">
              <w:rPr>
                <w:rFonts w:ascii="Browallia New" w:hAnsi="Browallia New" w:cs="Browallia New"/>
                <w:sz w:val="20"/>
                <w:szCs w:val="20"/>
              </w:rPr>
              <w:t>256</w:t>
            </w:r>
            <w:r w:rsidR="00EE6C2A">
              <w:rPr>
                <w:rFonts w:ascii="Browallia New" w:hAnsi="Browallia New" w:cs="Browallia New"/>
                <w:sz w:val="20"/>
                <w:szCs w:val="20"/>
              </w:rPr>
              <w:t>5</w:t>
            </w:r>
          </w:p>
        </w:tc>
        <w:tc>
          <w:tcPr>
            <w:tcW w:w="1418" w:type="dxa"/>
            <w:vAlign w:val="bottom"/>
          </w:tcPr>
          <w:p w14:paraId="31E45C37" w14:textId="3C3C7DAA"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1417" w:type="dxa"/>
            <w:vAlign w:val="bottom"/>
          </w:tcPr>
          <w:p w14:paraId="20B26540" w14:textId="60E0D777"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5</w:t>
            </w:r>
          </w:p>
        </w:tc>
        <w:tc>
          <w:tcPr>
            <w:tcW w:w="1418" w:type="dxa"/>
            <w:vAlign w:val="bottom"/>
          </w:tcPr>
          <w:p w14:paraId="76E315B9" w14:textId="4AB2325C"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lang w:val="en-GB"/>
              </w:rPr>
              <w:t>256</w:t>
            </w:r>
            <w:r>
              <w:rPr>
                <w:rFonts w:ascii="Browallia New" w:hAnsi="Browallia New" w:cs="Browallia New"/>
                <w:sz w:val="20"/>
                <w:szCs w:val="20"/>
                <w:lang w:val="en-GB"/>
              </w:rPr>
              <w:t>6</w:t>
            </w:r>
          </w:p>
        </w:tc>
        <w:tc>
          <w:tcPr>
            <w:tcW w:w="1417" w:type="dxa"/>
            <w:vAlign w:val="bottom"/>
          </w:tcPr>
          <w:p w14:paraId="00C5535F" w14:textId="6D47784D" w:rsidR="0052092D" w:rsidRPr="00B771CA" w:rsidRDefault="0052092D" w:rsidP="0052092D">
            <w:pPr>
              <w:pBdr>
                <w:bottom w:val="single" w:sz="4" w:space="1" w:color="auto"/>
              </w:pBdr>
              <w:tabs>
                <w:tab w:val="clear" w:pos="227"/>
                <w:tab w:val="clear" w:pos="454"/>
                <w:tab w:val="clear" w:pos="680"/>
                <w:tab w:val="clear" w:pos="907"/>
                <w:tab w:val="clear" w:pos="2580"/>
                <w:tab w:val="left" w:pos="742"/>
              </w:tabs>
              <w:spacing w:line="240" w:lineRule="auto"/>
              <w:jc w:val="center"/>
              <w:rPr>
                <w:rFonts w:ascii="Browallia New" w:hAnsi="Browallia New" w:cs="Browallia New"/>
                <w:sz w:val="20"/>
                <w:szCs w:val="20"/>
                <w:cs/>
              </w:rPr>
            </w:pPr>
            <w:r w:rsidRPr="00BA752A">
              <w:rPr>
                <w:rFonts w:ascii="Browallia New" w:hAnsi="Browallia New" w:cs="Browallia New"/>
                <w:sz w:val="20"/>
                <w:szCs w:val="20"/>
              </w:rPr>
              <w:t>256</w:t>
            </w:r>
            <w:r>
              <w:rPr>
                <w:rFonts w:ascii="Browallia New" w:hAnsi="Browallia New" w:cs="Browallia New"/>
                <w:sz w:val="20"/>
                <w:szCs w:val="20"/>
              </w:rPr>
              <w:t>5</w:t>
            </w:r>
          </w:p>
        </w:tc>
      </w:tr>
      <w:tr w:rsidR="00D82D2B" w:rsidRPr="00B771CA" w14:paraId="117AB1BC" w14:textId="77777777" w:rsidTr="002D7855">
        <w:trPr>
          <w:cantSplit/>
        </w:trPr>
        <w:tc>
          <w:tcPr>
            <w:tcW w:w="3222" w:type="dxa"/>
          </w:tcPr>
          <w:p w14:paraId="28070C77" w14:textId="77777777" w:rsidR="00D82D2B" w:rsidRPr="00B771CA" w:rsidRDefault="00D82D2B" w:rsidP="00B827D2">
            <w:pPr>
              <w:tabs>
                <w:tab w:val="left" w:pos="540"/>
              </w:tabs>
              <w:spacing w:line="240" w:lineRule="auto"/>
              <w:ind w:left="214" w:right="-108" w:hanging="214"/>
              <w:rPr>
                <w:rFonts w:ascii="Browallia New" w:hAnsi="Browallia New" w:cs="Browallia New"/>
                <w:color w:val="000000"/>
                <w:sz w:val="20"/>
                <w:szCs w:val="20"/>
              </w:rPr>
            </w:pPr>
          </w:p>
        </w:tc>
        <w:tc>
          <w:tcPr>
            <w:tcW w:w="1419" w:type="dxa"/>
            <w:vAlign w:val="bottom"/>
          </w:tcPr>
          <w:p w14:paraId="317609FC"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1869D517"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2F208898"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559" w:type="dxa"/>
            <w:vAlign w:val="bottom"/>
          </w:tcPr>
          <w:p w14:paraId="0E24F804" w14:textId="77777777" w:rsidR="00D82D2B" w:rsidRPr="00B771CA" w:rsidRDefault="00D82D2B" w:rsidP="00B827D2">
            <w:pPr>
              <w:tabs>
                <w:tab w:val="left" w:pos="540"/>
              </w:tabs>
              <w:spacing w:line="240" w:lineRule="auto"/>
              <w:ind w:left="-108"/>
              <w:jc w:val="right"/>
              <w:rPr>
                <w:rFonts w:ascii="Browallia New" w:hAnsi="Browallia New" w:cs="Browallia New"/>
                <w:color w:val="000000"/>
                <w:sz w:val="20"/>
                <w:szCs w:val="20"/>
              </w:rPr>
            </w:pPr>
          </w:p>
        </w:tc>
        <w:tc>
          <w:tcPr>
            <w:tcW w:w="1418" w:type="dxa"/>
            <w:vAlign w:val="bottom"/>
          </w:tcPr>
          <w:p w14:paraId="3B4B638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5636A286"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8" w:type="dxa"/>
            <w:vAlign w:val="bottom"/>
          </w:tcPr>
          <w:p w14:paraId="0905DABB"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c>
          <w:tcPr>
            <w:tcW w:w="1417" w:type="dxa"/>
            <w:vAlign w:val="bottom"/>
          </w:tcPr>
          <w:p w14:paraId="40A4E890" w14:textId="77777777" w:rsidR="00D82D2B" w:rsidRPr="00B771CA" w:rsidRDefault="00D82D2B" w:rsidP="00B827D2">
            <w:pPr>
              <w:tabs>
                <w:tab w:val="left" w:pos="540"/>
              </w:tabs>
              <w:spacing w:line="240" w:lineRule="auto"/>
              <w:ind w:left="-108" w:right="-43"/>
              <w:jc w:val="right"/>
              <w:rPr>
                <w:rFonts w:ascii="Browallia New" w:hAnsi="Browallia New" w:cs="Browallia New"/>
                <w:color w:val="000000"/>
                <w:sz w:val="20"/>
                <w:szCs w:val="20"/>
              </w:rPr>
            </w:pPr>
          </w:p>
        </w:tc>
      </w:tr>
      <w:tr w:rsidR="0052092D" w:rsidRPr="00B771CA" w14:paraId="7077EC5C" w14:textId="77777777" w:rsidTr="002D7855">
        <w:trPr>
          <w:cantSplit/>
        </w:trPr>
        <w:tc>
          <w:tcPr>
            <w:tcW w:w="3222" w:type="dxa"/>
          </w:tcPr>
          <w:p w14:paraId="2B012F79" w14:textId="065BF557" w:rsidR="0052092D" w:rsidRPr="00B771CA" w:rsidRDefault="0052092D" w:rsidP="0052092D">
            <w:pPr>
              <w:tabs>
                <w:tab w:val="clear" w:pos="227"/>
                <w:tab w:val="clear" w:pos="454"/>
                <w:tab w:val="clear" w:pos="2580"/>
              </w:tabs>
              <w:spacing w:line="240" w:lineRule="auto"/>
              <w:ind w:left="283" w:right="141" w:hanging="252"/>
              <w:rPr>
                <w:rFonts w:ascii="Browallia New" w:hAnsi="Browallia New" w:cs="Browallia New"/>
                <w:sz w:val="20"/>
                <w:szCs w:val="20"/>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ลิสซิ่ง</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(มหาชน)</w:t>
            </w:r>
          </w:p>
        </w:tc>
        <w:tc>
          <w:tcPr>
            <w:tcW w:w="1419" w:type="dxa"/>
          </w:tcPr>
          <w:p w14:paraId="6786F4F2" w14:textId="7F7BB02B" w:rsidR="0052092D" w:rsidRPr="00C07995" w:rsidRDefault="007D0FCA" w:rsidP="0052092D">
            <w:pPr>
              <w:spacing w:line="240" w:lineRule="auto"/>
              <w:jc w:val="right"/>
              <w:rPr>
                <w:rFonts w:ascii="Browallia New" w:hAnsi="Browallia New" w:cs="Browallia New"/>
                <w:sz w:val="20"/>
                <w:szCs w:val="20"/>
                <w:cs/>
                <w:lang w:val="en-GB"/>
              </w:rPr>
            </w:pPr>
            <w:r>
              <w:rPr>
                <w:rFonts w:ascii="Browallia New" w:hAnsi="Browallia New" w:cs="Browallia New"/>
                <w:sz w:val="20"/>
                <w:szCs w:val="20"/>
                <w:lang w:val="en-GB"/>
              </w:rPr>
              <w:t>(101</w:t>
            </w:r>
            <w:r w:rsidR="00291766">
              <w:rPr>
                <w:rFonts w:ascii="Browallia New" w:hAnsi="Browallia New" w:cs="Browallia New"/>
                <w:sz w:val="20"/>
                <w:szCs w:val="20"/>
                <w:lang w:val="en-GB"/>
              </w:rPr>
              <w:t>,504)</w:t>
            </w:r>
          </w:p>
        </w:tc>
        <w:tc>
          <w:tcPr>
            <w:tcW w:w="1418" w:type="dxa"/>
          </w:tcPr>
          <w:p w14:paraId="3F6FC666" w14:textId="2F3C77BE" w:rsidR="0052092D" w:rsidRPr="00C07995"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w:t>
            </w:r>
            <w:r>
              <w:rPr>
                <w:rFonts w:ascii="Browallia New" w:hAnsi="Browallia New" w:cs="Browallia New"/>
                <w:sz w:val="20"/>
                <w:szCs w:val="20"/>
                <w:lang w:val="en-GB"/>
              </w:rPr>
              <w:t>130,759</w:t>
            </w:r>
            <w:r w:rsidRPr="00EB0437">
              <w:rPr>
                <w:rFonts w:ascii="Browallia New" w:hAnsi="Browallia New" w:cs="Browallia New"/>
                <w:sz w:val="20"/>
                <w:szCs w:val="20"/>
                <w:lang w:val="en-GB"/>
              </w:rPr>
              <w:t>)</w:t>
            </w:r>
          </w:p>
        </w:tc>
        <w:tc>
          <w:tcPr>
            <w:tcW w:w="1559" w:type="dxa"/>
          </w:tcPr>
          <w:p w14:paraId="3E1B12C4" w14:textId="019CCFDB" w:rsidR="0052092D" w:rsidRPr="00C07995" w:rsidRDefault="00291766" w:rsidP="0052092D">
            <w:pPr>
              <w:spacing w:line="240" w:lineRule="auto"/>
              <w:jc w:val="right"/>
              <w:rPr>
                <w:rFonts w:ascii="Browallia New" w:hAnsi="Browallia New" w:cs="Browallia New"/>
                <w:sz w:val="20"/>
                <w:szCs w:val="20"/>
              </w:rPr>
            </w:pPr>
            <w:r>
              <w:rPr>
                <w:rFonts w:ascii="Browallia New" w:hAnsi="Browallia New" w:cs="Browallia New"/>
                <w:sz w:val="20"/>
                <w:szCs w:val="20"/>
              </w:rPr>
              <w:t>228</w:t>
            </w:r>
            <w:r w:rsidR="00AB247A">
              <w:rPr>
                <w:rFonts w:ascii="Browallia New" w:hAnsi="Browallia New" w:cs="Browallia New"/>
                <w:sz w:val="20"/>
                <w:szCs w:val="20"/>
              </w:rPr>
              <w:t>,859</w:t>
            </w:r>
          </w:p>
        </w:tc>
        <w:tc>
          <w:tcPr>
            <w:tcW w:w="1559" w:type="dxa"/>
          </w:tcPr>
          <w:p w14:paraId="2FABCFA2" w14:textId="70B2711D" w:rsidR="0052092D" w:rsidRPr="00C07995"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rPr>
              <w:t>203,938</w:t>
            </w:r>
          </w:p>
        </w:tc>
        <w:tc>
          <w:tcPr>
            <w:tcW w:w="1418" w:type="dxa"/>
          </w:tcPr>
          <w:p w14:paraId="6D4938F0" w14:textId="05EEFF04" w:rsidR="0052092D" w:rsidRPr="00C07995" w:rsidRDefault="00AB247A"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(115,859)</w:t>
            </w:r>
          </w:p>
        </w:tc>
        <w:tc>
          <w:tcPr>
            <w:tcW w:w="1417" w:type="dxa"/>
          </w:tcPr>
          <w:p w14:paraId="2D1A4D25" w14:textId="57BB7B81" w:rsidR="0052092D" w:rsidRPr="00C07995"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(199,59</w:t>
            </w:r>
            <w:r>
              <w:rPr>
                <w:rFonts w:ascii="Browallia New" w:hAnsi="Browallia New" w:cs="Browallia New"/>
                <w:sz w:val="20"/>
                <w:szCs w:val="20"/>
                <w:lang w:val="en-GB"/>
              </w:rPr>
              <w:t>1</w:t>
            </w:r>
            <w:r w:rsidRPr="00EB0437">
              <w:rPr>
                <w:rFonts w:ascii="Browallia New" w:hAnsi="Browallia New" w:cs="Browallia New"/>
                <w:sz w:val="20"/>
                <w:szCs w:val="20"/>
                <w:lang w:val="en-GB"/>
              </w:rPr>
              <w:t>)</w:t>
            </w:r>
          </w:p>
        </w:tc>
        <w:tc>
          <w:tcPr>
            <w:tcW w:w="1418" w:type="dxa"/>
          </w:tcPr>
          <w:p w14:paraId="650E44F4" w14:textId="795655CD" w:rsidR="0052092D" w:rsidRPr="00C07995" w:rsidRDefault="00FD5744" w:rsidP="0052092D">
            <w:pPr>
              <w:spacing w:line="240" w:lineRule="auto"/>
              <w:jc w:val="right"/>
              <w:rPr>
                <w:rFonts w:ascii="Browallia New" w:hAnsi="Browallia New" w:cs="Browallia New"/>
                <w:sz w:val="20"/>
                <w:szCs w:val="20"/>
              </w:rPr>
            </w:pPr>
            <w:r>
              <w:rPr>
                <w:rFonts w:ascii="Browallia New" w:hAnsi="Browallia New" w:cs="Browallia New"/>
                <w:sz w:val="20"/>
                <w:szCs w:val="20"/>
              </w:rPr>
              <w:t>11,496</w:t>
            </w:r>
          </w:p>
        </w:tc>
        <w:tc>
          <w:tcPr>
            <w:tcW w:w="1417" w:type="dxa"/>
          </w:tcPr>
          <w:p w14:paraId="6F782D8A" w14:textId="3FE30457" w:rsidR="0052092D" w:rsidRPr="00C07995"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rPr>
              <w:t>(</w:t>
            </w:r>
            <w:r>
              <w:rPr>
                <w:rFonts w:ascii="Browallia New" w:hAnsi="Browallia New" w:cs="Browallia New"/>
                <w:sz w:val="20"/>
                <w:szCs w:val="20"/>
              </w:rPr>
              <w:t>126</w:t>
            </w:r>
            <w:r w:rsidRPr="00EB0437">
              <w:rPr>
                <w:rFonts w:ascii="Browallia New" w:hAnsi="Browallia New" w:cs="Browallia New"/>
                <w:sz w:val="20"/>
                <w:szCs w:val="20"/>
              </w:rPr>
              <w:t>,</w:t>
            </w:r>
            <w:r>
              <w:rPr>
                <w:rFonts w:ascii="Browallia New" w:hAnsi="Browallia New" w:cs="Browallia New"/>
                <w:sz w:val="20"/>
                <w:szCs w:val="20"/>
              </w:rPr>
              <w:t>412</w:t>
            </w:r>
            <w:r w:rsidRPr="00EB0437">
              <w:rPr>
                <w:rFonts w:ascii="Browallia New" w:hAnsi="Browallia New" w:cs="Browallia New"/>
                <w:sz w:val="20"/>
                <w:szCs w:val="20"/>
              </w:rPr>
              <w:t>)</w:t>
            </w:r>
          </w:p>
        </w:tc>
      </w:tr>
      <w:tr w:rsidR="0052092D" w:rsidRPr="00B771CA" w14:paraId="526CA57F" w14:textId="77777777" w:rsidTr="002D7855">
        <w:trPr>
          <w:cantSplit/>
        </w:trPr>
        <w:tc>
          <w:tcPr>
            <w:tcW w:w="3222" w:type="dxa"/>
          </w:tcPr>
          <w:p w14:paraId="43B36E8C" w14:textId="7F539A95" w:rsidR="0052092D" w:rsidRPr="00B771CA" w:rsidRDefault="0052092D" w:rsidP="0052092D">
            <w:pPr>
              <w:tabs>
                <w:tab w:val="clear" w:pos="227"/>
                <w:tab w:val="clear" w:pos="454"/>
                <w:tab w:val="clear" w:pos="2580"/>
              </w:tabs>
              <w:spacing w:line="240" w:lineRule="auto"/>
              <w:ind w:left="283" w:right="141"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(ลาว)</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เช่าสินเชื่อ</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55A4C4B4" w14:textId="564879FA" w:rsidR="0052092D" w:rsidRPr="00B771CA" w:rsidRDefault="000E3A61"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(3,063)</w:t>
            </w:r>
          </w:p>
        </w:tc>
        <w:tc>
          <w:tcPr>
            <w:tcW w:w="1418" w:type="dxa"/>
          </w:tcPr>
          <w:p w14:paraId="2D1B110C" w14:textId="3DCA76B6" w:rsidR="0052092D" w:rsidRPr="00B771CA" w:rsidRDefault="0052092D" w:rsidP="0052092D">
            <w:pPr>
              <w:tabs>
                <w:tab w:val="clear" w:pos="227"/>
                <w:tab w:val="left" w:pos="30"/>
              </w:tabs>
              <w:spacing w:line="240" w:lineRule="auto"/>
              <w:ind w:left="30" w:hanging="40"/>
              <w:jc w:val="right"/>
              <w:rPr>
                <w:rFonts w:ascii="Browallia New" w:hAnsi="Browallia New" w:cs="Browallia New"/>
                <w:sz w:val="20"/>
                <w:szCs w:val="20"/>
                <w:lang w:val="en-GB"/>
              </w:rPr>
            </w:pPr>
            <w:r w:rsidRPr="00EB0437">
              <w:rPr>
                <w:rFonts w:ascii="Browallia New" w:hAnsi="Browallia New" w:cs="Browallia New"/>
                <w:sz w:val="20"/>
                <w:szCs w:val="20"/>
                <w:lang w:val="en-GB"/>
              </w:rPr>
              <w:t>2,992</w:t>
            </w:r>
          </w:p>
        </w:tc>
        <w:tc>
          <w:tcPr>
            <w:tcW w:w="1559" w:type="dxa"/>
          </w:tcPr>
          <w:p w14:paraId="0269C32B" w14:textId="6F82061A" w:rsidR="0052092D" w:rsidRPr="00B771CA" w:rsidRDefault="005A24B8"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2E70F8E0" w14:textId="08AA5721"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(100)</w:t>
            </w:r>
          </w:p>
        </w:tc>
        <w:tc>
          <w:tcPr>
            <w:tcW w:w="1418" w:type="dxa"/>
          </w:tcPr>
          <w:p w14:paraId="3F088251" w14:textId="41E2025A" w:rsidR="0052092D" w:rsidRPr="00B771CA" w:rsidRDefault="005A24B8"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72</w:t>
            </w:r>
          </w:p>
        </w:tc>
        <w:tc>
          <w:tcPr>
            <w:tcW w:w="1417" w:type="dxa"/>
          </w:tcPr>
          <w:p w14:paraId="447C3F35" w14:textId="4E7DD708"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(62,000)</w:t>
            </w:r>
          </w:p>
        </w:tc>
        <w:tc>
          <w:tcPr>
            <w:tcW w:w="1418" w:type="dxa"/>
          </w:tcPr>
          <w:p w14:paraId="6D91AFAA" w14:textId="44338FFD" w:rsidR="0052092D" w:rsidRPr="00B771CA" w:rsidRDefault="00B07904"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2,991</w:t>
            </w:r>
          </w:p>
        </w:tc>
        <w:tc>
          <w:tcPr>
            <w:tcW w:w="1417" w:type="dxa"/>
          </w:tcPr>
          <w:p w14:paraId="090CFDAE" w14:textId="032A53C7"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3,686</w:t>
            </w:r>
          </w:p>
        </w:tc>
      </w:tr>
      <w:tr w:rsidR="0052092D" w:rsidRPr="00B771CA" w14:paraId="3075CFEE" w14:textId="77777777" w:rsidTr="002D7855">
        <w:trPr>
          <w:cantSplit/>
        </w:trPr>
        <w:tc>
          <w:tcPr>
            <w:tcW w:w="3222" w:type="dxa"/>
          </w:tcPr>
          <w:p w14:paraId="2D15D633" w14:textId="62AD8F31" w:rsidR="0052092D" w:rsidRPr="00B771CA" w:rsidRDefault="0052092D" w:rsidP="0052092D">
            <w:pPr>
              <w:tabs>
                <w:tab w:val="clear" w:pos="227"/>
                <w:tab w:val="clear" w:pos="454"/>
                <w:tab w:val="clear" w:pos="2580"/>
              </w:tabs>
              <w:spacing w:line="240" w:lineRule="auto"/>
              <w:ind w:left="283" w:right="141" w:hanging="252"/>
              <w:rPr>
                <w:rFonts w:ascii="Browallia New" w:hAnsi="Browallia New" w:cs="Browallia New"/>
                <w:sz w:val="20"/>
                <w:szCs w:val="20"/>
                <w:cs/>
              </w:rPr>
            </w:pPr>
            <w:r w:rsidRPr="00240F54">
              <w:rPr>
                <w:rFonts w:ascii="Browallia New" w:hAnsi="Browallia New" w:cs="Browallia New"/>
                <w:sz w:val="20"/>
                <w:szCs w:val="20"/>
                <w:cs/>
              </w:rPr>
              <w:t>บริษัท</w:t>
            </w:r>
            <w:r w:rsidRPr="00240F54">
              <w:rPr>
                <w:rFonts w:ascii="Browallia New" w:hAnsi="Browallia New" w:cs="Browallia New"/>
                <w:sz w:val="20"/>
                <w:szCs w:val="20"/>
              </w:rPr>
              <w:t xml:space="preserve"> </w:t>
            </w:r>
            <w:r w:rsidRPr="00240F54">
              <w:rPr>
                <w:rFonts w:ascii="Browallia New" w:hAnsi="Browallia New" w:cs="Browallia New"/>
                <w:sz w:val="20"/>
                <w:szCs w:val="20"/>
                <w:cs/>
              </w:rPr>
              <w:t>ไมด้า</w:t>
            </w:r>
            <w:r w:rsidRPr="00240F54">
              <w:rPr>
                <w:rFonts w:ascii="Browallia New" w:hAnsi="Browallia New" w:cs="Browallia New"/>
                <w:sz w:val="20"/>
                <w:szCs w:val="20"/>
              </w:rPr>
              <w:t xml:space="preserve"> </w:t>
            </w:r>
            <w:r w:rsidRPr="00240F54">
              <w:rPr>
                <w:rFonts w:ascii="Browallia New" w:hAnsi="Browallia New" w:cs="Browallia New"/>
                <w:sz w:val="20"/>
                <w:szCs w:val="20"/>
                <w:cs/>
              </w:rPr>
              <w:t>ดิเวลลอปเม้นท์</w:t>
            </w:r>
            <w:r w:rsidRPr="00240F54">
              <w:rPr>
                <w:rFonts w:ascii="Browallia New" w:hAnsi="Browallia New" w:cs="Browallia New"/>
                <w:sz w:val="20"/>
                <w:szCs w:val="20"/>
              </w:rPr>
              <w:t xml:space="preserve"> </w:t>
            </w:r>
            <w:r w:rsidRPr="00240F54">
              <w:rPr>
                <w:rFonts w:ascii="Browallia New" w:hAnsi="Browallia New" w:cs="Browallia New"/>
                <w:sz w:val="20"/>
                <w:szCs w:val="20"/>
                <w:cs/>
              </w:rPr>
              <w:t>จำกัด</w:t>
            </w:r>
          </w:p>
        </w:tc>
        <w:tc>
          <w:tcPr>
            <w:tcW w:w="1419" w:type="dxa"/>
          </w:tcPr>
          <w:p w14:paraId="39C72CEF" w14:textId="11111B6A" w:rsidR="0052092D" w:rsidRPr="00B771CA" w:rsidRDefault="00921E50"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11,</w:t>
            </w:r>
            <w:r w:rsidR="003D4D35">
              <w:rPr>
                <w:rFonts w:ascii="Browallia New" w:hAnsi="Browallia New" w:cs="Browallia New"/>
                <w:sz w:val="20"/>
                <w:szCs w:val="20"/>
                <w:lang w:val="en-GB"/>
              </w:rPr>
              <w:t>92</w:t>
            </w:r>
            <w:r w:rsidR="002655BE">
              <w:rPr>
                <w:rFonts w:ascii="Browallia New" w:hAnsi="Browallia New" w:cs="Browallia New"/>
                <w:sz w:val="20"/>
                <w:szCs w:val="20"/>
                <w:lang w:val="en-GB"/>
              </w:rPr>
              <w:t>1</w:t>
            </w:r>
          </w:p>
        </w:tc>
        <w:tc>
          <w:tcPr>
            <w:tcW w:w="1418" w:type="dxa"/>
          </w:tcPr>
          <w:p w14:paraId="29138E77" w14:textId="1B38F0EC" w:rsidR="0052092D" w:rsidRPr="00B771CA" w:rsidRDefault="0052092D"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10,917</w:t>
            </w:r>
          </w:p>
        </w:tc>
        <w:tc>
          <w:tcPr>
            <w:tcW w:w="1559" w:type="dxa"/>
          </w:tcPr>
          <w:p w14:paraId="6E4D2333" w14:textId="2B40719A" w:rsidR="0052092D" w:rsidRPr="00B771CA" w:rsidRDefault="003D4D35"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(30)</w:t>
            </w:r>
          </w:p>
        </w:tc>
        <w:tc>
          <w:tcPr>
            <w:tcW w:w="1559" w:type="dxa"/>
          </w:tcPr>
          <w:p w14:paraId="204C4FAB" w14:textId="09DD4E8E" w:rsidR="0052092D" w:rsidRPr="00B771CA" w:rsidRDefault="0052092D"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(145)</w:t>
            </w:r>
          </w:p>
        </w:tc>
        <w:tc>
          <w:tcPr>
            <w:tcW w:w="1418" w:type="dxa"/>
          </w:tcPr>
          <w:p w14:paraId="2A991B94" w14:textId="2FA7BBB1" w:rsidR="0052092D" w:rsidRPr="00B771CA" w:rsidRDefault="003D4D35"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r w:rsidR="00E72649">
              <w:rPr>
                <w:rFonts w:ascii="Browallia New" w:hAnsi="Browallia New" w:cs="Browallia New"/>
                <w:sz w:val="20"/>
                <w:szCs w:val="20"/>
                <w:lang w:val="en-GB"/>
              </w:rPr>
              <w:t>11,621</w:t>
            </w:r>
            <w:r w:rsidR="002655BE">
              <w:rPr>
                <w:rFonts w:ascii="Browallia New" w:hAnsi="Browallia New" w:cs="Browallia New"/>
                <w:sz w:val="20"/>
                <w:szCs w:val="20"/>
                <w:lang w:val="en-GB"/>
              </w:rPr>
              <w:t>)</w:t>
            </w:r>
          </w:p>
        </w:tc>
        <w:tc>
          <w:tcPr>
            <w:tcW w:w="1417" w:type="dxa"/>
          </w:tcPr>
          <w:p w14:paraId="4EC3C90B" w14:textId="4CAF3F92" w:rsidR="0052092D" w:rsidRPr="00B771CA" w:rsidRDefault="0052092D"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(15,666)</w:t>
            </w:r>
          </w:p>
        </w:tc>
        <w:tc>
          <w:tcPr>
            <w:tcW w:w="1418" w:type="dxa"/>
          </w:tcPr>
          <w:p w14:paraId="48048163" w14:textId="0E015966" w:rsidR="0052092D" w:rsidRPr="00B771CA" w:rsidRDefault="002655BE"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270</w:t>
            </w:r>
          </w:p>
        </w:tc>
        <w:tc>
          <w:tcPr>
            <w:tcW w:w="1417" w:type="dxa"/>
          </w:tcPr>
          <w:p w14:paraId="6FE49D5C" w14:textId="09DCA86D" w:rsidR="0052092D" w:rsidRPr="00B771CA" w:rsidRDefault="0052092D"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(1,896)</w:t>
            </w:r>
          </w:p>
        </w:tc>
      </w:tr>
      <w:tr w:rsidR="0052092D" w:rsidRPr="007D03EF" w14:paraId="2387D6B8" w14:textId="77777777" w:rsidTr="002D7855">
        <w:trPr>
          <w:cantSplit/>
        </w:trPr>
        <w:tc>
          <w:tcPr>
            <w:tcW w:w="3222" w:type="dxa"/>
          </w:tcPr>
          <w:p w14:paraId="32B69A87" w14:textId="1450646A" w:rsidR="0052092D" w:rsidRPr="00B771CA" w:rsidRDefault="0052092D" w:rsidP="0052092D">
            <w:pPr>
              <w:tabs>
                <w:tab w:val="clear" w:pos="227"/>
                <w:tab w:val="clear" w:pos="454"/>
                <w:tab w:val="clear" w:pos="2580"/>
              </w:tabs>
              <w:spacing w:line="240" w:lineRule="auto"/>
              <w:ind w:left="283" w:right="-110" w:hanging="252"/>
              <w:rPr>
                <w:rFonts w:ascii="Browallia New" w:hAnsi="Browallia New" w:cs="Browallia New"/>
                <w:sz w:val="20"/>
                <w:szCs w:val="20"/>
                <w:cs/>
              </w:rPr>
            </w:pPr>
            <w:r w:rsidRPr="00B771CA">
              <w:rPr>
                <w:rFonts w:ascii="Browallia New" w:hAnsi="Browallia New" w:cs="Browallia New"/>
                <w:sz w:val="20"/>
                <w:szCs w:val="20"/>
                <w:cs/>
              </w:rPr>
              <w:t>บริษัท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ไมด้า</w:t>
            </w:r>
            <w:r w:rsidRPr="00B771CA">
              <w:rPr>
                <w:rFonts w:ascii="Browallia New" w:hAnsi="Browallia New" w:cs="Browallia New"/>
                <w:sz w:val="20"/>
                <w:szCs w:val="20"/>
              </w:rPr>
              <w:t xml:space="preserve"> </w:t>
            </w:r>
            <w:r w:rsidRPr="00B771CA">
              <w:rPr>
                <w:rFonts w:ascii="Browallia New" w:hAnsi="Browallia New" w:cs="Browallia New"/>
                <w:sz w:val="20"/>
                <w:szCs w:val="20"/>
                <w:cs/>
              </w:rPr>
              <w:t>เอเจนซี่</w:t>
            </w:r>
            <w:r w:rsidRPr="00B771CA">
              <w:rPr>
                <w:rFonts w:ascii="Browallia New" w:hAnsi="Browallia New" w:cs="Browallia New"/>
                <w:sz w:val="20"/>
                <w:szCs w:val="20"/>
              </w:rPr>
              <w:t xml:space="preserve"> </w:t>
            </w:r>
            <w:r w:rsidRPr="00B771CA">
              <w:rPr>
                <w:rFonts w:ascii="Browallia New" w:hAnsi="Browallia New" w:cs="Browallia New"/>
                <w:sz w:val="20"/>
                <w:szCs w:val="20"/>
                <w:cs/>
              </w:rPr>
              <w:t>แอนด์</w:t>
            </w:r>
            <w:r w:rsidRPr="00B771CA">
              <w:rPr>
                <w:rFonts w:ascii="Browallia New" w:hAnsi="Browallia New" w:cs="Browallia New"/>
                <w:sz w:val="20"/>
                <w:szCs w:val="20"/>
              </w:rPr>
              <w:t xml:space="preserve"> </w:t>
            </w:r>
            <w:r w:rsidRPr="00B771CA">
              <w:rPr>
                <w:rFonts w:ascii="Browallia New" w:hAnsi="Browallia New" w:cs="Browallia New"/>
                <w:sz w:val="20"/>
                <w:szCs w:val="20"/>
                <w:cs/>
              </w:rPr>
              <w:t>ดิเวลลอปเม้นท์</w:t>
            </w:r>
            <w:r w:rsidRPr="00B771CA">
              <w:rPr>
                <w:rFonts w:ascii="Browallia New" w:hAnsi="Browallia New" w:cs="Browallia New"/>
                <w:sz w:val="20"/>
                <w:szCs w:val="20"/>
              </w:rPr>
              <w:t xml:space="preserve"> </w:t>
            </w:r>
            <w:r w:rsidRPr="00B771CA">
              <w:rPr>
                <w:rFonts w:ascii="Browallia New" w:hAnsi="Browallia New" w:cs="Browallia New"/>
                <w:sz w:val="20"/>
                <w:szCs w:val="20"/>
                <w:cs/>
              </w:rPr>
              <w:t>จำกัด</w:t>
            </w:r>
          </w:p>
        </w:tc>
        <w:tc>
          <w:tcPr>
            <w:tcW w:w="1419" w:type="dxa"/>
          </w:tcPr>
          <w:p w14:paraId="2253084F" w14:textId="1D42FF52" w:rsidR="0052092D" w:rsidRPr="00B771CA" w:rsidRDefault="0071032C"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5,098</w:t>
            </w:r>
          </w:p>
        </w:tc>
        <w:tc>
          <w:tcPr>
            <w:tcW w:w="1418" w:type="dxa"/>
          </w:tcPr>
          <w:p w14:paraId="66727B50" w14:textId="727F482D"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(2,244)</w:t>
            </w:r>
          </w:p>
        </w:tc>
        <w:tc>
          <w:tcPr>
            <w:tcW w:w="1559" w:type="dxa"/>
          </w:tcPr>
          <w:p w14:paraId="50F1AA3E" w14:textId="24D76428" w:rsidR="0052092D" w:rsidRPr="00EB0437" w:rsidRDefault="00482B70"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621CE1DD" w14:textId="0A1B4E98"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w:t>
            </w:r>
          </w:p>
        </w:tc>
        <w:tc>
          <w:tcPr>
            <w:tcW w:w="1418" w:type="dxa"/>
          </w:tcPr>
          <w:p w14:paraId="0911D738" w14:textId="43385058" w:rsidR="0052092D" w:rsidRPr="00B771CA" w:rsidRDefault="00870188"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(5,1</w:t>
            </w:r>
            <w:r w:rsidR="0053080E">
              <w:rPr>
                <w:rFonts w:ascii="Browallia New" w:hAnsi="Browallia New" w:cs="Browallia New"/>
                <w:sz w:val="20"/>
                <w:szCs w:val="20"/>
                <w:lang w:val="en-GB"/>
              </w:rPr>
              <w:t>40)</w:t>
            </w:r>
          </w:p>
        </w:tc>
        <w:tc>
          <w:tcPr>
            <w:tcW w:w="1417" w:type="dxa"/>
          </w:tcPr>
          <w:p w14:paraId="0C7A4375" w14:textId="7A26B2EE" w:rsidR="0052092D" w:rsidRPr="00B771CA"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2,323</w:t>
            </w:r>
          </w:p>
        </w:tc>
        <w:tc>
          <w:tcPr>
            <w:tcW w:w="1418" w:type="dxa"/>
          </w:tcPr>
          <w:p w14:paraId="497A9740" w14:textId="5ABE8260" w:rsidR="0052092D" w:rsidRPr="00B771CA" w:rsidRDefault="0053080E" w:rsidP="0052092D">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(42)</w:t>
            </w:r>
          </w:p>
        </w:tc>
        <w:tc>
          <w:tcPr>
            <w:tcW w:w="1417" w:type="dxa"/>
          </w:tcPr>
          <w:p w14:paraId="7F09517B" w14:textId="71361ABD" w:rsidR="0052092D" w:rsidRPr="003C30CB" w:rsidRDefault="0052092D" w:rsidP="0052092D">
            <w:pPr>
              <w:spacing w:line="240" w:lineRule="auto"/>
              <w:jc w:val="right"/>
              <w:rPr>
                <w:rFonts w:ascii="Browallia New" w:hAnsi="Browallia New" w:cs="Browallia New"/>
                <w:sz w:val="20"/>
                <w:szCs w:val="20"/>
                <w:lang w:val="en-GB"/>
              </w:rPr>
            </w:pPr>
            <w:r w:rsidRPr="00EB0437">
              <w:rPr>
                <w:rFonts w:ascii="Browallia New" w:hAnsi="Browallia New" w:cs="Browallia New"/>
                <w:sz w:val="20"/>
                <w:szCs w:val="20"/>
                <w:lang w:val="en-GB"/>
              </w:rPr>
              <w:t>80</w:t>
            </w:r>
          </w:p>
        </w:tc>
      </w:tr>
      <w:tr w:rsidR="00902BB7" w:rsidRPr="007D03EF" w14:paraId="2E6A3059" w14:textId="77777777" w:rsidTr="002D7855">
        <w:trPr>
          <w:cantSplit/>
        </w:trPr>
        <w:tc>
          <w:tcPr>
            <w:tcW w:w="3222" w:type="dxa"/>
          </w:tcPr>
          <w:p w14:paraId="45CC9728" w14:textId="26CF8AB6" w:rsidR="00902BB7" w:rsidRPr="00B771CA" w:rsidRDefault="00902BB7" w:rsidP="00902BB7">
            <w:pPr>
              <w:tabs>
                <w:tab w:val="clear" w:pos="227"/>
                <w:tab w:val="clear" w:pos="454"/>
                <w:tab w:val="clear" w:pos="2580"/>
              </w:tabs>
              <w:spacing w:line="240" w:lineRule="auto"/>
              <w:ind w:left="283" w:right="-110" w:hanging="252"/>
              <w:rPr>
                <w:rFonts w:ascii="Browallia New" w:hAnsi="Browallia New" w:cs="Browallia New"/>
                <w:sz w:val="20"/>
                <w:szCs w:val="20"/>
                <w:cs/>
              </w:rPr>
            </w:pPr>
            <w:r w:rsidRPr="00344167">
              <w:rPr>
                <w:rFonts w:ascii="Browallia New" w:hAnsi="Browallia New" w:cs="Browallia New" w:hint="cs"/>
                <w:sz w:val="20"/>
                <w:szCs w:val="20"/>
                <w:cs/>
              </w:rPr>
              <w:t>บริษัท เคเค เอสเธติค จำกัด</w:t>
            </w:r>
          </w:p>
        </w:tc>
        <w:tc>
          <w:tcPr>
            <w:tcW w:w="1419" w:type="dxa"/>
          </w:tcPr>
          <w:p w14:paraId="54CFBB16" w14:textId="6B21A04D" w:rsidR="00902BB7" w:rsidRPr="00B771CA" w:rsidRDefault="00EE53E5"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5,091</w:t>
            </w:r>
          </w:p>
        </w:tc>
        <w:tc>
          <w:tcPr>
            <w:tcW w:w="1418" w:type="dxa"/>
          </w:tcPr>
          <w:p w14:paraId="404927DD" w14:textId="4ED09EB1"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518B2034" w14:textId="4D1CEF3F" w:rsidR="00902BB7" w:rsidRPr="00EB0437" w:rsidRDefault="00EB1B5E"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(13</w:t>
            </w:r>
            <w:r w:rsidR="00EA78AD">
              <w:rPr>
                <w:rFonts w:ascii="Browallia New" w:hAnsi="Browallia New" w:cs="Browallia New"/>
                <w:sz w:val="20"/>
                <w:szCs w:val="20"/>
                <w:lang w:val="en-GB"/>
              </w:rPr>
              <w:t>,498)</w:t>
            </w:r>
          </w:p>
        </w:tc>
        <w:tc>
          <w:tcPr>
            <w:tcW w:w="1559" w:type="dxa"/>
          </w:tcPr>
          <w:p w14:paraId="615F3957" w14:textId="65B14FC1"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1D279F44" w14:textId="6CA2A569" w:rsidR="00902BB7" w:rsidRPr="00B771CA" w:rsidRDefault="00F137BA"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9,29</w:t>
            </w:r>
            <w:r w:rsidR="00FE7A7A">
              <w:rPr>
                <w:rFonts w:ascii="Browallia New" w:hAnsi="Browallia New" w:cs="Browallia New"/>
                <w:sz w:val="20"/>
                <w:szCs w:val="20"/>
                <w:lang w:val="en-GB"/>
              </w:rPr>
              <w:t>4</w:t>
            </w:r>
          </w:p>
        </w:tc>
        <w:tc>
          <w:tcPr>
            <w:tcW w:w="1417" w:type="dxa"/>
          </w:tcPr>
          <w:p w14:paraId="1415B352" w14:textId="763493FD"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1F8D0C6F" w14:textId="5D2D4854" w:rsidR="00902BB7" w:rsidRPr="00B771CA" w:rsidRDefault="00FE7A7A"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887</w:t>
            </w:r>
          </w:p>
        </w:tc>
        <w:tc>
          <w:tcPr>
            <w:tcW w:w="1417" w:type="dxa"/>
          </w:tcPr>
          <w:p w14:paraId="0122C848" w14:textId="62AF7E40"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r>
      <w:tr w:rsidR="00902BB7" w:rsidRPr="007D03EF" w14:paraId="0C89DD07" w14:textId="77777777" w:rsidTr="002D7855">
        <w:trPr>
          <w:cantSplit/>
        </w:trPr>
        <w:tc>
          <w:tcPr>
            <w:tcW w:w="3222" w:type="dxa"/>
          </w:tcPr>
          <w:p w14:paraId="2883CE7F" w14:textId="0309208B" w:rsidR="00902BB7" w:rsidRPr="00B771CA" w:rsidRDefault="00902BB7" w:rsidP="00902BB7">
            <w:pPr>
              <w:tabs>
                <w:tab w:val="clear" w:pos="227"/>
                <w:tab w:val="clear" w:pos="454"/>
                <w:tab w:val="clear" w:pos="2580"/>
              </w:tabs>
              <w:spacing w:line="240" w:lineRule="auto"/>
              <w:ind w:left="283" w:right="-110" w:hanging="252"/>
              <w:rPr>
                <w:rFonts w:ascii="Browallia New" w:hAnsi="Browallia New" w:cs="Browallia New"/>
                <w:sz w:val="20"/>
                <w:szCs w:val="20"/>
                <w:cs/>
              </w:rPr>
            </w:pPr>
            <w:r w:rsidRPr="00344167">
              <w:rPr>
                <w:rFonts w:ascii="Browallia New" w:hAnsi="Browallia New" w:cs="Browallia New" w:hint="cs"/>
                <w:sz w:val="20"/>
                <w:szCs w:val="20"/>
                <w:cs/>
              </w:rPr>
              <w:t>บริษัท อีสานไก่ย่าง จำกัด</w:t>
            </w:r>
          </w:p>
        </w:tc>
        <w:tc>
          <w:tcPr>
            <w:tcW w:w="1419" w:type="dxa"/>
          </w:tcPr>
          <w:p w14:paraId="6395B401" w14:textId="1A564072" w:rsidR="00902BB7" w:rsidRPr="00B771CA" w:rsidRDefault="005D111E"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w:t>
            </w:r>
            <w:r w:rsidR="00F869A8">
              <w:rPr>
                <w:rFonts w:ascii="Browallia New" w:hAnsi="Browallia New" w:cs="Browallia New"/>
                <w:sz w:val="20"/>
                <w:szCs w:val="20"/>
                <w:lang w:val="en-GB"/>
              </w:rPr>
              <w:t>057</w:t>
            </w:r>
          </w:p>
        </w:tc>
        <w:tc>
          <w:tcPr>
            <w:tcW w:w="1418" w:type="dxa"/>
          </w:tcPr>
          <w:p w14:paraId="01276A5A" w14:textId="3464D44D"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6027A5F5" w14:textId="682FC29B" w:rsidR="00902BB7" w:rsidRPr="00EB0437" w:rsidRDefault="00713F44"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(4,226)</w:t>
            </w:r>
          </w:p>
        </w:tc>
        <w:tc>
          <w:tcPr>
            <w:tcW w:w="1559" w:type="dxa"/>
          </w:tcPr>
          <w:p w14:paraId="6C1688BC" w14:textId="5E4D792D"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37888CB5" w14:textId="24D221A0" w:rsidR="00902BB7" w:rsidRPr="00B771CA" w:rsidRDefault="009E6D02"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2,400</w:t>
            </w:r>
          </w:p>
        </w:tc>
        <w:tc>
          <w:tcPr>
            <w:tcW w:w="1417" w:type="dxa"/>
          </w:tcPr>
          <w:p w14:paraId="0C8AD1B3" w14:textId="5A1E444C"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449B809E" w14:textId="15CFB42C" w:rsidR="00902BB7" w:rsidRPr="00B771CA" w:rsidRDefault="009759CE"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231</w:t>
            </w:r>
          </w:p>
        </w:tc>
        <w:tc>
          <w:tcPr>
            <w:tcW w:w="1417" w:type="dxa"/>
          </w:tcPr>
          <w:p w14:paraId="1CA1F6E8" w14:textId="018B39B7"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r>
      <w:tr w:rsidR="00902BB7" w:rsidRPr="007D03EF" w14:paraId="6665D1E5" w14:textId="77777777" w:rsidTr="002D7855">
        <w:trPr>
          <w:cantSplit/>
        </w:trPr>
        <w:tc>
          <w:tcPr>
            <w:tcW w:w="3222" w:type="dxa"/>
          </w:tcPr>
          <w:p w14:paraId="356A2844" w14:textId="10321F5C" w:rsidR="00902BB7" w:rsidRPr="00B771CA" w:rsidRDefault="00902BB7" w:rsidP="00902BB7">
            <w:pPr>
              <w:tabs>
                <w:tab w:val="clear" w:pos="227"/>
                <w:tab w:val="clear" w:pos="454"/>
                <w:tab w:val="clear" w:pos="2580"/>
              </w:tabs>
              <w:spacing w:line="240" w:lineRule="auto"/>
              <w:ind w:left="283" w:right="-110" w:hanging="252"/>
              <w:rPr>
                <w:rFonts w:ascii="Browallia New" w:hAnsi="Browallia New" w:cs="Browallia New"/>
                <w:sz w:val="20"/>
                <w:szCs w:val="20"/>
                <w:cs/>
              </w:rPr>
            </w:pPr>
            <w:r w:rsidRPr="00344167">
              <w:rPr>
                <w:rFonts w:ascii="Browallia New" w:hAnsi="Browallia New" w:cs="Browallia New" w:hint="cs"/>
                <w:sz w:val="20"/>
                <w:szCs w:val="20"/>
                <w:cs/>
              </w:rPr>
              <w:t>บริษัท เลิศรส จำกัด</w:t>
            </w:r>
          </w:p>
        </w:tc>
        <w:tc>
          <w:tcPr>
            <w:tcW w:w="1419" w:type="dxa"/>
          </w:tcPr>
          <w:p w14:paraId="449777F1" w14:textId="485622AD" w:rsidR="00902BB7" w:rsidRPr="00B771CA" w:rsidRDefault="00356691"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(988)</w:t>
            </w:r>
          </w:p>
        </w:tc>
        <w:tc>
          <w:tcPr>
            <w:tcW w:w="1418" w:type="dxa"/>
          </w:tcPr>
          <w:p w14:paraId="01E13E15" w14:textId="1B316C4F"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391763D3" w14:textId="115480CB" w:rsidR="00902BB7" w:rsidRPr="00EB0437" w:rsidRDefault="00356691"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(10</w:t>
            </w:r>
            <w:r w:rsidR="007A2250">
              <w:rPr>
                <w:rFonts w:ascii="Browallia New" w:hAnsi="Browallia New" w:cs="Browallia New"/>
                <w:sz w:val="20"/>
                <w:szCs w:val="20"/>
                <w:lang w:val="en-GB"/>
              </w:rPr>
              <w:t>,953)</w:t>
            </w:r>
          </w:p>
        </w:tc>
        <w:tc>
          <w:tcPr>
            <w:tcW w:w="1559" w:type="dxa"/>
          </w:tcPr>
          <w:p w14:paraId="515D7856" w14:textId="5D2E99EC"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09DE4E31" w14:textId="7EA22043" w:rsidR="00902BB7" w:rsidRPr="00B771CA" w:rsidRDefault="007A2250"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12,8</w:t>
            </w:r>
            <w:r w:rsidR="007D4913">
              <w:rPr>
                <w:rFonts w:ascii="Browallia New" w:hAnsi="Browallia New" w:cs="Browallia New"/>
                <w:sz w:val="20"/>
                <w:szCs w:val="20"/>
                <w:lang w:val="en-GB"/>
              </w:rPr>
              <w:t>8</w:t>
            </w:r>
            <w:r w:rsidR="00E7015D">
              <w:rPr>
                <w:rFonts w:ascii="Browallia New" w:hAnsi="Browallia New" w:cs="Browallia New"/>
                <w:sz w:val="20"/>
                <w:szCs w:val="20"/>
                <w:lang w:val="en-GB"/>
              </w:rPr>
              <w:t>1</w:t>
            </w:r>
          </w:p>
        </w:tc>
        <w:tc>
          <w:tcPr>
            <w:tcW w:w="1417" w:type="dxa"/>
          </w:tcPr>
          <w:p w14:paraId="306A6433" w14:textId="562F0D52"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7C92CD6B" w14:textId="521738B2" w:rsidR="00902BB7" w:rsidRPr="00B771CA" w:rsidRDefault="00E7015D"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940</w:t>
            </w:r>
          </w:p>
        </w:tc>
        <w:tc>
          <w:tcPr>
            <w:tcW w:w="1417" w:type="dxa"/>
          </w:tcPr>
          <w:p w14:paraId="26DF7A5C" w14:textId="5531DA80"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r>
      <w:tr w:rsidR="00902BB7" w:rsidRPr="007D03EF" w14:paraId="31177E78" w14:textId="77777777" w:rsidTr="002D7855">
        <w:trPr>
          <w:cantSplit/>
        </w:trPr>
        <w:tc>
          <w:tcPr>
            <w:tcW w:w="3222" w:type="dxa"/>
          </w:tcPr>
          <w:p w14:paraId="236E4499" w14:textId="6DE9BC00" w:rsidR="00902BB7" w:rsidRPr="00B771CA" w:rsidRDefault="00902BB7" w:rsidP="00902BB7">
            <w:pPr>
              <w:tabs>
                <w:tab w:val="clear" w:pos="227"/>
                <w:tab w:val="clear" w:pos="454"/>
                <w:tab w:val="clear" w:pos="2580"/>
              </w:tabs>
              <w:spacing w:line="240" w:lineRule="auto"/>
              <w:ind w:left="283" w:right="-110" w:hanging="252"/>
              <w:rPr>
                <w:rFonts w:ascii="Browallia New" w:hAnsi="Browallia New" w:cs="Browallia New"/>
                <w:sz w:val="20"/>
                <w:szCs w:val="20"/>
                <w:cs/>
              </w:rPr>
            </w:pPr>
            <w:r w:rsidRPr="00344167">
              <w:rPr>
                <w:rFonts w:ascii="Browallia New" w:hAnsi="Browallia New" w:cs="Browallia New" w:hint="cs"/>
                <w:sz w:val="20"/>
                <w:szCs w:val="20"/>
                <w:cs/>
              </w:rPr>
              <w:t>บริษัท จีที พลัส จำกัด</w:t>
            </w:r>
          </w:p>
        </w:tc>
        <w:tc>
          <w:tcPr>
            <w:tcW w:w="1419" w:type="dxa"/>
          </w:tcPr>
          <w:p w14:paraId="584A628B" w14:textId="446D38A6" w:rsidR="00902BB7" w:rsidRPr="00B771CA" w:rsidRDefault="00093DED"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39</w:t>
            </w:r>
            <w:r w:rsidR="008F0A83">
              <w:rPr>
                <w:rFonts w:ascii="Browallia New" w:hAnsi="Browallia New" w:cs="Browallia New"/>
                <w:sz w:val="20"/>
                <w:szCs w:val="20"/>
                <w:lang w:val="en-GB"/>
              </w:rPr>
              <w:t>4</w:t>
            </w:r>
          </w:p>
        </w:tc>
        <w:tc>
          <w:tcPr>
            <w:tcW w:w="1418" w:type="dxa"/>
          </w:tcPr>
          <w:p w14:paraId="38B35AD8" w14:textId="5214E079"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559" w:type="dxa"/>
          </w:tcPr>
          <w:p w14:paraId="53B0DCF8" w14:textId="5F0F00EB" w:rsidR="00902BB7" w:rsidRPr="00EB0437" w:rsidRDefault="008F0A83"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(394)</w:t>
            </w:r>
          </w:p>
        </w:tc>
        <w:tc>
          <w:tcPr>
            <w:tcW w:w="1559" w:type="dxa"/>
          </w:tcPr>
          <w:p w14:paraId="431A0164" w14:textId="5FD3E61F"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57B4375D" w14:textId="5DA310D6" w:rsidR="00902BB7" w:rsidRPr="00B771CA" w:rsidRDefault="008F0A83"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7" w:type="dxa"/>
          </w:tcPr>
          <w:p w14:paraId="37BCC30D" w14:textId="661EEA57"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8" w:type="dxa"/>
          </w:tcPr>
          <w:p w14:paraId="5F93A283" w14:textId="53C9B6EF" w:rsidR="00902BB7" w:rsidRPr="00B771CA" w:rsidRDefault="008F0A83"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c>
          <w:tcPr>
            <w:tcW w:w="1417" w:type="dxa"/>
          </w:tcPr>
          <w:p w14:paraId="3DCE5ECC" w14:textId="7498431B" w:rsidR="00902BB7" w:rsidRPr="00EB0437" w:rsidRDefault="00902BB7" w:rsidP="00902BB7">
            <w:pPr>
              <w:spacing w:line="240" w:lineRule="auto"/>
              <w:jc w:val="right"/>
              <w:rPr>
                <w:rFonts w:ascii="Browallia New" w:hAnsi="Browallia New" w:cs="Browallia New"/>
                <w:sz w:val="20"/>
                <w:szCs w:val="20"/>
                <w:lang w:val="en-GB"/>
              </w:rPr>
            </w:pPr>
            <w:r>
              <w:rPr>
                <w:rFonts w:ascii="Browallia New" w:hAnsi="Browallia New" w:cs="Browallia New"/>
                <w:sz w:val="20"/>
                <w:szCs w:val="20"/>
                <w:lang w:val="en-GB"/>
              </w:rPr>
              <w:t>-</w:t>
            </w:r>
          </w:p>
        </w:tc>
      </w:tr>
    </w:tbl>
    <w:p w14:paraId="74A1BE00" w14:textId="77777777" w:rsidR="003D6E2A" w:rsidRDefault="003D6E2A" w:rsidP="00544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6"/>
          <w:szCs w:val="26"/>
          <w:cs/>
          <w:lang w:val="en-GB"/>
        </w:rPr>
        <w:sectPr w:rsidR="003D6E2A" w:rsidSect="00AE1011">
          <w:footerReference w:type="default" r:id="rId13"/>
          <w:pgSz w:w="16834" w:h="11909" w:orient="landscape" w:code="9"/>
          <w:pgMar w:top="1170" w:right="1166" w:bottom="1138" w:left="806" w:header="1140" w:footer="74" w:gutter="0"/>
          <w:cols w:space="720"/>
        </w:sectPr>
      </w:pPr>
    </w:p>
    <w:p w14:paraId="7AC40893" w14:textId="5A9E299A" w:rsidR="006971B8" w:rsidRPr="0053034E"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53034E">
        <w:rPr>
          <w:rFonts w:ascii="Browallia New" w:hAnsi="Browallia New" w:cs="Browallia New"/>
          <w:b/>
          <w:bCs/>
          <w:sz w:val="28"/>
          <w:szCs w:val="28"/>
          <w:cs/>
          <w:lang w:val="en-GB"/>
        </w:rPr>
        <w:t>ที่ดิน</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อาคาร</w:t>
      </w:r>
      <w:r w:rsidR="00F46B29" w:rsidRPr="00F46B29">
        <w:rPr>
          <w:rFonts w:ascii="Browallia New" w:hAnsi="Browallia New" w:cs="Browallia New"/>
          <w:b/>
          <w:bCs/>
          <w:sz w:val="28"/>
          <w:szCs w:val="28"/>
        </w:rPr>
        <w:t xml:space="preserve"> </w:t>
      </w:r>
      <w:r w:rsidRPr="0053034E">
        <w:rPr>
          <w:rFonts w:ascii="Browallia New" w:hAnsi="Browallia New" w:cs="Browallia New"/>
          <w:b/>
          <w:bCs/>
          <w:sz w:val="28"/>
          <w:szCs w:val="28"/>
          <w:cs/>
          <w:lang w:val="en-GB"/>
        </w:rPr>
        <w:t>และอุปกรณ์</w:t>
      </w:r>
      <w:r w:rsidR="00F46B29" w:rsidRPr="00F46B29">
        <w:rPr>
          <w:rFonts w:ascii="Browallia New" w:hAnsi="Browallia New" w:cs="Browallia New"/>
          <w:b/>
          <w:bCs/>
          <w:sz w:val="28"/>
          <w:szCs w:val="28"/>
        </w:rPr>
        <w:t xml:space="preserve"> </w:t>
      </w:r>
      <w:r w:rsidR="00A644FF" w:rsidRPr="0053034E">
        <w:rPr>
          <w:rFonts w:ascii="Browallia New" w:hAnsi="Browallia New" w:cs="Browallia New"/>
          <w:b/>
          <w:bCs/>
          <w:sz w:val="28"/>
          <w:szCs w:val="28"/>
          <w:lang w:val="en-GB"/>
        </w:rPr>
        <w:t xml:space="preserve">- </w:t>
      </w:r>
      <w:r w:rsidR="00A644FF" w:rsidRPr="0053034E">
        <w:rPr>
          <w:rFonts w:ascii="Browallia New" w:hAnsi="Browallia New" w:cs="Browallia New"/>
          <w:b/>
          <w:bCs/>
          <w:sz w:val="28"/>
          <w:szCs w:val="28"/>
          <w:cs/>
          <w:lang w:val="en-GB"/>
        </w:rPr>
        <w:t>สุทธิ</w:t>
      </w:r>
    </w:p>
    <w:p w14:paraId="509EB191" w14:textId="77777777" w:rsidR="00EA0032" w:rsidRPr="00353CE8" w:rsidRDefault="00EA0032" w:rsidP="00EA00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0"/>
          <w:szCs w:val="10"/>
          <w:highlight w:val="cyan"/>
          <w:lang w:val="en-GB"/>
        </w:rPr>
      </w:pPr>
    </w:p>
    <w:tbl>
      <w:tblPr>
        <w:tblW w:w="9261" w:type="dxa"/>
        <w:tblInd w:w="279" w:type="dxa"/>
        <w:tblLayout w:type="fixed"/>
        <w:tblCellMar>
          <w:left w:w="115" w:type="dxa"/>
          <w:right w:w="115" w:type="dxa"/>
        </w:tblCellMar>
        <w:tblLook w:val="0000" w:firstRow="0" w:lastRow="0" w:firstColumn="0" w:lastColumn="0" w:noHBand="0" w:noVBand="0"/>
      </w:tblPr>
      <w:tblGrid>
        <w:gridCol w:w="2601"/>
        <w:gridCol w:w="1080"/>
        <w:gridCol w:w="1170"/>
        <w:gridCol w:w="1170"/>
        <w:gridCol w:w="1170"/>
        <w:gridCol w:w="1080"/>
        <w:gridCol w:w="990"/>
      </w:tblGrid>
      <w:tr w:rsidR="008311DA" w:rsidRPr="00353CE8" w14:paraId="4E5D62E2" w14:textId="77777777" w:rsidTr="00CA5689">
        <w:trPr>
          <w:cantSplit/>
        </w:trPr>
        <w:tc>
          <w:tcPr>
            <w:tcW w:w="2601" w:type="dxa"/>
          </w:tcPr>
          <w:p w14:paraId="3CB781B7"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6F821BE"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5833752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170" w:type="dxa"/>
          </w:tcPr>
          <w:p w14:paraId="4923228D" w14:textId="77777777"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p>
        </w:tc>
        <w:tc>
          <w:tcPr>
            <w:tcW w:w="1170" w:type="dxa"/>
          </w:tcPr>
          <w:p w14:paraId="63F167F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2070" w:type="dxa"/>
            <w:gridSpan w:val="2"/>
          </w:tcPr>
          <w:p w14:paraId="3F2D77E5" w14:textId="70789829" w:rsidR="008311DA" w:rsidRPr="00353CE8" w:rsidRDefault="00F46B29" w:rsidP="001B4041">
            <w:pPr>
              <w:spacing w:line="240" w:lineRule="auto"/>
              <w:ind w:left="-931" w:right="-36"/>
              <w:jc w:val="right"/>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(หน่วย</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008311DA" w:rsidRPr="00353CE8">
              <w:rPr>
                <w:rFonts w:ascii="Browallia New" w:hAnsi="Browallia New" w:cs="Browallia New"/>
                <w:snapToGrid w:val="0"/>
                <w:color w:val="000000"/>
                <w:sz w:val="19"/>
                <w:szCs w:val="19"/>
                <w:cs/>
                <w:lang w:eastAsia="th-TH"/>
              </w:rPr>
              <w:t>พันบาท)</w:t>
            </w:r>
          </w:p>
        </w:tc>
      </w:tr>
      <w:tr w:rsidR="008311DA" w:rsidRPr="00353CE8" w14:paraId="43C95151" w14:textId="77777777" w:rsidTr="002F47D3">
        <w:trPr>
          <w:cantSplit/>
        </w:trPr>
        <w:tc>
          <w:tcPr>
            <w:tcW w:w="2601" w:type="dxa"/>
          </w:tcPr>
          <w:p w14:paraId="6FA75802"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6660" w:type="dxa"/>
            <w:gridSpan w:val="6"/>
          </w:tcPr>
          <w:p w14:paraId="01E831C0" w14:textId="77777777" w:rsidR="008311DA" w:rsidRPr="00353CE8" w:rsidRDefault="008311DA" w:rsidP="001B4041">
            <w:pPr>
              <w:pBdr>
                <w:bottom w:val="single" w:sz="4" w:space="1" w:color="auto"/>
              </w:pBdr>
              <w:tabs>
                <w:tab w:val="left" w:pos="2160"/>
              </w:tabs>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งบการเงินรวม</w:t>
            </w:r>
          </w:p>
        </w:tc>
      </w:tr>
      <w:tr w:rsidR="008311DA" w:rsidRPr="00353CE8" w14:paraId="0C8F4FF9" w14:textId="77777777" w:rsidTr="002F47D3">
        <w:trPr>
          <w:cantSplit/>
        </w:trPr>
        <w:tc>
          <w:tcPr>
            <w:tcW w:w="2601" w:type="dxa"/>
          </w:tcPr>
          <w:p w14:paraId="1D415D9B"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6FB0D13B"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ที่ดิน</w:t>
            </w:r>
          </w:p>
        </w:tc>
        <w:tc>
          <w:tcPr>
            <w:tcW w:w="1170" w:type="dxa"/>
          </w:tcPr>
          <w:p w14:paraId="6D57C109"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อาคารและ</w:t>
            </w:r>
          </w:p>
        </w:tc>
        <w:tc>
          <w:tcPr>
            <w:tcW w:w="1170" w:type="dxa"/>
          </w:tcPr>
          <w:p w14:paraId="5A95792B" w14:textId="044E1DBB" w:rsidR="008311DA" w:rsidRPr="00353CE8" w:rsidRDefault="008311DA" w:rsidP="001B4041">
            <w:pP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เครื่องตกแต่ง</w:t>
            </w:r>
            <w:r w:rsidR="00F46B29" w:rsidRPr="00353CE8">
              <w:rPr>
                <w:rFonts w:ascii="Browallia New" w:hAnsi="Browallia New" w:cs="Browallia New"/>
                <w:snapToGrid w:val="0"/>
                <w:color w:val="000000"/>
                <w:sz w:val="19"/>
                <w:szCs w:val="19"/>
                <w:lang w:eastAsia="th-TH"/>
              </w:rPr>
              <w:t xml:space="preserve"> </w:t>
            </w:r>
          </w:p>
        </w:tc>
        <w:tc>
          <w:tcPr>
            <w:tcW w:w="1170" w:type="dxa"/>
          </w:tcPr>
          <w:p w14:paraId="33564D0D"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10D6AAD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990" w:type="dxa"/>
          </w:tcPr>
          <w:p w14:paraId="1663C52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45F36985" w14:textId="77777777" w:rsidTr="002F47D3">
        <w:trPr>
          <w:cantSplit/>
        </w:trPr>
        <w:tc>
          <w:tcPr>
            <w:tcW w:w="2601" w:type="dxa"/>
          </w:tcPr>
          <w:p w14:paraId="70FBBF0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04DC3288"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และส่วนปรับ</w:t>
            </w:r>
          </w:p>
        </w:tc>
        <w:tc>
          <w:tcPr>
            <w:tcW w:w="1170" w:type="dxa"/>
          </w:tcPr>
          <w:p w14:paraId="0E8B4DDF"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ส่วนปรับปรุง</w:t>
            </w:r>
          </w:p>
        </w:tc>
        <w:tc>
          <w:tcPr>
            <w:tcW w:w="1170" w:type="dxa"/>
          </w:tcPr>
          <w:p w14:paraId="11371BE9" w14:textId="34B9A0B4"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ติดตั้ง</w:t>
            </w:r>
            <w:r w:rsidR="00F46B29"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และ</w:t>
            </w:r>
          </w:p>
        </w:tc>
        <w:tc>
          <w:tcPr>
            <w:tcW w:w="1170" w:type="dxa"/>
          </w:tcPr>
          <w:p w14:paraId="0A368075"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c>
          <w:tcPr>
            <w:tcW w:w="1080" w:type="dxa"/>
          </w:tcPr>
          <w:p w14:paraId="67EAAE91"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งานระหว่าง</w:t>
            </w:r>
          </w:p>
        </w:tc>
        <w:tc>
          <w:tcPr>
            <w:tcW w:w="990" w:type="dxa"/>
          </w:tcPr>
          <w:p w14:paraId="3137D502" w14:textId="77777777" w:rsidR="008311DA" w:rsidRPr="00353CE8" w:rsidRDefault="008311DA" w:rsidP="001B4041">
            <w:pPr>
              <w:spacing w:line="240" w:lineRule="auto"/>
              <w:ind w:right="-36"/>
              <w:jc w:val="center"/>
              <w:rPr>
                <w:rFonts w:ascii="Browallia New" w:hAnsi="Browallia New" w:cs="Browallia New"/>
                <w:snapToGrid w:val="0"/>
                <w:color w:val="000000"/>
                <w:sz w:val="19"/>
                <w:szCs w:val="19"/>
                <w:cs/>
                <w:lang w:eastAsia="th-TH"/>
              </w:rPr>
            </w:pPr>
          </w:p>
        </w:tc>
      </w:tr>
      <w:tr w:rsidR="008311DA" w:rsidRPr="00353CE8" w14:paraId="6D7A69AF" w14:textId="77777777" w:rsidTr="002F47D3">
        <w:trPr>
          <w:cantSplit/>
        </w:trPr>
        <w:tc>
          <w:tcPr>
            <w:tcW w:w="2601" w:type="dxa"/>
          </w:tcPr>
          <w:p w14:paraId="2623EB36" w14:textId="77777777" w:rsidR="008311DA" w:rsidRPr="00353CE8" w:rsidRDefault="008311DA" w:rsidP="001B4041">
            <w:pPr>
              <w:spacing w:line="240" w:lineRule="auto"/>
              <w:ind w:left="162" w:right="-36" w:hanging="162"/>
              <w:jc w:val="center"/>
              <w:rPr>
                <w:rFonts w:ascii="Browallia New" w:hAnsi="Browallia New" w:cs="Browallia New"/>
                <w:snapToGrid w:val="0"/>
                <w:color w:val="000000"/>
                <w:sz w:val="19"/>
                <w:szCs w:val="19"/>
                <w:cs/>
                <w:lang w:eastAsia="th-TH"/>
              </w:rPr>
            </w:pPr>
          </w:p>
        </w:tc>
        <w:tc>
          <w:tcPr>
            <w:tcW w:w="1080" w:type="dxa"/>
          </w:tcPr>
          <w:p w14:paraId="4B032C91"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ปรุงที่ดิน</w:t>
            </w:r>
          </w:p>
        </w:tc>
        <w:tc>
          <w:tcPr>
            <w:tcW w:w="1170" w:type="dxa"/>
          </w:tcPr>
          <w:p w14:paraId="53D1881F"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อาคาร</w:t>
            </w:r>
          </w:p>
        </w:tc>
        <w:tc>
          <w:tcPr>
            <w:tcW w:w="1170" w:type="dxa"/>
          </w:tcPr>
          <w:p w14:paraId="285FF81C" w14:textId="77777777" w:rsidR="008311DA" w:rsidRPr="00353CE8" w:rsidRDefault="008311DA" w:rsidP="00317025">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อุปกรณ์สำนักงาน</w:t>
            </w:r>
          </w:p>
        </w:tc>
        <w:tc>
          <w:tcPr>
            <w:tcW w:w="1170" w:type="dxa"/>
          </w:tcPr>
          <w:p w14:paraId="04BE24C4"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ยานพาหนะ</w:t>
            </w:r>
          </w:p>
        </w:tc>
        <w:tc>
          <w:tcPr>
            <w:tcW w:w="1080" w:type="dxa"/>
          </w:tcPr>
          <w:p w14:paraId="0D951779"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ก่อสร้าง</w:t>
            </w:r>
          </w:p>
        </w:tc>
        <w:tc>
          <w:tcPr>
            <w:tcW w:w="990" w:type="dxa"/>
          </w:tcPr>
          <w:p w14:paraId="2BB22D23" w14:textId="77777777" w:rsidR="008311DA" w:rsidRPr="00353CE8" w:rsidRDefault="008311DA" w:rsidP="00317025">
            <w:pPr>
              <w:pBdr>
                <w:bottom w:val="single" w:sz="4" w:space="1" w:color="auto"/>
              </w:pBdr>
              <w:spacing w:line="240" w:lineRule="auto"/>
              <w:ind w:right="-36"/>
              <w:jc w:val="center"/>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รวม</w:t>
            </w:r>
          </w:p>
        </w:tc>
      </w:tr>
      <w:tr w:rsidR="0052092D" w:rsidRPr="00353CE8" w14:paraId="39DC34DD" w14:textId="77777777" w:rsidTr="002F47D3">
        <w:trPr>
          <w:cantSplit/>
        </w:trPr>
        <w:tc>
          <w:tcPr>
            <w:tcW w:w="2601" w:type="dxa"/>
          </w:tcPr>
          <w:p w14:paraId="65E5C279" w14:textId="73594B55" w:rsidR="0052092D" w:rsidRPr="00353CE8" w:rsidRDefault="0052092D" w:rsidP="001B4041">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ราคาทุน</w:t>
            </w:r>
          </w:p>
        </w:tc>
        <w:tc>
          <w:tcPr>
            <w:tcW w:w="1080" w:type="dxa"/>
          </w:tcPr>
          <w:p w14:paraId="3A628322"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704D8DC2"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6A444695"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c>
          <w:tcPr>
            <w:tcW w:w="1170" w:type="dxa"/>
          </w:tcPr>
          <w:p w14:paraId="5854ACC0"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c>
          <w:tcPr>
            <w:tcW w:w="1080" w:type="dxa"/>
          </w:tcPr>
          <w:p w14:paraId="43742DCC"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c>
          <w:tcPr>
            <w:tcW w:w="990" w:type="dxa"/>
          </w:tcPr>
          <w:p w14:paraId="5B0DC21A" w14:textId="77777777" w:rsidR="0052092D" w:rsidRPr="00353CE8" w:rsidRDefault="0052092D" w:rsidP="001B4041">
            <w:pPr>
              <w:spacing w:line="240" w:lineRule="auto"/>
              <w:ind w:right="-36"/>
              <w:jc w:val="both"/>
              <w:rPr>
                <w:rFonts w:ascii="Browallia New" w:hAnsi="Browallia New" w:cs="Browallia New"/>
                <w:snapToGrid w:val="0"/>
                <w:color w:val="000000"/>
                <w:sz w:val="19"/>
                <w:szCs w:val="19"/>
                <w:cs/>
                <w:lang w:eastAsia="th-TH"/>
              </w:rPr>
            </w:pPr>
          </w:p>
        </w:tc>
      </w:tr>
      <w:tr w:rsidR="0052092D" w:rsidRPr="00353CE8" w14:paraId="3537AF1F" w14:textId="77777777" w:rsidTr="0029051B">
        <w:trPr>
          <w:cantSplit/>
        </w:trPr>
        <w:tc>
          <w:tcPr>
            <w:tcW w:w="2601" w:type="dxa"/>
          </w:tcPr>
          <w:p w14:paraId="15D6E605" w14:textId="118E9983" w:rsidR="0052092D" w:rsidRPr="00353CE8" w:rsidRDefault="0052092D" w:rsidP="0052092D">
            <w:pPr>
              <w:spacing w:line="240" w:lineRule="auto"/>
              <w:ind w:left="162" w:right="-36" w:hanging="162"/>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tcPr>
          <w:p w14:paraId="70430C3B" w14:textId="5E370748"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519,805</w:t>
            </w:r>
          </w:p>
        </w:tc>
        <w:tc>
          <w:tcPr>
            <w:tcW w:w="1170" w:type="dxa"/>
          </w:tcPr>
          <w:p w14:paraId="57391909" w14:textId="001F3212"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2,577,226</w:t>
            </w:r>
          </w:p>
        </w:tc>
        <w:tc>
          <w:tcPr>
            <w:tcW w:w="1170" w:type="dxa"/>
          </w:tcPr>
          <w:p w14:paraId="448253CC" w14:textId="47D09902"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922,730</w:t>
            </w:r>
          </w:p>
        </w:tc>
        <w:tc>
          <w:tcPr>
            <w:tcW w:w="1170" w:type="dxa"/>
          </w:tcPr>
          <w:p w14:paraId="56D597AB" w14:textId="288AAB9C"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296,789</w:t>
            </w:r>
          </w:p>
        </w:tc>
        <w:tc>
          <w:tcPr>
            <w:tcW w:w="1080" w:type="dxa"/>
          </w:tcPr>
          <w:p w14:paraId="5B285DCD" w14:textId="6AE6454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4,594</w:t>
            </w:r>
          </w:p>
        </w:tc>
        <w:tc>
          <w:tcPr>
            <w:tcW w:w="990" w:type="dxa"/>
          </w:tcPr>
          <w:p w14:paraId="36A363C8" w14:textId="1EFCAB2F"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4,321,144</w:t>
            </w:r>
          </w:p>
        </w:tc>
      </w:tr>
      <w:tr w:rsidR="0052092D" w:rsidRPr="00353CE8" w14:paraId="69DAFCA9" w14:textId="77777777" w:rsidTr="002F47D3">
        <w:trPr>
          <w:cantSplit/>
        </w:trPr>
        <w:tc>
          <w:tcPr>
            <w:tcW w:w="2601" w:type="dxa"/>
          </w:tcPr>
          <w:p w14:paraId="34460C55" w14:textId="7DF52DC9"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7E53EB12" w14:textId="5E3FDD40"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746E1BB4" w14:textId="5317BC69"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4,860</w:t>
            </w:r>
          </w:p>
        </w:tc>
        <w:tc>
          <w:tcPr>
            <w:tcW w:w="1170" w:type="dxa"/>
          </w:tcPr>
          <w:p w14:paraId="3F29C67F" w14:textId="50A3F204"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12,241</w:t>
            </w:r>
          </w:p>
        </w:tc>
        <w:tc>
          <w:tcPr>
            <w:tcW w:w="1170" w:type="dxa"/>
          </w:tcPr>
          <w:p w14:paraId="40B0C496" w14:textId="3C88768B"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3,391</w:t>
            </w:r>
          </w:p>
        </w:tc>
        <w:tc>
          <w:tcPr>
            <w:tcW w:w="1080" w:type="dxa"/>
          </w:tcPr>
          <w:p w14:paraId="58728F26" w14:textId="5A388C55"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4,081</w:t>
            </w:r>
          </w:p>
        </w:tc>
        <w:tc>
          <w:tcPr>
            <w:tcW w:w="990" w:type="dxa"/>
          </w:tcPr>
          <w:p w14:paraId="3DEA8AC8" w14:textId="466C90EA"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24,573</w:t>
            </w:r>
          </w:p>
        </w:tc>
      </w:tr>
      <w:tr w:rsidR="0052092D" w:rsidRPr="00353CE8" w14:paraId="2AAE89D4" w14:textId="77777777" w:rsidTr="0029051B">
        <w:trPr>
          <w:cantSplit/>
        </w:trPr>
        <w:tc>
          <w:tcPr>
            <w:tcW w:w="2601" w:type="dxa"/>
          </w:tcPr>
          <w:p w14:paraId="199EA486" w14:textId="34090EE5"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761A68D1" w14:textId="4E003A66"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E340658" w14:textId="79CD294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CE457E0" w14:textId="4EB57AE8"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3F0C1A98" w14:textId="233908B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1,565</w:t>
            </w:r>
          </w:p>
        </w:tc>
        <w:tc>
          <w:tcPr>
            <w:tcW w:w="1080" w:type="dxa"/>
          </w:tcPr>
          <w:p w14:paraId="4E651A7A" w14:textId="5E0F7C8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tcPr>
          <w:p w14:paraId="17B58B52" w14:textId="1328A45B"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1,565</w:t>
            </w:r>
          </w:p>
        </w:tc>
      </w:tr>
      <w:tr w:rsidR="0052092D" w:rsidRPr="00353CE8" w14:paraId="065F5FC8" w14:textId="77777777" w:rsidTr="00BF5FC1">
        <w:trPr>
          <w:cantSplit/>
        </w:trPr>
        <w:tc>
          <w:tcPr>
            <w:tcW w:w="2601" w:type="dxa"/>
          </w:tcPr>
          <w:p w14:paraId="111BCFB7" w14:textId="0A2B9630"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ขาย</w:t>
            </w:r>
          </w:p>
        </w:tc>
        <w:tc>
          <w:tcPr>
            <w:tcW w:w="1080" w:type="dxa"/>
          </w:tcPr>
          <w:p w14:paraId="72FC5DAB" w14:textId="1935E6B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6A2602E" w14:textId="43E0C209"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2E50B6AE" w14:textId="2080BF05"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(4,938)</w:t>
            </w:r>
          </w:p>
        </w:tc>
        <w:tc>
          <w:tcPr>
            <w:tcW w:w="1170" w:type="dxa"/>
          </w:tcPr>
          <w:p w14:paraId="697CEF40" w14:textId="062CDDF0"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(1,712)</w:t>
            </w:r>
          </w:p>
        </w:tc>
        <w:tc>
          <w:tcPr>
            <w:tcW w:w="1080" w:type="dxa"/>
          </w:tcPr>
          <w:p w14:paraId="78F3535F" w14:textId="024AFFBB"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tcPr>
          <w:p w14:paraId="29D25DA6" w14:textId="12415D9C"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(6,650)</w:t>
            </w:r>
          </w:p>
        </w:tc>
      </w:tr>
      <w:tr w:rsidR="0052092D" w:rsidRPr="00353CE8" w14:paraId="50C282EB" w14:textId="77777777" w:rsidTr="00BF5FC1">
        <w:trPr>
          <w:cantSplit/>
        </w:trPr>
        <w:tc>
          <w:tcPr>
            <w:tcW w:w="2601" w:type="dxa"/>
          </w:tcPr>
          <w:p w14:paraId="17A0255E" w14:textId="7B1B66F3"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ตัดจำหน่าย</w:t>
            </w:r>
          </w:p>
        </w:tc>
        <w:tc>
          <w:tcPr>
            <w:tcW w:w="1080" w:type="dxa"/>
          </w:tcPr>
          <w:p w14:paraId="75C65482" w14:textId="70B0F7BF"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4A5011D" w14:textId="501D5591"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(563)</w:t>
            </w:r>
          </w:p>
        </w:tc>
        <w:tc>
          <w:tcPr>
            <w:tcW w:w="1170" w:type="dxa"/>
          </w:tcPr>
          <w:p w14:paraId="59289DC2" w14:textId="10688D32"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(984)</w:t>
            </w:r>
          </w:p>
        </w:tc>
        <w:tc>
          <w:tcPr>
            <w:tcW w:w="1170" w:type="dxa"/>
          </w:tcPr>
          <w:p w14:paraId="06390EB8" w14:textId="15FD71C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080" w:type="dxa"/>
          </w:tcPr>
          <w:p w14:paraId="55F66A41" w14:textId="3701FAF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(361)</w:t>
            </w:r>
          </w:p>
        </w:tc>
        <w:tc>
          <w:tcPr>
            <w:tcW w:w="990" w:type="dxa"/>
          </w:tcPr>
          <w:p w14:paraId="69572F67" w14:textId="6205A740"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(1,908)</w:t>
            </w:r>
          </w:p>
        </w:tc>
      </w:tr>
      <w:tr w:rsidR="0052092D" w:rsidRPr="00353CE8" w14:paraId="4C93536D" w14:textId="77777777" w:rsidTr="00C07995">
        <w:trPr>
          <w:cantSplit/>
          <w:trHeight w:val="264"/>
        </w:trPr>
        <w:tc>
          <w:tcPr>
            <w:tcW w:w="2601" w:type="dxa"/>
          </w:tcPr>
          <w:p w14:paraId="79B3B9B6" w14:textId="2BF236B0"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7EE87F96" w14:textId="0DEE3412"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3873A317" w14:textId="065046A6"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1,098</w:t>
            </w:r>
          </w:p>
        </w:tc>
        <w:tc>
          <w:tcPr>
            <w:tcW w:w="1170" w:type="dxa"/>
          </w:tcPr>
          <w:p w14:paraId="47447E19" w14:textId="50B2F2F2"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1,354</w:t>
            </w:r>
          </w:p>
        </w:tc>
        <w:tc>
          <w:tcPr>
            <w:tcW w:w="1170" w:type="dxa"/>
          </w:tcPr>
          <w:p w14:paraId="29A66FA2" w14:textId="7C1F00EE"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100</w:t>
            </w:r>
          </w:p>
        </w:tc>
        <w:tc>
          <w:tcPr>
            <w:tcW w:w="1080" w:type="dxa"/>
          </w:tcPr>
          <w:p w14:paraId="71155890" w14:textId="4C73B48E"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(2,552)</w:t>
            </w:r>
          </w:p>
        </w:tc>
        <w:tc>
          <w:tcPr>
            <w:tcW w:w="990" w:type="dxa"/>
          </w:tcPr>
          <w:p w14:paraId="5AF38DCA" w14:textId="0DE27C70"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r>
      <w:tr w:rsidR="0052092D" w:rsidRPr="00353CE8" w14:paraId="2E844F17" w14:textId="77777777" w:rsidTr="00C07995">
        <w:trPr>
          <w:cantSplit/>
          <w:trHeight w:val="125"/>
        </w:trPr>
        <w:tc>
          <w:tcPr>
            <w:tcW w:w="2601" w:type="dxa"/>
          </w:tcPr>
          <w:p w14:paraId="75001584" w14:textId="78858949"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tcPr>
          <w:p w14:paraId="1F466A95" w14:textId="44CC87CA"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519,805</w:t>
            </w:r>
          </w:p>
        </w:tc>
        <w:tc>
          <w:tcPr>
            <w:tcW w:w="1170" w:type="dxa"/>
          </w:tcPr>
          <w:p w14:paraId="6B73A9D2" w14:textId="7582259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2,582,621</w:t>
            </w:r>
          </w:p>
        </w:tc>
        <w:tc>
          <w:tcPr>
            <w:tcW w:w="1170" w:type="dxa"/>
          </w:tcPr>
          <w:p w14:paraId="4F46D95F" w14:textId="1CE86666"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930,403</w:t>
            </w:r>
          </w:p>
        </w:tc>
        <w:tc>
          <w:tcPr>
            <w:tcW w:w="1170" w:type="dxa"/>
          </w:tcPr>
          <w:p w14:paraId="6C0DE38E" w14:textId="1AAD2369"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300,133</w:t>
            </w:r>
          </w:p>
        </w:tc>
        <w:tc>
          <w:tcPr>
            <w:tcW w:w="1080" w:type="dxa"/>
          </w:tcPr>
          <w:p w14:paraId="6BDFBAD1" w14:textId="7F342A2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5,762</w:t>
            </w:r>
          </w:p>
        </w:tc>
        <w:tc>
          <w:tcPr>
            <w:tcW w:w="990" w:type="dxa"/>
          </w:tcPr>
          <w:p w14:paraId="010EC410" w14:textId="0F418D5C"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4,338,724</w:t>
            </w:r>
          </w:p>
        </w:tc>
      </w:tr>
      <w:tr w:rsidR="0052092D" w:rsidRPr="00353CE8" w14:paraId="537881F4" w14:textId="77777777" w:rsidTr="00C07995">
        <w:trPr>
          <w:cantSplit/>
        </w:trPr>
        <w:tc>
          <w:tcPr>
            <w:tcW w:w="2601" w:type="dxa"/>
          </w:tcPr>
          <w:p w14:paraId="4A9F5ABE" w14:textId="76104473"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ซื้อเพิ่ม</w:t>
            </w:r>
            <w:r w:rsidRPr="00353CE8">
              <w:rPr>
                <w:rFonts w:ascii="Browallia New" w:hAnsi="Browallia New" w:cs="Browallia New"/>
                <w:snapToGrid w:val="0"/>
                <w:color w:val="000000"/>
                <w:sz w:val="19"/>
                <w:szCs w:val="19"/>
                <w:lang w:eastAsia="th-TH"/>
              </w:rPr>
              <w:t xml:space="preserve"> </w:t>
            </w:r>
          </w:p>
        </w:tc>
        <w:tc>
          <w:tcPr>
            <w:tcW w:w="1080" w:type="dxa"/>
          </w:tcPr>
          <w:p w14:paraId="5E68F56D" w14:textId="5CA5FC7C" w:rsidR="0052092D" w:rsidRPr="00F41CE1" w:rsidRDefault="006D719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7B9C3E98" w14:textId="151B357F" w:rsidR="0052092D" w:rsidRPr="00F41CE1" w:rsidRDefault="006D7190" w:rsidP="0052092D">
            <w:pPr>
              <w:spacing w:line="240" w:lineRule="auto"/>
              <w:ind w:right="-36"/>
              <w:jc w:val="right"/>
              <w:rPr>
                <w:rFonts w:ascii="Browallia New" w:hAnsi="Browallia New" w:cs="Browallia New"/>
                <w:snapToGrid w:val="0"/>
                <w:color w:val="000000"/>
                <w:sz w:val="19"/>
                <w:szCs w:val="19"/>
                <w:cs/>
                <w:lang w:eastAsia="th-TH"/>
              </w:rPr>
            </w:pPr>
            <w:r w:rsidRPr="00F41CE1">
              <w:rPr>
                <w:rFonts w:ascii="Browallia New" w:hAnsi="Browallia New" w:cs="Browallia New"/>
                <w:snapToGrid w:val="0"/>
                <w:color w:val="000000"/>
                <w:sz w:val="19"/>
                <w:szCs w:val="19"/>
                <w:lang w:eastAsia="th-TH"/>
              </w:rPr>
              <w:t>10,318</w:t>
            </w:r>
          </w:p>
        </w:tc>
        <w:tc>
          <w:tcPr>
            <w:tcW w:w="1170" w:type="dxa"/>
          </w:tcPr>
          <w:p w14:paraId="341A51EB" w14:textId="1409B907" w:rsidR="0052092D" w:rsidRPr="00F41CE1" w:rsidRDefault="00DA2B62"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30,</w:t>
            </w:r>
            <w:r w:rsidR="00F732BD">
              <w:rPr>
                <w:rFonts w:ascii="Browallia New" w:hAnsi="Browallia New" w:cs="Browallia New"/>
                <w:snapToGrid w:val="0"/>
                <w:color w:val="000000"/>
                <w:sz w:val="19"/>
                <w:szCs w:val="19"/>
                <w:lang w:eastAsia="th-TH"/>
              </w:rPr>
              <w:t>356</w:t>
            </w:r>
          </w:p>
        </w:tc>
        <w:tc>
          <w:tcPr>
            <w:tcW w:w="1170" w:type="dxa"/>
          </w:tcPr>
          <w:p w14:paraId="70C57238" w14:textId="6D6932F0" w:rsidR="0052092D" w:rsidRPr="00F41CE1" w:rsidRDefault="003A4B3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5,484</w:t>
            </w:r>
          </w:p>
        </w:tc>
        <w:tc>
          <w:tcPr>
            <w:tcW w:w="1080" w:type="dxa"/>
          </w:tcPr>
          <w:p w14:paraId="61BBC3FB" w14:textId="4FD065B8"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3,551</w:t>
            </w:r>
          </w:p>
        </w:tc>
        <w:tc>
          <w:tcPr>
            <w:tcW w:w="990" w:type="dxa"/>
          </w:tcPr>
          <w:p w14:paraId="7B5A54EA" w14:textId="5BD075DB" w:rsidR="0052092D" w:rsidRPr="00F41CE1" w:rsidRDefault="00183912"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49,</w:t>
            </w:r>
            <w:r w:rsidR="00F732BD">
              <w:rPr>
                <w:rFonts w:ascii="Browallia New" w:hAnsi="Browallia New" w:cs="Browallia New"/>
                <w:snapToGrid w:val="0"/>
                <w:color w:val="000000"/>
                <w:sz w:val="19"/>
                <w:szCs w:val="19"/>
                <w:lang w:eastAsia="th-TH"/>
              </w:rPr>
              <w:t>709</w:t>
            </w:r>
          </w:p>
        </w:tc>
      </w:tr>
      <w:tr w:rsidR="0052092D" w:rsidRPr="00353CE8" w14:paraId="117D44D5" w14:textId="77777777" w:rsidTr="002F47D3">
        <w:trPr>
          <w:cantSplit/>
        </w:trPr>
        <w:tc>
          <w:tcPr>
            <w:tcW w:w="2601" w:type="dxa"/>
          </w:tcPr>
          <w:p w14:paraId="692EF586" w14:textId="6FF1BB46"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รับโอนจากสินทรัพย์สิทธิการใช้</w:t>
            </w:r>
          </w:p>
        </w:tc>
        <w:tc>
          <w:tcPr>
            <w:tcW w:w="1080" w:type="dxa"/>
          </w:tcPr>
          <w:p w14:paraId="498E12BC" w14:textId="66D406B9" w:rsidR="0052092D" w:rsidRPr="00F41CE1" w:rsidRDefault="006D719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6A719634" w14:textId="358BDBCD" w:rsidR="0052092D" w:rsidRPr="00F41CE1" w:rsidRDefault="005B5F3F"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229C35EA" w14:textId="4D120263" w:rsidR="0052092D" w:rsidRPr="00F41CE1" w:rsidRDefault="003A4B3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5DCD107F" w14:textId="4D5EE9F4"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5,761</w:t>
            </w:r>
          </w:p>
        </w:tc>
        <w:tc>
          <w:tcPr>
            <w:tcW w:w="1080" w:type="dxa"/>
          </w:tcPr>
          <w:p w14:paraId="1EFEC4B6" w14:textId="09770035"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990" w:type="dxa"/>
          </w:tcPr>
          <w:p w14:paraId="2ECD3529" w14:textId="5825DC41" w:rsidR="0052092D" w:rsidRPr="00F41CE1" w:rsidRDefault="0001146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5,761</w:t>
            </w:r>
          </w:p>
        </w:tc>
      </w:tr>
      <w:tr w:rsidR="0052092D" w:rsidRPr="00353CE8" w14:paraId="61866A4A" w14:textId="77777777" w:rsidTr="00241232">
        <w:trPr>
          <w:cantSplit/>
        </w:trPr>
        <w:tc>
          <w:tcPr>
            <w:tcW w:w="2601" w:type="dxa"/>
          </w:tcPr>
          <w:p w14:paraId="63CFC632" w14:textId="7A325005" w:rsidR="0052092D" w:rsidRPr="00BD1E55"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ขาย</w:t>
            </w:r>
          </w:p>
        </w:tc>
        <w:tc>
          <w:tcPr>
            <w:tcW w:w="1080" w:type="dxa"/>
          </w:tcPr>
          <w:p w14:paraId="34F346E7" w14:textId="6F12D3B3" w:rsidR="0052092D" w:rsidRPr="00F41CE1" w:rsidRDefault="006D719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73F3E47B" w14:textId="3499DF64" w:rsidR="0052092D" w:rsidRPr="00F41CE1" w:rsidRDefault="004B398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748</w:t>
            </w:r>
            <w:r w:rsidRPr="00F41CE1">
              <w:rPr>
                <w:rFonts w:ascii="Browallia New" w:hAnsi="Browallia New" w:cs="Browallia New" w:hint="cs"/>
                <w:snapToGrid w:val="0"/>
                <w:color w:val="000000"/>
                <w:sz w:val="19"/>
                <w:szCs w:val="19"/>
                <w:cs/>
                <w:lang w:eastAsia="th-TH"/>
              </w:rPr>
              <w:t>)</w:t>
            </w:r>
          </w:p>
        </w:tc>
        <w:tc>
          <w:tcPr>
            <w:tcW w:w="1170" w:type="dxa"/>
          </w:tcPr>
          <w:p w14:paraId="6E913758" w14:textId="623D3E0C" w:rsidR="0052092D" w:rsidRPr="00F41CE1" w:rsidRDefault="00342DE1"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11,657</w:t>
            </w:r>
            <w:r w:rsidRPr="00F41CE1">
              <w:rPr>
                <w:rFonts w:ascii="Browallia New" w:hAnsi="Browallia New" w:cs="Browallia New" w:hint="cs"/>
                <w:snapToGrid w:val="0"/>
                <w:color w:val="000000"/>
                <w:sz w:val="19"/>
                <w:szCs w:val="19"/>
                <w:cs/>
                <w:lang w:eastAsia="th-TH"/>
              </w:rPr>
              <w:t>)</w:t>
            </w:r>
          </w:p>
        </w:tc>
        <w:tc>
          <w:tcPr>
            <w:tcW w:w="1170" w:type="dxa"/>
          </w:tcPr>
          <w:p w14:paraId="54052420" w14:textId="611C0CD2"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5,209</w:t>
            </w:r>
            <w:r w:rsidRPr="00F41CE1">
              <w:rPr>
                <w:rFonts w:ascii="Browallia New" w:hAnsi="Browallia New" w:cs="Browallia New" w:hint="cs"/>
                <w:snapToGrid w:val="0"/>
                <w:color w:val="000000"/>
                <w:sz w:val="19"/>
                <w:szCs w:val="19"/>
                <w:cs/>
                <w:lang w:eastAsia="th-TH"/>
              </w:rPr>
              <w:t>)</w:t>
            </w:r>
          </w:p>
        </w:tc>
        <w:tc>
          <w:tcPr>
            <w:tcW w:w="1080" w:type="dxa"/>
          </w:tcPr>
          <w:p w14:paraId="6447D4E3" w14:textId="053F8186"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990" w:type="dxa"/>
          </w:tcPr>
          <w:p w14:paraId="32BEEC92" w14:textId="01DD49EF" w:rsidR="0052092D" w:rsidRPr="00F41CE1" w:rsidRDefault="0001146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17,614</w:t>
            </w:r>
            <w:r w:rsidRPr="00F41CE1">
              <w:rPr>
                <w:rFonts w:ascii="Browallia New" w:hAnsi="Browallia New" w:cs="Browallia New" w:hint="cs"/>
                <w:snapToGrid w:val="0"/>
                <w:color w:val="000000"/>
                <w:sz w:val="19"/>
                <w:szCs w:val="19"/>
                <w:cs/>
                <w:lang w:eastAsia="th-TH"/>
              </w:rPr>
              <w:t>)</w:t>
            </w:r>
          </w:p>
        </w:tc>
      </w:tr>
      <w:tr w:rsidR="0052092D" w:rsidRPr="00353CE8" w14:paraId="5663681A" w14:textId="77777777" w:rsidTr="00FA4202">
        <w:trPr>
          <w:cantSplit/>
        </w:trPr>
        <w:tc>
          <w:tcPr>
            <w:tcW w:w="2601" w:type="dxa"/>
          </w:tcPr>
          <w:p w14:paraId="401328B7" w14:textId="4CD143DE" w:rsidR="0052092D" w:rsidRPr="00BD1E55"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ตัดจำหน่าย</w:t>
            </w:r>
          </w:p>
        </w:tc>
        <w:tc>
          <w:tcPr>
            <w:tcW w:w="1080" w:type="dxa"/>
          </w:tcPr>
          <w:p w14:paraId="3A0DBBD0" w14:textId="40507AD4" w:rsidR="0052092D" w:rsidRPr="00F41CE1" w:rsidRDefault="006D719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3BEAF168" w14:textId="25F58E3F" w:rsidR="0052092D" w:rsidRPr="00F41CE1" w:rsidRDefault="004B3980"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3,239</w:t>
            </w:r>
            <w:r w:rsidRPr="00F41CE1">
              <w:rPr>
                <w:rFonts w:ascii="Browallia New" w:hAnsi="Browallia New" w:cs="Browallia New" w:hint="cs"/>
                <w:snapToGrid w:val="0"/>
                <w:color w:val="000000"/>
                <w:sz w:val="19"/>
                <w:szCs w:val="19"/>
                <w:cs/>
                <w:lang w:eastAsia="th-TH"/>
              </w:rPr>
              <w:t>)</w:t>
            </w:r>
          </w:p>
        </w:tc>
        <w:tc>
          <w:tcPr>
            <w:tcW w:w="1170" w:type="dxa"/>
          </w:tcPr>
          <w:p w14:paraId="3F3BEA43" w14:textId="22B2F209" w:rsidR="0052092D" w:rsidRPr="00F41CE1" w:rsidRDefault="00342DE1"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1,</w:t>
            </w:r>
            <w:r w:rsidR="003F7DE1">
              <w:rPr>
                <w:rFonts w:ascii="Browallia New" w:hAnsi="Browallia New" w:cs="Browallia New"/>
                <w:snapToGrid w:val="0"/>
                <w:color w:val="000000"/>
                <w:sz w:val="19"/>
                <w:szCs w:val="19"/>
                <w:lang w:eastAsia="th-TH"/>
              </w:rPr>
              <w:t>577</w:t>
            </w:r>
            <w:r w:rsidRPr="00F41CE1">
              <w:rPr>
                <w:rFonts w:ascii="Browallia New" w:hAnsi="Browallia New" w:cs="Browallia New" w:hint="cs"/>
                <w:snapToGrid w:val="0"/>
                <w:color w:val="000000"/>
                <w:sz w:val="19"/>
                <w:szCs w:val="19"/>
                <w:cs/>
                <w:lang w:eastAsia="th-TH"/>
              </w:rPr>
              <w:t>)</w:t>
            </w:r>
          </w:p>
        </w:tc>
        <w:tc>
          <w:tcPr>
            <w:tcW w:w="1170" w:type="dxa"/>
          </w:tcPr>
          <w:p w14:paraId="7896F11E" w14:textId="77302E89"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6,470</w:t>
            </w:r>
            <w:r w:rsidRPr="00F41CE1">
              <w:rPr>
                <w:rFonts w:ascii="Browallia New" w:hAnsi="Browallia New" w:cs="Browallia New" w:hint="cs"/>
                <w:snapToGrid w:val="0"/>
                <w:color w:val="000000"/>
                <w:sz w:val="19"/>
                <w:szCs w:val="19"/>
                <w:cs/>
                <w:lang w:eastAsia="th-TH"/>
              </w:rPr>
              <w:t>)</w:t>
            </w:r>
          </w:p>
        </w:tc>
        <w:tc>
          <w:tcPr>
            <w:tcW w:w="1080" w:type="dxa"/>
          </w:tcPr>
          <w:p w14:paraId="51ACF180" w14:textId="13FE3E9F" w:rsidR="0052092D" w:rsidRPr="00F41CE1" w:rsidRDefault="00335A4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990" w:type="dxa"/>
          </w:tcPr>
          <w:p w14:paraId="72B9A106" w14:textId="07171042" w:rsidR="0052092D" w:rsidRPr="00F41CE1" w:rsidRDefault="0001146D" w:rsidP="0052092D">
            <w:pP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11,</w:t>
            </w:r>
            <w:r w:rsidR="003F7DE1">
              <w:rPr>
                <w:rFonts w:ascii="Browallia New" w:hAnsi="Browallia New" w:cs="Browallia New"/>
                <w:snapToGrid w:val="0"/>
                <w:color w:val="000000"/>
                <w:sz w:val="19"/>
                <w:szCs w:val="19"/>
                <w:lang w:eastAsia="th-TH"/>
              </w:rPr>
              <w:t>286</w:t>
            </w:r>
            <w:r w:rsidRPr="00F41CE1">
              <w:rPr>
                <w:rFonts w:ascii="Browallia New" w:hAnsi="Browallia New" w:cs="Browallia New" w:hint="cs"/>
                <w:snapToGrid w:val="0"/>
                <w:color w:val="000000"/>
                <w:sz w:val="19"/>
                <w:szCs w:val="19"/>
                <w:cs/>
                <w:lang w:eastAsia="th-TH"/>
              </w:rPr>
              <w:t>)</w:t>
            </w:r>
          </w:p>
        </w:tc>
      </w:tr>
      <w:tr w:rsidR="0052092D" w:rsidRPr="00353CE8" w14:paraId="2F18B22E" w14:textId="77777777" w:rsidTr="004844D2">
        <w:trPr>
          <w:cantSplit/>
        </w:trPr>
        <w:tc>
          <w:tcPr>
            <w:tcW w:w="2601" w:type="dxa"/>
          </w:tcPr>
          <w:p w14:paraId="5A7360FB" w14:textId="1FCD6761"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tcPr>
          <w:p w14:paraId="175C5C0C" w14:textId="6A84FA25" w:rsidR="0052092D" w:rsidRPr="00F41CE1" w:rsidRDefault="006D719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170" w:type="dxa"/>
          </w:tcPr>
          <w:p w14:paraId="4D43EA30" w14:textId="29549D2B" w:rsidR="0052092D" w:rsidRPr="00F41CE1" w:rsidRDefault="000D273B"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182</w:t>
            </w:r>
          </w:p>
        </w:tc>
        <w:tc>
          <w:tcPr>
            <w:tcW w:w="1170" w:type="dxa"/>
          </w:tcPr>
          <w:p w14:paraId="417C0542" w14:textId="0F994490" w:rsidR="0052092D" w:rsidRPr="00F41CE1" w:rsidRDefault="00342DE1"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483</w:t>
            </w:r>
          </w:p>
        </w:tc>
        <w:tc>
          <w:tcPr>
            <w:tcW w:w="1170" w:type="dxa"/>
          </w:tcPr>
          <w:p w14:paraId="4DE29C4D" w14:textId="267574C3" w:rsidR="0052092D" w:rsidRPr="00F41CE1" w:rsidRDefault="00335A4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c>
          <w:tcPr>
            <w:tcW w:w="1080" w:type="dxa"/>
          </w:tcPr>
          <w:p w14:paraId="09932253" w14:textId="579BA244" w:rsidR="0052092D" w:rsidRPr="00F41CE1" w:rsidRDefault="00335A4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hint="cs"/>
                <w:snapToGrid w:val="0"/>
                <w:color w:val="000000"/>
                <w:sz w:val="19"/>
                <w:szCs w:val="19"/>
                <w:cs/>
                <w:lang w:eastAsia="th-TH"/>
              </w:rPr>
              <w:t>(</w:t>
            </w:r>
            <w:r w:rsidRPr="00F41CE1">
              <w:rPr>
                <w:rFonts w:ascii="Browallia New" w:hAnsi="Browallia New" w:cs="Browallia New"/>
                <w:snapToGrid w:val="0"/>
                <w:color w:val="000000"/>
                <w:sz w:val="19"/>
                <w:szCs w:val="19"/>
                <w:lang w:eastAsia="th-TH"/>
              </w:rPr>
              <w:t>665</w:t>
            </w:r>
            <w:r w:rsidRPr="00F41CE1">
              <w:rPr>
                <w:rFonts w:ascii="Browallia New" w:hAnsi="Browallia New" w:cs="Browallia New" w:hint="cs"/>
                <w:snapToGrid w:val="0"/>
                <w:color w:val="000000"/>
                <w:sz w:val="19"/>
                <w:szCs w:val="19"/>
                <w:cs/>
                <w:lang w:eastAsia="th-TH"/>
              </w:rPr>
              <w:t>)</w:t>
            </w:r>
          </w:p>
        </w:tc>
        <w:tc>
          <w:tcPr>
            <w:tcW w:w="990" w:type="dxa"/>
          </w:tcPr>
          <w:p w14:paraId="6C98704A" w14:textId="216F6435" w:rsidR="0052092D" w:rsidRPr="00F41CE1" w:rsidRDefault="0001146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w:t>
            </w:r>
          </w:p>
        </w:tc>
      </w:tr>
      <w:tr w:rsidR="0052092D" w:rsidRPr="00353CE8" w14:paraId="589A4556" w14:textId="77777777" w:rsidTr="00241232">
        <w:trPr>
          <w:cantSplit/>
        </w:trPr>
        <w:tc>
          <w:tcPr>
            <w:tcW w:w="2601" w:type="dxa"/>
          </w:tcPr>
          <w:p w14:paraId="4E45D17C" w14:textId="6D7E3721"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6</w:t>
            </w:r>
          </w:p>
        </w:tc>
        <w:tc>
          <w:tcPr>
            <w:tcW w:w="1080" w:type="dxa"/>
          </w:tcPr>
          <w:p w14:paraId="6782658D" w14:textId="37B44345" w:rsidR="0052092D" w:rsidRPr="00F41CE1" w:rsidRDefault="006D719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519,805</w:t>
            </w:r>
          </w:p>
        </w:tc>
        <w:tc>
          <w:tcPr>
            <w:tcW w:w="1170" w:type="dxa"/>
          </w:tcPr>
          <w:p w14:paraId="107EB475" w14:textId="0BCA8C3E" w:rsidR="0052092D" w:rsidRPr="00F41CE1" w:rsidRDefault="005B5F3F"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2,589,134</w:t>
            </w:r>
          </w:p>
        </w:tc>
        <w:tc>
          <w:tcPr>
            <w:tcW w:w="1170" w:type="dxa"/>
          </w:tcPr>
          <w:p w14:paraId="67DDA4FF" w14:textId="49281730" w:rsidR="0052092D" w:rsidRPr="00F41CE1" w:rsidRDefault="003A4B3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948,</w:t>
            </w:r>
            <w:r w:rsidR="00335A4D" w:rsidRPr="00F41CE1">
              <w:rPr>
                <w:rFonts w:ascii="Browallia New" w:hAnsi="Browallia New" w:cs="Browallia New"/>
                <w:snapToGrid w:val="0"/>
                <w:color w:val="000000"/>
                <w:sz w:val="19"/>
                <w:szCs w:val="19"/>
                <w:lang w:eastAsia="th-TH"/>
              </w:rPr>
              <w:t>00</w:t>
            </w:r>
            <w:r w:rsidR="003F7DE1">
              <w:rPr>
                <w:rFonts w:ascii="Browallia New" w:hAnsi="Browallia New" w:cs="Browallia New"/>
                <w:snapToGrid w:val="0"/>
                <w:color w:val="000000"/>
                <w:sz w:val="19"/>
                <w:szCs w:val="19"/>
                <w:lang w:eastAsia="th-TH"/>
              </w:rPr>
              <w:t>8</w:t>
            </w:r>
          </w:p>
        </w:tc>
        <w:tc>
          <w:tcPr>
            <w:tcW w:w="1170" w:type="dxa"/>
          </w:tcPr>
          <w:p w14:paraId="3D0FC931" w14:textId="2A7707CC" w:rsidR="0052092D" w:rsidRPr="00F41CE1" w:rsidRDefault="00335A4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299,699</w:t>
            </w:r>
          </w:p>
        </w:tc>
        <w:tc>
          <w:tcPr>
            <w:tcW w:w="1080" w:type="dxa"/>
          </w:tcPr>
          <w:p w14:paraId="21A62EA0" w14:textId="03545AFC" w:rsidR="0052092D" w:rsidRPr="00F41CE1" w:rsidRDefault="00335A4D"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F41CE1">
              <w:rPr>
                <w:rFonts w:ascii="Browallia New" w:hAnsi="Browallia New" w:cs="Browallia New"/>
                <w:snapToGrid w:val="0"/>
                <w:color w:val="000000"/>
                <w:sz w:val="19"/>
                <w:szCs w:val="19"/>
                <w:lang w:eastAsia="th-TH"/>
              </w:rPr>
              <w:t>8,648</w:t>
            </w:r>
          </w:p>
        </w:tc>
        <w:tc>
          <w:tcPr>
            <w:tcW w:w="990" w:type="dxa"/>
          </w:tcPr>
          <w:p w14:paraId="7F577116" w14:textId="17801D6C" w:rsidR="0052092D" w:rsidRPr="00F41CE1" w:rsidRDefault="0001146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F41CE1">
              <w:rPr>
                <w:rFonts w:ascii="Browallia New" w:hAnsi="Browallia New" w:cs="Browallia New"/>
                <w:snapToGrid w:val="0"/>
                <w:color w:val="000000"/>
                <w:sz w:val="19"/>
                <w:szCs w:val="19"/>
                <w:lang w:eastAsia="th-TH"/>
              </w:rPr>
              <w:t>4,365,29</w:t>
            </w:r>
            <w:r w:rsidR="005B6CA3">
              <w:rPr>
                <w:rFonts w:ascii="Browallia New" w:hAnsi="Browallia New" w:cs="Browallia New"/>
                <w:snapToGrid w:val="0"/>
                <w:color w:val="000000"/>
                <w:sz w:val="19"/>
                <w:szCs w:val="19"/>
                <w:lang w:eastAsia="th-TH"/>
              </w:rPr>
              <w:t>4</w:t>
            </w:r>
          </w:p>
        </w:tc>
      </w:tr>
      <w:tr w:rsidR="0052092D" w:rsidRPr="00353CE8" w14:paraId="50B6864A" w14:textId="77777777" w:rsidTr="0052092D">
        <w:trPr>
          <w:cantSplit/>
          <w:trHeight w:val="252"/>
        </w:trPr>
        <w:tc>
          <w:tcPr>
            <w:tcW w:w="2601" w:type="dxa"/>
          </w:tcPr>
          <w:p w14:paraId="3162E742" w14:textId="77777777" w:rsidR="0052092D" w:rsidRPr="00A967E2" w:rsidRDefault="0052092D" w:rsidP="0052092D">
            <w:pPr>
              <w:spacing w:line="240" w:lineRule="auto"/>
              <w:ind w:left="162" w:right="-36" w:hanging="162"/>
              <w:jc w:val="both"/>
              <w:rPr>
                <w:rFonts w:ascii="Browallia New" w:hAnsi="Browallia New" w:cs="Browallia New"/>
                <w:snapToGrid w:val="0"/>
                <w:color w:val="000000"/>
                <w:sz w:val="12"/>
                <w:szCs w:val="12"/>
                <w:cs/>
                <w:lang w:eastAsia="th-TH"/>
              </w:rPr>
            </w:pPr>
          </w:p>
        </w:tc>
        <w:tc>
          <w:tcPr>
            <w:tcW w:w="1080" w:type="dxa"/>
          </w:tcPr>
          <w:p w14:paraId="3A4EA1D9"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75A3D79F"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2993EE24" w14:textId="77777777" w:rsidR="0052092D" w:rsidRPr="00A967E2" w:rsidRDefault="0052092D" w:rsidP="0052092D">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170" w:type="dxa"/>
          </w:tcPr>
          <w:p w14:paraId="2B23ACD4" w14:textId="77777777" w:rsidR="0052092D" w:rsidRPr="00A967E2" w:rsidRDefault="0052092D" w:rsidP="0052092D">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1080" w:type="dxa"/>
          </w:tcPr>
          <w:p w14:paraId="12A9FB03" w14:textId="77777777" w:rsidR="0052092D" w:rsidRPr="00A967E2" w:rsidRDefault="0052092D" w:rsidP="0052092D">
            <w:pPr>
              <w:tabs>
                <w:tab w:val="decimal" w:pos="792"/>
              </w:tabs>
              <w:spacing w:line="240" w:lineRule="auto"/>
              <w:ind w:right="-36"/>
              <w:jc w:val="right"/>
              <w:rPr>
                <w:rFonts w:ascii="Browallia New" w:hAnsi="Browallia New" w:cs="Browallia New"/>
                <w:snapToGrid w:val="0"/>
                <w:color w:val="000000"/>
                <w:sz w:val="12"/>
                <w:szCs w:val="12"/>
                <w:cs/>
                <w:lang w:eastAsia="th-TH"/>
              </w:rPr>
            </w:pPr>
          </w:p>
        </w:tc>
        <w:tc>
          <w:tcPr>
            <w:tcW w:w="990" w:type="dxa"/>
          </w:tcPr>
          <w:p w14:paraId="1E0F6C32" w14:textId="77777777" w:rsidR="0052092D" w:rsidRPr="00A967E2" w:rsidRDefault="0052092D" w:rsidP="0052092D">
            <w:pPr>
              <w:tabs>
                <w:tab w:val="decimal" w:pos="792"/>
              </w:tabs>
              <w:spacing w:line="240" w:lineRule="auto"/>
              <w:ind w:right="-36"/>
              <w:jc w:val="right"/>
              <w:rPr>
                <w:rFonts w:ascii="Browallia New" w:hAnsi="Browallia New" w:cs="Browallia New"/>
                <w:snapToGrid w:val="0"/>
                <w:color w:val="000000"/>
                <w:sz w:val="12"/>
                <w:szCs w:val="12"/>
                <w:cs/>
                <w:lang w:eastAsia="th-TH"/>
              </w:rPr>
            </w:pPr>
          </w:p>
        </w:tc>
      </w:tr>
      <w:tr w:rsidR="0052092D" w:rsidRPr="00353CE8" w14:paraId="66AF6C0C" w14:textId="77777777" w:rsidTr="002F47D3">
        <w:trPr>
          <w:cantSplit/>
        </w:trPr>
        <w:tc>
          <w:tcPr>
            <w:tcW w:w="2601" w:type="dxa"/>
          </w:tcPr>
          <w:p w14:paraId="054AB3B5" w14:textId="77777777" w:rsidR="0052092D" w:rsidRPr="00353CE8" w:rsidRDefault="0052092D" w:rsidP="0052092D">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ค่าเสื่อมราคาสะสม</w:t>
            </w:r>
          </w:p>
        </w:tc>
        <w:tc>
          <w:tcPr>
            <w:tcW w:w="1080" w:type="dxa"/>
          </w:tcPr>
          <w:p w14:paraId="1DDCCCAC"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3AA49284"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569595FD" w14:textId="77777777" w:rsidR="0052092D" w:rsidRPr="00C07995" w:rsidRDefault="0052092D" w:rsidP="0052092D">
            <w:pPr>
              <w:tabs>
                <w:tab w:val="decimal" w:pos="580"/>
              </w:tabs>
              <w:spacing w:line="240" w:lineRule="auto"/>
              <w:ind w:right="-36"/>
              <w:jc w:val="right"/>
              <w:rPr>
                <w:rFonts w:ascii="Browallia New" w:hAnsi="Browallia New" w:cs="Browallia New"/>
                <w:snapToGrid w:val="0"/>
                <w:color w:val="000000"/>
                <w:sz w:val="19"/>
                <w:szCs w:val="19"/>
                <w:cs/>
                <w:lang w:eastAsia="th-TH"/>
              </w:rPr>
            </w:pPr>
          </w:p>
        </w:tc>
        <w:tc>
          <w:tcPr>
            <w:tcW w:w="1170" w:type="dxa"/>
          </w:tcPr>
          <w:p w14:paraId="43A7E20D"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tcPr>
          <w:p w14:paraId="1A97F015"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tcPr>
          <w:p w14:paraId="51E2038F"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r>
      <w:tr w:rsidR="0052092D" w:rsidRPr="00353CE8" w14:paraId="4D91397E" w14:textId="77777777" w:rsidTr="00C07995">
        <w:trPr>
          <w:cantSplit/>
        </w:trPr>
        <w:tc>
          <w:tcPr>
            <w:tcW w:w="2601" w:type="dxa"/>
          </w:tcPr>
          <w:p w14:paraId="72D10629" w14:textId="6B057091"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1 </w:t>
            </w:r>
            <w:r w:rsidRPr="00353CE8">
              <w:rPr>
                <w:rFonts w:ascii="Browallia New" w:hAnsi="Browallia New" w:cs="Browallia New"/>
                <w:snapToGrid w:val="0"/>
                <w:color w:val="000000"/>
                <w:sz w:val="19"/>
                <w:szCs w:val="19"/>
                <w:cs/>
                <w:lang w:eastAsia="th-TH"/>
              </w:rPr>
              <w:t>มกราคม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57E6521F" w14:textId="1E27855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680</w:t>
            </w:r>
          </w:p>
        </w:tc>
        <w:tc>
          <w:tcPr>
            <w:tcW w:w="1170" w:type="dxa"/>
            <w:vAlign w:val="bottom"/>
          </w:tcPr>
          <w:p w14:paraId="39E95996" w14:textId="6D331A84"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528,934</w:t>
            </w:r>
          </w:p>
        </w:tc>
        <w:tc>
          <w:tcPr>
            <w:tcW w:w="1170" w:type="dxa"/>
            <w:vAlign w:val="bottom"/>
          </w:tcPr>
          <w:p w14:paraId="481E9FAA" w14:textId="5C8D37D5"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50</w:t>
            </w:r>
            <w:r>
              <w:rPr>
                <w:rFonts w:ascii="Browallia New" w:hAnsi="Browallia New" w:cs="Browallia New"/>
                <w:snapToGrid w:val="0"/>
                <w:color w:val="000000"/>
                <w:sz w:val="19"/>
                <w:szCs w:val="19"/>
                <w:lang w:eastAsia="th-TH"/>
              </w:rPr>
              <w:t>5,123</w:t>
            </w:r>
          </w:p>
        </w:tc>
        <w:tc>
          <w:tcPr>
            <w:tcW w:w="1170" w:type="dxa"/>
            <w:vAlign w:val="bottom"/>
          </w:tcPr>
          <w:p w14:paraId="59E0243C" w14:textId="30A3C637"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195,280</w:t>
            </w:r>
          </w:p>
        </w:tc>
        <w:tc>
          <w:tcPr>
            <w:tcW w:w="1080" w:type="dxa"/>
            <w:vAlign w:val="bottom"/>
          </w:tcPr>
          <w:p w14:paraId="06DAE5B8" w14:textId="15F7EBAC"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w:t>
            </w:r>
          </w:p>
        </w:tc>
        <w:tc>
          <w:tcPr>
            <w:tcW w:w="990" w:type="dxa"/>
            <w:vAlign w:val="bottom"/>
          </w:tcPr>
          <w:p w14:paraId="16AB881B" w14:textId="6318E818"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E02D07">
              <w:rPr>
                <w:rFonts w:ascii="Browallia New" w:hAnsi="Browallia New" w:cs="Browallia New"/>
                <w:snapToGrid w:val="0"/>
                <w:color w:val="000000"/>
                <w:sz w:val="19"/>
                <w:szCs w:val="19"/>
                <w:lang w:eastAsia="th-TH"/>
              </w:rPr>
              <w:t>1,</w:t>
            </w:r>
            <w:r>
              <w:rPr>
                <w:rFonts w:ascii="Browallia New" w:hAnsi="Browallia New" w:cs="Browallia New"/>
                <w:snapToGrid w:val="0"/>
                <w:color w:val="000000"/>
                <w:sz w:val="19"/>
                <w:szCs w:val="19"/>
                <w:lang w:eastAsia="th-TH"/>
              </w:rPr>
              <w:t>230,017</w:t>
            </w:r>
          </w:p>
        </w:tc>
      </w:tr>
      <w:tr w:rsidR="0052092D" w:rsidRPr="00353CE8" w14:paraId="50B555E1" w14:textId="77777777" w:rsidTr="00C07995">
        <w:trPr>
          <w:cantSplit/>
        </w:trPr>
        <w:tc>
          <w:tcPr>
            <w:tcW w:w="2601" w:type="dxa"/>
            <w:vAlign w:val="bottom"/>
          </w:tcPr>
          <w:p w14:paraId="18AC8295" w14:textId="713D24FE"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w:t>
            </w:r>
            <w:r w:rsidRPr="00353CE8">
              <w:rPr>
                <w:rFonts w:ascii="Browallia New" w:hAnsi="Browallia New" w:cs="Browallia New"/>
                <w:snapToGrid w:val="0"/>
                <w:color w:val="000000"/>
                <w:sz w:val="19"/>
                <w:szCs w:val="19"/>
                <w:cs/>
                <w:lang w:eastAsia="th-TH"/>
              </w:rPr>
              <w:t>โอน</w:t>
            </w:r>
            <w:r w:rsidRPr="00353CE8">
              <w:rPr>
                <w:rFonts w:ascii="Browallia New" w:hAnsi="Browallia New" w:cs="Browallia New" w:hint="cs"/>
                <w:snapToGrid w:val="0"/>
                <w:color w:val="000000"/>
                <w:sz w:val="19"/>
                <w:szCs w:val="19"/>
                <w:cs/>
                <w:lang w:eastAsia="th-TH"/>
              </w:rPr>
              <w:t>จาก</w:t>
            </w:r>
            <w:r w:rsidRPr="00353CE8">
              <w:rPr>
                <w:rFonts w:ascii="Browallia New" w:hAnsi="Browallia New" w:cs="Browallia New"/>
                <w:snapToGrid w:val="0"/>
                <w:color w:val="000000"/>
                <w:sz w:val="19"/>
                <w:szCs w:val="19"/>
                <w:cs/>
                <w:lang w:eastAsia="th-TH"/>
              </w:rPr>
              <w:t>สินทรัพย์สิทธิการใช้</w:t>
            </w:r>
          </w:p>
        </w:tc>
        <w:tc>
          <w:tcPr>
            <w:tcW w:w="1080" w:type="dxa"/>
          </w:tcPr>
          <w:p w14:paraId="2D1A3C83" w14:textId="4D8CCCEA"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29031C6" w14:textId="2D9E11F0"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50D25E02" w14:textId="2422F15E"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vAlign w:val="bottom"/>
          </w:tcPr>
          <w:p w14:paraId="316D4DD7" w14:textId="6B925A12"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1,095</w:t>
            </w:r>
          </w:p>
        </w:tc>
        <w:tc>
          <w:tcPr>
            <w:tcW w:w="1080" w:type="dxa"/>
          </w:tcPr>
          <w:p w14:paraId="49500626" w14:textId="689643D8"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1E08BFDD" w14:textId="67B5B778"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1,095</w:t>
            </w:r>
          </w:p>
        </w:tc>
      </w:tr>
      <w:tr w:rsidR="0052092D" w:rsidRPr="00353CE8" w14:paraId="7BF494DF" w14:textId="77777777" w:rsidTr="00C07995">
        <w:trPr>
          <w:cantSplit/>
        </w:trPr>
        <w:tc>
          <w:tcPr>
            <w:tcW w:w="2601" w:type="dxa"/>
          </w:tcPr>
          <w:p w14:paraId="477862C5" w14:textId="51C11304"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vAlign w:val="bottom"/>
          </w:tcPr>
          <w:p w14:paraId="70720611" w14:textId="414C560D"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615FA698" w14:textId="288E1A4C"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tcPr>
          <w:p w14:paraId="2D870F21" w14:textId="6E93ACD3"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44</w:t>
            </w:r>
          </w:p>
        </w:tc>
        <w:tc>
          <w:tcPr>
            <w:tcW w:w="1170" w:type="dxa"/>
          </w:tcPr>
          <w:p w14:paraId="315C2CC5" w14:textId="325A04FA"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(44)</w:t>
            </w:r>
          </w:p>
        </w:tc>
        <w:tc>
          <w:tcPr>
            <w:tcW w:w="1080" w:type="dxa"/>
            <w:vAlign w:val="bottom"/>
          </w:tcPr>
          <w:p w14:paraId="382E5BDB" w14:textId="427DBB12"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6586B5AD" w14:textId="6C7E699E" w:rsidR="0052092D" w:rsidRPr="00C07995" w:rsidDel="009906B3"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r>
      <w:tr w:rsidR="0052092D" w:rsidRPr="00353CE8" w14:paraId="4F093235" w14:textId="77777777" w:rsidTr="0029051B">
        <w:trPr>
          <w:cantSplit/>
        </w:trPr>
        <w:tc>
          <w:tcPr>
            <w:tcW w:w="2601" w:type="dxa"/>
          </w:tcPr>
          <w:p w14:paraId="57576DC4" w14:textId="6E4B28B1"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tcPr>
          <w:p w14:paraId="501ACD9F" w14:textId="48A6C88F"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112</w:t>
            </w:r>
          </w:p>
        </w:tc>
        <w:tc>
          <w:tcPr>
            <w:tcW w:w="1170" w:type="dxa"/>
          </w:tcPr>
          <w:p w14:paraId="2F4F294D" w14:textId="624A25C6"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53,</w:t>
            </w:r>
            <w:r w:rsidR="003F1336" w:rsidRPr="003F1336">
              <w:rPr>
                <w:rFonts w:ascii="Browallia New" w:hAnsi="Browallia New" w:cs="Browallia New" w:hint="cs"/>
                <w:snapToGrid w:val="0"/>
                <w:color w:val="000000"/>
                <w:sz w:val="19"/>
                <w:szCs w:val="19"/>
                <w:lang w:eastAsia="th-TH"/>
              </w:rPr>
              <w:t>753</w:t>
            </w:r>
          </w:p>
        </w:tc>
        <w:tc>
          <w:tcPr>
            <w:tcW w:w="1170" w:type="dxa"/>
          </w:tcPr>
          <w:p w14:paraId="0AF02EF7" w14:textId="41CEC47D"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sidRPr="00B64AA7">
              <w:rPr>
                <w:rFonts w:ascii="Browallia New" w:hAnsi="Browallia New" w:cs="Browallia New"/>
                <w:snapToGrid w:val="0"/>
                <w:color w:val="000000"/>
                <w:sz w:val="19"/>
                <w:szCs w:val="19"/>
                <w:lang w:eastAsia="th-TH"/>
              </w:rPr>
              <w:t>61,2</w:t>
            </w:r>
            <w:r w:rsidR="003F1336" w:rsidRPr="003F1336">
              <w:rPr>
                <w:rFonts w:ascii="Browallia New" w:hAnsi="Browallia New" w:cs="Browallia New" w:hint="cs"/>
                <w:snapToGrid w:val="0"/>
                <w:color w:val="000000"/>
                <w:sz w:val="19"/>
                <w:szCs w:val="19"/>
                <w:lang w:eastAsia="th-TH"/>
              </w:rPr>
              <w:t>95</w:t>
            </w:r>
          </w:p>
        </w:tc>
        <w:tc>
          <w:tcPr>
            <w:tcW w:w="1170" w:type="dxa"/>
          </w:tcPr>
          <w:p w14:paraId="3B4671DA" w14:textId="173A1755"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3,223</w:t>
            </w:r>
          </w:p>
        </w:tc>
        <w:tc>
          <w:tcPr>
            <w:tcW w:w="1080" w:type="dxa"/>
            <w:vAlign w:val="bottom"/>
          </w:tcPr>
          <w:p w14:paraId="188A93E9" w14:textId="2A9DC942"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175911B6" w14:textId="023EB75B"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118,383</w:t>
            </w:r>
          </w:p>
        </w:tc>
      </w:tr>
      <w:tr w:rsidR="0052092D" w:rsidRPr="00353CE8" w14:paraId="1DA5C6E8" w14:textId="77777777" w:rsidTr="002A139F">
        <w:trPr>
          <w:cantSplit/>
        </w:trPr>
        <w:tc>
          <w:tcPr>
            <w:tcW w:w="2601" w:type="dxa"/>
          </w:tcPr>
          <w:p w14:paraId="23C18EB9" w14:textId="77777777"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CAFB306" w14:textId="0FBAE1EF"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vAlign w:val="bottom"/>
          </w:tcPr>
          <w:p w14:paraId="6B73ABD1" w14:textId="3B0CD163"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vAlign w:val="bottom"/>
          </w:tcPr>
          <w:p w14:paraId="4F936B6F" w14:textId="75C986B3"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(479)</w:t>
            </w:r>
          </w:p>
        </w:tc>
        <w:tc>
          <w:tcPr>
            <w:tcW w:w="1170" w:type="dxa"/>
            <w:vAlign w:val="bottom"/>
          </w:tcPr>
          <w:p w14:paraId="658D5A90" w14:textId="4F4179A9"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(4,944)</w:t>
            </w:r>
          </w:p>
        </w:tc>
        <w:tc>
          <w:tcPr>
            <w:tcW w:w="1170" w:type="dxa"/>
            <w:vAlign w:val="bottom"/>
          </w:tcPr>
          <w:p w14:paraId="7AD82CF6" w14:textId="1DE53352"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(1,027)</w:t>
            </w:r>
          </w:p>
        </w:tc>
        <w:tc>
          <w:tcPr>
            <w:tcW w:w="1080" w:type="dxa"/>
            <w:vAlign w:val="bottom"/>
          </w:tcPr>
          <w:p w14:paraId="5241D3B9" w14:textId="7CEE8BFB"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426451E0" w14:textId="667D090D" w:rsidR="0052092D" w:rsidRPr="00C07995"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(6,450)</w:t>
            </w:r>
          </w:p>
        </w:tc>
      </w:tr>
      <w:tr w:rsidR="0052092D" w:rsidRPr="00353CE8" w14:paraId="3A46588F" w14:textId="77777777" w:rsidTr="0029051B">
        <w:trPr>
          <w:cantSplit/>
        </w:trPr>
        <w:tc>
          <w:tcPr>
            <w:tcW w:w="2601" w:type="dxa"/>
          </w:tcPr>
          <w:p w14:paraId="5629D105" w14:textId="361B70FE"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1D448BAE" w14:textId="65D13513"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792</w:t>
            </w:r>
          </w:p>
        </w:tc>
        <w:tc>
          <w:tcPr>
            <w:tcW w:w="1170" w:type="dxa"/>
            <w:vAlign w:val="bottom"/>
          </w:tcPr>
          <w:p w14:paraId="03D20575" w14:textId="3DAA7058"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582,2</w:t>
            </w:r>
            <w:r w:rsidR="003F1336" w:rsidRPr="003F1336">
              <w:rPr>
                <w:rFonts w:ascii="Browallia New" w:hAnsi="Browallia New" w:cs="Browallia New" w:hint="cs"/>
                <w:snapToGrid w:val="0"/>
                <w:color w:val="000000"/>
                <w:sz w:val="19"/>
                <w:szCs w:val="19"/>
                <w:lang w:eastAsia="th-TH"/>
              </w:rPr>
              <w:t>08</w:t>
            </w:r>
          </w:p>
        </w:tc>
        <w:tc>
          <w:tcPr>
            <w:tcW w:w="1170" w:type="dxa"/>
            <w:vAlign w:val="bottom"/>
          </w:tcPr>
          <w:p w14:paraId="3C8C3394" w14:textId="39C2B71D"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561,518</w:t>
            </w:r>
          </w:p>
        </w:tc>
        <w:tc>
          <w:tcPr>
            <w:tcW w:w="1170" w:type="dxa"/>
            <w:vAlign w:val="bottom"/>
          </w:tcPr>
          <w:p w14:paraId="69A38144" w14:textId="7DF79385"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198,527</w:t>
            </w:r>
          </w:p>
        </w:tc>
        <w:tc>
          <w:tcPr>
            <w:tcW w:w="1080" w:type="dxa"/>
            <w:vAlign w:val="bottom"/>
          </w:tcPr>
          <w:p w14:paraId="40A2F900" w14:textId="1DE35A2B"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990" w:type="dxa"/>
            <w:vAlign w:val="bottom"/>
          </w:tcPr>
          <w:p w14:paraId="30795889" w14:textId="3606D90C"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1,343,045</w:t>
            </w:r>
          </w:p>
        </w:tc>
      </w:tr>
      <w:tr w:rsidR="0052092D" w:rsidRPr="00DC121E" w14:paraId="32E40C49" w14:textId="77777777" w:rsidTr="00C07995">
        <w:trPr>
          <w:cantSplit/>
        </w:trPr>
        <w:tc>
          <w:tcPr>
            <w:tcW w:w="2601" w:type="dxa"/>
          </w:tcPr>
          <w:p w14:paraId="02DF37D4" w14:textId="60C7DADB"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hint="cs"/>
                <w:snapToGrid w:val="0"/>
                <w:color w:val="000000"/>
                <w:sz w:val="19"/>
                <w:szCs w:val="19"/>
                <w:cs/>
                <w:lang w:eastAsia="th-TH"/>
              </w:rPr>
              <w:t>รับโอนจากสินทรัพย์สิทธิการใช้</w:t>
            </w:r>
          </w:p>
        </w:tc>
        <w:tc>
          <w:tcPr>
            <w:tcW w:w="1080" w:type="dxa"/>
          </w:tcPr>
          <w:p w14:paraId="486D5F56" w14:textId="668566F8" w:rsidR="0052092D" w:rsidRPr="004C2DF5" w:rsidRDefault="006B18FE"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tcPr>
          <w:p w14:paraId="26EF3D3D" w14:textId="26CC1B00" w:rsidR="0052092D" w:rsidRPr="004C2DF5" w:rsidRDefault="006B18FE"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tcPr>
          <w:p w14:paraId="430D1338" w14:textId="7F349FD8" w:rsidR="0052092D" w:rsidRPr="004C2DF5" w:rsidRDefault="006B18FE" w:rsidP="0052092D">
            <w:pPr>
              <w:tabs>
                <w:tab w:val="decimal" w:pos="792"/>
              </w:tabs>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vAlign w:val="bottom"/>
          </w:tcPr>
          <w:p w14:paraId="67A71ED0" w14:textId="2B4984B9" w:rsidR="0052092D" w:rsidRPr="004C2DF5" w:rsidRDefault="006B18FE"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3,</w:t>
            </w:r>
            <w:r w:rsidR="00864B99">
              <w:rPr>
                <w:rFonts w:ascii="Browallia New" w:hAnsi="Browallia New" w:cs="Browallia New"/>
                <w:snapToGrid w:val="0"/>
                <w:color w:val="000000"/>
                <w:sz w:val="19"/>
                <w:szCs w:val="19"/>
                <w:lang w:eastAsia="th-TH"/>
              </w:rPr>
              <w:t>432</w:t>
            </w:r>
          </w:p>
        </w:tc>
        <w:tc>
          <w:tcPr>
            <w:tcW w:w="1080" w:type="dxa"/>
          </w:tcPr>
          <w:p w14:paraId="1155F8BE" w14:textId="4860D172" w:rsidR="0052092D" w:rsidRPr="004C2DF5" w:rsidRDefault="006B18FE"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990" w:type="dxa"/>
            <w:vAlign w:val="bottom"/>
          </w:tcPr>
          <w:p w14:paraId="2A344912" w14:textId="712A5A74" w:rsidR="0052092D" w:rsidRPr="004C2DF5" w:rsidRDefault="006B18FE"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3,</w:t>
            </w:r>
            <w:r w:rsidR="00930C00">
              <w:rPr>
                <w:rFonts w:ascii="Browallia New" w:hAnsi="Browallia New" w:cs="Browallia New"/>
                <w:snapToGrid w:val="0"/>
                <w:color w:val="000000"/>
                <w:sz w:val="19"/>
                <w:szCs w:val="19"/>
                <w:lang w:eastAsia="th-TH"/>
              </w:rPr>
              <w:t>432</w:t>
            </w:r>
          </w:p>
        </w:tc>
      </w:tr>
      <w:tr w:rsidR="0052092D" w:rsidRPr="00353CE8" w14:paraId="0EEE3900" w14:textId="77777777" w:rsidTr="00BF2DC7">
        <w:trPr>
          <w:cantSplit/>
        </w:trPr>
        <w:tc>
          <w:tcPr>
            <w:tcW w:w="2601" w:type="dxa"/>
          </w:tcPr>
          <w:p w14:paraId="36E93E47" w14:textId="70D868B7" w:rsidR="0052092D" w:rsidRPr="00353CE8" w:rsidRDefault="0052092D" w:rsidP="0052092D">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โอนเข้า</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w:t>
            </w: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(โอนออก)</w:t>
            </w:r>
          </w:p>
        </w:tc>
        <w:tc>
          <w:tcPr>
            <w:tcW w:w="1080" w:type="dxa"/>
            <w:shd w:val="clear" w:color="auto" w:fill="auto"/>
            <w:vAlign w:val="bottom"/>
          </w:tcPr>
          <w:p w14:paraId="2D06EF07" w14:textId="6AEDC80F"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shd w:val="clear" w:color="auto" w:fill="auto"/>
          </w:tcPr>
          <w:p w14:paraId="7E0CB316" w14:textId="3F20C748"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shd w:val="clear" w:color="auto" w:fill="auto"/>
          </w:tcPr>
          <w:p w14:paraId="483F4123" w14:textId="6789FB48"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shd w:val="clear" w:color="auto" w:fill="auto"/>
          </w:tcPr>
          <w:p w14:paraId="3DB2B627" w14:textId="3379E91A"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080" w:type="dxa"/>
            <w:shd w:val="clear" w:color="auto" w:fill="auto"/>
            <w:vAlign w:val="bottom"/>
          </w:tcPr>
          <w:p w14:paraId="0C02D93A" w14:textId="66F04C28"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990" w:type="dxa"/>
            <w:shd w:val="clear" w:color="auto" w:fill="auto"/>
            <w:vAlign w:val="bottom"/>
          </w:tcPr>
          <w:p w14:paraId="64543E7D" w14:textId="2BA67FD6" w:rsidR="0052092D" w:rsidRPr="004C2DF5" w:rsidRDefault="003C53A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r>
      <w:tr w:rsidR="0052092D" w:rsidRPr="00353CE8" w14:paraId="7B433E31" w14:textId="77777777" w:rsidTr="005755EA">
        <w:trPr>
          <w:cantSplit/>
        </w:trPr>
        <w:tc>
          <w:tcPr>
            <w:tcW w:w="2601" w:type="dxa"/>
          </w:tcPr>
          <w:p w14:paraId="37C04928" w14:textId="270F81C9" w:rsidR="0052092D" w:rsidRPr="00353CE8" w:rsidRDefault="0052092D" w:rsidP="0052092D">
            <w:pPr>
              <w:tabs>
                <w:tab w:val="clear" w:pos="2580"/>
                <w:tab w:val="left" w:pos="2651"/>
              </w:tabs>
              <w:spacing w:line="240" w:lineRule="auto"/>
              <w:ind w:left="162"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ค่าเสื่อมราคาสำหรับปี</w:t>
            </w:r>
          </w:p>
        </w:tc>
        <w:tc>
          <w:tcPr>
            <w:tcW w:w="1080" w:type="dxa"/>
            <w:shd w:val="clear" w:color="auto" w:fill="auto"/>
          </w:tcPr>
          <w:p w14:paraId="468573E4" w14:textId="3F5AF55B"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112</w:t>
            </w:r>
          </w:p>
        </w:tc>
        <w:tc>
          <w:tcPr>
            <w:tcW w:w="1170" w:type="dxa"/>
            <w:shd w:val="clear" w:color="auto" w:fill="auto"/>
          </w:tcPr>
          <w:p w14:paraId="74C7A02B" w14:textId="7053DC81"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52,72</w:t>
            </w:r>
            <w:r w:rsidR="002907B0">
              <w:rPr>
                <w:rFonts w:ascii="Browallia New" w:hAnsi="Browallia New" w:cs="Browallia New"/>
                <w:snapToGrid w:val="0"/>
                <w:color w:val="000000"/>
                <w:sz w:val="19"/>
                <w:szCs w:val="19"/>
                <w:lang w:eastAsia="th-TH"/>
              </w:rPr>
              <w:t>5</w:t>
            </w:r>
          </w:p>
        </w:tc>
        <w:tc>
          <w:tcPr>
            <w:tcW w:w="1170" w:type="dxa"/>
            <w:shd w:val="clear" w:color="auto" w:fill="auto"/>
          </w:tcPr>
          <w:p w14:paraId="66CA4461" w14:textId="0619C4A3"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58,0</w:t>
            </w:r>
            <w:r w:rsidR="008800D0">
              <w:rPr>
                <w:rFonts w:ascii="Browallia New" w:hAnsi="Browallia New" w:cs="Browallia New"/>
                <w:snapToGrid w:val="0"/>
                <w:color w:val="000000"/>
                <w:sz w:val="19"/>
                <w:szCs w:val="19"/>
                <w:lang w:eastAsia="th-TH"/>
              </w:rPr>
              <w:t>50</w:t>
            </w:r>
          </w:p>
        </w:tc>
        <w:tc>
          <w:tcPr>
            <w:tcW w:w="1170" w:type="dxa"/>
            <w:shd w:val="clear" w:color="auto" w:fill="auto"/>
          </w:tcPr>
          <w:p w14:paraId="3E746D21" w14:textId="786295E7"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2,2</w:t>
            </w:r>
            <w:r w:rsidR="006A0B5E">
              <w:rPr>
                <w:rFonts w:ascii="Browallia New" w:hAnsi="Browallia New" w:cs="Browallia New"/>
                <w:snapToGrid w:val="0"/>
                <w:color w:val="000000"/>
                <w:sz w:val="19"/>
                <w:szCs w:val="19"/>
                <w:lang w:eastAsia="th-TH"/>
              </w:rPr>
              <w:t>29</w:t>
            </w:r>
          </w:p>
        </w:tc>
        <w:tc>
          <w:tcPr>
            <w:tcW w:w="1080" w:type="dxa"/>
            <w:shd w:val="clear" w:color="auto" w:fill="auto"/>
            <w:vAlign w:val="bottom"/>
          </w:tcPr>
          <w:p w14:paraId="0A0029EE" w14:textId="7E0D7369"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990" w:type="dxa"/>
            <w:shd w:val="clear" w:color="auto" w:fill="auto"/>
            <w:vAlign w:val="bottom"/>
          </w:tcPr>
          <w:p w14:paraId="0DAB2F53" w14:textId="6E2071F2" w:rsidR="0052092D" w:rsidRPr="004C2DF5" w:rsidRDefault="00801870" w:rsidP="0052092D">
            <w:pP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113,1</w:t>
            </w:r>
            <w:r w:rsidR="00B1189B">
              <w:rPr>
                <w:rFonts w:ascii="Browallia New" w:hAnsi="Browallia New" w:cs="Browallia New"/>
                <w:snapToGrid w:val="0"/>
                <w:color w:val="000000"/>
                <w:sz w:val="19"/>
                <w:szCs w:val="19"/>
                <w:lang w:eastAsia="th-TH"/>
              </w:rPr>
              <w:t>16</w:t>
            </w:r>
          </w:p>
        </w:tc>
      </w:tr>
      <w:tr w:rsidR="0052092D" w:rsidRPr="00353CE8" w14:paraId="1108DB1F" w14:textId="77777777" w:rsidTr="00AC292B">
        <w:trPr>
          <w:cantSplit/>
        </w:trPr>
        <w:tc>
          <w:tcPr>
            <w:tcW w:w="2601" w:type="dxa"/>
            <w:shd w:val="clear" w:color="auto" w:fill="auto"/>
          </w:tcPr>
          <w:p w14:paraId="507923AB" w14:textId="77777777"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cs/>
                <w:lang w:eastAsia="th-TH"/>
              </w:rPr>
              <w:t>ค่าเสื่อมราคา</w:t>
            </w:r>
            <w:r w:rsidRPr="00353CE8">
              <w:rPr>
                <w:rFonts w:ascii="Browallia New" w:hAnsi="Browallia New" w:cs="Browallia New" w:hint="cs"/>
                <w:snapToGrid w:val="0"/>
                <w:color w:val="000000"/>
                <w:sz w:val="19"/>
                <w:szCs w:val="19"/>
                <w:cs/>
                <w:lang w:eastAsia="th-TH"/>
              </w:rPr>
              <w:t>สะสม</w:t>
            </w:r>
            <w:r w:rsidRPr="00353CE8">
              <w:rPr>
                <w:rFonts w:ascii="Browallia New" w:hAnsi="Browallia New" w:cs="Browallia New"/>
                <w:snapToGrid w:val="0"/>
                <w:color w:val="000000"/>
                <w:sz w:val="19"/>
                <w:szCs w:val="19"/>
                <w:cs/>
                <w:lang w:eastAsia="th-TH"/>
              </w:rPr>
              <w:t>สำหรับส่วนที่ขาย</w:t>
            </w:r>
            <w:r w:rsidRPr="00353CE8">
              <w:rPr>
                <w:rFonts w:ascii="Browallia New" w:hAnsi="Browallia New" w:cs="Browallia New" w:hint="cs"/>
                <w:snapToGrid w:val="0"/>
                <w:color w:val="000000"/>
                <w:sz w:val="19"/>
                <w:szCs w:val="19"/>
                <w:cs/>
                <w:lang w:eastAsia="th-TH"/>
              </w:rPr>
              <w:t>และ</w:t>
            </w:r>
          </w:p>
          <w:p w14:paraId="221ACF96" w14:textId="1DF98C09"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lang w:eastAsia="th-TH"/>
              </w:rPr>
              <w:t xml:space="preserve">    </w:t>
            </w:r>
            <w:r w:rsidRPr="00353CE8">
              <w:rPr>
                <w:rFonts w:ascii="Browallia New" w:hAnsi="Browallia New" w:cs="Browallia New" w:hint="cs"/>
                <w:snapToGrid w:val="0"/>
                <w:color w:val="000000"/>
                <w:sz w:val="19"/>
                <w:szCs w:val="19"/>
                <w:cs/>
                <w:lang w:eastAsia="th-TH"/>
              </w:rPr>
              <w:t>ตัดจำหน่าย</w:t>
            </w:r>
          </w:p>
        </w:tc>
        <w:tc>
          <w:tcPr>
            <w:tcW w:w="1080" w:type="dxa"/>
            <w:shd w:val="clear" w:color="auto" w:fill="auto"/>
            <w:vAlign w:val="bottom"/>
          </w:tcPr>
          <w:p w14:paraId="799A81C9" w14:textId="7CAC3B3D"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1170" w:type="dxa"/>
            <w:shd w:val="clear" w:color="auto" w:fill="auto"/>
            <w:vAlign w:val="bottom"/>
          </w:tcPr>
          <w:p w14:paraId="3771E31F" w14:textId="2A53870D"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2,569</w:t>
            </w:r>
            <w:r w:rsidRPr="004C2DF5">
              <w:rPr>
                <w:rFonts w:ascii="Browallia New" w:hAnsi="Browallia New" w:cs="Browallia New" w:hint="cs"/>
                <w:snapToGrid w:val="0"/>
                <w:color w:val="000000"/>
                <w:sz w:val="19"/>
                <w:szCs w:val="19"/>
                <w:cs/>
                <w:lang w:eastAsia="th-TH"/>
              </w:rPr>
              <w:t>)</w:t>
            </w:r>
          </w:p>
        </w:tc>
        <w:tc>
          <w:tcPr>
            <w:tcW w:w="1170" w:type="dxa"/>
            <w:shd w:val="clear" w:color="auto" w:fill="auto"/>
            <w:vAlign w:val="bottom"/>
          </w:tcPr>
          <w:p w14:paraId="2722F3B4" w14:textId="5A0D2412"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4,</w:t>
            </w:r>
            <w:r w:rsidR="00C60A0C">
              <w:rPr>
                <w:rFonts w:ascii="Browallia New" w:hAnsi="Browallia New" w:cs="Browallia New"/>
                <w:snapToGrid w:val="0"/>
                <w:color w:val="000000"/>
                <w:sz w:val="19"/>
                <w:szCs w:val="19"/>
                <w:lang w:eastAsia="th-TH"/>
              </w:rPr>
              <w:t>790</w:t>
            </w:r>
            <w:r w:rsidRPr="004C2DF5">
              <w:rPr>
                <w:rFonts w:ascii="Browallia New" w:hAnsi="Browallia New" w:cs="Browallia New" w:hint="cs"/>
                <w:snapToGrid w:val="0"/>
                <w:color w:val="000000"/>
                <w:sz w:val="19"/>
                <w:szCs w:val="19"/>
                <w:cs/>
                <w:lang w:eastAsia="th-TH"/>
              </w:rPr>
              <w:t>)</w:t>
            </w:r>
          </w:p>
        </w:tc>
        <w:tc>
          <w:tcPr>
            <w:tcW w:w="1170" w:type="dxa"/>
            <w:shd w:val="clear" w:color="auto" w:fill="auto"/>
            <w:vAlign w:val="bottom"/>
          </w:tcPr>
          <w:p w14:paraId="02EC1942" w14:textId="050D690A"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7,444</w:t>
            </w:r>
            <w:r w:rsidRPr="004C2DF5">
              <w:rPr>
                <w:rFonts w:ascii="Browallia New" w:hAnsi="Browallia New" w:cs="Browallia New" w:hint="cs"/>
                <w:snapToGrid w:val="0"/>
                <w:color w:val="000000"/>
                <w:sz w:val="19"/>
                <w:szCs w:val="19"/>
                <w:cs/>
                <w:lang w:eastAsia="th-TH"/>
              </w:rPr>
              <w:t>)</w:t>
            </w:r>
          </w:p>
        </w:tc>
        <w:tc>
          <w:tcPr>
            <w:tcW w:w="1080" w:type="dxa"/>
            <w:shd w:val="clear" w:color="auto" w:fill="auto"/>
            <w:vAlign w:val="bottom"/>
          </w:tcPr>
          <w:p w14:paraId="3691BCCA" w14:textId="6E834CCB"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990" w:type="dxa"/>
            <w:shd w:val="clear" w:color="auto" w:fill="auto"/>
            <w:vAlign w:val="bottom"/>
          </w:tcPr>
          <w:p w14:paraId="100453A0" w14:textId="12C3FA15"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14,</w:t>
            </w:r>
            <w:r w:rsidR="00927345">
              <w:rPr>
                <w:rFonts w:ascii="Browallia New" w:hAnsi="Browallia New" w:cs="Browallia New"/>
                <w:snapToGrid w:val="0"/>
                <w:color w:val="000000"/>
                <w:sz w:val="19"/>
                <w:szCs w:val="19"/>
                <w:lang w:eastAsia="th-TH"/>
              </w:rPr>
              <w:t>8</w:t>
            </w:r>
            <w:r w:rsidR="003F68FA">
              <w:rPr>
                <w:rFonts w:ascii="Browallia New" w:hAnsi="Browallia New" w:cs="Browallia New"/>
                <w:snapToGrid w:val="0"/>
                <w:color w:val="000000"/>
                <w:sz w:val="19"/>
                <w:szCs w:val="19"/>
                <w:lang w:eastAsia="th-TH"/>
              </w:rPr>
              <w:t>03</w:t>
            </w:r>
            <w:r w:rsidRPr="004C2DF5">
              <w:rPr>
                <w:rFonts w:ascii="Browallia New" w:hAnsi="Browallia New" w:cs="Browallia New" w:hint="cs"/>
                <w:snapToGrid w:val="0"/>
                <w:color w:val="000000"/>
                <w:sz w:val="19"/>
                <w:szCs w:val="19"/>
                <w:cs/>
                <w:lang w:eastAsia="th-TH"/>
              </w:rPr>
              <w:t>)</w:t>
            </w:r>
          </w:p>
        </w:tc>
      </w:tr>
      <w:tr w:rsidR="0052092D" w:rsidRPr="00353CE8" w14:paraId="2D04204C" w14:textId="77777777" w:rsidTr="002A139F">
        <w:trPr>
          <w:cantSplit/>
        </w:trPr>
        <w:tc>
          <w:tcPr>
            <w:tcW w:w="2601" w:type="dxa"/>
            <w:shd w:val="clear" w:color="auto" w:fill="auto"/>
            <w:vAlign w:val="bottom"/>
          </w:tcPr>
          <w:p w14:paraId="7E480AB9" w14:textId="54A1A915"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6</w:t>
            </w:r>
          </w:p>
        </w:tc>
        <w:tc>
          <w:tcPr>
            <w:tcW w:w="1080" w:type="dxa"/>
            <w:shd w:val="clear" w:color="auto" w:fill="auto"/>
            <w:vAlign w:val="bottom"/>
          </w:tcPr>
          <w:p w14:paraId="2CD06860" w14:textId="1240A87B"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904</w:t>
            </w:r>
          </w:p>
        </w:tc>
        <w:tc>
          <w:tcPr>
            <w:tcW w:w="1170" w:type="dxa"/>
            <w:shd w:val="clear" w:color="auto" w:fill="auto"/>
            <w:vAlign w:val="bottom"/>
          </w:tcPr>
          <w:p w14:paraId="5240E671" w14:textId="510F2670" w:rsidR="0052092D" w:rsidRPr="004C2DF5" w:rsidRDefault="003C53A0"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632,36</w:t>
            </w:r>
            <w:r w:rsidR="00DF6645">
              <w:rPr>
                <w:rFonts w:ascii="Browallia New" w:hAnsi="Browallia New" w:cs="Browallia New"/>
                <w:snapToGrid w:val="0"/>
                <w:color w:val="000000"/>
                <w:sz w:val="19"/>
                <w:szCs w:val="19"/>
                <w:lang w:eastAsia="th-TH"/>
              </w:rPr>
              <w:t>4</w:t>
            </w:r>
          </w:p>
        </w:tc>
        <w:tc>
          <w:tcPr>
            <w:tcW w:w="1170" w:type="dxa"/>
            <w:shd w:val="clear" w:color="auto" w:fill="auto"/>
            <w:vAlign w:val="bottom"/>
          </w:tcPr>
          <w:p w14:paraId="1ED56667" w14:textId="15447944" w:rsidR="0052092D" w:rsidRPr="004C2DF5" w:rsidRDefault="003C53A0"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614,77</w:t>
            </w:r>
            <w:r w:rsidR="006E54CF">
              <w:rPr>
                <w:rFonts w:ascii="Browallia New" w:hAnsi="Browallia New" w:cs="Browallia New"/>
                <w:snapToGrid w:val="0"/>
                <w:color w:val="000000"/>
                <w:sz w:val="19"/>
                <w:szCs w:val="19"/>
                <w:lang w:eastAsia="th-TH"/>
              </w:rPr>
              <w:t>8</w:t>
            </w:r>
          </w:p>
        </w:tc>
        <w:tc>
          <w:tcPr>
            <w:tcW w:w="1170" w:type="dxa"/>
            <w:shd w:val="clear" w:color="auto" w:fill="auto"/>
            <w:vAlign w:val="bottom"/>
          </w:tcPr>
          <w:p w14:paraId="7BC63FBA" w14:textId="3C34B440" w:rsidR="0052092D" w:rsidRPr="004C2DF5" w:rsidRDefault="00583927"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196,744</w:t>
            </w:r>
          </w:p>
        </w:tc>
        <w:tc>
          <w:tcPr>
            <w:tcW w:w="1080" w:type="dxa"/>
            <w:shd w:val="clear" w:color="auto" w:fill="auto"/>
            <w:vAlign w:val="bottom"/>
          </w:tcPr>
          <w:p w14:paraId="7F87B941" w14:textId="425B7958" w:rsidR="0052092D" w:rsidRPr="004C2DF5" w:rsidRDefault="00583927"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w:t>
            </w:r>
          </w:p>
        </w:tc>
        <w:tc>
          <w:tcPr>
            <w:tcW w:w="990" w:type="dxa"/>
            <w:shd w:val="clear" w:color="auto" w:fill="auto"/>
            <w:vAlign w:val="bottom"/>
          </w:tcPr>
          <w:p w14:paraId="14DAE807" w14:textId="48AF9D71" w:rsidR="0052092D" w:rsidRPr="004C2DF5" w:rsidRDefault="00583927" w:rsidP="0052092D">
            <w:pPr>
              <w:pBdr>
                <w:bottom w:val="single" w:sz="4"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1,444,7</w:t>
            </w:r>
            <w:r w:rsidR="003725FA">
              <w:rPr>
                <w:rFonts w:ascii="Browallia New" w:hAnsi="Browallia New" w:cs="Browallia New"/>
                <w:snapToGrid w:val="0"/>
                <w:color w:val="000000"/>
                <w:sz w:val="19"/>
                <w:szCs w:val="19"/>
                <w:lang w:eastAsia="th-TH"/>
              </w:rPr>
              <w:t>90</w:t>
            </w:r>
          </w:p>
        </w:tc>
      </w:tr>
      <w:tr w:rsidR="0052092D" w:rsidRPr="00353CE8" w14:paraId="020AEE81" w14:textId="77777777" w:rsidTr="0052092D">
        <w:trPr>
          <w:cantSplit/>
          <w:trHeight w:val="234"/>
        </w:trPr>
        <w:tc>
          <w:tcPr>
            <w:tcW w:w="2601" w:type="dxa"/>
          </w:tcPr>
          <w:p w14:paraId="22644437" w14:textId="77777777" w:rsidR="0052092D" w:rsidRPr="00441574" w:rsidRDefault="0052092D" w:rsidP="0052092D">
            <w:pPr>
              <w:spacing w:line="240" w:lineRule="auto"/>
              <w:ind w:left="162" w:right="-36" w:hanging="162"/>
              <w:jc w:val="both"/>
              <w:rPr>
                <w:rFonts w:ascii="Browallia New" w:hAnsi="Browallia New" w:cs="Browallia New"/>
                <w:snapToGrid w:val="0"/>
                <w:color w:val="000000"/>
                <w:sz w:val="12"/>
                <w:szCs w:val="12"/>
                <w:cs/>
                <w:lang w:eastAsia="th-TH"/>
              </w:rPr>
            </w:pPr>
          </w:p>
        </w:tc>
        <w:tc>
          <w:tcPr>
            <w:tcW w:w="1080" w:type="dxa"/>
            <w:vAlign w:val="bottom"/>
          </w:tcPr>
          <w:p w14:paraId="7B99B616" w14:textId="77777777" w:rsidR="0052092D" w:rsidRPr="00441574" w:rsidRDefault="0052092D" w:rsidP="0052092D">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52EB6E77" w14:textId="77777777" w:rsidR="0052092D" w:rsidRPr="00441574" w:rsidRDefault="0052092D" w:rsidP="0052092D">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2CF9AA77"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170" w:type="dxa"/>
            <w:vAlign w:val="bottom"/>
          </w:tcPr>
          <w:p w14:paraId="010D6BE7"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080" w:type="dxa"/>
            <w:vAlign w:val="bottom"/>
          </w:tcPr>
          <w:p w14:paraId="7AF13A22"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990" w:type="dxa"/>
            <w:vAlign w:val="bottom"/>
          </w:tcPr>
          <w:p w14:paraId="1350138E"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r>
      <w:tr w:rsidR="0052092D" w:rsidRPr="00353CE8" w14:paraId="5DB6C028" w14:textId="77777777" w:rsidTr="00066758">
        <w:trPr>
          <w:cantSplit/>
        </w:trPr>
        <w:tc>
          <w:tcPr>
            <w:tcW w:w="3681" w:type="dxa"/>
            <w:gridSpan w:val="2"/>
          </w:tcPr>
          <w:p w14:paraId="16EB1334" w14:textId="5FDAD891" w:rsidR="0052092D" w:rsidRPr="00C07995" w:rsidRDefault="0052092D" w:rsidP="0052092D">
            <w:pPr>
              <w:spacing w:line="240" w:lineRule="auto"/>
              <w:ind w:right="-36"/>
              <w:rPr>
                <w:rFonts w:ascii="Browallia New" w:hAnsi="Browallia New" w:cs="Browallia New"/>
                <w:snapToGrid w:val="0"/>
                <w:color w:val="000000"/>
                <w:sz w:val="19"/>
                <w:szCs w:val="19"/>
                <w:cs/>
                <w:lang w:eastAsia="th-TH"/>
              </w:rPr>
            </w:pPr>
            <w:r w:rsidRPr="00C07995">
              <w:rPr>
                <w:rFonts w:ascii="Browallia New" w:hAnsi="Browallia New" w:cs="Browallia New"/>
                <w:b/>
                <w:bCs/>
                <w:snapToGrid w:val="0"/>
                <w:color w:val="000000"/>
                <w:sz w:val="19"/>
                <w:szCs w:val="19"/>
                <w:u w:val="single"/>
                <w:cs/>
                <w:lang w:eastAsia="th-TH"/>
              </w:rPr>
              <w:t>ค่าเผื่อการด้อยค่า</w:t>
            </w:r>
          </w:p>
        </w:tc>
        <w:tc>
          <w:tcPr>
            <w:tcW w:w="1170" w:type="dxa"/>
            <w:vAlign w:val="bottom"/>
          </w:tcPr>
          <w:p w14:paraId="534C73AD" w14:textId="77777777" w:rsidR="0052092D" w:rsidRPr="00C07995" w:rsidRDefault="0052092D" w:rsidP="0052092D">
            <w:pPr>
              <w:spacing w:line="240" w:lineRule="auto"/>
              <w:ind w:right="-36"/>
              <w:rPr>
                <w:rFonts w:ascii="Browallia New" w:hAnsi="Browallia New" w:cs="Browallia New"/>
                <w:snapToGrid w:val="0"/>
                <w:color w:val="000000"/>
                <w:sz w:val="19"/>
                <w:szCs w:val="19"/>
                <w:cs/>
                <w:lang w:eastAsia="th-TH"/>
              </w:rPr>
            </w:pPr>
          </w:p>
        </w:tc>
        <w:tc>
          <w:tcPr>
            <w:tcW w:w="1170" w:type="dxa"/>
            <w:vAlign w:val="bottom"/>
          </w:tcPr>
          <w:p w14:paraId="36FEA01F" w14:textId="77777777" w:rsidR="0052092D" w:rsidRPr="00C07995" w:rsidRDefault="0052092D" w:rsidP="0052092D">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170" w:type="dxa"/>
            <w:vAlign w:val="bottom"/>
          </w:tcPr>
          <w:p w14:paraId="61518ACB" w14:textId="77777777" w:rsidR="0052092D" w:rsidRPr="00C07995" w:rsidRDefault="0052092D" w:rsidP="0052092D">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1080" w:type="dxa"/>
            <w:vAlign w:val="bottom"/>
          </w:tcPr>
          <w:p w14:paraId="10467D2B" w14:textId="77777777" w:rsidR="0052092D" w:rsidRPr="00C07995" w:rsidRDefault="0052092D" w:rsidP="0052092D">
            <w:pPr>
              <w:tabs>
                <w:tab w:val="decimal" w:pos="792"/>
              </w:tabs>
              <w:spacing w:line="240" w:lineRule="auto"/>
              <w:ind w:right="-36"/>
              <w:jc w:val="both"/>
              <w:rPr>
                <w:rFonts w:ascii="Browallia New" w:hAnsi="Browallia New" w:cs="Browallia New"/>
                <w:snapToGrid w:val="0"/>
                <w:color w:val="000000"/>
                <w:sz w:val="19"/>
                <w:szCs w:val="19"/>
                <w:cs/>
                <w:lang w:eastAsia="th-TH"/>
              </w:rPr>
            </w:pPr>
          </w:p>
        </w:tc>
        <w:tc>
          <w:tcPr>
            <w:tcW w:w="990" w:type="dxa"/>
            <w:vAlign w:val="bottom"/>
          </w:tcPr>
          <w:p w14:paraId="7B3C91EA" w14:textId="77777777" w:rsidR="0052092D" w:rsidRPr="00C07995" w:rsidRDefault="0052092D" w:rsidP="0052092D">
            <w:pPr>
              <w:tabs>
                <w:tab w:val="decimal" w:pos="792"/>
              </w:tabs>
              <w:spacing w:line="240" w:lineRule="auto"/>
              <w:ind w:right="-36"/>
              <w:jc w:val="both"/>
              <w:rPr>
                <w:rFonts w:ascii="Browallia New" w:hAnsi="Browallia New" w:cs="Browallia New"/>
                <w:snapToGrid w:val="0"/>
                <w:color w:val="000000"/>
                <w:sz w:val="19"/>
                <w:szCs w:val="19"/>
                <w:cs/>
                <w:lang w:eastAsia="th-TH"/>
              </w:rPr>
            </w:pPr>
          </w:p>
        </w:tc>
      </w:tr>
      <w:tr w:rsidR="0052092D" w:rsidRPr="00353CE8" w14:paraId="2CBA462E" w14:textId="77777777" w:rsidTr="002A139F">
        <w:trPr>
          <w:cantSplit/>
        </w:trPr>
        <w:tc>
          <w:tcPr>
            <w:tcW w:w="2601" w:type="dxa"/>
          </w:tcPr>
          <w:p w14:paraId="0E7276D3" w14:textId="718A4053" w:rsidR="0052092D" w:rsidRPr="00353CE8" w:rsidRDefault="0052092D" w:rsidP="0052092D">
            <w:pPr>
              <w:spacing w:line="240" w:lineRule="auto"/>
              <w:ind w:left="162" w:right="-36" w:hanging="162"/>
              <w:jc w:val="both"/>
              <w:rPr>
                <w:rFonts w:ascii="Browallia New" w:hAnsi="Browallia New" w:cs="Browallia New"/>
                <w:b/>
                <w:bCs/>
                <w:snapToGrid w:val="0"/>
                <w:color w:val="000000"/>
                <w:sz w:val="19"/>
                <w:szCs w:val="19"/>
                <w:u w:val="single"/>
                <w:cs/>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5845306D" w14:textId="50B68574" w:rsidR="0052092D" w:rsidRPr="00C07995"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w:t>
            </w:r>
          </w:p>
        </w:tc>
        <w:tc>
          <w:tcPr>
            <w:tcW w:w="1170" w:type="dxa"/>
            <w:vAlign w:val="bottom"/>
          </w:tcPr>
          <w:p w14:paraId="715FB324" w14:textId="052A87F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170" w:type="dxa"/>
            <w:vAlign w:val="bottom"/>
          </w:tcPr>
          <w:p w14:paraId="7F685B58" w14:textId="4BAEB385"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991</w:t>
            </w:r>
          </w:p>
        </w:tc>
        <w:tc>
          <w:tcPr>
            <w:tcW w:w="1170" w:type="dxa"/>
            <w:vAlign w:val="bottom"/>
          </w:tcPr>
          <w:p w14:paraId="61853521" w14:textId="0829D64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1080" w:type="dxa"/>
            <w:vAlign w:val="bottom"/>
          </w:tcPr>
          <w:p w14:paraId="4E541E0F" w14:textId="480E16EB"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w:t>
            </w:r>
          </w:p>
        </w:tc>
        <w:tc>
          <w:tcPr>
            <w:tcW w:w="990" w:type="dxa"/>
            <w:vAlign w:val="bottom"/>
          </w:tcPr>
          <w:p w14:paraId="0C1214F2" w14:textId="5F9206E4"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991</w:t>
            </w:r>
          </w:p>
        </w:tc>
      </w:tr>
      <w:tr w:rsidR="0052092D" w:rsidRPr="00353CE8" w14:paraId="098BEAFB" w14:textId="77777777" w:rsidTr="002A139F">
        <w:trPr>
          <w:cantSplit/>
        </w:trPr>
        <w:tc>
          <w:tcPr>
            <w:tcW w:w="2601" w:type="dxa"/>
          </w:tcPr>
          <w:p w14:paraId="1D6C78A9" w14:textId="76D9CBFD" w:rsidR="0052092D" w:rsidRPr="0043596A" w:rsidRDefault="00A626AE" w:rsidP="0052092D">
            <w:pPr>
              <w:spacing w:line="240" w:lineRule="auto"/>
              <w:ind w:left="162" w:right="-36" w:hanging="162"/>
              <w:jc w:val="both"/>
              <w:rPr>
                <w:rFonts w:ascii="Browallia New" w:hAnsi="Browallia New" w:cs="Browallia New"/>
                <w:snapToGrid w:val="0"/>
                <w:color w:val="000000"/>
                <w:sz w:val="19"/>
                <w:szCs w:val="19"/>
                <w:cs/>
                <w:lang w:eastAsia="th-TH"/>
              </w:rPr>
            </w:pPr>
            <w:r w:rsidRPr="00A626AE">
              <w:rPr>
                <w:rFonts w:ascii="Browallia New" w:hAnsi="Browallia New" w:cs="Browallia New"/>
                <w:snapToGrid w:val="0"/>
                <w:color w:val="000000"/>
                <w:sz w:val="19"/>
                <w:szCs w:val="19"/>
                <w:cs/>
                <w:lang w:eastAsia="th-TH"/>
              </w:rPr>
              <w:t>กลับรายการค่าเผื่อ</w:t>
            </w:r>
          </w:p>
        </w:tc>
        <w:tc>
          <w:tcPr>
            <w:tcW w:w="1080" w:type="dxa"/>
            <w:vAlign w:val="bottom"/>
          </w:tcPr>
          <w:p w14:paraId="655DB5A6" w14:textId="6C013B38" w:rsidR="0052092D" w:rsidRPr="004C2DF5" w:rsidRDefault="009F48B5"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170" w:type="dxa"/>
            <w:vAlign w:val="bottom"/>
          </w:tcPr>
          <w:p w14:paraId="570E7B5E" w14:textId="0649C563" w:rsidR="0052092D" w:rsidRPr="004C2DF5" w:rsidRDefault="009F48B5"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170" w:type="dxa"/>
            <w:vAlign w:val="bottom"/>
          </w:tcPr>
          <w:p w14:paraId="619FABB9" w14:textId="55FCC6FB" w:rsidR="0052092D" w:rsidRPr="004C2DF5" w:rsidRDefault="009F48B5"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174</w:t>
            </w:r>
            <w:r w:rsidRPr="004C2DF5">
              <w:rPr>
                <w:rFonts w:ascii="Browallia New" w:hAnsi="Browallia New" w:cs="Browallia New" w:hint="cs"/>
                <w:snapToGrid w:val="0"/>
                <w:color w:val="000000"/>
                <w:sz w:val="19"/>
                <w:szCs w:val="19"/>
                <w:cs/>
                <w:lang w:eastAsia="th-TH"/>
              </w:rPr>
              <w:t>)</w:t>
            </w:r>
          </w:p>
        </w:tc>
        <w:tc>
          <w:tcPr>
            <w:tcW w:w="1170" w:type="dxa"/>
            <w:vAlign w:val="bottom"/>
          </w:tcPr>
          <w:p w14:paraId="458BCB99" w14:textId="5D6A635F" w:rsidR="0052092D" w:rsidRPr="004C2DF5" w:rsidRDefault="009F48B5"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080" w:type="dxa"/>
            <w:vAlign w:val="bottom"/>
          </w:tcPr>
          <w:p w14:paraId="1F0E7BEF" w14:textId="55732BB2" w:rsidR="0052092D" w:rsidRPr="004C2DF5" w:rsidRDefault="009F48B5"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990" w:type="dxa"/>
            <w:vAlign w:val="bottom"/>
          </w:tcPr>
          <w:p w14:paraId="09B54104" w14:textId="6DA1426E" w:rsidR="0052092D" w:rsidRPr="004C2DF5" w:rsidRDefault="009F48B5"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hint="cs"/>
                <w:snapToGrid w:val="0"/>
                <w:color w:val="000000"/>
                <w:sz w:val="19"/>
                <w:szCs w:val="19"/>
                <w:cs/>
                <w:lang w:eastAsia="th-TH"/>
              </w:rPr>
              <w:t>(</w:t>
            </w:r>
            <w:r w:rsidRPr="004C2DF5">
              <w:rPr>
                <w:rFonts w:ascii="Browallia New" w:hAnsi="Browallia New" w:cs="Browallia New"/>
                <w:snapToGrid w:val="0"/>
                <w:color w:val="000000"/>
                <w:sz w:val="19"/>
                <w:szCs w:val="19"/>
                <w:lang w:eastAsia="th-TH"/>
              </w:rPr>
              <w:t>174</w:t>
            </w:r>
            <w:r w:rsidRPr="004C2DF5">
              <w:rPr>
                <w:rFonts w:ascii="Browallia New" w:hAnsi="Browallia New" w:cs="Browallia New" w:hint="cs"/>
                <w:snapToGrid w:val="0"/>
                <w:color w:val="000000"/>
                <w:sz w:val="19"/>
                <w:szCs w:val="19"/>
                <w:cs/>
                <w:lang w:eastAsia="th-TH"/>
              </w:rPr>
              <w:t>)</w:t>
            </w:r>
          </w:p>
        </w:tc>
      </w:tr>
      <w:tr w:rsidR="0052092D" w:rsidRPr="00353CE8" w14:paraId="7C337AB8" w14:textId="77777777" w:rsidTr="00441574">
        <w:trPr>
          <w:cantSplit/>
          <w:trHeight w:val="167"/>
        </w:trPr>
        <w:tc>
          <w:tcPr>
            <w:tcW w:w="2601" w:type="dxa"/>
            <w:vAlign w:val="bottom"/>
          </w:tcPr>
          <w:p w14:paraId="7A889479" w14:textId="2E857EAC" w:rsidR="0052092D" w:rsidRPr="00441574"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6</w:t>
            </w:r>
          </w:p>
        </w:tc>
        <w:tc>
          <w:tcPr>
            <w:tcW w:w="1080" w:type="dxa"/>
            <w:vAlign w:val="bottom"/>
          </w:tcPr>
          <w:p w14:paraId="64B4E40F" w14:textId="5E7E74AA" w:rsidR="0052092D" w:rsidRPr="004C2DF5" w:rsidRDefault="009F48B5"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170" w:type="dxa"/>
            <w:vAlign w:val="bottom"/>
          </w:tcPr>
          <w:p w14:paraId="0A9E0844" w14:textId="344E7D98" w:rsidR="0052092D" w:rsidRPr="004C2DF5" w:rsidRDefault="009F48B5"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170" w:type="dxa"/>
            <w:vAlign w:val="bottom"/>
          </w:tcPr>
          <w:p w14:paraId="6BAFD2FF" w14:textId="7C7BE14A" w:rsidR="0052092D" w:rsidRPr="004C2DF5" w:rsidRDefault="00A55F1D"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817</w:t>
            </w:r>
          </w:p>
        </w:tc>
        <w:tc>
          <w:tcPr>
            <w:tcW w:w="1170" w:type="dxa"/>
            <w:vAlign w:val="bottom"/>
          </w:tcPr>
          <w:p w14:paraId="533E669D" w14:textId="377ED5BC" w:rsidR="0052092D" w:rsidRPr="004C2DF5" w:rsidRDefault="00A55F1D"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1080" w:type="dxa"/>
            <w:vAlign w:val="bottom"/>
          </w:tcPr>
          <w:p w14:paraId="1BF3771E" w14:textId="2CA69168" w:rsidR="0052092D" w:rsidRPr="004C2DF5" w:rsidRDefault="00A55F1D"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w:t>
            </w:r>
          </w:p>
        </w:tc>
        <w:tc>
          <w:tcPr>
            <w:tcW w:w="990" w:type="dxa"/>
            <w:vAlign w:val="bottom"/>
          </w:tcPr>
          <w:p w14:paraId="662D8AD2" w14:textId="40FF2FBA" w:rsidR="0052092D" w:rsidRPr="004C2DF5" w:rsidRDefault="00A55F1D" w:rsidP="0052092D">
            <w:pPr>
              <w:pBdr>
                <w:bottom w:val="single" w:sz="4" w:space="1" w:color="auto"/>
              </w:pBdr>
              <w:tabs>
                <w:tab w:val="decimal" w:pos="792"/>
              </w:tabs>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817</w:t>
            </w:r>
          </w:p>
        </w:tc>
      </w:tr>
      <w:tr w:rsidR="0052092D" w:rsidRPr="00353CE8" w14:paraId="065AA836" w14:textId="77777777" w:rsidTr="0052092D">
        <w:trPr>
          <w:cantSplit/>
          <w:trHeight w:val="225"/>
        </w:trPr>
        <w:tc>
          <w:tcPr>
            <w:tcW w:w="2601" w:type="dxa"/>
          </w:tcPr>
          <w:p w14:paraId="28F423B3" w14:textId="77777777" w:rsidR="0052092D" w:rsidRPr="00441574" w:rsidRDefault="0052092D" w:rsidP="0052092D">
            <w:pPr>
              <w:spacing w:line="240" w:lineRule="auto"/>
              <w:ind w:left="162" w:right="-36" w:hanging="162"/>
              <w:jc w:val="both"/>
              <w:rPr>
                <w:rFonts w:ascii="Browallia New" w:hAnsi="Browallia New" w:cs="Browallia New"/>
                <w:b/>
                <w:bCs/>
                <w:snapToGrid w:val="0"/>
                <w:color w:val="000000"/>
                <w:sz w:val="12"/>
                <w:szCs w:val="12"/>
                <w:u w:val="single"/>
                <w:cs/>
                <w:lang w:eastAsia="th-TH"/>
              </w:rPr>
            </w:pPr>
          </w:p>
        </w:tc>
        <w:tc>
          <w:tcPr>
            <w:tcW w:w="1080" w:type="dxa"/>
            <w:vAlign w:val="bottom"/>
          </w:tcPr>
          <w:p w14:paraId="390A4479" w14:textId="77777777" w:rsidR="0052092D" w:rsidRPr="00441574" w:rsidRDefault="0052092D" w:rsidP="0052092D">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59F1A382" w14:textId="77777777" w:rsidR="0052092D" w:rsidRPr="00441574" w:rsidRDefault="0052092D" w:rsidP="0052092D">
            <w:pPr>
              <w:spacing w:line="240" w:lineRule="auto"/>
              <w:ind w:right="-36"/>
              <w:rPr>
                <w:rFonts w:ascii="Browallia New" w:hAnsi="Browallia New" w:cs="Browallia New"/>
                <w:snapToGrid w:val="0"/>
                <w:color w:val="000000"/>
                <w:sz w:val="12"/>
                <w:szCs w:val="12"/>
                <w:cs/>
                <w:lang w:eastAsia="th-TH"/>
              </w:rPr>
            </w:pPr>
          </w:p>
        </w:tc>
        <w:tc>
          <w:tcPr>
            <w:tcW w:w="1170" w:type="dxa"/>
            <w:vAlign w:val="bottom"/>
          </w:tcPr>
          <w:p w14:paraId="261A8BFE"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170" w:type="dxa"/>
            <w:vAlign w:val="bottom"/>
          </w:tcPr>
          <w:p w14:paraId="637959FA"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1080" w:type="dxa"/>
            <w:vAlign w:val="bottom"/>
          </w:tcPr>
          <w:p w14:paraId="417DA955"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c>
          <w:tcPr>
            <w:tcW w:w="990" w:type="dxa"/>
            <w:vAlign w:val="bottom"/>
          </w:tcPr>
          <w:p w14:paraId="0CD5EFBC" w14:textId="77777777" w:rsidR="0052092D" w:rsidRPr="00441574" w:rsidRDefault="0052092D" w:rsidP="0052092D">
            <w:pPr>
              <w:tabs>
                <w:tab w:val="decimal" w:pos="792"/>
              </w:tabs>
              <w:spacing w:line="240" w:lineRule="auto"/>
              <w:ind w:right="-36"/>
              <w:jc w:val="both"/>
              <w:rPr>
                <w:rFonts w:ascii="Browallia New" w:hAnsi="Browallia New" w:cs="Browallia New"/>
                <w:snapToGrid w:val="0"/>
                <w:color w:val="000000"/>
                <w:sz w:val="12"/>
                <w:szCs w:val="12"/>
                <w:cs/>
                <w:lang w:eastAsia="th-TH"/>
              </w:rPr>
            </w:pPr>
          </w:p>
        </w:tc>
      </w:tr>
      <w:tr w:rsidR="0052092D" w:rsidRPr="00353CE8" w14:paraId="12B08693" w14:textId="77777777" w:rsidTr="002A139F">
        <w:trPr>
          <w:cantSplit/>
        </w:trPr>
        <w:tc>
          <w:tcPr>
            <w:tcW w:w="2601" w:type="dxa"/>
          </w:tcPr>
          <w:p w14:paraId="786C7C03" w14:textId="77777777" w:rsidR="0052092D" w:rsidRPr="00353CE8" w:rsidRDefault="0052092D" w:rsidP="0052092D">
            <w:pPr>
              <w:pStyle w:val="Heading6"/>
              <w:numPr>
                <w:ilvl w:val="0"/>
                <w:numId w:val="0"/>
              </w:numPr>
              <w:spacing w:line="240" w:lineRule="auto"/>
              <w:ind w:left="1152" w:hanging="1152"/>
              <w:rPr>
                <w:rFonts w:ascii="Browallia New" w:hAnsi="Browallia New" w:cs="Browallia New"/>
                <w:b/>
                <w:bCs/>
                <w:snapToGrid w:val="0"/>
                <w:color w:val="000000"/>
                <w:sz w:val="19"/>
                <w:szCs w:val="19"/>
                <w:u w:val="single"/>
                <w:cs/>
                <w:lang w:eastAsia="th-TH"/>
              </w:rPr>
            </w:pPr>
            <w:r w:rsidRPr="00353CE8">
              <w:rPr>
                <w:rFonts w:ascii="Browallia New" w:hAnsi="Browallia New" w:cs="Browallia New"/>
                <w:b/>
                <w:bCs/>
                <w:snapToGrid w:val="0"/>
                <w:color w:val="000000"/>
                <w:sz w:val="19"/>
                <w:szCs w:val="19"/>
                <w:u w:val="single"/>
                <w:cs/>
                <w:lang w:eastAsia="th-TH"/>
              </w:rPr>
              <w:t>มูลค่าสุทธิตามบัญชี</w:t>
            </w:r>
          </w:p>
        </w:tc>
        <w:tc>
          <w:tcPr>
            <w:tcW w:w="1080" w:type="dxa"/>
            <w:vAlign w:val="bottom"/>
          </w:tcPr>
          <w:p w14:paraId="74DE8549" w14:textId="77777777" w:rsidR="0052092D" w:rsidRPr="00C07995"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AC3E94" w14:textId="7777777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5E96D63" w14:textId="7777777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7163C98" w14:textId="7777777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1B1F4D97" w14:textId="7777777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AF06071" w14:textId="77777777" w:rsidR="0052092D" w:rsidRPr="00C07995" w:rsidRDefault="0052092D" w:rsidP="0052092D">
            <w:pPr>
              <w:tabs>
                <w:tab w:val="decimal" w:pos="792"/>
              </w:tabs>
              <w:spacing w:line="240" w:lineRule="auto"/>
              <w:ind w:right="-36"/>
              <w:jc w:val="right"/>
              <w:rPr>
                <w:rFonts w:ascii="Browallia New" w:hAnsi="Browallia New" w:cs="Browallia New"/>
                <w:snapToGrid w:val="0"/>
                <w:color w:val="000000"/>
                <w:sz w:val="19"/>
                <w:szCs w:val="19"/>
                <w:cs/>
                <w:lang w:eastAsia="th-TH"/>
              </w:rPr>
            </w:pPr>
          </w:p>
        </w:tc>
      </w:tr>
      <w:tr w:rsidR="0052092D" w:rsidRPr="00353CE8" w14:paraId="7AB63C68" w14:textId="77777777" w:rsidTr="002A139F">
        <w:trPr>
          <w:cantSplit/>
        </w:trPr>
        <w:tc>
          <w:tcPr>
            <w:tcW w:w="2601" w:type="dxa"/>
          </w:tcPr>
          <w:p w14:paraId="19277FBC" w14:textId="2085DAF6"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5</w:t>
            </w:r>
          </w:p>
        </w:tc>
        <w:tc>
          <w:tcPr>
            <w:tcW w:w="1080" w:type="dxa"/>
            <w:vAlign w:val="bottom"/>
          </w:tcPr>
          <w:p w14:paraId="1B5C09F8" w14:textId="3084917A"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519,013</w:t>
            </w:r>
          </w:p>
        </w:tc>
        <w:tc>
          <w:tcPr>
            <w:tcW w:w="1170" w:type="dxa"/>
            <w:vAlign w:val="bottom"/>
          </w:tcPr>
          <w:p w14:paraId="34F72B30" w14:textId="46C1A9D3"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2,000,</w:t>
            </w:r>
            <w:r w:rsidR="003F1336" w:rsidRPr="003F1336">
              <w:rPr>
                <w:rFonts w:ascii="Browallia New" w:hAnsi="Browallia New" w:cs="Browallia New" w:hint="cs"/>
                <w:snapToGrid w:val="0"/>
                <w:color w:val="000000"/>
                <w:sz w:val="19"/>
                <w:szCs w:val="19"/>
                <w:lang w:eastAsia="th-TH"/>
              </w:rPr>
              <w:t>413</w:t>
            </w:r>
          </w:p>
        </w:tc>
        <w:tc>
          <w:tcPr>
            <w:tcW w:w="1170" w:type="dxa"/>
            <w:vAlign w:val="bottom"/>
          </w:tcPr>
          <w:p w14:paraId="09409DD8" w14:textId="3874C1E1"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367,894</w:t>
            </w:r>
          </w:p>
        </w:tc>
        <w:tc>
          <w:tcPr>
            <w:tcW w:w="1170" w:type="dxa"/>
            <w:vAlign w:val="bottom"/>
          </w:tcPr>
          <w:p w14:paraId="0EF40CF0" w14:textId="723EB59E"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101,606</w:t>
            </w:r>
          </w:p>
        </w:tc>
        <w:tc>
          <w:tcPr>
            <w:tcW w:w="1080" w:type="dxa"/>
            <w:vAlign w:val="bottom"/>
          </w:tcPr>
          <w:p w14:paraId="43A0FFC5" w14:textId="6ACA6947"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5,762</w:t>
            </w:r>
          </w:p>
        </w:tc>
        <w:tc>
          <w:tcPr>
            <w:tcW w:w="990" w:type="dxa"/>
            <w:vAlign w:val="bottom"/>
          </w:tcPr>
          <w:p w14:paraId="12810555" w14:textId="7235C4CC" w:rsidR="0052092D" w:rsidRPr="00C07995"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2,994,688</w:t>
            </w:r>
          </w:p>
        </w:tc>
      </w:tr>
      <w:tr w:rsidR="0052092D" w:rsidRPr="00353CE8" w14:paraId="577E6826" w14:textId="77777777" w:rsidTr="002A139F">
        <w:trPr>
          <w:cantSplit/>
        </w:trPr>
        <w:tc>
          <w:tcPr>
            <w:tcW w:w="2601" w:type="dxa"/>
          </w:tcPr>
          <w:p w14:paraId="3C385A44" w14:textId="59C0BCD2"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lang w:eastAsia="th-TH"/>
              </w:rPr>
            </w:pPr>
            <w:r w:rsidRPr="00353CE8">
              <w:rPr>
                <w:rFonts w:ascii="Browallia New" w:hAnsi="Browallia New" w:cs="Browallia New"/>
                <w:snapToGrid w:val="0"/>
                <w:color w:val="000000"/>
                <w:sz w:val="19"/>
                <w:szCs w:val="19"/>
                <w:lang w:eastAsia="th-TH"/>
              </w:rPr>
              <w:t xml:space="preserve">31 </w:t>
            </w:r>
            <w:r w:rsidRPr="00353CE8">
              <w:rPr>
                <w:rFonts w:ascii="Browallia New" w:hAnsi="Browallia New" w:cs="Browallia New"/>
                <w:snapToGrid w:val="0"/>
                <w:color w:val="000000"/>
                <w:sz w:val="19"/>
                <w:szCs w:val="19"/>
                <w:cs/>
                <w:lang w:eastAsia="th-TH"/>
              </w:rPr>
              <w:t>ธันวาคม</w:t>
            </w:r>
            <w:r w:rsidRPr="00353CE8">
              <w:rPr>
                <w:rFonts w:ascii="Browallia New" w:hAnsi="Browallia New" w:cs="Browallia New"/>
                <w:snapToGrid w:val="0"/>
                <w:color w:val="000000"/>
                <w:sz w:val="19"/>
                <w:szCs w:val="19"/>
                <w:lang w:eastAsia="th-TH"/>
              </w:rPr>
              <w:t xml:space="preserve"> 256</w:t>
            </w:r>
            <w:r>
              <w:rPr>
                <w:rFonts w:ascii="Browallia New" w:hAnsi="Browallia New" w:cs="Browallia New"/>
                <w:snapToGrid w:val="0"/>
                <w:color w:val="000000"/>
                <w:sz w:val="19"/>
                <w:szCs w:val="19"/>
                <w:lang w:eastAsia="th-TH"/>
              </w:rPr>
              <w:t>6</w:t>
            </w:r>
          </w:p>
        </w:tc>
        <w:tc>
          <w:tcPr>
            <w:tcW w:w="1080" w:type="dxa"/>
            <w:vAlign w:val="bottom"/>
          </w:tcPr>
          <w:p w14:paraId="58EBBF8A" w14:textId="4836F679"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518,901</w:t>
            </w:r>
          </w:p>
        </w:tc>
        <w:tc>
          <w:tcPr>
            <w:tcW w:w="1170" w:type="dxa"/>
            <w:vAlign w:val="bottom"/>
          </w:tcPr>
          <w:p w14:paraId="671FECFE" w14:textId="2C1C3109"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1,956,7</w:t>
            </w:r>
            <w:r w:rsidR="000D7E62">
              <w:rPr>
                <w:rFonts w:ascii="Browallia New" w:hAnsi="Browallia New" w:cs="Browallia New"/>
                <w:snapToGrid w:val="0"/>
                <w:color w:val="000000"/>
                <w:sz w:val="19"/>
                <w:szCs w:val="19"/>
                <w:lang w:eastAsia="th-TH"/>
              </w:rPr>
              <w:t>70</w:t>
            </w:r>
          </w:p>
        </w:tc>
        <w:tc>
          <w:tcPr>
            <w:tcW w:w="1170" w:type="dxa"/>
            <w:shd w:val="clear" w:color="auto" w:fill="auto"/>
            <w:vAlign w:val="bottom"/>
          </w:tcPr>
          <w:p w14:paraId="4ED3C0A3" w14:textId="0C028D5F"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33</w:t>
            </w:r>
            <w:r w:rsidR="004730AE" w:rsidRPr="004C2DF5">
              <w:rPr>
                <w:rFonts w:ascii="Browallia New" w:hAnsi="Browallia New" w:cs="Browallia New"/>
                <w:snapToGrid w:val="0"/>
                <w:color w:val="000000"/>
                <w:sz w:val="19"/>
                <w:szCs w:val="19"/>
                <w:lang w:eastAsia="th-TH"/>
              </w:rPr>
              <w:t>2</w:t>
            </w:r>
            <w:r w:rsidRPr="004C2DF5">
              <w:rPr>
                <w:rFonts w:ascii="Browallia New" w:hAnsi="Browallia New" w:cs="Browallia New"/>
                <w:snapToGrid w:val="0"/>
                <w:color w:val="000000"/>
                <w:sz w:val="19"/>
                <w:szCs w:val="19"/>
                <w:lang w:eastAsia="th-TH"/>
              </w:rPr>
              <w:t>,</w:t>
            </w:r>
            <w:r w:rsidR="004730AE" w:rsidRPr="004C2DF5">
              <w:rPr>
                <w:rFonts w:ascii="Browallia New" w:hAnsi="Browallia New" w:cs="Browallia New"/>
                <w:snapToGrid w:val="0"/>
                <w:color w:val="000000"/>
                <w:sz w:val="19"/>
                <w:szCs w:val="19"/>
                <w:lang w:eastAsia="th-TH"/>
              </w:rPr>
              <w:t>41</w:t>
            </w:r>
            <w:r w:rsidR="00494F27">
              <w:rPr>
                <w:rFonts w:ascii="Browallia New" w:hAnsi="Browallia New" w:cs="Browallia New"/>
                <w:snapToGrid w:val="0"/>
                <w:color w:val="000000"/>
                <w:sz w:val="19"/>
                <w:szCs w:val="19"/>
                <w:lang w:eastAsia="th-TH"/>
              </w:rPr>
              <w:t>3</w:t>
            </w:r>
          </w:p>
        </w:tc>
        <w:tc>
          <w:tcPr>
            <w:tcW w:w="1170" w:type="dxa"/>
            <w:vAlign w:val="bottom"/>
          </w:tcPr>
          <w:p w14:paraId="2C920A6D" w14:textId="7F1C6A8A"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102,955</w:t>
            </w:r>
          </w:p>
        </w:tc>
        <w:tc>
          <w:tcPr>
            <w:tcW w:w="1080" w:type="dxa"/>
            <w:shd w:val="clear" w:color="auto" w:fill="auto"/>
            <w:vAlign w:val="bottom"/>
          </w:tcPr>
          <w:p w14:paraId="79A6CFEF" w14:textId="142A7B00"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lang w:eastAsia="th-TH"/>
              </w:rPr>
            </w:pPr>
            <w:r w:rsidRPr="004C2DF5">
              <w:rPr>
                <w:rFonts w:ascii="Browallia New" w:hAnsi="Browallia New" w:cs="Browallia New"/>
                <w:snapToGrid w:val="0"/>
                <w:color w:val="000000"/>
                <w:sz w:val="19"/>
                <w:szCs w:val="19"/>
                <w:lang w:eastAsia="th-TH"/>
              </w:rPr>
              <w:t>8,648</w:t>
            </w:r>
          </w:p>
        </w:tc>
        <w:tc>
          <w:tcPr>
            <w:tcW w:w="990" w:type="dxa"/>
            <w:shd w:val="clear" w:color="auto" w:fill="auto"/>
            <w:vAlign w:val="bottom"/>
          </w:tcPr>
          <w:p w14:paraId="0F8409F3" w14:textId="71149FBE" w:rsidR="0052092D" w:rsidRPr="004C2DF5" w:rsidRDefault="000D280C" w:rsidP="0052092D">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4C2DF5">
              <w:rPr>
                <w:rFonts w:ascii="Browallia New" w:hAnsi="Browallia New" w:cs="Browallia New"/>
                <w:snapToGrid w:val="0"/>
                <w:color w:val="000000"/>
                <w:sz w:val="19"/>
                <w:szCs w:val="19"/>
                <w:lang w:eastAsia="th-TH"/>
              </w:rPr>
              <w:t>2,9</w:t>
            </w:r>
            <w:r w:rsidR="000669FB" w:rsidRPr="004C2DF5">
              <w:rPr>
                <w:rFonts w:ascii="Browallia New" w:hAnsi="Browallia New" w:cs="Browallia New"/>
                <w:snapToGrid w:val="0"/>
                <w:color w:val="000000"/>
                <w:sz w:val="19"/>
                <w:szCs w:val="19"/>
                <w:lang w:eastAsia="th-TH"/>
              </w:rPr>
              <w:t>19</w:t>
            </w:r>
            <w:r w:rsidRPr="004C2DF5">
              <w:rPr>
                <w:rFonts w:ascii="Browallia New" w:hAnsi="Browallia New" w:cs="Browallia New"/>
                <w:snapToGrid w:val="0"/>
                <w:color w:val="000000"/>
                <w:sz w:val="19"/>
                <w:szCs w:val="19"/>
                <w:lang w:eastAsia="th-TH"/>
              </w:rPr>
              <w:t>,</w:t>
            </w:r>
            <w:r w:rsidR="000669FB" w:rsidRPr="004C2DF5">
              <w:rPr>
                <w:rFonts w:ascii="Browallia New" w:hAnsi="Browallia New" w:cs="Browallia New"/>
                <w:snapToGrid w:val="0"/>
                <w:color w:val="000000"/>
                <w:sz w:val="19"/>
                <w:szCs w:val="19"/>
                <w:lang w:eastAsia="th-TH"/>
              </w:rPr>
              <w:t>687</w:t>
            </w:r>
          </w:p>
        </w:tc>
      </w:tr>
      <w:tr w:rsidR="0052092D" w:rsidRPr="00353CE8" w14:paraId="5B93196F" w14:textId="77777777" w:rsidTr="0052092D">
        <w:tblPrEx>
          <w:tblCellMar>
            <w:left w:w="108" w:type="dxa"/>
            <w:right w:w="108" w:type="dxa"/>
          </w:tblCellMar>
        </w:tblPrEx>
        <w:trPr>
          <w:cantSplit/>
          <w:trHeight w:val="252"/>
          <w:tblHeader/>
        </w:trPr>
        <w:tc>
          <w:tcPr>
            <w:tcW w:w="2601" w:type="dxa"/>
          </w:tcPr>
          <w:p w14:paraId="6A81423B" w14:textId="77777777" w:rsidR="0052092D" w:rsidRPr="00A967E2" w:rsidRDefault="0052092D" w:rsidP="0052092D">
            <w:pPr>
              <w:spacing w:line="240" w:lineRule="auto"/>
              <w:ind w:left="162" w:right="-36" w:hanging="162"/>
              <w:jc w:val="center"/>
              <w:rPr>
                <w:rFonts w:ascii="Browallia New" w:hAnsi="Browallia New" w:cs="Browallia New"/>
                <w:snapToGrid w:val="0"/>
                <w:color w:val="000000"/>
                <w:sz w:val="12"/>
                <w:szCs w:val="12"/>
                <w:cs/>
                <w:lang w:eastAsia="th-TH"/>
              </w:rPr>
            </w:pPr>
          </w:p>
        </w:tc>
        <w:tc>
          <w:tcPr>
            <w:tcW w:w="1080" w:type="dxa"/>
            <w:vAlign w:val="bottom"/>
          </w:tcPr>
          <w:p w14:paraId="7BD6BFF3" w14:textId="77777777" w:rsidR="0052092D" w:rsidRPr="00A967E2" w:rsidRDefault="0052092D" w:rsidP="0052092D">
            <w:pPr>
              <w:spacing w:line="240" w:lineRule="auto"/>
              <w:ind w:right="-36"/>
              <w:jc w:val="center"/>
              <w:rPr>
                <w:rFonts w:ascii="Browallia New" w:hAnsi="Browallia New" w:cs="Browallia New"/>
                <w:snapToGrid w:val="0"/>
                <w:color w:val="000000"/>
                <w:sz w:val="12"/>
                <w:szCs w:val="12"/>
                <w:cs/>
                <w:lang w:eastAsia="th-TH"/>
              </w:rPr>
            </w:pPr>
          </w:p>
        </w:tc>
        <w:tc>
          <w:tcPr>
            <w:tcW w:w="1170" w:type="dxa"/>
            <w:vAlign w:val="bottom"/>
          </w:tcPr>
          <w:p w14:paraId="788ECA68" w14:textId="77777777" w:rsidR="0052092D" w:rsidRPr="00A967E2" w:rsidRDefault="0052092D" w:rsidP="0052092D">
            <w:pPr>
              <w:spacing w:line="240" w:lineRule="auto"/>
              <w:ind w:right="-36"/>
              <w:jc w:val="center"/>
              <w:rPr>
                <w:rFonts w:ascii="Browallia New" w:hAnsi="Browallia New" w:cs="Browallia New"/>
                <w:snapToGrid w:val="0"/>
                <w:color w:val="000000"/>
                <w:sz w:val="12"/>
                <w:szCs w:val="12"/>
                <w:cs/>
                <w:lang w:eastAsia="th-TH"/>
              </w:rPr>
            </w:pPr>
          </w:p>
        </w:tc>
        <w:tc>
          <w:tcPr>
            <w:tcW w:w="1170" w:type="dxa"/>
            <w:vAlign w:val="bottom"/>
          </w:tcPr>
          <w:p w14:paraId="18F7DECF" w14:textId="77777777" w:rsidR="0052092D" w:rsidRPr="00A967E2" w:rsidRDefault="0052092D" w:rsidP="0052092D">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170" w:type="dxa"/>
            <w:vAlign w:val="bottom"/>
          </w:tcPr>
          <w:p w14:paraId="782B7BBE" w14:textId="77777777" w:rsidR="0052092D" w:rsidRPr="00A967E2" w:rsidRDefault="0052092D" w:rsidP="0052092D">
            <w:pPr>
              <w:spacing w:line="240" w:lineRule="auto"/>
              <w:ind w:right="-36"/>
              <w:jc w:val="center"/>
              <w:rPr>
                <w:rFonts w:ascii="Browallia New" w:hAnsi="Browallia New" w:cs="Browallia New"/>
                <w:snapToGrid w:val="0"/>
                <w:color w:val="000000"/>
                <w:sz w:val="12"/>
                <w:szCs w:val="12"/>
                <w:cs/>
                <w:lang w:eastAsia="th-TH"/>
              </w:rPr>
            </w:pPr>
          </w:p>
        </w:tc>
        <w:tc>
          <w:tcPr>
            <w:tcW w:w="2070" w:type="dxa"/>
            <w:gridSpan w:val="2"/>
            <w:vAlign w:val="bottom"/>
          </w:tcPr>
          <w:p w14:paraId="37373258" w14:textId="08AB8316" w:rsidR="0052092D" w:rsidRPr="00A967E2" w:rsidRDefault="0052092D" w:rsidP="0052092D">
            <w:pPr>
              <w:spacing w:line="240" w:lineRule="auto"/>
              <w:ind w:left="-931" w:right="-36"/>
              <w:jc w:val="right"/>
              <w:rPr>
                <w:rFonts w:ascii="Browallia New" w:hAnsi="Browallia New" w:cs="Browallia New"/>
                <w:snapToGrid w:val="0"/>
                <w:color w:val="000000"/>
                <w:sz w:val="12"/>
                <w:szCs w:val="12"/>
                <w:cs/>
                <w:lang w:eastAsia="th-TH"/>
              </w:rPr>
            </w:pPr>
          </w:p>
        </w:tc>
      </w:tr>
      <w:tr w:rsidR="0052092D" w:rsidRPr="00353CE8" w14:paraId="50E218B7" w14:textId="77777777" w:rsidTr="002A139F">
        <w:tblPrEx>
          <w:tblCellMar>
            <w:left w:w="108" w:type="dxa"/>
            <w:right w:w="108" w:type="dxa"/>
          </w:tblCellMar>
        </w:tblPrEx>
        <w:trPr>
          <w:cantSplit/>
        </w:trPr>
        <w:tc>
          <w:tcPr>
            <w:tcW w:w="2601" w:type="dxa"/>
          </w:tcPr>
          <w:p w14:paraId="35438B65" w14:textId="6D06B28E" w:rsidR="0052092D" w:rsidRPr="00353CE8" w:rsidRDefault="0052092D" w:rsidP="0052092D">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w:t>
            </w:r>
            <w:r w:rsidRPr="00353CE8">
              <w:rPr>
                <w:rFonts w:ascii="Browallia New" w:hAnsi="Browallia New" w:cs="Browallia New" w:hint="cs"/>
                <w:b/>
                <w:bCs/>
                <w:snapToGrid w:val="0"/>
                <w:color w:val="000000"/>
                <w:sz w:val="19"/>
                <w:szCs w:val="19"/>
                <w:lang w:eastAsia="th-TH"/>
              </w:rPr>
              <w:t>6</w:t>
            </w:r>
            <w:r>
              <w:rPr>
                <w:rFonts w:ascii="Browallia New" w:hAnsi="Browallia New" w:cs="Browallia New"/>
                <w:b/>
                <w:bCs/>
                <w:snapToGrid w:val="0"/>
                <w:color w:val="000000"/>
                <w:sz w:val="19"/>
                <w:szCs w:val="19"/>
                <w:lang w:eastAsia="th-TH"/>
              </w:rPr>
              <w:t>5</w:t>
            </w:r>
          </w:p>
        </w:tc>
        <w:tc>
          <w:tcPr>
            <w:tcW w:w="1080" w:type="dxa"/>
            <w:vAlign w:val="bottom"/>
          </w:tcPr>
          <w:p w14:paraId="7B4773E2"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F35AF44"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991C1CF"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7C4F0A5"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950F0F6"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1138F37F"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r>
      <w:tr w:rsidR="0052092D" w:rsidRPr="00353CE8" w14:paraId="7D04AF85" w14:textId="77777777" w:rsidTr="002A139F">
        <w:tblPrEx>
          <w:tblCellMar>
            <w:left w:w="108" w:type="dxa"/>
            <w:right w:w="108" w:type="dxa"/>
          </w:tblCellMar>
        </w:tblPrEx>
        <w:trPr>
          <w:cantSplit/>
        </w:trPr>
        <w:tc>
          <w:tcPr>
            <w:tcW w:w="3681" w:type="dxa"/>
            <w:gridSpan w:val="2"/>
            <w:vAlign w:val="bottom"/>
          </w:tcPr>
          <w:p w14:paraId="4A7D88E4" w14:textId="056B0B5A" w:rsidR="0052092D" w:rsidRPr="00353CE8" w:rsidRDefault="0052092D" w:rsidP="0052092D">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4CF95C7B"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55DC9BB"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A10C5C1"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007F4726"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DD91B9A" w14:textId="30F08DFF"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7</w:t>
            </w:r>
            <w:r w:rsidR="003F1336" w:rsidRPr="003F1336">
              <w:rPr>
                <w:rFonts w:ascii="Browallia New" w:hAnsi="Browallia New" w:cs="Browallia New" w:hint="cs"/>
                <w:snapToGrid w:val="0"/>
                <w:color w:val="000000"/>
                <w:sz w:val="19"/>
                <w:szCs w:val="19"/>
                <w:lang w:eastAsia="th-TH"/>
              </w:rPr>
              <w:t>9</w:t>
            </w:r>
            <w:r>
              <w:rPr>
                <w:rFonts w:ascii="Browallia New" w:hAnsi="Browallia New" w:cs="Browallia New"/>
                <w:snapToGrid w:val="0"/>
                <w:color w:val="000000"/>
                <w:sz w:val="19"/>
                <w:szCs w:val="19"/>
                <w:lang w:eastAsia="th-TH"/>
              </w:rPr>
              <w:t>,</w:t>
            </w:r>
            <w:r w:rsidR="003F1336" w:rsidRPr="003F1336">
              <w:rPr>
                <w:rFonts w:ascii="Browallia New" w:hAnsi="Browallia New" w:cs="Browallia New" w:hint="cs"/>
                <w:snapToGrid w:val="0"/>
                <w:color w:val="000000"/>
                <w:sz w:val="19"/>
                <w:szCs w:val="19"/>
                <w:lang w:eastAsia="th-TH"/>
              </w:rPr>
              <w:t>023</w:t>
            </w:r>
          </w:p>
        </w:tc>
      </w:tr>
      <w:tr w:rsidR="0052092D" w:rsidRPr="00353CE8" w14:paraId="4830FD1D" w14:textId="77777777" w:rsidTr="002A139F">
        <w:tblPrEx>
          <w:tblCellMar>
            <w:left w:w="108" w:type="dxa"/>
            <w:right w:w="108" w:type="dxa"/>
          </w:tblCellMar>
        </w:tblPrEx>
        <w:trPr>
          <w:cantSplit/>
        </w:trPr>
        <w:tc>
          <w:tcPr>
            <w:tcW w:w="3681" w:type="dxa"/>
            <w:gridSpan w:val="2"/>
            <w:vAlign w:val="bottom"/>
          </w:tcPr>
          <w:p w14:paraId="198D5915" w14:textId="38CCE275" w:rsidR="0052092D" w:rsidRPr="00353CE8" w:rsidRDefault="0052092D" w:rsidP="0052092D">
            <w:pPr>
              <w:spacing w:line="240" w:lineRule="auto"/>
              <w:ind w:right="-36"/>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E9F4209"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B53115"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828B5FE"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CDA9010"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7D597E5" w14:textId="21953120" w:rsidR="0052092D" w:rsidRPr="00353CE8" w:rsidRDefault="0052092D" w:rsidP="0052092D">
            <w:pPr>
              <w:spacing w:line="240" w:lineRule="auto"/>
              <w:ind w:right="-36"/>
              <w:jc w:val="right"/>
              <w:rPr>
                <w:rFonts w:ascii="Browallia New" w:hAnsi="Browallia New" w:cs="Browallia New"/>
                <w:snapToGrid w:val="0"/>
                <w:color w:val="000000"/>
                <w:sz w:val="19"/>
                <w:szCs w:val="19"/>
                <w:lang w:eastAsia="th-TH"/>
              </w:rPr>
            </w:pPr>
            <w:r>
              <w:rPr>
                <w:rFonts w:ascii="Browallia New" w:hAnsi="Browallia New" w:cs="Browallia New"/>
                <w:snapToGrid w:val="0"/>
                <w:color w:val="000000"/>
                <w:sz w:val="19"/>
                <w:szCs w:val="19"/>
                <w:lang w:eastAsia="th-TH"/>
              </w:rPr>
              <w:t>413</w:t>
            </w:r>
          </w:p>
        </w:tc>
      </w:tr>
      <w:tr w:rsidR="0052092D" w:rsidRPr="00353CE8" w14:paraId="287A848C" w14:textId="77777777" w:rsidTr="00593218">
        <w:tblPrEx>
          <w:tblCellMar>
            <w:left w:w="108" w:type="dxa"/>
            <w:right w:w="108" w:type="dxa"/>
          </w:tblCellMar>
        </w:tblPrEx>
        <w:trPr>
          <w:cantSplit/>
        </w:trPr>
        <w:tc>
          <w:tcPr>
            <w:tcW w:w="2601" w:type="dxa"/>
            <w:vAlign w:val="bottom"/>
          </w:tcPr>
          <w:p w14:paraId="37CE7F16" w14:textId="769F29C6"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7EE314F"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7E64DA8"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3E1B72"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EAFB018"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5034DBA" w14:textId="61931D45"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7AC9BD92" w14:textId="46E17790" w:rsidR="0052092D" w:rsidRPr="00353CE8" w:rsidRDefault="0052092D"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3</w:t>
            </w:r>
            <w:r w:rsidR="003F1336" w:rsidRPr="003F1336">
              <w:rPr>
                <w:rFonts w:ascii="Browallia New" w:hAnsi="Browallia New" w:cs="Browallia New" w:hint="cs"/>
                <w:snapToGrid w:val="0"/>
                <w:color w:val="000000"/>
                <w:sz w:val="19"/>
                <w:szCs w:val="19"/>
                <w:lang w:eastAsia="th-TH"/>
              </w:rPr>
              <w:t>8</w:t>
            </w:r>
            <w:r>
              <w:rPr>
                <w:rFonts w:ascii="Browallia New" w:hAnsi="Browallia New" w:cs="Browallia New"/>
                <w:snapToGrid w:val="0"/>
                <w:color w:val="000000"/>
                <w:sz w:val="19"/>
                <w:szCs w:val="19"/>
                <w:lang w:eastAsia="th-TH"/>
              </w:rPr>
              <w:t>,</w:t>
            </w:r>
            <w:r w:rsidR="003F1336" w:rsidRPr="003F1336">
              <w:rPr>
                <w:rFonts w:ascii="Browallia New" w:hAnsi="Browallia New" w:cs="Browallia New" w:hint="cs"/>
                <w:snapToGrid w:val="0"/>
                <w:color w:val="000000"/>
                <w:sz w:val="19"/>
                <w:szCs w:val="19"/>
                <w:lang w:eastAsia="th-TH"/>
              </w:rPr>
              <w:t>947</w:t>
            </w:r>
          </w:p>
        </w:tc>
      </w:tr>
      <w:tr w:rsidR="0052092D" w:rsidRPr="00353CE8" w14:paraId="7995FF84" w14:textId="77777777" w:rsidTr="002A139F">
        <w:tblPrEx>
          <w:tblCellMar>
            <w:left w:w="108" w:type="dxa"/>
            <w:right w:w="108" w:type="dxa"/>
          </w:tblCellMar>
        </w:tblPrEx>
        <w:trPr>
          <w:cantSplit/>
        </w:trPr>
        <w:tc>
          <w:tcPr>
            <w:tcW w:w="2601" w:type="dxa"/>
          </w:tcPr>
          <w:p w14:paraId="7F3BC818" w14:textId="67988EF7"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33784DBC"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94AF971"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C503D37"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4946A9"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2F28BFE0" w14:textId="63D6DAA6"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4955BF3A" w14:textId="0BAE34D6" w:rsidR="0052092D" w:rsidRPr="00353CE8" w:rsidRDefault="0052092D" w:rsidP="0052092D">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Pr>
                <w:rFonts w:ascii="Browallia New" w:hAnsi="Browallia New" w:cs="Browallia New"/>
                <w:snapToGrid w:val="0"/>
                <w:color w:val="000000"/>
                <w:sz w:val="19"/>
                <w:szCs w:val="19"/>
                <w:lang w:eastAsia="th-TH"/>
              </w:rPr>
              <w:t>118,383</w:t>
            </w:r>
          </w:p>
        </w:tc>
      </w:tr>
      <w:tr w:rsidR="0052092D" w:rsidRPr="00353CE8" w14:paraId="2B6EAE9B" w14:textId="77777777" w:rsidTr="0052092D">
        <w:tblPrEx>
          <w:tblCellMar>
            <w:left w:w="108" w:type="dxa"/>
            <w:right w:w="108" w:type="dxa"/>
          </w:tblCellMar>
        </w:tblPrEx>
        <w:trPr>
          <w:cantSplit/>
          <w:trHeight w:val="252"/>
        </w:trPr>
        <w:tc>
          <w:tcPr>
            <w:tcW w:w="2601" w:type="dxa"/>
            <w:vAlign w:val="bottom"/>
          </w:tcPr>
          <w:p w14:paraId="0A7856EE"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lang w:eastAsia="th-TH"/>
              </w:rPr>
            </w:pPr>
          </w:p>
        </w:tc>
        <w:tc>
          <w:tcPr>
            <w:tcW w:w="1080" w:type="dxa"/>
            <w:vAlign w:val="bottom"/>
          </w:tcPr>
          <w:p w14:paraId="45AB9232"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621468AC"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44006686"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170" w:type="dxa"/>
            <w:vAlign w:val="bottom"/>
          </w:tcPr>
          <w:p w14:paraId="5E6A0CED"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1080" w:type="dxa"/>
            <w:vAlign w:val="bottom"/>
          </w:tcPr>
          <w:p w14:paraId="257ECFAB"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c>
          <w:tcPr>
            <w:tcW w:w="990" w:type="dxa"/>
            <w:vAlign w:val="bottom"/>
          </w:tcPr>
          <w:p w14:paraId="0CF1985C" w14:textId="77777777" w:rsidR="0052092D" w:rsidRPr="00A967E2" w:rsidRDefault="0052092D" w:rsidP="0052092D">
            <w:pPr>
              <w:spacing w:line="240" w:lineRule="auto"/>
              <w:ind w:right="-36"/>
              <w:jc w:val="right"/>
              <w:rPr>
                <w:rFonts w:ascii="Browallia New" w:hAnsi="Browallia New" w:cs="Browallia New"/>
                <w:snapToGrid w:val="0"/>
                <w:color w:val="000000"/>
                <w:sz w:val="12"/>
                <w:szCs w:val="12"/>
                <w:cs/>
                <w:lang w:eastAsia="th-TH"/>
              </w:rPr>
            </w:pPr>
          </w:p>
        </w:tc>
      </w:tr>
      <w:tr w:rsidR="0052092D" w:rsidRPr="00353CE8" w14:paraId="6A1941FF" w14:textId="77777777" w:rsidTr="002A139F">
        <w:tblPrEx>
          <w:tblCellMar>
            <w:left w:w="108" w:type="dxa"/>
            <w:right w:w="108" w:type="dxa"/>
          </w:tblCellMar>
        </w:tblPrEx>
        <w:trPr>
          <w:cantSplit/>
        </w:trPr>
        <w:tc>
          <w:tcPr>
            <w:tcW w:w="2601" w:type="dxa"/>
          </w:tcPr>
          <w:p w14:paraId="502D3817" w14:textId="66B225AE" w:rsidR="0052092D" w:rsidRPr="00353CE8" w:rsidRDefault="0052092D" w:rsidP="0052092D">
            <w:pPr>
              <w:spacing w:line="240" w:lineRule="auto"/>
              <w:ind w:left="162" w:right="-36" w:hanging="162"/>
              <w:jc w:val="both"/>
              <w:rPr>
                <w:rFonts w:ascii="Browallia New" w:hAnsi="Browallia New" w:cs="Browallia New"/>
                <w:b/>
                <w:bCs/>
                <w:snapToGrid w:val="0"/>
                <w:color w:val="000000"/>
                <w:sz w:val="19"/>
                <w:szCs w:val="19"/>
                <w:cs/>
                <w:lang w:eastAsia="th-TH"/>
              </w:rPr>
            </w:pPr>
            <w:r w:rsidRPr="00353CE8">
              <w:rPr>
                <w:rFonts w:ascii="Browallia New" w:hAnsi="Browallia New" w:cs="Browallia New"/>
                <w:b/>
                <w:bCs/>
                <w:snapToGrid w:val="0"/>
                <w:color w:val="000000"/>
                <w:sz w:val="19"/>
                <w:szCs w:val="19"/>
                <w:cs/>
                <w:lang w:eastAsia="th-TH"/>
              </w:rPr>
              <w:t>ค่าเสื่อมราคาสำหรับปี</w:t>
            </w:r>
            <w:r w:rsidRPr="00353CE8">
              <w:rPr>
                <w:rFonts w:ascii="Browallia New" w:hAnsi="Browallia New" w:cs="Browallia New"/>
                <w:b/>
                <w:bCs/>
                <w:snapToGrid w:val="0"/>
                <w:color w:val="000000"/>
                <w:sz w:val="19"/>
                <w:szCs w:val="19"/>
                <w:lang w:eastAsia="th-TH"/>
              </w:rPr>
              <w:t xml:space="preserve"> 256</w:t>
            </w:r>
            <w:r>
              <w:rPr>
                <w:rFonts w:ascii="Browallia New" w:hAnsi="Browallia New" w:cs="Browallia New"/>
                <w:b/>
                <w:bCs/>
                <w:snapToGrid w:val="0"/>
                <w:color w:val="000000"/>
                <w:sz w:val="19"/>
                <w:szCs w:val="19"/>
                <w:lang w:eastAsia="th-TH"/>
              </w:rPr>
              <w:t>6</w:t>
            </w:r>
          </w:p>
        </w:tc>
        <w:tc>
          <w:tcPr>
            <w:tcW w:w="1080" w:type="dxa"/>
            <w:vAlign w:val="bottom"/>
          </w:tcPr>
          <w:p w14:paraId="71CDA4A4"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932230F"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377DD7B"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787861DD"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3D4F659A"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vAlign w:val="bottom"/>
          </w:tcPr>
          <w:p w14:paraId="29F9AAC6"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r>
      <w:tr w:rsidR="0052092D" w:rsidRPr="00353CE8" w14:paraId="770B00E2" w14:textId="77777777" w:rsidTr="002A139F">
        <w:tblPrEx>
          <w:tblCellMar>
            <w:left w:w="108" w:type="dxa"/>
            <w:right w:w="108" w:type="dxa"/>
          </w:tblCellMar>
        </w:tblPrEx>
        <w:trPr>
          <w:cantSplit/>
        </w:trPr>
        <w:tc>
          <w:tcPr>
            <w:tcW w:w="3681" w:type="dxa"/>
            <w:gridSpan w:val="2"/>
            <w:vAlign w:val="bottom"/>
          </w:tcPr>
          <w:p w14:paraId="07777DF9" w14:textId="1F14C6D6" w:rsidR="0052092D" w:rsidRPr="00BD1E55" w:rsidRDefault="0052092D" w:rsidP="0052092D">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ต้นทุนขายและต้นทุนค่าบริการจากกิจการโรงแรม</w:t>
            </w:r>
          </w:p>
        </w:tc>
        <w:tc>
          <w:tcPr>
            <w:tcW w:w="1170" w:type="dxa"/>
            <w:vAlign w:val="bottom"/>
          </w:tcPr>
          <w:p w14:paraId="0E286AD7"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F97621E"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D9BF297"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2B64E97"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36F1D87D" w14:textId="68EE1F8E" w:rsidR="0052092D" w:rsidRPr="00D31981" w:rsidRDefault="005D1C87" w:rsidP="0052092D">
            <w:pPr>
              <w:spacing w:line="240" w:lineRule="auto"/>
              <w:ind w:right="-36"/>
              <w:jc w:val="right"/>
              <w:rPr>
                <w:rFonts w:ascii="Browallia New" w:hAnsi="Browallia New" w:cs="Browallia New"/>
                <w:snapToGrid w:val="0"/>
                <w:color w:val="000000"/>
                <w:sz w:val="19"/>
                <w:szCs w:val="19"/>
                <w:cs/>
                <w:lang w:eastAsia="th-TH"/>
              </w:rPr>
            </w:pPr>
            <w:r w:rsidRPr="00D31981">
              <w:rPr>
                <w:rFonts w:ascii="Browallia New" w:hAnsi="Browallia New" w:cs="Browallia New"/>
                <w:snapToGrid w:val="0"/>
                <w:color w:val="000000"/>
                <w:sz w:val="19"/>
                <w:szCs w:val="19"/>
                <w:lang w:eastAsia="th-TH"/>
              </w:rPr>
              <w:t>76,37</w:t>
            </w:r>
            <w:r w:rsidR="00B51C48">
              <w:rPr>
                <w:rFonts w:ascii="Browallia New" w:hAnsi="Browallia New" w:cs="Browallia New"/>
                <w:snapToGrid w:val="0"/>
                <w:color w:val="000000"/>
                <w:sz w:val="19"/>
                <w:szCs w:val="19"/>
                <w:lang w:eastAsia="th-TH"/>
              </w:rPr>
              <w:t>7</w:t>
            </w:r>
          </w:p>
        </w:tc>
      </w:tr>
      <w:tr w:rsidR="0052092D" w:rsidRPr="00353CE8" w14:paraId="601929C6" w14:textId="77777777" w:rsidTr="002A139F">
        <w:tblPrEx>
          <w:tblCellMar>
            <w:left w:w="108" w:type="dxa"/>
            <w:right w:w="108" w:type="dxa"/>
          </w:tblCellMar>
        </w:tblPrEx>
        <w:trPr>
          <w:cantSplit/>
        </w:trPr>
        <w:tc>
          <w:tcPr>
            <w:tcW w:w="3681" w:type="dxa"/>
            <w:gridSpan w:val="2"/>
            <w:vAlign w:val="bottom"/>
          </w:tcPr>
          <w:p w14:paraId="01631C4C" w14:textId="57A25C32" w:rsidR="0052092D" w:rsidRPr="00BD1E55" w:rsidRDefault="0052092D" w:rsidP="0052092D">
            <w:pPr>
              <w:spacing w:line="240" w:lineRule="auto"/>
              <w:ind w:right="-36"/>
              <w:rPr>
                <w:rFonts w:ascii="Browallia New" w:hAnsi="Browallia New" w:cs="Browallia New"/>
                <w:snapToGrid w:val="0"/>
                <w:color w:val="000000"/>
                <w:sz w:val="19"/>
                <w:szCs w:val="19"/>
                <w:cs/>
                <w:lang w:eastAsia="th-TH"/>
              </w:rPr>
            </w:pPr>
            <w:r w:rsidRPr="00BD1E55">
              <w:rPr>
                <w:rFonts w:ascii="Browallia New" w:hAnsi="Browallia New" w:cs="Browallia New"/>
                <w:snapToGrid w:val="0"/>
                <w:color w:val="000000"/>
                <w:sz w:val="19"/>
                <w:szCs w:val="19"/>
                <w:cs/>
                <w:lang w:eastAsia="th-TH"/>
              </w:rPr>
              <w:t>ต้นทุนในการจัดจำหน่าย</w:t>
            </w:r>
          </w:p>
        </w:tc>
        <w:tc>
          <w:tcPr>
            <w:tcW w:w="1170" w:type="dxa"/>
            <w:vAlign w:val="bottom"/>
          </w:tcPr>
          <w:p w14:paraId="524151FF"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2EF37AEE"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4DBFD2DA"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308DF98"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1676A15D" w14:textId="22F4E057" w:rsidR="0052092D" w:rsidRPr="00D31981" w:rsidRDefault="005D1C87" w:rsidP="0052092D">
            <w:pPr>
              <w:spacing w:line="240" w:lineRule="auto"/>
              <w:ind w:right="-36"/>
              <w:jc w:val="right"/>
              <w:rPr>
                <w:rFonts w:ascii="Browallia New" w:hAnsi="Browallia New" w:cs="Browallia New"/>
                <w:snapToGrid w:val="0"/>
                <w:color w:val="000000"/>
                <w:sz w:val="19"/>
                <w:szCs w:val="19"/>
                <w:lang w:eastAsia="th-TH"/>
              </w:rPr>
            </w:pPr>
            <w:r w:rsidRPr="00D31981">
              <w:rPr>
                <w:rFonts w:ascii="Browallia New" w:hAnsi="Browallia New" w:cs="Browallia New"/>
                <w:snapToGrid w:val="0"/>
                <w:color w:val="000000"/>
                <w:sz w:val="19"/>
                <w:szCs w:val="19"/>
                <w:lang w:eastAsia="th-TH"/>
              </w:rPr>
              <w:t>-</w:t>
            </w:r>
          </w:p>
        </w:tc>
      </w:tr>
      <w:tr w:rsidR="0052092D" w:rsidRPr="00353CE8" w14:paraId="0A070019" w14:textId="77777777" w:rsidTr="00593218">
        <w:tblPrEx>
          <w:tblCellMar>
            <w:left w:w="108" w:type="dxa"/>
            <w:right w:w="108" w:type="dxa"/>
          </w:tblCellMar>
        </w:tblPrEx>
        <w:trPr>
          <w:cantSplit/>
        </w:trPr>
        <w:tc>
          <w:tcPr>
            <w:tcW w:w="2601" w:type="dxa"/>
            <w:vAlign w:val="bottom"/>
          </w:tcPr>
          <w:p w14:paraId="7C2DD742" w14:textId="7B1CBFE1" w:rsidR="0052092D" w:rsidRPr="00BD1E55"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BD1E55">
              <w:rPr>
                <w:rFonts w:ascii="Browallia New" w:hAnsi="Browallia New" w:cs="Browallia New" w:hint="cs"/>
                <w:snapToGrid w:val="0"/>
                <w:color w:val="000000"/>
                <w:sz w:val="19"/>
                <w:szCs w:val="19"/>
                <w:cs/>
                <w:lang w:eastAsia="th-TH"/>
              </w:rPr>
              <w:t>ค่าใช้จ่ายในการบริหาร</w:t>
            </w:r>
          </w:p>
        </w:tc>
        <w:tc>
          <w:tcPr>
            <w:tcW w:w="1080" w:type="dxa"/>
            <w:vAlign w:val="bottom"/>
          </w:tcPr>
          <w:p w14:paraId="05A7F43E"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1751AC58"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34D59D3"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97BD3C9"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5E78A195"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4DBA99E" w14:textId="15B74869" w:rsidR="0052092D" w:rsidRPr="00D31981" w:rsidRDefault="005D1C87" w:rsidP="0052092D">
            <w:pPr>
              <w:pBdr>
                <w:bottom w:val="single" w:sz="4" w:space="1" w:color="auto"/>
              </w:pBdr>
              <w:spacing w:line="240" w:lineRule="auto"/>
              <w:ind w:right="-36"/>
              <w:jc w:val="right"/>
              <w:rPr>
                <w:rFonts w:ascii="Browallia New" w:hAnsi="Browallia New" w:cs="Browallia New"/>
                <w:snapToGrid w:val="0"/>
                <w:color w:val="000000"/>
                <w:sz w:val="19"/>
                <w:szCs w:val="19"/>
                <w:cs/>
                <w:lang w:eastAsia="th-TH"/>
              </w:rPr>
            </w:pPr>
            <w:r w:rsidRPr="00D31981">
              <w:rPr>
                <w:rFonts w:ascii="Browallia New" w:hAnsi="Browallia New" w:cs="Browallia New"/>
                <w:snapToGrid w:val="0"/>
                <w:color w:val="000000"/>
                <w:sz w:val="19"/>
                <w:szCs w:val="19"/>
                <w:lang w:eastAsia="th-TH"/>
              </w:rPr>
              <w:t>3</w:t>
            </w:r>
            <w:r w:rsidR="003D661C" w:rsidRPr="00D31981">
              <w:rPr>
                <w:rFonts w:ascii="Browallia New" w:hAnsi="Browallia New" w:cs="Browallia New"/>
                <w:snapToGrid w:val="0"/>
                <w:color w:val="000000"/>
                <w:sz w:val="19"/>
                <w:szCs w:val="19"/>
                <w:lang w:eastAsia="th-TH"/>
              </w:rPr>
              <w:t>6</w:t>
            </w:r>
            <w:r w:rsidRPr="00D31981">
              <w:rPr>
                <w:rFonts w:ascii="Browallia New" w:hAnsi="Browallia New" w:cs="Browallia New"/>
                <w:snapToGrid w:val="0"/>
                <w:color w:val="000000"/>
                <w:sz w:val="19"/>
                <w:szCs w:val="19"/>
                <w:lang w:eastAsia="th-TH"/>
              </w:rPr>
              <w:t>,</w:t>
            </w:r>
            <w:r w:rsidR="004E7BEA">
              <w:rPr>
                <w:rFonts w:ascii="Browallia New" w:hAnsi="Browallia New" w:cs="Browallia New"/>
                <w:snapToGrid w:val="0"/>
                <w:color w:val="000000"/>
                <w:sz w:val="19"/>
                <w:szCs w:val="19"/>
                <w:lang w:eastAsia="th-TH"/>
              </w:rPr>
              <w:t>739</w:t>
            </w:r>
          </w:p>
        </w:tc>
      </w:tr>
      <w:tr w:rsidR="0052092D" w:rsidRPr="00353CE8" w14:paraId="5A04D6DC" w14:textId="77777777" w:rsidTr="002A139F">
        <w:trPr>
          <w:cantSplit/>
        </w:trPr>
        <w:tc>
          <w:tcPr>
            <w:tcW w:w="2601" w:type="dxa"/>
          </w:tcPr>
          <w:p w14:paraId="499B6F8F" w14:textId="018641E0" w:rsidR="0052092D" w:rsidRPr="00353CE8" w:rsidRDefault="0052092D" w:rsidP="0052092D">
            <w:pPr>
              <w:spacing w:line="240" w:lineRule="auto"/>
              <w:ind w:left="162" w:right="-36" w:hanging="162"/>
              <w:jc w:val="both"/>
              <w:rPr>
                <w:rFonts w:ascii="Browallia New" w:hAnsi="Browallia New" w:cs="Browallia New"/>
                <w:snapToGrid w:val="0"/>
                <w:color w:val="000000"/>
                <w:sz w:val="19"/>
                <w:szCs w:val="19"/>
                <w:cs/>
                <w:lang w:eastAsia="th-TH"/>
              </w:rPr>
            </w:pPr>
            <w:r w:rsidRPr="00353CE8">
              <w:rPr>
                <w:rFonts w:ascii="Browallia New" w:hAnsi="Browallia New" w:cs="Browallia New"/>
                <w:snapToGrid w:val="0"/>
                <w:color w:val="000000"/>
                <w:sz w:val="19"/>
                <w:szCs w:val="19"/>
                <w:lang w:eastAsia="th-TH"/>
              </w:rPr>
              <w:t xml:space="preserve">    </w:t>
            </w:r>
            <w:r w:rsidRPr="00353CE8">
              <w:rPr>
                <w:rFonts w:ascii="Browallia New" w:hAnsi="Browallia New" w:cs="Browallia New"/>
                <w:snapToGrid w:val="0"/>
                <w:color w:val="000000"/>
                <w:sz w:val="19"/>
                <w:szCs w:val="19"/>
                <w:cs/>
                <w:lang w:eastAsia="th-TH"/>
              </w:rPr>
              <w:t>รวม</w:t>
            </w:r>
          </w:p>
        </w:tc>
        <w:tc>
          <w:tcPr>
            <w:tcW w:w="1080" w:type="dxa"/>
            <w:vAlign w:val="bottom"/>
          </w:tcPr>
          <w:p w14:paraId="6B13AECB"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6D258686"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53A6A85B"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170" w:type="dxa"/>
            <w:vAlign w:val="bottom"/>
          </w:tcPr>
          <w:p w14:paraId="3B9597A1"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1080" w:type="dxa"/>
            <w:vAlign w:val="bottom"/>
          </w:tcPr>
          <w:p w14:paraId="74E6DCE4" w14:textId="77777777" w:rsidR="0052092D" w:rsidRPr="00353CE8" w:rsidRDefault="0052092D" w:rsidP="0052092D">
            <w:pPr>
              <w:spacing w:line="240" w:lineRule="auto"/>
              <w:ind w:right="-36"/>
              <w:jc w:val="right"/>
              <w:rPr>
                <w:rFonts w:ascii="Browallia New" w:hAnsi="Browallia New" w:cs="Browallia New"/>
                <w:snapToGrid w:val="0"/>
                <w:color w:val="000000"/>
                <w:sz w:val="19"/>
                <w:szCs w:val="19"/>
                <w:cs/>
                <w:lang w:eastAsia="th-TH"/>
              </w:rPr>
            </w:pPr>
          </w:p>
        </w:tc>
        <w:tc>
          <w:tcPr>
            <w:tcW w:w="990" w:type="dxa"/>
            <w:shd w:val="clear" w:color="auto" w:fill="auto"/>
            <w:vAlign w:val="bottom"/>
          </w:tcPr>
          <w:p w14:paraId="57B51C20" w14:textId="7AAE0125" w:rsidR="0052092D" w:rsidRPr="00D31981" w:rsidRDefault="005D1C87" w:rsidP="0052092D">
            <w:pPr>
              <w:pBdr>
                <w:bottom w:val="single" w:sz="12" w:space="1" w:color="auto"/>
              </w:pBdr>
              <w:spacing w:line="240" w:lineRule="auto"/>
              <w:ind w:right="-36"/>
              <w:jc w:val="right"/>
              <w:rPr>
                <w:rFonts w:ascii="Browallia New" w:hAnsi="Browallia New" w:cs="Browallia New"/>
                <w:snapToGrid w:val="0"/>
                <w:color w:val="000000"/>
                <w:sz w:val="19"/>
                <w:szCs w:val="19"/>
                <w:cs/>
                <w:lang w:eastAsia="th-TH"/>
              </w:rPr>
            </w:pPr>
            <w:r w:rsidRPr="00D31981">
              <w:rPr>
                <w:rFonts w:ascii="Browallia New" w:hAnsi="Browallia New" w:cs="Browallia New"/>
                <w:snapToGrid w:val="0"/>
                <w:color w:val="000000"/>
                <w:sz w:val="19"/>
                <w:szCs w:val="19"/>
                <w:lang w:eastAsia="th-TH"/>
              </w:rPr>
              <w:t>11</w:t>
            </w:r>
            <w:r w:rsidR="00BB4B80" w:rsidRPr="00D31981">
              <w:rPr>
                <w:rFonts w:ascii="Browallia New" w:hAnsi="Browallia New" w:cs="Browallia New"/>
                <w:snapToGrid w:val="0"/>
                <w:color w:val="000000"/>
                <w:sz w:val="19"/>
                <w:szCs w:val="19"/>
                <w:lang w:eastAsia="th-TH"/>
              </w:rPr>
              <w:t>3</w:t>
            </w:r>
            <w:r w:rsidRPr="00D31981">
              <w:rPr>
                <w:rFonts w:ascii="Browallia New" w:hAnsi="Browallia New" w:cs="Browallia New"/>
                <w:snapToGrid w:val="0"/>
                <w:color w:val="000000"/>
                <w:sz w:val="19"/>
                <w:szCs w:val="19"/>
                <w:lang w:eastAsia="th-TH"/>
              </w:rPr>
              <w:t>,</w:t>
            </w:r>
            <w:r w:rsidR="00BB4B80" w:rsidRPr="00D31981">
              <w:rPr>
                <w:rFonts w:ascii="Browallia New" w:hAnsi="Browallia New" w:cs="Browallia New"/>
                <w:snapToGrid w:val="0"/>
                <w:color w:val="000000"/>
                <w:sz w:val="19"/>
                <w:szCs w:val="19"/>
                <w:lang w:eastAsia="th-TH"/>
              </w:rPr>
              <w:t>1</w:t>
            </w:r>
            <w:r w:rsidR="008E16D9">
              <w:rPr>
                <w:rFonts w:ascii="Browallia New" w:hAnsi="Browallia New" w:cs="Browallia New"/>
                <w:snapToGrid w:val="0"/>
                <w:color w:val="000000"/>
                <w:sz w:val="19"/>
                <w:szCs w:val="19"/>
                <w:lang w:eastAsia="th-TH"/>
              </w:rPr>
              <w:t>16</w:t>
            </w:r>
          </w:p>
        </w:tc>
      </w:tr>
    </w:tbl>
    <w:p w14:paraId="4D4E5EA0" w14:textId="77777777" w:rsidR="00353CE8" w:rsidRPr="00CA5689" w:rsidRDefault="00353CE8" w:rsidP="00A13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outlineLvl w:val="0"/>
        <w:rPr>
          <w:rFonts w:ascii="Browallia New" w:hAnsi="Browallia New" w:cs="Browallia New"/>
          <w:spacing w:val="-4"/>
          <w:sz w:val="20"/>
          <w:szCs w:val="20"/>
        </w:rPr>
      </w:pPr>
    </w:p>
    <w:tbl>
      <w:tblPr>
        <w:tblW w:w="9261" w:type="dxa"/>
        <w:tblInd w:w="279" w:type="dxa"/>
        <w:tblLayout w:type="fixed"/>
        <w:tblLook w:val="0000" w:firstRow="0" w:lastRow="0" w:firstColumn="0" w:lastColumn="0" w:noHBand="0" w:noVBand="0"/>
      </w:tblPr>
      <w:tblGrid>
        <w:gridCol w:w="2601"/>
        <w:gridCol w:w="1080"/>
        <w:gridCol w:w="1170"/>
        <w:gridCol w:w="1170"/>
        <w:gridCol w:w="1170"/>
        <w:gridCol w:w="1080"/>
        <w:gridCol w:w="990"/>
      </w:tblGrid>
      <w:tr w:rsidR="00365A5E" w:rsidRPr="0042720B" w14:paraId="5E94FE50" w14:textId="77777777" w:rsidTr="00EB3B91">
        <w:trPr>
          <w:cantSplit/>
          <w:tblHeader/>
        </w:trPr>
        <w:tc>
          <w:tcPr>
            <w:tcW w:w="2601" w:type="dxa"/>
            <w:vAlign w:val="bottom"/>
          </w:tcPr>
          <w:p w14:paraId="7ABDC8EB" w14:textId="5E459D9E"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5DD1E3FE"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5824749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170" w:type="dxa"/>
            <w:vAlign w:val="bottom"/>
          </w:tcPr>
          <w:p w14:paraId="0999C596" w14:textId="77777777"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p>
        </w:tc>
        <w:tc>
          <w:tcPr>
            <w:tcW w:w="1170" w:type="dxa"/>
            <w:vAlign w:val="bottom"/>
          </w:tcPr>
          <w:p w14:paraId="6B3DC13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2070" w:type="dxa"/>
            <w:gridSpan w:val="2"/>
            <w:vAlign w:val="bottom"/>
          </w:tcPr>
          <w:p w14:paraId="3B2A3DE3" w14:textId="1BED3F6A" w:rsidR="00365A5E" w:rsidRPr="0042720B" w:rsidRDefault="00F46B29" w:rsidP="00F250FC">
            <w:pPr>
              <w:spacing w:line="240" w:lineRule="auto"/>
              <w:ind w:left="-931" w:right="-36"/>
              <w:jc w:val="right"/>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(หน่วย</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00365A5E" w:rsidRPr="0042720B">
              <w:rPr>
                <w:rFonts w:ascii="Browallia New" w:hAnsi="Browallia New" w:cs="Browallia New" w:hint="cs"/>
                <w:snapToGrid w:val="0"/>
                <w:color w:val="000000"/>
                <w:sz w:val="20"/>
                <w:szCs w:val="20"/>
                <w:cs/>
                <w:lang w:eastAsia="th-TH"/>
              </w:rPr>
              <w:t>พันบาท)</w:t>
            </w:r>
          </w:p>
        </w:tc>
      </w:tr>
      <w:tr w:rsidR="00365A5E" w:rsidRPr="0042720B" w14:paraId="3E4FB7CB" w14:textId="77777777" w:rsidTr="00EB3B91">
        <w:trPr>
          <w:cantSplit/>
        </w:trPr>
        <w:tc>
          <w:tcPr>
            <w:tcW w:w="2601" w:type="dxa"/>
            <w:vAlign w:val="bottom"/>
          </w:tcPr>
          <w:p w14:paraId="14ED1C88"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6660" w:type="dxa"/>
            <w:gridSpan w:val="6"/>
            <w:vAlign w:val="bottom"/>
          </w:tcPr>
          <w:p w14:paraId="676C3C3C" w14:textId="1893921E" w:rsidR="00365A5E" w:rsidRPr="0042720B" w:rsidRDefault="00365A5E" w:rsidP="00F250FC">
            <w:pPr>
              <w:pBdr>
                <w:bottom w:val="single" w:sz="4" w:space="1" w:color="auto"/>
              </w:pBdr>
              <w:tabs>
                <w:tab w:val="left" w:pos="2160"/>
              </w:tabs>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งบการเงินเฉพาะ</w:t>
            </w:r>
            <w:r w:rsidR="00F75F28" w:rsidRPr="0042720B">
              <w:rPr>
                <w:rFonts w:ascii="Browallia New" w:hAnsi="Browallia New" w:cs="Browallia New" w:hint="cs"/>
                <w:snapToGrid w:val="0"/>
                <w:color w:val="000000"/>
                <w:sz w:val="20"/>
                <w:szCs w:val="20"/>
                <w:cs/>
                <w:lang w:eastAsia="th-TH"/>
              </w:rPr>
              <w:t>ของบริษัท</w:t>
            </w:r>
          </w:p>
        </w:tc>
      </w:tr>
      <w:tr w:rsidR="00365A5E" w:rsidRPr="0042720B" w14:paraId="0A7AAD8E" w14:textId="77777777" w:rsidTr="00EB3B91">
        <w:trPr>
          <w:cantSplit/>
        </w:trPr>
        <w:tc>
          <w:tcPr>
            <w:tcW w:w="2601" w:type="dxa"/>
            <w:vAlign w:val="bottom"/>
          </w:tcPr>
          <w:p w14:paraId="134AB31A"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33C5A372"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ที่ดิน</w:t>
            </w:r>
          </w:p>
        </w:tc>
        <w:tc>
          <w:tcPr>
            <w:tcW w:w="1170" w:type="dxa"/>
            <w:vAlign w:val="bottom"/>
          </w:tcPr>
          <w:p w14:paraId="401C0C54"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อาคารและ</w:t>
            </w:r>
          </w:p>
        </w:tc>
        <w:tc>
          <w:tcPr>
            <w:tcW w:w="1170" w:type="dxa"/>
            <w:vAlign w:val="bottom"/>
          </w:tcPr>
          <w:p w14:paraId="0F11CA09" w14:textId="4D3C1683" w:rsidR="00365A5E" w:rsidRPr="0042720B" w:rsidRDefault="00365A5E" w:rsidP="00F250FC">
            <w:pP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เครื่องตกแต่ง</w:t>
            </w:r>
            <w:r w:rsidR="00F46B29" w:rsidRPr="00F46B29">
              <w:rPr>
                <w:rFonts w:ascii="Browallia New" w:hAnsi="Browallia New" w:cs="Browallia New" w:hint="cs"/>
                <w:snapToGrid w:val="0"/>
                <w:color w:val="000000"/>
                <w:sz w:val="20"/>
                <w:szCs w:val="20"/>
                <w:lang w:eastAsia="th-TH"/>
              </w:rPr>
              <w:t xml:space="preserve"> </w:t>
            </w:r>
          </w:p>
        </w:tc>
        <w:tc>
          <w:tcPr>
            <w:tcW w:w="1170" w:type="dxa"/>
            <w:vAlign w:val="bottom"/>
          </w:tcPr>
          <w:p w14:paraId="388074BE" w14:textId="0ADB4D22"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330B5CB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990" w:type="dxa"/>
            <w:vAlign w:val="bottom"/>
          </w:tcPr>
          <w:p w14:paraId="55F09B17"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4B627B56" w14:textId="77777777" w:rsidTr="00EB3B91">
        <w:trPr>
          <w:cantSplit/>
        </w:trPr>
        <w:tc>
          <w:tcPr>
            <w:tcW w:w="2601" w:type="dxa"/>
            <w:vAlign w:val="bottom"/>
          </w:tcPr>
          <w:p w14:paraId="1F60DF27"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625DA858"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และส่วนปรับ</w:t>
            </w:r>
          </w:p>
        </w:tc>
        <w:tc>
          <w:tcPr>
            <w:tcW w:w="1170" w:type="dxa"/>
            <w:vAlign w:val="bottom"/>
          </w:tcPr>
          <w:p w14:paraId="3E101541"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ส่วนปรับปรุง</w:t>
            </w:r>
          </w:p>
        </w:tc>
        <w:tc>
          <w:tcPr>
            <w:tcW w:w="1170" w:type="dxa"/>
            <w:vAlign w:val="bottom"/>
          </w:tcPr>
          <w:p w14:paraId="0A0C3DED" w14:textId="35C1DE2A"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ติดตั้ง</w:t>
            </w:r>
            <w:r w:rsidR="00F46B29"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และ</w:t>
            </w:r>
          </w:p>
        </w:tc>
        <w:tc>
          <w:tcPr>
            <w:tcW w:w="1170" w:type="dxa"/>
            <w:vAlign w:val="bottom"/>
          </w:tcPr>
          <w:p w14:paraId="12B06260"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c>
          <w:tcPr>
            <w:tcW w:w="1080" w:type="dxa"/>
            <w:vAlign w:val="bottom"/>
          </w:tcPr>
          <w:p w14:paraId="13BAB5F9"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งานระหว่าง</w:t>
            </w:r>
          </w:p>
        </w:tc>
        <w:tc>
          <w:tcPr>
            <w:tcW w:w="990" w:type="dxa"/>
            <w:vAlign w:val="bottom"/>
          </w:tcPr>
          <w:p w14:paraId="7CE3D4AA" w14:textId="77777777" w:rsidR="00365A5E" w:rsidRPr="0042720B" w:rsidRDefault="00365A5E" w:rsidP="00F250FC">
            <w:pPr>
              <w:spacing w:line="240" w:lineRule="auto"/>
              <w:ind w:right="-36"/>
              <w:jc w:val="center"/>
              <w:rPr>
                <w:rFonts w:ascii="Browallia New" w:hAnsi="Browallia New" w:cs="Browallia New"/>
                <w:snapToGrid w:val="0"/>
                <w:color w:val="000000"/>
                <w:sz w:val="20"/>
                <w:szCs w:val="20"/>
                <w:cs/>
                <w:lang w:eastAsia="th-TH"/>
              </w:rPr>
            </w:pPr>
          </w:p>
        </w:tc>
      </w:tr>
      <w:tr w:rsidR="00365A5E" w:rsidRPr="0042720B" w14:paraId="37B6F895" w14:textId="77777777" w:rsidTr="00EB3B91">
        <w:trPr>
          <w:cantSplit/>
        </w:trPr>
        <w:tc>
          <w:tcPr>
            <w:tcW w:w="2601" w:type="dxa"/>
            <w:vAlign w:val="bottom"/>
          </w:tcPr>
          <w:p w14:paraId="1C227C91" w14:textId="77777777" w:rsidR="00365A5E" w:rsidRPr="0042720B" w:rsidRDefault="00365A5E" w:rsidP="00F250FC">
            <w:pPr>
              <w:spacing w:line="240" w:lineRule="auto"/>
              <w:ind w:left="162" w:right="-36" w:hanging="162"/>
              <w:jc w:val="center"/>
              <w:rPr>
                <w:rFonts w:ascii="Browallia New" w:hAnsi="Browallia New" w:cs="Browallia New"/>
                <w:snapToGrid w:val="0"/>
                <w:color w:val="000000"/>
                <w:sz w:val="20"/>
                <w:szCs w:val="20"/>
                <w:cs/>
                <w:lang w:eastAsia="th-TH"/>
              </w:rPr>
            </w:pPr>
          </w:p>
        </w:tc>
        <w:tc>
          <w:tcPr>
            <w:tcW w:w="1080" w:type="dxa"/>
            <w:vAlign w:val="bottom"/>
          </w:tcPr>
          <w:p w14:paraId="721196D9"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ปรุงที่ดิน</w:t>
            </w:r>
          </w:p>
        </w:tc>
        <w:tc>
          <w:tcPr>
            <w:tcW w:w="1170" w:type="dxa"/>
            <w:vAlign w:val="bottom"/>
          </w:tcPr>
          <w:p w14:paraId="27D4EA4F"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อาคาร</w:t>
            </w:r>
          </w:p>
        </w:tc>
        <w:tc>
          <w:tcPr>
            <w:tcW w:w="1170" w:type="dxa"/>
            <w:vAlign w:val="bottom"/>
          </w:tcPr>
          <w:p w14:paraId="2E2DACB2" w14:textId="77777777" w:rsidR="00365A5E" w:rsidRPr="0042720B" w:rsidRDefault="00365A5E" w:rsidP="00712EB1">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อุปกรณ์สำนักงาน</w:t>
            </w:r>
          </w:p>
        </w:tc>
        <w:tc>
          <w:tcPr>
            <w:tcW w:w="1170" w:type="dxa"/>
            <w:vAlign w:val="bottom"/>
          </w:tcPr>
          <w:p w14:paraId="2946F3E5"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ยานพาหนะ</w:t>
            </w:r>
          </w:p>
        </w:tc>
        <w:tc>
          <w:tcPr>
            <w:tcW w:w="1080" w:type="dxa"/>
            <w:vAlign w:val="bottom"/>
          </w:tcPr>
          <w:p w14:paraId="220759C1"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ก่อสร้าง</w:t>
            </w:r>
          </w:p>
        </w:tc>
        <w:tc>
          <w:tcPr>
            <w:tcW w:w="990" w:type="dxa"/>
            <w:vAlign w:val="bottom"/>
          </w:tcPr>
          <w:p w14:paraId="0F0B187C" w14:textId="77777777" w:rsidR="00365A5E" w:rsidRPr="0042720B" w:rsidRDefault="00365A5E" w:rsidP="00712EB1">
            <w:pPr>
              <w:pBdr>
                <w:bottom w:val="single" w:sz="4" w:space="1" w:color="auto"/>
              </w:pBdr>
              <w:spacing w:line="240" w:lineRule="auto"/>
              <w:ind w:right="-36"/>
              <w:jc w:val="center"/>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รวม</w:t>
            </w:r>
          </w:p>
        </w:tc>
      </w:tr>
      <w:tr w:rsidR="00365A5E" w:rsidRPr="0042720B" w14:paraId="6DC94D5E" w14:textId="77777777" w:rsidTr="00EB3B91">
        <w:trPr>
          <w:cantSplit/>
        </w:trPr>
        <w:tc>
          <w:tcPr>
            <w:tcW w:w="2601" w:type="dxa"/>
            <w:vAlign w:val="bottom"/>
          </w:tcPr>
          <w:p w14:paraId="016B3410" w14:textId="77777777" w:rsidR="00365A5E" w:rsidRPr="0042720B" w:rsidRDefault="00365A5E" w:rsidP="00F250FC">
            <w:pPr>
              <w:spacing w:line="240" w:lineRule="auto"/>
              <w:ind w:left="162" w:right="-36" w:hanging="162"/>
              <w:jc w:val="both"/>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b/>
                <w:bCs/>
                <w:snapToGrid w:val="0"/>
                <w:color w:val="000000"/>
                <w:sz w:val="20"/>
                <w:szCs w:val="20"/>
                <w:u w:val="single"/>
                <w:cs/>
                <w:lang w:eastAsia="th-TH"/>
              </w:rPr>
              <w:t>ราคาทุน</w:t>
            </w:r>
          </w:p>
        </w:tc>
        <w:tc>
          <w:tcPr>
            <w:tcW w:w="1080" w:type="dxa"/>
            <w:vAlign w:val="bottom"/>
          </w:tcPr>
          <w:p w14:paraId="08B90BA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01B8B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6318847B"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170" w:type="dxa"/>
            <w:vAlign w:val="bottom"/>
          </w:tcPr>
          <w:p w14:paraId="3E9F612A"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1080" w:type="dxa"/>
            <w:vAlign w:val="bottom"/>
          </w:tcPr>
          <w:p w14:paraId="035F531D"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c>
          <w:tcPr>
            <w:tcW w:w="990" w:type="dxa"/>
            <w:vAlign w:val="bottom"/>
          </w:tcPr>
          <w:p w14:paraId="7B04449E" w14:textId="77777777" w:rsidR="00365A5E" w:rsidRPr="0042720B" w:rsidRDefault="00365A5E" w:rsidP="00F250FC">
            <w:pPr>
              <w:spacing w:line="240" w:lineRule="auto"/>
              <w:ind w:right="-36"/>
              <w:jc w:val="both"/>
              <w:rPr>
                <w:rFonts w:ascii="Browallia New" w:hAnsi="Browallia New" w:cs="Browallia New"/>
                <w:snapToGrid w:val="0"/>
                <w:color w:val="000000"/>
                <w:sz w:val="20"/>
                <w:szCs w:val="20"/>
                <w:cs/>
                <w:lang w:eastAsia="th-TH"/>
              </w:rPr>
            </w:pPr>
          </w:p>
        </w:tc>
      </w:tr>
      <w:tr w:rsidR="00EB3B91" w:rsidRPr="0042720B" w14:paraId="100B8D26" w14:textId="77777777" w:rsidTr="00EB3B91">
        <w:trPr>
          <w:cantSplit/>
        </w:trPr>
        <w:tc>
          <w:tcPr>
            <w:tcW w:w="2601" w:type="dxa"/>
            <w:vAlign w:val="bottom"/>
          </w:tcPr>
          <w:p w14:paraId="5EAA059C" w14:textId="035C2DE3" w:rsidR="00EB3B91" w:rsidRPr="0042720B" w:rsidRDefault="00EB3B91" w:rsidP="00EB3B91">
            <w:pPr>
              <w:spacing w:line="240" w:lineRule="auto"/>
              <w:ind w:left="162" w:right="-36" w:hanging="162"/>
              <w:rPr>
                <w:rFonts w:ascii="Browallia New" w:hAnsi="Browallia New" w:cs="Browallia New"/>
                <w:color w:val="000000"/>
                <w:sz w:val="20"/>
                <w:szCs w:val="20"/>
                <w:lang w:val="en-GB"/>
              </w:rPr>
            </w:pPr>
            <w:r w:rsidRPr="0042720B">
              <w:rPr>
                <w:rFonts w:ascii="Browallia New" w:hAnsi="Browallia New" w:cs="Browallia New" w:hint="cs"/>
                <w:color w:val="000000"/>
                <w:sz w:val="20"/>
                <w:szCs w:val="20"/>
              </w:rPr>
              <w:t>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มกราคม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5</w:t>
            </w:r>
          </w:p>
        </w:tc>
        <w:tc>
          <w:tcPr>
            <w:tcW w:w="1080" w:type="dxa"/>
          </w:tcPr>
          <w:p w14:paraId="3BA61241" w14:textId="2F944045"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166,370 </w:t>
            </w:r>
          </w:p>
        </w:tc>
        <w:tc>
          <w:tcPr>
            <w:tcW w:w="1170" w:type="dxa"/>
          </w:tcPr>
          <w:p w14:paraId="6D17269F" w14:textId="65725C60"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 xml:space="preserve"> 747,792 </w:t>
            </w:r>
          </w:p>
        </w:tc>
        <w:tc>
          <w:tcPr>
            <w:tcW w:w="1170" w:type="dxa"/>
          </w:tcPr>
          <w:p w14:paraId="2C3187E4" w14:textId="6F4EA963"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350,10</w:t>
            </w:r>
            <w:r>
              <w:rPr>
                <w:rFonts w:ascii="Browallia New" w:hAnsi="Browallia New" w:cs="Browallia New"/>
                <w:color w:val="000000"/>
                <w:sz w:val="20"/>
                <w:szCs w:val="20"/>
              </w:rPr>
              <w:t>3</w:t>
            </w:r>
            <w:r w:rsidRPr="00A5506B">
              <w:rPr>
                <w:rFonts w:ascii="Browallia New" w:hAnsi="Browallia New" w:cs="Browallia New"/>
                <w:color w:val="000000"/>
                <w:sz w:val="20"/>
                <w:szCs w:val="20"/>
              </w:rPr>
              <w:t xml:space="preserve"> </w:t>
            </w:r>
          </w:p>
        </w:tc>
        <w:tc>
          <w:tcPr>
            <w:tcW w:w="1170" w:type="dxa"/>
          </w:tcPr>
          <w:p w14:paraId="0336FF7D" w14:textId="37C524FD"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239,764 </w:t>
            </w:r>
          </w:p>
        </w:tc>
        <w:tc>
          <w:tcPr>
            <w:tcW w:w="1080" w:type="dxa"/>
          </w:tcPr>
          <w:p w14:paraId="6FF400BA" w14:textId="2128D8A7"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3,321 </w:t>
            </w:r>
          </w:p>
        </w:tc>
        <w:tc>
          <w:tcPr>
            <w:tcW w:w="990" w:type="dxa"/>
          </w:tcPr>
          <w:p w14:paraId="7ECCC0C0" w14:textId="370C30DF"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 xml:space="preserve"> 1,507,350 </w:t>
            </w:r>
          </w:p>
        </w:tc>
      </w:tr>
      <w:tr w:rsidR="00EB3B91" w:rsidRPr="0042720B" w14:paraId="318C4D37" w14:textId="77777777" w:rsidTr="00EB3B91">
        <w:trPr>
          <w:cantSplit/>
        </w:trPr>
        <w:tc>
          <w:tcPr>
            <w:tcW w:w="2601" w:type="dxa"/>
            <w:vAlign w:val="bottom"/>
          </w:tcPr>
          <w:p w14:paraId="2632A6F9" w14:textId="094F91C0" w:rsidR="00EB3B91" w:rsidRPr="0042720B" w:rsidRDefault="00EB3B91" w:rsidP="00EB3B91">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3C72D5" w14:textId="69BBA94F" w:rsidR="00EB3B91" w:rsidRPr="00F11ECB" w:rsidRDefault="00EB3B91" w:rsidP="00EB3B91">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w:t>
            </w:r>
          </w:p>
        </w:tc>
        <w:tc>
          <w:tcPr>
            <w:tcW w:w="1170" w:type="dxa"/>
          </w:tcPr>
          <w:p w14:paraId="2A0DF6B9" w14:textId="4AB5C17E"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w:t>
            </w:r>
            <w:r w:rsidR="003F1336" w:rsidRPr="003F1336">
              <w:rPr>
                <w:rFonts w:ascii="Browallia New" w:hAnsi="Browallia New" w:cs="Browallia New" w:hint="cs"/>
                <w:color w:val="000000"/>
                <w:sz w:val="20"/>
                <w:szCs w:val="20"/>
              </w:rPr>
              <w:t>14</w:t>
            </w:r>
            <w:r w:rsidRPr="00F11ECB">
              <w:rPr>
                <w:rFonts w:ascii="Browallia New" w:hAnsi="Browallia New" w:cs="Browallia New"/>
                <w:color w:val="000000"/>
                <w:sz w:val="20"/>
                <w:szCs w:val="20"/>
              </w:rPr>
              <w:t>5</w:t>
            </w:r>
          </w:p>
        </w:tc>
        <w:tc>
          <w:tcPr>
            <w:tcW w:w="1170" w:type="dxa"/>
          </w:tcPr>
          <w:p w14:paraId="74BEEA87" w14:textId="6843BE3B" w:rsidR="00EB3B91" w:rsidRPr="00F11ECB" w:rsidRDefault="003F1336" w:rsidP="00EB3B91">
            <w:pPr>
              <w:spacing w:line="240" w:lineRule="auto"/>
              <w:ind w:right="-36"/>
              <w:jc w:val="right"/>
              <w:rPr>
                <w:rFonts w:ascii="Browallia New" w:hAnsi="Browallia New" w:cs="Browallia New"/>
                <w:color w:val="000000"/>
                <w:sz w:val="20"/>
                <w:szCs w:val="20"/>
              </w:rPr>
            </w:pPr>
            <w:r w:rsidRPr="003F1336">
              <w:rPr>
                <w:rFonts w:ascii="Browallia New" w:hAnsi="Browallia New" w:cs="Browallia New" w:hint="cs"/>
                <w:color w:val="000000"/>
                <w:sz w:val="20"/>
                <w:szCs w:val="20"/>
              </w:rPr>
              <w:t>3</w:t>
            </w:r>
            <w:r w:rsidR="00EB3B91" w:rsidRPr="00A5506B">
              <w:rPr>
                <w:rFonts w:ascii="Browallia New" w:hAnsi="Browallia New" w:cs="Browallia New"/>
                <w:color w:val="000000"/>
                <w:sz w:val="20"/>
                <w:szCs w:val="20"/>
              </w:rPr>
              <w:t>,635</w:t>
            </w:r>
          </w:p>
        </w:tc>
        <w:tc>
          <w:tcPr>
            <w:tcW w:w="1170" w:type="dxa"/>
          </w:tcPr>
          <w:p w14:paraId="5B3824AB" w14:textId="57E7D4A1"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648</w:t>
            </w:r>
          </w:p>
        </w:tc>
        <w:tc>
          <w:tcPr>
            <w:tcW w:w="1080" w:type="dxa"/>
          </w:tcPr>
          <w:p w14:paraId="13E3960E" w14:textId="73D51BD9"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647</w:t>
            </w:r>
          </w:p>
        </w:tc>
        <w:tc>
          <w:tcPr>
            <w:tcW w:w="990" w:type="dxa"/>
          </w:tcPr>
          <w:p w14:paraId="1D005A13" w14:textId="519A3B3B"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6,075</w:t>
            </w:r>
          </w:p>
        </w:tc>
      </w:tr>
      <w:tr w:rsidR="00EB3B91" w:rsidRPr="0042720B" w14:paraId="5D2A28FA" w14:textId="77777777" w:rsidTr="00EB3B91">
        <w:trPr>
          <w:cantSplit/>
        </w:trPr>
        <w:tc>
          <w:tcPr>
            <w:tcW w:w="2601" w:type="dxa"/>
            <w:vAlign w:val="bottom"/>
          </w:tcPr>
          <w:p w14:paraId="1212C16E" w14:textId="683842E6"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74934A09" w14:textId="24DF39C0"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518C3A7F" w14:textId="22B74322"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0BAD0477" w14:textId="6B9734A8"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170" w:type="dxa"/>
          </w:tcPr>
          <w:p w14:paraId="0790F30B" w14:textId="22CC11E9"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1,565</w:t>
            </w:r>
          </w:p>
        </w:tc>
        <w:tc>
          <w:tcPr>
            <w:tcW w:w="1080" w:type="dxa"/>
            <w:vAlign w:val="bottom"/>
          </w:tcPr>
          <w:p w14:paraId="5EC8AE1B" w14:textId="09D7DB4F" w:rsidR="00EB3B91" w:rsidRPr="00F11ECB" w:rsidRDefault="00EB3B91" w:rsidP="00EB3B91">
            <w:pPr>
              <w:tabs>
                <w:tab w:val="clear" w:pos="907"/>
                <w:tab w:val="left" w:pos="898"/>
              </w:tabs>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53CC3C17" w14:textId="39051A00" w:rsidR="00EB3B91" w:rsidRPr="00F11EC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1,565</w:t>
            </w:r>
          </w:p>
        </w:tc>
      </w:tr>
      <w:tr w:rsidR="00EB3B91" w:rsidRPr="0042720B" w14:paraId="3D7EEBE9" w14:textId="77777777" w:rsidTr="00EB3B91">
        <w:trPr>
          <w:cantSplit/>
        </w:trPr>
        <w:tc>
          <w:tcPr>
            <w:tcW w:w="2601" w:type="dxa"/>
            <w:vAlign w:val="bottom"/>
          </w:tcPr>
          <w:p w14:paraId="52BC22F5" w14:textId="28F4FB5E" w:rsidR="00EB3B91"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1695E54D" w14:textId="13C3439A" w:rsidR="00EB3B91" w:rsidRPr="00F11ECB" w:rsidDel="00CA3A78"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tcPr>
          <w:p w14:paraId="0F8A7BB7" w14:textId="45051701" w:rsidR="00EB3B91" w:rsidRPr="00F11ECB" w:rsidDel="00CA3A78"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tcPr>
          <w:p w14:paraId="4EB8CC8F" w14:textId="6F5053B5" w:rsidR="00EB3B91" w:rsidRPr="00A5506B" w:rsidDel="00CA3A78"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(4,104)</w:t>
            </w:r>
          </w:p>
        </w:tc>
        <w:tc>
          <w:tcPr>
            <w:tcW w:w="1170" w:type="dxa"/>
          </w:tcPr>
          <w:p w14:paraId="228C62D1" w14:textId="77A8387E"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vAlign w:val="bottom"/>
          </w:tcPr>
          <w:p w14:paraId="7EB7AFBB" w14:textId="0B8C2FCA" w:rsidR="00EB3B91" w:rsidRPr="00A5506B" w:rsidDel="00CA3A78" w:rsidRDefault="00EB3B91" w:rsidP="00EB3B91">
            <w:pPr>
              <w:tabs>
                <w:tab w:val="clear" w:pos="907"/>
                <w:tab w:val="left" w:pos="898"/>
              </w:tabs>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67DDA7E5" w14:textId="1C120F28"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(4,104)</w:t>
            </w:r>
          </w:p>
        </w:tc>
      </w:tr>
      <w:tr w:rsidR="00EB3B91" w:rsidRPr="0042720B" w14:paraId="148A4EF3" w14:textId="77777777" w:rsidTr="00EB3B91">
        <w:trPr>
          <w:cantSplit/>
        </w:trPr>
        <w:tc>
          <w:tcPr>
            <w:tcW w:w="2601" w:type="dxa"/>
            <w:vAlign w:val="bottom"/>
          </w:tcPr>
          <w:p w14:paraId="06FEABE9" w14:textId="7CDCE013" w:rsidR="00EB3B91" w:rsidRPr="0042720B" w:rsidRDefault="00EB3B91" w:rsidP="00EB3B91">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7315B553" w14:textId="7BDC42E6" w:rsidR="00EB3B91" w:rsidRPr="00F11ECB" w:rsidRDefault="00EB3B91" w:rsidP="00EB3B91">
            <w:pPr>
              <w:pBdr>
                <w:bottom w:val="single" w:sz="4" w:space="1" w:color="auto"/>
              </w:pBd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w:t>
            </w:r>
          </w:p>
        </w:tc>
        <w:tc>
          <w:tcPr>
            <w:tcW w:w="1170" w:type="dxa"/>
          </w:tcPr>
          <w:p w14:paraId="22DA2D63" w14:textId="4BFF7BCC" w:rsidR="00EB3B91" w:rsidRPr="00F11EC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460</w:t>
            </w:r>
          </w:p>
        </w:tc>
        <w:tc>
          <w:tcPr>
            <w:tcW w:w="1170" w:type="dxa"/>
          </w:tcPr>
          <w:p w14:paraId="270BE8BD" w14:textId="233D1FE5"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1,420</w:t>
            </w:r>
          </w:p>
        </w:tc>
        <w:tc>
          <w:tcPr>
            <w:tcW w:w="1170" w:type="dxa"/>
            <w:vAlign w:val="bottom"/>
          </w:tcPr>
          <w:p w14:paraId="0EEC4FDD" w14:textId="7AFD6569"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tcPr>
          <w:p w14:paraId="1AC0836A" w14:textId="66286973"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(1,880)</w:t>
            </w:r>
          </w:p>
        </w:tc>
        <w:tc>
          <w:tcPr>
            <w:tcW w:w="990" w:type="dxa"/>
            <w:vAlign w:val="bottom"/>
          </w:tcPr>
          <w:p w14:paraId="667E40D6" w14:textId="376247CE"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r>
      <w:tr w:rsidR="00EB3B91" w:rsidRPr="0042720B" w14:paraId="3200E437" w14:textId="77777777" w:rsidTr="00EB3B91">
        <w:trPr>
          <w:cantSplit/>
        </w:trPr>
        <w:tc>
          <w:tcPr>
            <w:tcW w:w="2601" w:type="dxa"/>
            <w:vAlign w:val="bottom"/>
          </w:tcPr>
          <w:p w14:paraId="2E589C60" w14:textId="2C311324"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color w:val="000000"/>
                <w:sz w:val="20"/>
                <w:szCs w:val="20"/>
              </w:rPr>
              <w:t>31</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cs/>
              </w:rPr>
              <w:t>ธันวาคม</w:t>
            </w:r>
            <w:r w:rsidRPr="00F46B29">
              <w:rPr>
                <w:rFonts w:ascii="Browallia New" w:hAnsi="Browallia New" w:cs="Browallia New" w:hint="cs"/>
                <w:color w:val="000000"/>
                <w:sz w:val="20"/>
                <w:szCs w:val="20"/>
              </w:rPr>
              <w:t xml:space="preserve"> </w:t>
            </w:r>
            <w:r w:rsidRPr="0042720B">
              <w:rPr>
                <w:rFonts w:ascii="Browallia New" w:hAnsi="Browallia New" w:cs="Browallia New" w:hint="cs"/>
                <w:color w:val="000000"/>
                <w:sz w:val="20"/>
                <w:szCs w:val="20"/>
              </w:rPr>
              <w:t>25</w:t>
            </w:r>
            <w:r w:rsidRPr="00F46B29">
              <w:rPr>
                <w:rFonts w:ascii="Browallia New" w:hAnsi="Browallia New" w:cs="Browallia New" w:hint="cs"/>
                <w:color w:val="000000"/>
                <w:sz w:val="20"/>
                <w:szCs w:val="20"/>
              </w:rPr>
              <w:t>6</w:t>
            </w:r>
            <w:r>
              <w:rPr>
                <w:rFonts w:ascii="Browallia New" w:hAnsi="Browallia New" w:cs="Browallia New"/>
                <w:color w:val="000000"/>
                <w:sz w:val="20"/>
                <w:szCs w:val="20"/>
              </w:rPr>
              <w:t>5</w:t>
            </w:r>
          </w:p>
        </w:tc>
        <w:tc>
          <w:tcPr>
            <w:tcW w:w="1080" w:type="dxa"/>
          </w:tcPr>
          <w:p w14:paraId="1873E1F9" w14:textId="50697A4F"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166,370</w:t>
            </w:r>
          </w:p>
        </w:tc>
        <w:tc>
          <w:tcPr>
            <w:tcW w:w="1170" w:type="dxa"/>
          </w:tcPr>
          <w:p w14:paraId="30B0D1CB" w14:textId="798605AF"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749,397</w:t>
            </w:r>
          </w:p>
        </w:tc>
        <w:tc>
          <w:tcPr>
            <w:tcW w:w="1170" w:type="dxa"/>
          </w:tcPr>
          <w:p w14:paraId="0A6D2567" w14:textId="2594F460"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351,054</w:t>
            </w:r>
          </w:p>
        </w:tc>
        <w:tc>
          <w:tcPr>
            <w:tcW w:w="1170" w:type="dxa"/>
          </w:tcPr>
          <w:p w14:paraId="18408CEE" w14:textId="5E6FCCA2"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241,977</w:t>
            </w:r>
          </w:p>
        </w:tc>
        <w:tc>
          <w:tcPr>
            <w:tcW w:w="1080" w:type="dxa"/>
          </w:tcPr>
          <w:p w14:paraId="7F6B35E3" w14:textId="020A40D1"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2,088</w:t>
            </w:r>
          </w:p>
        </w:tc>
        <w:tc>
          <w:tcPr>
            <w:tcW w:w="990" w:type="dxa"/>
          </w:tcPr>
          <w:p w14:paraId="4EFF44D8" w14:textId="5E653CDC"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1,510,886</w:t>
            </w:r>
          </w:p>
        </w:tc>
      </w:tr>
      <w:tr w:rsidR="00EB3B91" w:rsidRPr="0042720B" w14:paraId="7374C553" w14:textId="77777777" w:rsidTr="00EB3B91">
        <w:trPr>
          <w:cantSplit/>
        </w:trPr>
        <w:tc>
          <w:tcPr>
            <w:tcW w:w="2601" w:type="dxa"/>
            <w:vAlign w:val="bottom"/>
          </w:tcPr>
          <w:p w14:paraId="6E7B074D" w14:textId="6B9CD629" w:rsidR="00EB3B91" w:rsidRPr="0042720B" w:rsidRDefault="00EB3B91" w:rsidP="00EB3B91">
            <w:pPr>
              <w:spacing w:line="240" w:lineRule="auto"/>
              <w:ind w:left="162" w:right="-36" w:hanging="162"/>
              <w:jc w:val="both"/>
              <w:rPr>
                <w:rFonts w:ascii="Browallia New" w:hAnsi="Browallia New" w:cs="Browallia New"/>
                <w:color w:val="000000"/>
                <w:sz w:val="20"/>
                <w:szCs w:val="20"/>
                <w:cs/>
              </w:rPr>
            </w:pPr>
            <w:r w:rsidRPr="0042720B">
              <w:rPr>
                <w:rFonts w:ascii="Browallia New" w:hAnsi="Browallia New" w:cs="Browallia New" w:hint="cs"/>
                <w:snapToGrid w:val="0"/>
                <w:color w:val="000000"/>
                <w:sz w:val="20"/>
                <w:szCs w:val="20"/>
                <w:cs/>
                <w:lang w:eastAsia="th-TH"/>
              </w:rPr>
              <w:t>ซื้อเพิ่ม</w:t>
            </w:r>
            <w:r w:rsidRPr="00F46B29">
              <w:rPr>
                <w:rFonts w:ascii="Browallia New" w:hAnsi="Browallia New" w:cs="Browallia New" w:hint="cs"/>
                <w:snapToGrid w:val="0"/>
                <w:color w:val="000000"/>
                <w:sz w:val="20"/>
                <w:szCs w:val="20"/>
                <w:lang w:eastAsia="th-TH"/>
              </w:rPr>
              <w:t xml:space="preserve"> </w:t>
            </w:r>
          </w:p>
        </w:tc>
        <w:tc>
          <w:tcPr>
            <w:tcW w:w="1080" w:type="dxa"/>
            <w:vAlign w:val="bottom"/>
          </w:tcPr>
          <w:p w14:paraId="00D40A64" w14:textId="2C6D172B" w:rsidR="00EB3B91" w:rsidRPr="007E4DB7" w:rsidRDefault="00B2351A"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tcPr>
          <w:p w14:paraId="619F43B7" w14:textId="16C177A1" w:rsidR="00EB3B91" w:rsidRPr="007E4DB7" w:rsidRDefault="00E4564D"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1,277</w:t>
            </w:r>
          </w:p>
        </w:tc>
        <w:tc>
          <w:tcPr>
            <w:tcW w:w="1170" w:type="dxa"/>
          </w:tcPr>
          <w:p w14:paraId="35F5B5D3" w14:textId="45441B07" w:rsidR="00EB3B91" w:rsidRPr="007E4DB7" w:rsidRDefault="00510C49"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5,427</w:t>
            </w:r>
          </w:p>
        </w:tc>
        <w:tc>
          <w:tcPr>
            <w:tcW w:w="1170" w:type="dxa"/>
          </w:tcPr>
          <w:p w14:paraId="2E4D25A3" w14:textId="601DAD90" w:rsidR="00EB3B91" w:rsidRPr="007E4DB7" w:rsidRDefault="00A3638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24</w:t>
            </w:r>
          </w:p>
        </w:tc>
        <w:tc>
          <w:tcPr>
            <w:tcW w:w="1080" w:type="dxa"/>
          </w:tcPr>
          <w:p w14:paraId="60A9AAB7" w14:textId="674936BC" w:rsidR="00EB3B91" w:rsidRPr="007E4DB7" w:rsidRDefault="00677A71" w:rsidP="00EB3B91">
            <w:pPr>
              <w:spacing w:line="240" w:lineRule="auto"/>
              <w:ind w:right="-36"/>
              <w:jc w:val="right"/>
              <w:rPr>
                <w:rFonts w:ascii="Browallia New" w:hAnsi="Browallia New" w:cs="Browallia New"/>
                <w:color w:val="000000"/>
                <w:sz w:val="20"/>
                <w:szCs w:val="20"/>
                <w:cs/>
              </w:rPr>
            </w:pPr>
            <w:r w:rsidRPr="007E4DB7">
              <w:rPr>
                <w:rFonts w:ascii="Browallia New" w:hAnsi="Browallia New" w:cs="Browallia New"/>
                <w:color w:val="000000"/>
                <w:sz w:val="20"/>
                <w:szCs w:val="20"/>
              </w:rPr>
              <w:t>115</w:t>
            </w:r>
          </w:p>
        </w:tc>
        <w:tc>
          <w:tcPr>
            <w:tcW w:w="990" w:type="dxa"/>
          </w:tcPr>
          <w:p w14:paraId="680719C7" w14:textId="26B4FE57" w:rsidR="00EB3B91" w:rsidRPr="007E4DB7" w:rsidRDefault="00AC21B7"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6,843</w:t>
            </w:r>
          </w:p>
        </w:tc>
      </w:tr>
      <w:tr w:rsidR="00EB3B91" w:rsidRPr="0042720B" w14:paraId="1ABAAFCC" w14:textId="77777777" w:rsidTr="00EB3B91">
        <w:trPr>
          <w:cantSplit/>
        </w:trPr>
        <w:tc>
          <w:tcPr>
            <w:tcW w:w="2601" w:type="dxa"/>
            <w:vAlign w:val="bottom"/>
          </w:tcPr>
          <w:p w14:paraId="61C2FFC8" w14:textId="09E97F12" w:rsidR="00EB3B91" w:rsidRPr="0042720B" w:rsidRDefault="00EB3B91" w:rsidP="00EB3B91">
            <w:pPr>
              <w:spacing w:line="240" w:lineRule="auto"/>
              <w:ind w:left="162" w:right="-36" w:hanging="162"/>
              <w:jc w:val="both"/>
              <w:rPr>
                <w:rFonts w:ascii="Browallia New" w:hAnsi="Browallia New" w:cs="Browallia New"/>
                <w:color w:val="000000"/>
                <w:sz w:val="20"/>
                <w:szCs w:val="20"/>
                <w:cs/>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0DB7499" w14:textId="701E8890" w:rsidR="00EB3B91" w:rsidRPr="007E4DB7" w:rsidRDefault="00B2351A"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4E14DC5C" w14:textId="79DFBEAF" w:rsidR="00EB3B91" w:rsidRPr="007E4DB7" w:rsidRDefault="002B7B9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115699E7" w14:textId="7258A5F9" w:rsidR="00EB3B91" w:rsidRPr="007E4DB7" w:rsidRDefault="00E348A7"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tcPr>
          <w:p w14:paraId="425AFCA6" w14:textId="3C1FB977" w:rsidR="00EB3B91" w:rsidRPr="007E4DB7" w:rsidRDefault="00A3638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3,654</w:t>
            </w:r>
          </w:p>
        </w:tc>
        <w:tc>
          <w:tcPr>
            <w:tcW w:w="1080" w:type="dxa"/>
            <w:vAlign w:val="bottom"/>
          </w:tcPr>
          <w:p w14:paraId="379B3BF4" w14:textId="7EC5B4D7" w:rsidR="00EB3B91" w:rsidRPr="007E4DB7" w:rsidRDefault="00677A71"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990" w:type="dxa"/>
          </w:tcPr>
          <w:p w14:paraId="5957DCB3" w14:textId="4320B75C" w:rsidR="00EB3B91" w:rsidRPr="007E4DB7" w:rsidRDefault="00F607CF"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3,654</w:t>
            </w:r>
          </w:p>
        </w:tc>
      </w:tr>
      <w:tr w:rsidR="00EB3B91" w:rsidRPr="0042720B" w14:paraId="71240B69" w14:textId="77777777" w:rsidTr="00EB3B91">
        <w:trPr>
          <w:cantSplit/>
        </w:trPr>
        <w:tc>
          <w:tcPr>
            <w:tcW w:w="2601" w:type="dxa"/>
            <w:vAlign w:val="bottom"/>
          </w:tcPr>
          <w:p w14:paraId="6ACB920E" w14:textId="271496C7"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ขายและตัดจำหน่าย</w:t>
            </w:r>
          </w:p>
        </w:tc>
        <w:tc>
          <w:tcPr>
            <w:tcW w:w="1080" w:type="dxa"/>
            <w:vAlign w:val="bottom"/>
          </w:tcPr>
          <w:p w14:paraId="1EAF15CE" w14:textId="5E69E223" w:rsidR="00EB3B91" w:rsidRPr="007E4DB7" w:rsidDel="00CA3A78" w:rsidRDefault="00B2351A"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tcPr>
          <w:p w14:paraId="3DE436E9" w14:textId="7858BBA6" w:rsidR="00EB3B91" w:rsidRPr="007E4DB7" w:rsidRDefault="002B7B9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w:t>
            </w:r>
            <w:r w:rsidR="00881BB8" w:rsidRPr="007E4DB7">
              <w:rPr>
                <w:rFonts w:ascii="Browallia New" w:hAnsi="Browallia New" w:cs="Browallia New"/>
                <w:color w:val="000000"/>
                <w:sz w:val="20"/>
                <w:szCs w:val="20"/>
              </w:rPr>
              <w:t>987)</w:t>
            </w:r>
          </w:p>
        </w:tc>
        <w:tc>
          <w:tcPr>
            <w:tcW w:w="1170" w:type="dxa"/>
          </w:tcPr>
          <w:p w14:paraId="771B4F86" w14:textId="7B9EFDB6" w:rsidR="00EB3B91" w:rsidRPr="007E4DB7" w:rsidRDefault="00E348A7"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(12,145)</w:t>
            </w:r>
          </w:p>
        </w:tc>
        <w:tc>
          <w:tcPr>
            <w:tcW w:w="1170" w:type="dxa"/>
          </w:tcPr>
          <w:p w14:paraId="6DC6C170" w14:textId="421B5235" w:rsidR="00EB3B91" w:rsidRPr="007E4DB7" w:rsidRDefault="00A3638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(4,255)</w:t>
            </w:r>
          </w:p>
        </w:tc>
        <w:tc>
          <w:tcPr>
            <w:tcW w:w="1080" w:type="dxa"/>
            <w:vAlign w:val="bottom"/>
          </w:tcPr>
          <w:p w14:paraId="7CF7C5F8" w14:textId="01B7A78D" w:rsidR="00EB3B91" w:rsidRPr="007E4DB7" w:rsidRDefault="00677A71" w:rsidP="00EB3B91">
            <w:pPr>
              <w:tabs>
                <w:tab w:val="clear" w:pos="907"/>
                <w:tab w:val="left" w:pos="898"/>
              </w:tabs>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990" w:type="dxa"/>
          </w:tcPr>
          <w:p w14:paraId="4872A4AB" w14:textId="0684D4BA" w:rsidR="00EB3B91" w:rsidRPr="007E4DB7" w:rsidRDefault="00334353"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(20,387)</w:t>
            </w:r>
          </w:p>
        </w:tc>
      </w:tr>
      <w:tr w:rsidR="00EB3B91" w:rsidRPr="0042720B" w14:paraId="57E53661" w14:textId="77777777" w:rsidTr="00EB3B91">
        <w:trPr>
          <w:cantSplit/>
        </w:trPr>
        <w:tc>
          <w:tcPr>
            <w:tcW w:w="2601" w:type="dxa"/>
            <w:vAlign w:val="bottom"/>
          </w:tcPr>
          <w:p w14:paraId="06F6E6C0" w14:textId="1AA0706C"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cs/>
                <w:lang w:eastAsia="th-TH"/>
              </w:rPr>
              <w:t>โอนเข้า</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(โอนออก)</w:t>
            </w:r>
          </w:p>
        </w:tc>
        <w:tc>
          <w:tcPr>
            <w:tcW w:w="1080" w:type="dxa"/>
            <w:vAlign w:val="bottom"/>
          </w:tcPr>
          <w:p w14:paraId="48FF0BB9" w14:textId="1F15533A" w:rsidR="00EB3B91" w:rsidRPr="007E4DB7" w:rsidRDefault="00B2351A" w:rsidP="00EB3B91">
            <w:pPr>
              <w:pBdr>
                <w:bottom w:val="single" w:sz="4" w:space="1" w:color="auto"/>
              </w:pBdr>
              <w:spacing w:line="240" w:lineRule="auto"/>
              <w:ind w:right="-36"/>
              <w:jc w:val="right"/>
              <w:rPr>
                <w:rFonts w:ascii="Browallia New" w:hAnsi="Browallia New" w:cs="Browallia New"/>
                <w:color w:val="000000"/>
                <w:sz w:val="20"/>
                <w:szCs w:val="20"/>
                <w:cs/>
              </w:rPr>
            </w:pPr>
            <w:r w:rsidRPr="007E4DB7">
              <w:rPr>
                <w:rFonts w:ascii="Browallia New" w:hAnsi="Browallia New" w:cs="Browallia New"/>
                <w:color w:val="000000"/>
                <w:sz w:val="20"/>
                <w:szCs w:val="20"/>
              </w:rPr>
              <w:t>-</w:t>
            </w:r>
          </w:p>
        </w:tc>
        <w:tc>
          <w:tcPr>
            <w:tcW w:w="1170" w:type="dxa"/>
          </w:tcPr>
          <w:p w14:paraId="7B7185FB" w14:textId="7F23D62C" w:rsidR="00EB3B91" w:rsidRPr="007E4DB7" w:rsidRDefault="00881BB8"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tcPr>
          <w:p w14:paraId="4D2DDCDA" w14:textId="3BA3B7D7" w:rsidR="00EB3B91" w:rsidRPr="007E4DB7" w:rsidRDefault="00E348A7"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483</w:t>
            </w:r>
          </w:p>
        </w:tc>
        <w:tc>
          <w:tcPr>
            <w:tcW w:w="1170" w:type="dxa"/>
            <w:vAlign w:val="bottom"/>
          </w:tcPr>
          <w:p w14:paraId="737E7BF9" w14:textId="317BB19C" w:rsidR="00EB3B91" w:rsidRPr="007E4DB7" w:rsidRDefault="00697E85"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080" w:type="dxa"/>
          </w:tcPr>
          <w:p w14:paraId="5666E50F" w14:textId="05EDA396" w:rsidR="00EB3B91" w:rsidRPr="007E4DB7" w:rsidRDefault="00697E85"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(483)</w:t>
            </w:r>
          </w:p>
        </w:tc>
        <w:tc>
          <w:tcPr>
            <w:tcW w:w="990" w:type="dxa"/>
            <w:vAlign w:val="bottom"/>
          </w:tcPr>
          <w:p w14:paraId="446E55FA" w14:textId="650C35D8" w:rsidR="00EB3B91" w:rsidRPr="007E4DB7" w:rsidRDefault="00697E85"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r>
      <w:tr w:rsidR="00EB3B91" w:rsidRPr="0042720B" w14:paraId="254BCDB0" w14:textId="77777777" w:rsidTr="00EB3B91">
        <w:trPr>
          <w:cantSplit/>
        </w:trPr>
        <w:tc>
          <w:tcPr>
            <w:tcW w:w="2601" w:type="dxa"/>
            <w:vAlign w:val="bottom"/>
          </w:tcPr>
          <w:p w14:paraId="039E3E26" w14:textId="3DE1B016" w:rsidR="00EB3B91" w:rsidRPr="0042720B" w:rsidRDefault="00EB3B91" w:rsidP="00EB3B91">
            <w:pPr>
              <w:spacing w:line="240" w:lineRule="auto"/>
              <w:ind w:left="162" w:right="-290"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6</w:t>
            </w:r>
          </w:p>
        </w:tc>
        <w:tc>
          <w:tcPr>
            <w:tcW w:w="1080" w:type="dxa"/>
          </w:tcPr>
          <w:p w14:paraId="68C2FB8A" w14:textId="61C70B96" w:rsidR="00EB3B91" w:rsidRPr="007E4DB7" w:rsidRDefault="00E4564D"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166,370</w:t>
            </w:r>
          </w:p>
        </w:tc>
        <w:tc>
          <w:tcPr>
            <w:tcW w:w="1170" w:type="dxa"/>
          </w:tcPr>
          <w:p w14:paraId="1B38BEC4" w14:textId="48C2B222" w:rsidR="00EB3B91" w:rsidRPr="007E4DB7" w:rsidRDefault="00881BB8"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746,687</w:t>
            </w:r>
          </w:p>
        </w:tc>
        <w:tc>
          <w:tcPr>
            <w:tcW w:w="1170" w:type="dxa"/>
          </w:tcPr>
          <w:p w14:paraId="6AFB32AD" w14:textId="3A47B714" w:rsidR="00EB3B91" w:rsidRPr="007E4DB7" w:rsidRDefault="00697E85"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34</w:t>
            </w:r>
            <w:r w:rsidR="00C42BFE" w:rsidRPr="007E4DB7">
              <w:rPr>
                <w:rFonts w:ascii="Browallia New" w:hAnsi="Browallia New" w:cs="Browallia New"/>
                <w:color w:val="000000"/>
                <w:sz w:val="20"/>
                <w:szCs w:val="20"/>
              </w:rPr>
              <w:t>4</w:t>
            </w:r>
            <w:r w:rsidRPr="007E4DB7">
              <w:rPr>
                <w:rFonts w:ascii="Browallia New" w:hAnsi="Browallia New" w:cs="Browallia New"/>
                <w:color w:val="000000"/>
                <w:sz w:val="20"/>
                <w:szCs w:val="20"/>
              </w:rPr>
              <w:t>,</w:t>
            </w:r>
            <w:r w:rsidR="00C42BFE" w:rsidRPr="007E4DB7">
              <w:rPr>
                <w:rFonts w:ascii="Browallia New" w:hAnsi="Browallia New" w:cs="Browallia New"/>
                <w:color w:val="000000"/>
                <w:sz w:val="20"/>
                <w:szCs w:val="20"/>
              </w:rPr>
              <w:t>819</w:t>
            </w:r>
          </w:p>
        </w:tc>
        <w:tc>
          <w:tcPr>
            <w:tcW w:w="1170" w:type="dxa"/>
          </w:tcPr>
          <w:p w14:paraId="41D41002" w14:textId="0AD29A42" w:rsidR="00EB3B91" w:rsidRPr="007E4DB7" w:rsidRDefault="00A36383"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241,</w:t>
            </w:r>
            <w:r w:rsidR="00677A71" w:rsidRPr="007E4DB7">
              <w:rPr>
                <w:rFonts w:ascii="Browallia New" w:hAnsi="Browallia New" w:cs="Browallia New"/>
                <w:color w:val="000000"/>
                <w:sz w:val="20"/>
                <w:szCs w:val="20"/>
              </w:rPr>
              <w:t>400</w:t>
            </w:r>
          </w:p>
        </w:tc>
        <w:tc>
          <w:tcPr>
            <w:tcW w:w="1080" w:type="dxa"/>
          </w:tcPr>
          <w:p w14:paraId="7F76EB9F" w14:textId="587634F8" w:rsidR="00EB3B91" w:rsidRPr="007E4DB7" w:rsidRDefault="00B420D0" w:rsidP="00EB3B91">
            <w:pPr>
              <w:pBdr>
                <w:bottom w:val="single" w:sz="4" w:space="1" w:color="auto"/>
              </w:pBdr>
              <w:spacing w:line="240" w:lineRule="auto"/>
              <w:ind w:right="-36"/>
              <w:jc w:val="right"/>
              <w:rPr>
                <w:rFonts w:ascii="Browallia New" w:hAnsi="Browallia New" w:cs="Browallia New"/>
                <w:color w:val="000000"/>
                <w:sz w:val="20"/>
                <w:szCs w:val="20"/>
                <w:cs/>
              </w:rPr>
            </w:pPr>
            <w:r w:rsidRPr="007E4DB7">
              <w:rPr>
                <w:rFonts w:ascii="Browallia New" w:hAnsi="Browallia New" w:cs="Browallia New"/>
                <w:color w:val="000000"/>
                <w:sz w:val="20"/>
                <w:szCs w:val="20"/>
              </w:rPr>
              <w:t>1,720</w:t>
            </w:r>
          </w:p>
        </w:tc>
        <w:tc>
          <w:tcPr>
            <w:tcW w:w="990" w:type="dxa"/>
          </w:tcPr>
          <w:p w14:paraId="103A3D3C" w14:textId="533ABBD8" w:rsidR="00EB3B91" w:rsidRPr="007E4DB7" w:rsidRDefault="00C42BFE"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1,500,996</w:t>
            </w:r>
          </w:p>
        </w:tc>
      </w:tr>
      <w:tr w:rsidR="00EB3B91" w:rsidRPr="0042720B" w14:paraId="29DBB2F1" w14:textId="77777777" w:rsidTr="00EB3B91">
        <w:trPr>
          <w:cantSplit/>
        </w:trPr>
        <w:tc>
          <w:tcPr>
            <w:tcW w:w="2601" w:type="dxa"/>
            <w:vAlign w:val="bottom"/>
          </w:tcPr>
          <w:p w14:paraId="03AD12FF" w14:textId="1D86C7EA"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21BE75FD" w14:textId="3237AA12"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22C12AFA" w14:textId="1C8439ED"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679A77E8" w14:textId="17AEF438"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2BF6FD3D" w14:textId="2DDBC7E2"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1080" w:type="dxa"/>
            <w:vAlign w:val="bottom"/>
          </w:tcPr>
          <w:p w14:paraId="3D5DCD99" w14:textId="63900423"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990" w:type="dxa"/>
            <w:vAlign w:val="bottom"/>
          </w:tcPr>
          <w:p w14:paraId="52A54883" w14:textId="26FBA728" w:rsidR="00EB3B91" w:rsidRPr="00A5506B" w:rsidRDefault="00EB3B91" w:rsidP="00EB3B91">
            <w:pPr>
              <w:spacing w:line="240" w:lineRule="auto"/>
              <w:ind w:right="-36"/>
              <w:jc w:val="right"/>
              <w:rPr>
                <w:rFonts w:ascii="Browallia New" w:hAnsi="Browallia New" w:cs="Browallia New"/>
                <w:color w:val="000000"/>
                <w:sz w:val="20"/>
                <w:szCs w:val="20"/>
              </w:rPr>
            </w:pPr>
          </w:p>
        </w:tc>
      </w:tr>
      <w:tr w:rsidR="00EB3B91" w:rsidRPr="0042720B" w14:paraId="57B67684" w14:textId="77777777" w:rsidTr="00EB3B91">
        <w:trPr>
          <w:cantSplit/>
          <w:trHeight w:val="270"/>
        </w:trPr>
        <w:tc>
          <w:tcPr>
            <w:tcW w:w="2601" w:type="dxa"/>
            <w:vAlign w:val="bottom"/>
          </w:tcPr>
          <w:p w14:paraId="6C6C89DC" w14:textId="56B00BA9" w:rsidR="00EB3B91" w:rsidRPr="00CA5689" w:rsidRDefault="00EB3B91" w:rsidP="00EB3B91">
            <w:pPr>
              <w:pStyle w:val="Heading6"/>
              <w:numPr>
                <w:ilvl w:val="0"/>
                <w:numId w:val="0"/>
              </w:numPr>
              <w:spacing w:line="240" w:lineRule="auto"/>
              <w:ind w:left="1152" w:hanging="1152"/>
              <w:rPr>
                <w:rFonts w:ascii="Browallia New" w:hAnsi="Browallia New" w:cs="Browallia New"/>
                <w:snapToGrid w:val="0"/>
                <w:color w:val="000000"/>
                <w:sz w:val="10"/>
                <w:szCs w:val="10"/>
                <w:cs/>
                <w:lang w:eastAsia="th-TH"/>
              </w:rPr>
            </w:pPr>
            <w:r w:rsidRPr="0042720B">
              <w:rPr>
                <w:rFonts w:ascii="Browallia New" w:hAnsi="Browallia New" w:cs="Browallia New" w:hint="cs"/>
                <w:b/>
                <w:bCs/>
                <w:snapToGrid w:val="0"/>
                <w:color w:val="000000"/>
                <w:sz w:val="20"/>
                <w:szCs w:val="20"/>
                <w:u w:val="single"/>
                <w:cs/>
                <w:lang w:eastAsia="th-TH"/>
              </w:rPr>
              <w:t>ค่าเสื่อมราคาสะสม</w:t>
            </w:r>
          </w:p>
        </w:tc>
        <w:tc>
          <w:tcPr>
            <w:tcW w:w="1080" w:type="dxa"/>
            <w:vAlign w:val="bottom"/>
          </w:tcPr>
          <w:p w14:paraId="1AF1B39C" w14:textId="77777777" w:rsidR="00EB3B91" w:rsidRPr="00F11ECB" w:rsidRDefault="00EB3B91" w:rsidP="00EB3B91">
            <w:pPr>
              <w:spacing w:line="240" w:lineRule="auto"/>
              <w:ind w:right="-36"/>
              <w:jc w:val="right"/>
              <w:rPr>
                <w:rFonts w:ascii="Browallia New" w:hAnsi="Browallia New" w:cs="Browallia New"/>
                <w:color w:val="000000"/>
                <w:sz w:val="10"/>
                <w:szCs w:val="10"/>
                <w:cs/>
              </w:rPr>
            </w:pPr>
          </w:p>
        </w:tc>
        <w:tc>
          <w:tcPr>
            <w:tcW w:w="1170" w:type="dxa"/>
            <w:vAlign w:val="bottom"/>
          </w:tcPr>
          <w:p w14:paraId="458436B9" w14:textId="77777777" w:rsidR="00EB3B91" w:rsidRPr="00F11ECB" w:rsidRDefault="00EB3B91" w:rsidP="00EB3B91">
            <w:pPr>
              <w:spacing w:line="240" w:lineRule="auto"/>
              <w:ind w:right="-36"/>
              <w:jc w:val="right"/>
              <w:rPr>
                <w:rFonts w:ascii="Browallia New" w:hAnsi="Browallia New" w:cs="Browallia New"/>
                <w:color w:val="000000"/>
                <w:sz w:val="10"/>
                <w:szCs w:val="10"/>
                <w:cs/>
              </w:rPr>
            </w:pPr>
          </w:p>
        </w:tc>
        <w:tc>
          <w:tcPr>
            <w:tcW w:w="1170" w:type="dxa"/>
            <w:vAlign w:val="bottom"/>
          </w:tcPr>
          <w:p w14:paraId="7C3422E2" w14:textId="77777777" w:rsidR="00EB3B91" w:rsidRPr="00A5506B" w:rsidRDefault="00EB3B91" w:rsidP="00EB3B91">
            <w:pPr>
              <w:spacing w:line="240" w:lineRule="auto"/>
              <w:ind w:right="-36"/>
              <w:jc w:val="right"/>
              <w:rPr>
                <w:rFonts w:ascii="Browallia New" w:hAnsi="Browallia New" w:cs="Browallia New"/>
                <w:color w:val="000000"/>
                <w:sz w:val="10"/>
                <w:szCs w:val="10"/>
                <w:cs/>
              </w:rPr>
            </w:pPr>
          </w:p>
        </w:tc>
        <w:tc>
          <w:tcPr>
            <w:tcW w:w="1170" w:type="dxa"/>
            <w:vAlign w:val="bottom"/>
          </w:tcPr>
          <w:p w14:paraId="772B2379" w14:textId="77777777" w:rsidR="00EB3B91" w:rsidRPr="00A5506B" w:rsidRDefault="00EB3B91" w:rsidP="00EB3B91">
            <w:pPr>
              <w:spacing w:line="240" w:lineRule="auto"/>
              <w:ind w:right="-36"/>
              <w:jc w:val="right"/>
              <w:rPr>
                <w:rFonts w:ascii="Browallia New" w:hAnsi="Browallia New" w:cs="Browallia New"/>
                <w:color w:val="000000"/>
                <w:sz w:val="10"/>
                <w:szCs w:val="10"/>
                <w:cs/>
              </w:rPr>
            </w:pPr>
          </w:p>
        </w:tc>
        <w:tc>
          <w:tcPr>
            <w:tcW w:w="1080" w:type="dxa"/>
            <w:vAlign w:val="bottom"/>
          </w:tcPr>
          <w:p w14:paraId="4CFCBE09" w14:textId="77777777" w:rsidR="00EB3B91" w:rsidRPr="00A5506B" w:rsidRDefault="00EB3B91" w:rsidP="00EB3B91">
            <w:pPr>
              <w:spacing w:line="240" w:lineRule="auto"/>
              <w:ind w:right="-36"/>
              <w:jc w:val="right"/>
              <w:rPr>
                <w:rFonts w:ascii="Browallia New" w:hAnsi="Browallia New" w:cs="Browallia New"/>
                <w:color w:val="000000"/>
                <w:sz w:val="10"/>
                <w:szCs w:val="10"/>
                <w:cs/>
              </w:rPr>
            </w:pPr>
          </w:p>
        </w:tc>
        <w:tc>
          <w:tcPr>
            <w:tcW w:w="990" w:type="dxa"/>
            <w:vAlign w:val="bottom"/>
          </w:tcPr>
          <w:p w14:paraId="17133A76" w14:textId="77777777" w:rsidR="00EB3B91" w:rsidRPr="00A5506B" w:rsidRDefault="00EB3B91" w:rsidP="00EB3B91">
            <w:pPr>
              <w:spacing w:line="240" w:lineRule="auto"/>
              <w:ind w:right="-36"/>
              <w:jc w:val="right"/>
              <w:rPr>
                <w:rFonts w:ascii="Browallia New" w:hAnsi="Browallia New" w:cs="Browallia New"/>
                <w:color w:val="000000"/>
                <w:sz w:val="10"/>
                <w:szCs w:val="10"/>
                <w:cs/>
              </w:rPr>
            </w:pPr>
          </w:p>
        </w:tc>
      </w:tr>
      <w:tr w:rsidR="00EB3B91" w:rsidRPr="0042720B" w14:paraId="70FF5F8D" w14:textId="77777777" w:rsidTr="00EB3B91">
        <w:trPr>
          <w:cantSplit/>
        </w:trPr>
        <w:tc>
          <w:tcPr>
            <w:tcW w:w="2601" w:type="dxa"/>
            <w:vAlign w:val="bottom"/>
          </w:tcPr>
          <w:p w14:paraId="0DED81E5" w14:textId="100ABC82" w:rsidR="00EB3B91" w:rsidRPr="0042720B" w:rsidRDefault="00EB3B91" w:rsidP="00EB3B91">
            <w:pPr>
              <w:pStyle w:val="Heading6"/>
              <w:numPr>
                <w:ilvl w:val="0"/>
                <w:numId w:val="0"/>
              </w:numPr>
              <w:spacing w:line="240" w:lineRule="auto"/>
              <w:ind w:left="1152" w:hanging="1152"/>
              <w:rPr>
                <w:rFonts w:ascii="Browallia New" w:hAnsi="Browallia New" w:cs="Browallia New"/>
                <w:b/>
                <w:bCs/>
                <w:snapToGrid w:val="0"/>
                <w:color w:val="000000"/>
                <w:sz w:val="20"/>
                <w:szCs w:val="20"/>
                <w:u w:val="single"/>
                <w:cs/>
                <w:lang w:eastAsia="th-TH"/>
              </w:rPr>
            </w:pPr>
            <w:r w:rsidRPr="0042720B">
              <w:rPr>
                <w:rFonts w:ascii="Browallia New" w:hAnsi="Browallia New" w:cs="Browallia New" w:hint="cs"/>
                <w:snapToGrid w:val="0"/>
                <w:color w:val="000000"/>
                <w:sz w:val="20"/>
                <w:szCs w:val="20"/>
                <w:lang w:eastAsia="th-TH"/>
              </w:rPr>
              <w:t>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มกราคม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5</w:t>
            </w:r>
          </w:p>
        </w:tc>
        <w:tc>
          <w:tcPr>
            <w:tcW w:w="1080" w:type="dxa"/>
          </w:tcPr>
          <w:p w14:paraId="6B9CDCCB" w14:textId="7BF15DDF" w:rsidR="00EB3B91" w:rsidRPr="00F11ECB" w:rsidRDefault="00EB3B91" w:rsidP="00EB3B91">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 xml:space="preserve">679 </w:t>
            </w:r>
          </w:p>
        </w:tc>
        <w:tc>
          <w:tcPr>
            <w:tcW w:w="1170" w:type="dxa"/>
          </w:tcPr>
          <w:p w14:paraId="7BCF5732" w14:textId="75AB3988" w:rsidR="00EB3B91" w:rsidRPr="00F11ECB" w:rsidRDefault="00EB3B91" w:rsidP="00EB3B91">
            <w:pP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 xml:space="preserve">228,758 </w:t>
            </w:r>
          </w:p>
        </w:tc>
        <w:tc>
          <w:tcPr>
            <w:tcW w:w="1170" w:type="dxa"/>
          </w:tcPr>
          <w:p w14:paraId="5C511851" w14:textId="44CB0A9F" w:rsidR="00EB3B91" w:rsidRPr="00A5506B" w:rsidRDefault="00EB3B91" w:rsidP="00EB3B91">
            <w:pPr>
              <w:tabs>
                <w:tab w:val="decimal" w:pos="580"/>
              </w:tabs>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194,805</w:t>
            </w:r>
          </w:p>
        </w:tc>
        <w:tc>
          <w:tcPr>
            <w:tcW w:w="1170" w:type="dxa"/>
          </w:tcPr>
          <w:p w14:paraId="2E1EBEB5" w14:textId="3C63451C" w:rsidR="00EB3B91" w:rsidRPr="00A5506B" w:rsidRDefault="00EB3B91" w:rsidP="00EB3B91">
            <w:pP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152,398</w:t>
            </w:r>
          </w:p>
        </w:tc>
        <w:tc>
          <w:tcPr>
            <w:tcW w:w="1080" w:type="dxa"/>
            <w:vAlign w:val="bottom"/>
          </w:tcPr>
          <w:p w14:paraId="6C86F314" w14:textId="475F2AB9" w:rsidR="00EB3B91" w:rsidRPr="00A5506B" w:rsidRDefault="00EB3B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 xml:space="preserve">          </w:t>
            </w:r>
            <w:r w:rsidRPr="00A5506B" w:rsidDel="00CA3A78">
              <w:rPr>
                <w:rFonts w:ascii="Browallia New" w:hAnsi="Browallia New" w:cs="Browallia New"/>
                <w:color w:val="000000"/>
                <w:sz w:val="20"/>
                <w:szCs w:val="20"/>
              </w:rPr>
              <w:t>-</w:t>
            </w:r>
          </w:p>
        </w:tc>
        <w:tc>
          <w:tcPr>
            <w:tcW w:w="990" w:type="dxa"/>
            <w:vAlign w:val="bottom"/>
          </w:tcPr>
          <w:p w14:paraId="1028317E" w14:textId="28F6D619" w:rsidR="00EB3B91" w:rsidRPr="00A5506B" w:rsidRDefault="00EB3B91" w:rsidP="00EB3B91">
            <w:pP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 xml:space="preserve">     576,640</w:t>
            </w:r>
          </w:p>
        </w:tc>
      </w:tr>
      <w:tr w:rsidR="00EB3B91" w:rsidRPr="0042720B" w14:paraId="6AE6BE69" w14:textId="77777777" w:rsidTr="00EB3B91">
        <w:trPr>
          <w:cantSplit/>
        </w:trPr>
        <w:tc>
          <w:tcPr>
            <w:tcW w:w="2601" w:type="dxa"/>
            <w:vAlign w:val="bottom"/>
          </w:tcPr>
          <w:p w14:paraId="10018795" w14:textId="168FFD88" w:rsidR="00EB3B91" w:rsidRPr="0042720B" w:rsidRDefault="00EB3B91" w:rsidP="00EB3B91">
            <w:pPr>
              <w:spacing w:line="240" w:lineRule="auto"/>
              <w:ind w:left="162" w:right="-36" w:hanging="162"/>
              <w:jc w:val="both"/>
              <w:rPr>
                <w:rFonts w:ascii="Browallia New" w:hAnsi="Browallia New" w:cs="Browallia New"/>
                <w:color w:val="000000"/>
                <w:spacing w:val="-10"/>
                <w:sz w:val="20"/>
                <w:szCs w:val="20"/>
                <w:cs/>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25BB0D36" w14:textId="20803D39"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13F69F4B" w14:textId="72B979C3"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7749CF71" w14:textId="508127AC"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170" w:type="dxa"/>
            <w:vAlign w:val="bottom"/>
          </w:tcPr>
          <w:p w14:paraId="65A82207" w14:textId="05DBD8D0"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1,095</w:t>
            </w:r>
          </w:p>
        </w:tc>
        <w:tc>
          <w:tcPr>
            <w:tcW w:w="1080" w:type="dxa"/>
            <w:vAlign w:val="bottom"/>
          </w:tcPr>
          <w:p w14:paraId="7E2E49AB" w14:textId="5E19698B" w:rsidR="00EB3B91" w:rsidRPr="00A5506B" w:rsidRDefault="00EB3B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vAlign w:val="bottom"/>
          </w:tcPr>
          <w:p w14:paraId="50CD313C" w14:textId="0FF2EC5D"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1,095</w:t>
            </w:r>
          </w:p>
        </w:tc>
      </w:tr>
      <w:tr w:rsidR="00EB3B91" w:rsidRPr="0042720B" w14:paraId="0692E8DD" w14:textId="77777777" w:rsidTr="00EB3B91">
        <w:trPr>
          <w:cantSplit/>
        </w:trPr>
        <w:tc>
          <w:tcPr>
            <w:tcW w:w="2601" w:type="dxa"/>
            <w:vAlign w:val="bottom"/>
          </w:tcPr>
          <w:p w14:paraId="3378DD69" w14:textId="3EE860B7"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tcPr>
          <w:p w14:paraId="3ED2CC8D" w14:textId="756270B7" w:rsidR="00EB3B91" w:rsidRPr="00F11ECB" w:rsidDel="00815AB2"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112</w:t>
            </w:r>
          </w:p>
        </w:tc>
        <w:tc>
          <w:tcPr>
            <w:tcW w:w="1170" w:type="dxa"/>
          </w:tcPr>
          <w:p w14:paraId="37FE1B09" w14:textId="5C8B20E1" w:rsidR="00EB3B91" w:rsidRPr="00F11ECB" w:rsidDel="00815AB2"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15,801</w:t>
            </w:r>
          </w:p>
        </w:tc>
        <w:tc>
          <w:tcPr>
            <w:tcW w:w="1170" w:type="dxa"/>
          </w:tcPr>
          <w:p w14:paraId="2A5FEBA2" w14:textId="60793014" w:rsidR="00EB3B91" w:rsidRPr="00A5506B" w:rsidDel="00815AB2"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19,525</w:t>
            </w:r>
          </w:p>
        </w:tc>
        <w:tc>
          <w:tcPr>
            <w:tcW w:w="1170" w:type="dxa"/>
          </w:tcPr>
          <w:p w14:paraId="3CDF64A4" w14:textId="24364F07" w:rsidR="00EB3B91" w:rsidRPr="00A5506B" w:rsidDel="00815AB2"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909</w:t>
            </w:r>
          </w:p>
        </w:tc>
        <w:tc>
          <w:tcPr>
            <w:tcW w:w="1080" w:type="dxa"/>
          </w:tcPr>
          <w:p w14:paraId="6124C9A8" w14:textId="52827843" w:rsidR="00EB3B91" w:rsidRPr="00A5506B" w:rsidDel="00815AB2" w:rsidRDefault="00EB3B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tcPr>
          <w:p w14:paraId="5B592951" w14:textId="724C8F6F" w:rsidR="00EB3B91" w:rsidRPr="00A5506B" w:rsidDel="00815AB2"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36,347</w:t>
            </w:r>
          </w:p>
        </w:tc>
      </w:tr>
      <w:tr w:rsidR="00EB3B91" w:rsidRPr="0042720B" w14:paraId="70AB21B2" w14:textId="77777777" w:rsidTr="00EB3B91">
        <w:trPr>
          <w:cantSplit/>
        </w:trPr>
        <w:tc>
          <w:tcPr>
            <w:tcW w:w="2601" w:type="dxa"/>
            <w:vAlign w:val="bottom"/>
          </w:tcPr>
          <w:p w14:paraId="2B1E39B6" w14:textId="77777777"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3123A666" w14:textId="4198C0E0" w:rsidR="00EB3B91" w:rsidRPr="0042720B" w:rsidRDefault="00EB3B91" w:rsidP="00EB3B91">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3FB37265" w14:textId="7E278124" w:rsidR="00EB3B91" w:rsidRPr="00F11ECB" w:rsidRDefault="00EB3B91" w:rsidP="00EB3B91">
            <w:pPr>
              <w:pBdr>
                <w:bottom w:val="single" w:sz="4" w:space="1" w:color="auto"/>
              </w:pBdr>
              <w:spacing w:line="240" w:lineRule="auto"/>
              <w:ind w:right="-36"/>
              <w:jc w:val="right"/>
              <w:rPr>
                <w:rFonts w:ascii="Browallia New" w:hAnsi="Browallia New" w:cs="Browallia New"/>
                <w:color w:val="000000"/>
                <w:sz w:val="20"/>
                <w:szCs w:val="20"/>
                <w:cs/>
              </w:rPr>
            </w:pPr>
            <w:r w:rsidRPr="00F11ECB">
              <w:rPr>
                <w:rFonts w:ascii="Browallia New" w:hAnsi="Browallia New" w:cs="Browallia New"/>
                <w:color w:val="000000"/>
                <w:sz w:val="20"/>
                <w:szCs w:val="20"/>
              </w:rPr>
              <w:t>-</w:t>
            </w:r>
          </w:p>
        </w:tc>
        <w:tc>
          <w:tcPr>
            <w:tcW w:w="1170" w:type="dxa"/>
            <w:vAlign w:val="bottom"/>
          </w:tcPr>
          <w:p w14:paraId="62385046" w14:textId="4C9250F7" w:rsidR="00EB3B91" w:rsidRPr="00F11EC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w:t>
            </w:r>
          </w:p>
        </w:tc>
        <w:tc>
          <w:tcPr>
            <w:tcW w:w="1170" w:type="dxa"/>
            <w:vAlign w:val="bottom"/>
          </w:tcPr>
          <w:p w14:paraId="256C877D" w14:textId="2438FC8F"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hint="cs"/>
                <w:color w:val="000000"/>
                <w:sz w:val="20"/>
                <w:szCs w:val="20"/>
                <w:cs/>
              </w:rPr>
              <w:t>(</w:t>
            </w:r>
            <w:r w:rsidRPr="00A5506B">
              <w:rPr>
                <w:rFonts w:ascii="Browallia New" w:hAnsi="Browallia New" w:cs="Browallia New"/>
                <w:color w:val="000000"/>
                <w:sz w:val="20"/>
                <w:szCs w:val="20"/>
              </w:rPr>
              <w:t>3,519</w:t>
            </w:r>
            <w:r w:rsidRPr="00A5506B">
              <w:rPr>
                <w:rFonts w:ascii="Browallia New" w:hAnsi="Browallia New" w:cs="Browallia New" w:hint="cs"/>
                <w:color w:val="000000"/>
                <w:sz w:val="20"/>
                <w:szCs w:val="20"/>
                <w:cs/>
              </w:rPr>
              <w:t>)</w:t>
            </w:r>
          </w:p>
        </w:tc>
        <w:tc>
          <w:tcPr>
            <w:tcW w:w="1170" w:type="dxa"/>
            <w:vAlign w:val="bottom"/>
          </w:tcPr>
          <w:p w14:paraId="4F969C21" w14:textId="393DB1D9"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1080" w:type="dxa"/>
            <w:vAlign w:val="bottom"/>
          </w:tcPr>
          <w:p w14:paraId="5FF07008" w14:textId="0EDC98A5" w:rsidR="00EB3B91" w:rsidRPr="00A5506B" w:rsidRDefault="00EB3B91" w:rsidP="00EB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w:t>
            </w:r>
          </w:p>
        </w:tc>
        <w:tc>
          <w:tcPr>
            <w:tcW w:w="990" w:type="dxa"/>
            <w:vAlign w:val="bottom"/>
          </w:tcPr>
          <w:p w14:paraId="2606DF24" w14:textId="3FD89801" w:rsidR="00EB3B91" w:rsidRPr="00A5506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hint="cs"/>
                <w:color w:val="000000"/>
                <w:sz w:val="20"/>
                <w:szCs w:val="20"/>
                <w:cs/>
              </w:rPr>
              <w:t>(</w:t>
            </w:r>
            <w:r w:rsidRPr="00A5506B">
              <w:rPr>
                <w:rFonts w:ascii="Browallia New" w:hAnsi="Browallia New" w:cs="Browallia New"/>
                <w:color w:val="000000"/>
                <w:sz w:val="20"/>
                <w:szCs w:val="20"/>
              </w:rPr>
              <w:t>3,519</w:t>
            </w:r>
            <w:r w:rsidRPr="00A5506B">
              <w:rPr>
                <w:rFonts w:ascii="Browallia New" w:hAnsi="Browallia New" w:cs="Browallia New" w:hint="cs"/>
                <w:color w:val="000000"/>
                <w:sz w:val="20"/>
                <w:szCs w:val="20"/>
                <w:cs/>
              </w:rPr>
              <w:t>)</w:t>
            </w:r>
          </w:p>
        </w:tc>
      </w:tr>
      <w:tr w:rsidR="00EB3B91" w:rsidRPr="0042720B" w14:paraId="056CC710" w14:textId="77777777" w:rsidTr="00EB3B91">
        <w:trPr>
          <w:cantSplit/>
        </w:trPr>
        <w:tc>
          <w:tcPr>
            <w:tcW w:w="2601" w:type="dxa"/>
            <w:vAlign w:val="bottom"/>
          </w:tcPr>
          <w:p w14:paraId="70389DA7" w14:textId="07224ED7" w:rsidR="00EB3B91" w:rsidRPr="0042720B" w:rsidRDefault="00EB3B91" w:rsidP="00EB3B91">
            <w:pPr>
              <w:spacing w:line="240" w:lineRule="auto"/>
              <w:ind w:left="162" w:right="-36" w:hanging="162"/>
              <w:jc w:val="both"/>
              <w:rPr>
                <w:rFonts w:ascii="Browallia New" w:hAnsi="Browallia New" w:cs="Browallia New"/>
                <w:color w:val="000000"/>
                <w:spacing w:val="-10"/>
                <w:sz w:val="20"/>
                <w:szCs w:val="20"/>
                <w:cs/>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5</w:t>
            </w:r>
          </w:p>
        </w:tc>
        <w:tc>
          <w:tcPr>
            <w:tcW w:w="1080" w:type="dxa"/>
          </w:tcPr>
          <w:p w14:paraId="4704F066" w14:textId="734C42B1"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791</w:t>
            </w:r>
          </w:p>
        </w:tc>
        <w:tc>
          <w:tcPr>
            <w:tcW w:w="1170" w:type="dxa"/>
          </w:tcPr>
          <w:p w14:paraId="23876614" w14:textId="4FA76275"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244,559</w:t>
            </w:r>
          </w:p>
        </w:tc>
        <w:tc>
          <w:tcPr>
            <w:tcW w:w="1170" w:type="dxa"/>
          </w:tcPr>
          <w:p w14:paraId="1C63CBC2" w14:textId="6378FA8B"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210,811</w:t>
            </w:r>
          </w:p>
        </w:tc>
        <w:tc>
          <w:tcPr>
            <w:tcW w:w="1170" w:type="dxa"/>
          </w:tcPr>
          <w:p w14:paraId="3B8C97AF" w14:textId="333090BF"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154,402</w:t>
            </w:r>
          </w:p>
        </w:tc>
        <w:tc>
          <w:tcPr>
            <w:tcW w:w="1080" w:type="dxa"/>
            <w:vAlign w:val="bottom"/>
          </w:tcPr>
          <w:p w14:paraId="1BA3F5FC" w14:textId="692DB897" w:rsidR="00EB3B91" w:rsidRPr="00A5506B" w:rsidRDefault="00EB3B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A5506B">
              <w:rPr>
                <w:rFonts w:ascii="Browallia New" w:hAnsi="Browallia New" w:cs="Browallia New"/>
                <w:color w:val="000000"/>
                <w:sz w:val="20"/>
                <w:szCs w:val="20"/>
              </w:rPr>
              <w:t>-</w:t>
            </w:r>
          </w:p>
        </w:tc>
        <w:tc>
          <w:tcPr>
            <w:tcW w:w="990" w:type="dxa"/>
            <w:vAlign w:val="bottom"/>
          </w:tcPr>
          <w:p w14:paraId="7C207D1D" w14:textId="1A0F6475" w:rsidR="00EB3B91" w:rsidRPr="00A5506B" w:rsidRDefault="00EB3B91" w:rsidP="00EB3B91">
            <w:pP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610,563</w:t>
            </w:r>
          </w:p>
        </w:tc>
      </w:tr>
      <w:tr w:rsidR="00EB3B91" w:rsidRPr="0042720B" w14:paraId="010EB7E7" w14:textId="77777777" w:rsidTr="00EB3B91">
        <w:trPr>
          <w:cantSplit/>
        </w:trPr>
        <w:tc>
          <w:tcPr>
            <w:tcW w:w="2601" w:type="dxa"/>
            <w:vAlign w:val="bottom"/>
          </w:tcPr>
          <w:p w14:paraId="0A989080" w14:textId="2A9A4209"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รับ</w:t>
            </w:r>
            <w:r w:rsidRPr="00563F63">
              <w:rPr>
                <w:rFonts w:ascii="Browallia New" w:hAnsi="Browallia New" w:cs="Browallia New"/>
                <w:snapToGrid w:val="0"/>
                <w:color w:val="000000"/>
                <w:sz w:val="20"/>
                <w:szCs w:val="20"/>
                <w:cs/>
                <w:lang w:eastAsia="th-TH"/>
              </w:rPr>
              <w:t>โอน</w:t>
            </w:r>
            <w:r>
              <w:rPr>
                <w:rFonts w:ascii="Browallia New" w:hAnsi="Browallia New" w:cs="Browallia New" w:hint="cs"/>
                <w:snapToGrid w:val="0"/>
                <w:color w:val="000000"/>
                <w:sz w:val="20"/>
                <w:szCs w:val="20"/>
                <w:cs/>
                <w:lang w:eastAsia="th-TH"/>
              </w:rPr>
              <w:t>จาก</w:t>
            </w:r>
            <w:r w:rsidRPr="00563F63">
              <w:rPr>
                <w:rFonts w:ascii="Browallia New" w:hAnsi="Browallia New" w:cs="Browallia New"/>
                <w:snapToGrid w:val="0"/>
                <w:color w:val="000000"/>
                <w:sz w:val="20"/>
                <w:szCs w:val="20"/>
                <w:cs/>
                <w:lang w:eastAsia="th-TH"/>
              </w:rPr>
              <w:t>สินทรัพย์สิทธิการใช้</w:t>
            </w:r>
          </w:p>
        </w:tc>
        <w:tc>
          <w:tcPr>
            <w:tcW w:w="1080" w:type="dxa"/>
            <w:vAlign w:val="bottom"/>
          </w:tcPr>
          <w:p w14:paraId="19EC295D" w14:textId="2A525E34" w:rsidR="00EB3B91" w:rsidRPr="007E4DB7" w:rsidRDefault="00910658"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13FB845E" w14:textId="60EBD202" w:rsidR="00EB3B91" w:rsidRPr="007E4DB7" w:rsidRDefault="00910658"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3311CABD" w14:textId="51E486D2" w:rsidR="00EB3B91" w:rsidRPr="007E4DB7" w:rsidRDefault="00910658"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4C9B7E2A" w14:textId="706D408D" w:rsidR="00EB3B91" w:rsidRPr="007E4DB7" w:rsidRDefault="00910658"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1,777</w:t>
            </w:r>
          </w:p>
        </w:tc>
        <w:tc>
          <w:tcPr>
            <w:tcW w:w="1080" w:type="dxa"/>
            <w:vAlign w:val="bottom"/>
          </w:tcPr>
          <w:p w14:paraId="0443F25E" w14:textId="0B6F492F" w:rsidR="00EB3B91" w:rsidRPr="007E4DB7" w:rsidRDefault="00FB3E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990" w:type="dxa"/>
            <w:vAlign w:val="bottom"/>
          </w:tcPr>
          <w:p w14:paraId="3DB5C336" w14:textId="42B44675" w:rsidR="00EB3B91" w:rsidRPr="007E4DB7" w:rsidRDefault="00910658"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1,777</w:t>
            </w:r>
          </w:p>
        </w:tc>
      </w:tr>
      <w:tr w:rsidR="00EB3B91" w:rsidRPr="0042720B" w14:paraId="33909331" w14:textId="77777777" w:rsidTr="00EB3B91">
        <w:trPr>
          <w:cantSplit/>
        </w:trPr>
        <w:tc>
          <w:tcPr>
            <w:tcW w:w="2601" w:type="dxa"/>
            <w:vAlign w:val="bottom"/>
          </w:tcPr>
          <w:p w14:paraId="0455DEE3" w14:textId="6ECD146D"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ค่าเสื่อมราคาสำหรับปี</w:t>
            </w:r>
          </w:p>
        </w:tc>
        <w:tc>
          <w:tcPr>
            <w:tcW w:w="1080" w:type="dxa"/>
          </w:tcPr>
          <w:p w14:paraId="6D5463A2" w14:textId="11633309" w:rsidR="00EB3B91" w:rsidRPr="007E4DB7" w:rsidRDefault="00FE680F"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112</w:t>
            </w:r>
          </w:p>
        </w:tc>
        <w:tc>
          <w:tcPr>
            <w:tcW w:w="1170" w:type="dxa"/>
          </w:tcPr>
          <w:p w14:paraId="597F2E65" w14:textId="37FF6F31" w:rsidR="00EB3B91" w:rsidRPr="007E4DB7" w:rsidRDefault="00FE680F"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w:t>
            </w:r>
            <w:r w:rsidR="00277E87" w:rsidRPr="007E4DB7">
              <w:rPr>
                <w:rFonts w:ascii="Browallia New" w:hAnsi="Browallia New" w:cs="Browallia New"/>
                <w:color w:val="000000"/>
                <w:sz w:val="20"/>
                <w:szCs w:val="20"/>
              </w:rPr>
              <w:t>3</w:t>
            </w:r>
            <w:r w:rsidRPr="007E4DB7">
              <w:rPr>
                <w:rFonts w:ascii="Browallia New" w:hAnsi="Browallia New" w:cs="Browallia New"/>
                <w:color w:val="000000"/>
                <w:sz w:val="20"/>
                <w:szCs w:val="20"/>
              </w:rPr>
              <w:t>,</w:t>
            </w:r>
            <w:r w:rsidR="00277E87" w:rsidRPr="007E4DB7">
              <w:rPr>
                <w:rFonts w:ascii="Browallia New" w:hAnsi="Browallia New" w:cs="Browallia New"/>
                <w:color w:val="000000"/>
                <w:sz w:val="20"/>
                <w:szCs w:val="20"/>
              </w:rPr>
              <w:t>963</w:t>
            </w:r>
          </w:p>
        </w:tc>
        <w:tc>
          <w:tcPr>
            <w:tcW w:w="1170" w:type="dxa"/>
          </w:tcPr>
          <w:p w14:paraId="7F23ABEF" w14:textId="1AE2AA85" w:rsidR="00EB3B91" w:rsidRPr="007E4DB7" w:rsidRDefault="00FE680F"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w:t>
            </w:r>
            <w:r w:rsidR="00277E87" w:rsidRPr="007E4DB7">
              <w:rPr>
                <w:rFonts w:ascii="Browallia New" w:hAnsi="Browallia New" w:cs="Browallia New"/>
                <w:color w:val="000000"/>
                <w:sz w:val="20"/>
                <w:szCs w:val="20"/>
              </w:rPr>
              <w:t>8</w:t>
            </w:r>
            <w:r w:rsidRPr="007E4DB7">
              <w:rPr>
                <w:rFonts w:ascii="Browallia New" w:hAnsi="Browallia New" w:cs="Browallia New"/>
                <w:color w:val="000000"/>
                <w:sz w:val="20"/>
                <w:szCs w:val="20"/>
              </w:rPr>
              <w:t>,</w:t>
            </w:r>
            <w:r w:rsidR="00277E87" w:rsidRPr="007E4DB7">
              <w:rPr>
                <w:rFonts w:ascii="Browallia New" w:hAnsi="Browallia New" w:cs="Browallia New"/>
                <w:color w:val="000000"/>
                <w:sz w:val="20"/>
                <w:szCs w:val="20"/>
              </w:rPr>
              <w:t>667</w:t>
            </w:r>
          </w:p>
        </w:tc>
        <w:tc>
          <w:tcPr>
            <w:tcW w:w="1170" w:type="dxa"/>
          </w:tcPr>
          <w:p w14:paraId="1687E876" w14:textId="797C3B48" w:rsidR="00EB3B91" w:rsidRPr="007E4DB7" w:rsidRDefault="00FE680F"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6</w:t>
            </w:r>
            <w:r w:rsidR="00277E87" w:rsidRPr="007E4DB7">
              <w:rPr>
                <w:rFonts w:ascii="Browallia New" w:hAnsi="Browallia New" w:cs="Browallia New"/>
                <w:color w:val="000000"/>
                <w:sz w:val="20"/>
                <w:szCs w:val="20"/>
              </w:rPr>
              <w:t>78</w:t>
            </w:r>
          </w:p>
        </w:tc>
        <w:tc>
          <w:tcPr>
            <w:tcW w:w="1080" w:type="dxa"/>
          </w:tcPr>
          <w:p w14:paraId="76EDBB6C" w14:textId="475749EB" w:rsidR="00EB3B91" w:rsidRPr="007E4DB7" w:rsidRDefault="00FB3E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990" w:type="dxa"/>
          </w:tcPr>
          <w:p w14:paraId="193C2628" w14:textId="2499B25C" w:rsidR="00EB3B91" w:rsidRPr="007E4DB7" w:rsidRDefault="00175FBE" w:rsidP="00EB3B91">
            <w:pP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33</w:t>
            </w:r>
            <w:r w:rsidR="00635073" w:rsidRPr="007E4DB7">
              <w:rPr>
                <w:rFonts w:ascii="Browallia New" w:hAnsi="Browallia New" w:cs="Browallia New"/>
                <w:color w:val="000000"/>
                <w:sz w:val="20"/>
                <w:szCs w:val="20"/>
              </w:rPr>
              <w:t>,</w:t>
            </w:r>
            <w:r w:rsidRPr="007E4DB7">
              <w:rPr>
                <w:rFonts w:ascii="Browallia New" w:hAnsi="Browallia New" w:cs="Browallia New"/>
                <w:color w:val="000000"/>
                <w:sz w:val="20"/>
                <w:szCs w:val="20"/>
              </w:rPr>
              <w:t>420</w:t>
            </w:r>
          </w:p>
        </w:tc>
      </w:tr>
      <w:tr w:rsidR="00EB3B91" w:rsidRPr="0042720B" w14:paraId="1EC693AC" w14:textId="77777777" w:rsidTr="00EB3B91">
        <w:trPr>
          <w:cantSplit/>
        </w:trPr>
        <w:tc>
          <w:tcPr>
            <w:tcW w:w="2601" w:type="dxa"/>
            <w:vAlign w:val="bottom"/>
          </w:tcPr>
          <w:p w14:paraId="1F6E5F80" w14:textId="77777777"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lang w:eastAsia="th-TH"/>
              </w:rPr>
            </w:pPr>
            <w:r w:rsidRPr="0042720B">
              <w:rPr>
                <w:rFonts w:ascii="Browallia New" w:hAnsi="Browallia New" w:cs="Browallia New" w:hint="cs"/>
                <w:snapToGrid w:val="0"/>
                <w:color w:val="000000"/>
                <w:sz w:val="20"/>
                <w:szCs w:val="20"/>
                <w:cs/>
                <w:lang w:eastAsia="th-TH"/>
              </w:rPr>
              <w:t>ค่าเสื่อมราคาสะสมสำหรับส่วนที่ขายและ</w:t>
            </w:r>
          </w:p>
          <w:p w14:paraId="391D584D" w14:textId="685268CC" w:rsidR="00EB3B91" w:rsidRPr="0042720B" w:rsidRDefault="00EB3B91" w:rsidP="00EB3B91">
            <w:pPr>
              <w:spacing w:line="240" w:lineRule="auto"/>
              <w:ind w:left="162" w:right="-36" w:hanging="162"/>
              <w:jc w:val="both"/>
              <w:rPr>
                <w:rFonts w:ascii="Browallia New" w:hAnsi="Browallia New" w:cs="Browallia New"/>
                <w:color w:val="000000"/>
                <w:spacing w:val="-10"/>
                <w:sz w:val="20"/>
                <w:szCs w:val="20"/>
                <w:cs/>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ตัดจำหน่าย</w:t>
            </w:r>
          </w:p>
        </w:tc>
        <w:tc>
          <w:tcPr>
            <w:tcW w:w="1080" w:type="dxa"/>
            <w:vAlign w:val="bottom"/>
          </w:tcPr>
          <w:p w14:paraId="35D1513F" w14:textId="5BAA9477" w:rsidR="00EB3B91" w:rsidRPr="007E4DB7" w:rsidRDefault="00FE4485"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1170" w:type="dxa"/>
            <w:vAlign w:val="bottom"/>
          </w:tcPr>
          <w:p w14:paraId="3A26BE78" w14:textId="52EF0775" w:rsidR="00EB3B91" w:rsidRPr="007E4DB7" w:rsidRDefault="00CB3422"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(2,569)</w:t>
            </w:r>
          </w:p>
        </w:tc>
        <w:tc>
          <w:tcPr>
            <w:tcW w:w="1170" w:type="dxa"/>
            <w:vAlign w:val="bottom"/>
          </w:tcPr>
          <w:p w14:paraId="7B65E099" w14:textId="6416E4FF" w:rsidR="00EB3B91" w:rsidRPr="007E4DB7" w:rsidRDefault="00CB3422"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(3,911)</w:t>
            </w:r>
          </w:p>
        </w:tc>
        <w:tc>
          <w:tcPr>
            <w:tcW w:w="1170" w:type="dxa"/>
            <w:vAlign w:val="bottom"/>
          </w:tcPr>
          <w:p w14:paraId="0E665A13" w14:textId="1B75328C" w:rsidR="00EB3B91" w:rsidRPr="007E4DB7" w:rsidRDefault="00CB3422"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(2,608)</w:t>
            </w:r>
          </w:p>
        </w:tc>
        <w:tc>
          <w:tcPr>
            <w:tcW w:w="1080" w:type="dxa"/>
            <w:vAlign w:val="bottom"/>
          </w:tcPr>
          <w:p w14:paraId="079A5490" w14:textId="7ABB9EE6" w:rsidR="00EB3B91" w:rsidRPr="007E4DB7" w:rsidRDefault="00FB3E91" w:rsidP="00EB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rPr>
            </w:pPr>
            <w:r w:rsidRPr="007E4DB7">
              <w:rPr>
                <w:rFonts w:ascii="Browallia New" w:hAnsi="Browallia New" w:cs="Browallia New"/>
                <w:color w:val="000000"/>
                <w:sz w:val="20"/>
                <w:szCs w:val="20"/>
              </w:rPr>
              <w:t>-</w:t>
            </w:r>
          </w:p>
        </w:tc>
        <w:tc>
          <w:tcPr>
            <w:tcW w:w="990" w:type="dxa"/>
            <w:vAlign w:val="bottom"/>
          </w:tcPr>
          <w:p w14:paraId="46AABAA1" w14:textId="00254B6B" w:rsidR="00EB3B91" w:rsidRPr="007E4DB7" w:rsidRDefault="00687EF7"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(9,088)</w:t>
            </w:r>
          </w:p>
        </w:tc>
      </w:tr>
      <w:tr w:rsidR="00EB3B91" w:rsidRPr="0042720B" w14:paraId="1FC17D6C" w14:textId="77777777" w:rsidTr="00EB3B91">
        <w:trPr>
          <w:cantSplit/>
        </w:trPr>
        <w:tc>
          <w:tcPr>
            <w:tcW w:w="2601" w:type="dxa"/>
            <w:vAlign w:val="bottom"/>
          </w:tcPr>
          <w:p w14:paraId="04ACAB71" w14:textId="45D8B76C"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6</w:t>
            </w:r>
          </w:p>
        </w:tc>
        <w:tc>
          <w:tcPr>
            <w:tcW w:w="1080" w:type="dxa"/>
          </w:tcPr>
          <w:p w14:paraId="6F39B5C3" w14:textId="351B06A4" w:rsidR="00EB3B91" w:rsidRPr="007E4DB7" w:rsidRDefault="00CE3C22"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903</w:t>
            </w:r>
          </w:p>
        </w:tc>
        <w:tc>
          <w:tcPr>
            <w:tcW w:w="1170" w:type="dxa"/>
          </w:tcPr>
          <w:p w14:paraId="13FEDE06" w14:textId="02069BF9" w:rsidR="00EB3B91" w:rsidRPr="007E4DB7" w:rsidRDefault="00115EE1"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25</w:t>
            </w:r>
            <w:r w:rsidR="00B4254C" w:rsidRPr="007E4DB7">
              <w:rPr>
                <w:rFonts w:ascii="Browallia New" w:hAnsi="Browallia New" w:cs="Browallia New"/>
                <w:color w:val="000000"/>
                <w:sz w:val="20"/>
                <w:szCs w:val="20"/>
              </w:rPr>
              <w:t>5</w:t>
            </w:r>
            <w:r w:rsidRPr="007E4DB7">
              <w:rPr>
                <w:rFonts w:ascii="Browallia New" w:hAnsi="Browallia New" w:cs="Browallia New"/>
                <w:color w:val="000000"/>
                <w:sz w:val="20"/>
                <w:szCs w:val="20"/>
              </w:rPr>
              <w:t>,</w:t>
            </w:r>
            <w:r w:rsidR="00B4254C" w:rsidRPr="007E4DB7">
              <w:rPr>
                <w:rFonts w:ascii="Browallia New" w:hAnsi="Browallia New" w:cs="Browallia New"/>
                <w:color w:val="000000"/>
                <w:sz w:val="20"/>
                <w:szCs w:val="20"/>
              </w:rPr>
              <w:t>953</w:t>
            </w:r>
          </w:p>
        </w:tc>
        <w:tc>
          <w:tcPr>
            <w:tcW w:w="1170" w:type="dxa"/>
          </w:tcPr>
          <w:p w14:paraId="33983A1D" w14:textId="5F4535A9" w:rsidR="00EB3B91" w:rsidRPr="007E4DB7" w:rsidDel="000624A1" w:rsidRDefault="00115EE1"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22</w:t>
            </w:r>
            <w:r w:rsidR="00960B4A" w:rsidRPr="007E4DB7">
              <w:rPr>
                <w:rFonts w:ascii="Browallia New" w:hAnsi="Browallia New" w:cs="Browallia New"/>
                <w:color w:val="000000"/>
                <w:sz w:val="20"/>
                <w:szCs w:val="20"/>
              </w:rPr>
              <w:t>5</w:t>
            </w:r>
            <w:r w:rsidRPr="007E4DB7">
              <w:rPr>
                <w:rFonts w:ascii="Browallia New" w:hAnsi="Browallia New" w:cs="Browallia New"/>
                <w:color w:val="000000"/>
                <w:sz w:val="20"/>
                <w:szCs w:val="20"/>
              </w:rPr>
              <w:t>,</w:t>
            </w:r>
            <w:r w:rsidR="00960B4A" w:rsidRPr="007E4DB7">
              <w:rPr>
                <w:rFonts w:ascii="Browallia New" w:hAnsi="Browallia New" w:cs="Browallia New"/>
                <w:color w:val="000000"/>
                <w:sz w:val="20"/>
                <w:szCs w:val="20"/>
              </w:rPr>
              <w:t>567</w:t>
            </w:r>
          </w:p>
        </w:tc>
        <w:tc>
          <w:tcPr>
            <w:tcW w:w="1170" w:type="dxa"/>
          </w:tcPr>
          <w:p w14:paraId="71FA2B45" w14:textId="05A5E81D" w:rsidR="00EB3B91" w:rsidRPr="007E4DB7" w:rsidRDefault="00AC1F88"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154,24</w:t>
            </w:r>
            <w:r w:rsidR="001B26FC" w:rsidRPr="007E4DB7">
              <w:rPr>
                <w:rFonts w:ascii="Browallia New" w:hAnsi="Browallia New" w:cs="Browallia New"/>
                <w:color w:val="000000"/>
                <w:sz w:val="20"/>
                <w:szCs w:val="20"/>
              </w:rPr>
              <w:t>9</w:t>
            </w:r>
          </w:p>
        </w:tc>
        <w:tc>
          <w:tcPr>
            <w:tcW w:w="1080" w:type="dxa"/>
            <w:vAlign w:val="bottom"/>
          </w:tcPr>
          <w:p w14:paraId="255AF3DF" w14:textId="0ACBD84A" w:rsidR="00EB3B91" w:rsidRPr="007E4DB7" w:rsidRDefault="00FB3E91" w:rsidP="00EB3B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20"/>
                <w:szCs w:val="20"/>
                <w:cs/>
              </w:rPr>
            </w:pPr>
            <w:r w:rsidRPr="007E4DB7">
              <w:rPr>
                <w:rFonts w:ascii="Browallia New" w:hAnsi="Browallia New" w:cs="Browallia New"/>
                <w:color w:val="000000"/>
                <w:sz w:val="20"/>
                <w:szCs w:val="20"/>
              </w:rPr>
              <w:t>-</w:t>
            </w:r>
          </w:p>
        </w:tc>
        <w:tc>
          <w:tcPr>
            <w:tcW w:w="990" w:type="dxa"/>
            <w:vAlign w:val="bottom"/>
          </w:tcPr>
          <w:p w14:paraId="2D4A8AF4" w14:textId="2F1FC013" w:rsidR="00EB3B91" w:rsidRPr="007E4DB7" w:rsidRDefault="00767CBC" w:rsidP="00EB3B91">
            <w:pPr>
              <w:pBdr>
                <w:bottom w:val="single" w:sz="4"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6</w:t>
            </w:r>
            <w:r w:rsidR="003D6298" w:rsidRPr="007E4DB7">
              <w:rPr>
                <w:rFonts w:ascii="Browallia New" w:hAnsi="Browallia New" w:cs="Browallia New"/>
                <w:color w:val="000000"/>
                <w:sz w:val="20"/>
                <w:szCs w:val="20"/>
              </w:rPr>
              <w:t>36</w:t>
            </w:r>
            <w:r w:rsidRPr="007E4DB7">
              <w:rPr>
                <w:rFonts w:ascii="Browallia New" w:hAnsi="Browallia New" w:cs="Browallia New"/>
                <w:color w:val="000000"/>
                <w:sz w:val="20"/>
                <w:szCs w:val="20"/>
              </w:rPr>
              <w:t>,6</w:t>
            </w:r>
            <w:r w:rsidR="003D6298" w:rsidRPr="007E4DB7">
              <w:rPr>
                <w:rFonts w:ascii="Browallia New" w:hAnsi="Browallia New" w:cs="Browallia New"/>
                <w:color w:val="000000"/>
                <w:sz w:val="20"/>
                <w:szCs w:val="20"/>
              </w:rPr>
              <w:t>72</w:t>
            </w:r>
          </w:p>
        </w:tc>
      </w:tr>
      <w:tr w:rsidR="00EB3B91" w:rsidRPr="0042720B" w14:paraId="2915521B" w14:textId="77777777" w:rsidTr="00EB3B91">
        <w:trPr>
          <w:cantSplit/>
        </w:trPr>
        <w:tc>
          <w:tcPr>
            <w:tcW w:w="2601" w:type="dxa"/>
            <w:vAlign w:val="bottom"/>
          </w:tcPr>
          <w:p w14:paraId="1E2762DE" w14:textId="58EE7ED3"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cs/>
                <w:lang w:eastAsia="th-TH"/>
              </w:rPr>
            </w:pPr>
          </w:p>
        </w:tc>
        <w:tc>
          <w:tcPr>
            <w:tcW w:w="1080" w:type="dxa"/>
            <w:vAlign w:val="bottom"/>
          </w:tcPr>
          <w:p w14:paraId="6808B377" w14:textId="586D4E7A"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30D9CDC0" w14:textId="10FC7F12"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2EB6F958" w14:textId="41A37D1A"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3C888075" w14:textId="6BA35066"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1080" w:type="dxa"/>
            <w:vAlign w:val="bottom"/>
          </w:tcPr>
          <w:p w14:paraId="5BB4DA06" w14:textId="73503870" w:rsidR="00EB3B91" w:rsidRPr="00A5506B" w:rsidRDefault="00EB3B91" w:rsidP="00EB3B91">
            <w:pPr>
              <w:spacing w:line="240" w:lineRule="auto"/>
              <w:ind w:right="-36"/>
              <w:jc w:val="right"/>
              <w:rPr>
                <w:rFonts w:ascii="Browallia New" w:hAnsi="Browallia New" w:cs="Browallia New"/>
                <w:color w:val="000000"/>
                <w:sz w:val="20"/>
                <w:szCs w:val="20"/>
              </w:rPr>
            </w:pPr>
          </w:p>
        </w:tc>
        <w:tc>
          <w:tcPr>
            <w:tcW w:w="990" w:type="dxa"/>
            <w:vAlign w:val="bottom"/>
          </w:tcPr>
          <w:p w14:paraId="441D09FF" w14:textId="6792035E" w:rsidR="00EB3B91" w:rsidRPr="00A5506B" w:rsidRDefault="00EB3B91" w:rsidP="00EB3B91">
            <w:pPr>
              <w:spacing w:line="240" w:lineRule="auto"/>
              <w:ind w:right="-36"/>
              <w:jc w:val="right"/>
              <w:rPr>
                <w:rFonts w:ascii="Browallia New" w:hAnsi="Browallia New" w:cs="Browallia New"/>
                <w:color w:val="000000"/>
                <w:sz w:val="20"/>
                <w:szCs w:val="20"/>
              </w:rPr>
            </w:pPr>
          </w:p>
        </w:tc>
      </w:tr>
      <w:tr w:rsidR="00EB3B91" w:rsidRPr="0042720B" w14:paraId="18656081" w14:textId="77777777" w:rsidTr="00EB3B91">
        <w:trPr>
          <w:cantSplit/>
          <w:trHeight w:val="252"/>
        </w:trPr>
        <w:tc>
          <w:tcPr>
            <w:tcW w:w="2601" w:type="dxa"/>
            <w:vAlign w:val="bottom"/>
          </w:tcPr>
          <w:p w14:paraId="0F469208" w14:textId="50843C9E" w:rsidR="00EB3B91" w:rsidRPr="00CA5689" w:rsidRDefault="00EB3B91" w:rsidP="00EB3B91">
            <w:pPr>
              <w:spacing w:line="240" w:lineRule="auto"/>
              <w:ind w:left="162" w:right="-36" w:hanging="162"/>
              <w:jc w:val="both"/>
              <w:rPr>
                <w:rFonts w:ascii="Browallia New" w:hAnsi="Browallia New" w:cs="Browallia New"/>
                <w:snapToGrid w:val="0"/>
                <w:color w:val="000000"/>
                <w:sz w:val="10"/>
                <w:szCs w:val="10"/>
                <w:lang w:eastAsia="th-TH"/>
              </w:rPr>
            </w:pPr>
            <w:r w:rsidRPr="0042720B">
              <w:rPr>
                <w:rFonts w:ascii="Browallia New" w:hAnsi="Browallia New" w:cs="Browallia New" w:hint="cs"/>
                <w:b/>
                <w:bCs/>
                <w:snapToGrid w:val="0"/>
                <w:color w:val="000000"/>
                <w:sz w:val="20"/>
                <w:szCs w:val="20"/>
                <w:u w:val="single"/>
                <w:cs/>
                <w:lang w:eastAsia="th-TH"/>
              </w:rPr>
              <w:t>มูลค่าสุทธิตามบัญชี</w:t>
            </w:r>
          </w:p>
        </w:tc>
        <w:tc>
          <w:tcPr>
            <w:tcW w:w="1080" w:type="dxa"/>
            <w:vAlign w:val="bottom"/>
          </w:tcPr>
          <w:p w14:paraId="215CEFB6" w14:textId="77777777" w:rsidR="00EB3B91" w:rsidRPr="00F11ECB" w:rsidRDefault="00EB3B91" w:rsidP="00EB3B91">
            <w:pPr>
              <w:spacing w:line="240" w:lineRule="auto"/>
              <w:ind w:right="-36"/>
              <w:jc w:val="right"/>
              <w:rPr>
                <w:rFonts w:ascii="Browallia New" w:hAnsi="Browallia New" w:cs="Browallia New"/>
                <w:color w:val="000000"/>
                <w:sz w:val="10"/>
                <w:szCs w:val="10"/>
              </w:rPr>
            </w:pPr>
          </w:p>
        </w:tc>
        <w:tc>
          <w:tcPr>
            <w:tcW w:w="1170" w:type="dxa"/>
            <w:vAlign w:val="bottom"/>
          </w:tcPr>
          <w:p w14:paraId="0564D271" w14:textId="77777777" w:rsidR="00EB3B91" w:rsidRPr="00F11ECB" w:rsidRDefault="00EB3B91" w:rsidP="00EB3B91">
            <w:pPr>
              <w:spacing w:line="240" w:lineRule="auto"/>
              <w:ind w:right="-36"/>
              <w:jc w:val="right"/>
              <w:rPr>
                <w:rFonts w:ascii="Browallia New" w:hAnsi="Browallia New" w:cs="Browallia New"/>
                <w:color w:val="000000"/>
                <w:sz w:val="10"/>
                <w:szCs w:val="10"/>
              </w:rPr>
            </w:pPr>
          </w:p>
        </w:tc>
        <w:tc>
          <w:tcPr>
            <w:tcW w:w="1170" w:type="dxa"/>
            <w:vAlign w:val="bottom"/>
          </w:tcPr>
          <w:p w14:paraId="07E9EACF" w14:textId="77777777" w:rsidR="00EB3B91" w:rsidRPr="00A5506B" w:rsidRDefault="00EB3B91" w:rsidP="00EB3B91">
            <w:pPr>
              <w:spacing w:line="240" w:lineRule="auto"/>
              <w:ind w:right="-36"/>
              <w:jc w:val="right"/>
              <w:rPr>
                <w:rFonts w:ascii="Browallia New" w:hAnsi="Browallia New" w:cs="Browallia New"/>
                <w:color w:val="000000"/>
                <w:sz w:val="10"/>
                <w:szCs w:val="10"/>
              </w:rPr>
            </w:pPr>
          </w:p>
        </w:tc>
        <w:tc>
          <w:tcPr>
            <w:tcW w:w="1170" w:type="dxa"/>
            <w:vAlign w:val="bottom"/>
          </w:tcPr>
          <w:p w14:paraId="33E1ABB1" w14:textId="77777777" w:rsidR="00EB3B91" w:rsidRPr="00A5506B" w:rsidRDefault="00EB3B91" w:rsidP="00EB3B91">
            <w:pPr>
              <w:spacing w:line="240" w:lineRule="auto"/>
              <w:ind w:right="-36"/>
              <w:jc w:val="right"/>
              <w:rPr>
                <w:rFonts w:ascii="Browallia New" w:hAnsi="Browallia New" w:cs="Browallia New"/>
                <w:color w:val="000000"/>
                <w:sz w:val="10"/>
                <w:szCs w:val="10"/>
              </w:rPr>
            </w:pPr>
          </w:p>
        </w:tc>
        <w:tc>
          <w:tcPr>
            <w:tcW w:w="1080" w:type="dxa"/>
            <w:vAlign w:val="bottom"/>
          </w:tcPr>
          <w:p w14:paraId="73846A62" w14:textId="77777777" w:rsidR="00EB3B91" w:rsidRPr="00A5506B" w:rsidRDefault="00EB3B91" w:rsidP="00EB3B91">
            <w:pPr>
              <w:spacing w:line="240" w:lineRule="auto"/>
              <w:ind w:right="-36"/>
              <w:jc w:val="right"/>
              <w:rPr>
                <w:rFonts w:ascii="Browallia New" w:hAnsi="Browallia New" w:cs="Browallia New"/>
                <w:color w:val="000000"/>
                <w:sz w:val="10"/>
                <w:szCs w:val="10"/>
                <w:cs/>
              </w:rPr>
            </w:pPr>
          </w:p>
        </w:tc>
        <w:tc>
          <w:tcPr>
            <w:tcW w:w="990" w:type="dxa"/>
            <w:vAlign w:val="bottom"/>
          </w:tcPr>
          <w:p w14:paraId="39F21D93" w14:textId="77777777" w:rsidR="00EB3B91" w:rsidRPr="00A5506B" w:rsidRDefault="00EB3B91" w:rsidP="00EB3B91">
            <w:pPr>
              <w:spacing w:line="240" w:lineRule="auto"/>
              <w:ind w:right="-36"/>
              <w:jc w:val="right"/>
              <w:rPr>
                <w:rFonts w:ascii="Browallia New" w:hAnsi="Browallia New" w:cs="Browallia New"/>
                <w:color w:val="000000"/>
                <w:sz w:val="10"/>
                <w:szCs w:val="10"/>
              </w:rPr>
            </w:pPr>
          </w:p>
        </w:tc>
      </w:tr>
      <w:tr w:rsidR="00EB3B91" w:rsidRPr="0042720B" w14:paraId="5A0F63A1" w14:textId="77777777" w:rsidTr="00EB3B91">
        <w:trPr>
          <w:cantSplit/>
        </w:trPr>
        <w:tc>
          <w:tcPr>
            <w:tcW w:w="2601" w:type="dxa"/>
            <w:vAlign w:val="bottom"/>
          </w:tcPr>
          <w:p w14:paraId="516ACD5F" w14:textId="599C285A" w:rsidR="00EB3B91" w:rsidRPr="0042720B" w:rsidRDefault="00EB3B91" w:rsidP="00EB3B91">
            <w:pPr>
              <w:spacing w:line="240" w:lineRule="auto"/>
              <w:ind w:left="162" w:right="-36" w:hanging="162"/>
              <w:jc w:val="both"/>
              <w:rPr>
                <w:rFonts w:ascii="Browallia New" w:hAnsi="Browallia New" w:cs="Browallia New"/>
                <w:snapToGrid w:val="0"/>
                <w:color w:val="000000"/>
                <w:sz w:val="20"/>
                <w:szCs w:val="20"/>
                <w:u w:val="single"/>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w:t>
            </w:r>
            <w:r w:rsidRPr="00F46B29">
              <w:rPr>
                <w:rFonts w:ascii="Browallia New" w:hAnsi="Browallia New" w:cs="Browallia New" w:hint="cs"/>
                <w:snapToGrid w:val="0"/>
                <w:color w:val="000000"/>
                <w:sz w:val="20"/>
                <w:szCs w:val="20"/>
                <w:lang w:eastAsia="th-TH"/>
              </w:rPr>
              <w:t>6</w:t>
            </w:r>
            <w:r>
              <w:rPr>
                <w:rFonts w:ascii="Browallia New" w:hAnsi="Browallia New" w:cs="Browallia New"/>
                <w:snapToGrid w:val="0"/>
                <w:color w:val="000000"/>
                <w:sz w:val="20"/>
                <w:szCs w:val="20"/>
                <w:lang w:eastAsia="th-TH"/>
              </w:rPr>
              <w:t>5</w:t>
            </w:r>
          </w:p>
        </w:tc>
        <w:tc>
          <w:tcPr>
            <w:tcW w:w="1080" w:type="dxa"/>
          </w:tcPr>
          <w:p w14:paraId="09558D2E" w14:textId="12190DFF" w:rsidR="00EB3B91" w:rsidRPr="00F11ECB" w:rsidRDefault="00EB3B91" w:rsidP="00EB3B91">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165,579</w:t>
            </w:r>
          </w:p>
        </w:tc>
        <w:tc>
          <w:tcPr>
            <w:tcW w:w="1170" w:type="dxa"/>
          </w:tcPr>
          <w:p w14:paraId="3215E51E" w14:textId="663ABB16" w:rsidR="00EB3B91" w:rsidRPr="00F11ECB" w:rsidRDefault="00EB3B91" w:rsidP="00EB3B91">
            <w:pPr>
              <w:pBdr>
                <w:bottom w:val="single" w:sz="12"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color w:val="000000"/>
                <w:sz w:val="20"/>
                <w:szCs w:val="20"/>
              </w:rPr>
              <w:t>504,838</w:t>
            </w:r>
          </w:p>
        </w:tc>
        <w:tc>
          <w:tcPr>
            <w:tcW w:w="1170" w:type="dxa"/>
          </w:tcPr>
          <w:p w14:paraId="0D038DB6" w14:textId="762837D2" w:rsidR="00EB3B91" w:rsidRPr="00A5506B" w:rsidRDefault="00EB3B91" w:rsidP="00EB3B91">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140,243</w:t>
            </w:r>
          </w:p>
        </w:tc>
        <w:tc>
          <w:tcPr>
            <w:tcW w:w="1170" w:type="dxa"/>
          </w:tcPr>
          <w:p w14:paraId="5C60427A" w14:textId="7FF264A7" w:rsidR="00EB3B91" w:rsidRPr="00A5506B" w:rsidRDefault="00EB3B91" w:rsidP="00EB3B91">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87,575</w:t>
            </w:r>
          </w:p>
        </w:tc>
        <w:tc>
          <w:tcPr>
            <w:tcW w:w="1080" w:type="dxa"/>
          </w:tcPr>
          <w:p w14:paraId="73E32778" w14:textId="110C5421" w:rsidR="00EB3B91" w:rsidRPr="00A5506B" w:rsidRDefault="00EB3B91" w:rsidP="00EB3B91">
            <w:pPr>
              <w:pBdr>
                <w:bottom w:val="single" w:sz="12" w:space="1" w:color="auto"/>
              </w:pBdr>
              <w:spacing w:line="240" w:lineRule="auto"/>
              <w:ind w:right="-36"/>
              <w:jc w:val="right"/>
              <w:rPr>
                <w:rFonts w:ascii="Browallia New" w:hAnsi="Browallia New" w:cs="Browallia New"/>
                <w:color w:val="000000"/>
                <w:sz w:val="20"/>
                <w:szCs w:val="20"/>
                <w:cs/>
              </w:rPr>
            </w:pPr>
            <w:r w:rsidRPr="00A5506B">
              <w:rPr>
                <w:rFonts w:ascii="Browallia New" w:hAnsi="Browallia New" w:cs="Browallia New"/>
                <w:color w:val="000000"/>
                <w:sz w:val="20"/>
                <w:szCs w:val="20"/>
              </w:rPr>
              <w:t>2,088</w:t>
            </w:r>
          </w:p>
        </w:tc>
        <w:tc>
          <w:tcPr>
            <w:tcW w:w="990" w:type="dxa"/>
          </w:tcPr>
          <w:p w14:paraId="6C6E2F09" w14:textId="21043A66" w:rsidR="00EB3B91" w:rsidRPr="00A5506B" w:rsidRDefault="00EB3B91" w:rsidP="00EB3B91">
            <w:pPr>
              <w:pBdr>
                <w:bottom w:val="single" w:sz="12" w:space="1" w:color="auto"/>
              </w:pBdr>
              <w:spacing w:line="240" w:lineRule="auto"/>
              <w:ind w:right="-36"/>
              <w:jc w:val="right"/>
              <w:rPr>
                <w:rFonts w:ascii="Browallia New" w:hAnsi="Browallia New" w:cs="Browallia New"/>
                <w:color w:val="000000"/>
                <w:sz w:val="20"/>
                <w:szCs w:val="20"/>
              </w:rPr>
            </w:pPr>
            <w:r w:rsidRPr="00A5506B">
              <w:rPr>
                <w:rFonts w:ascii="Browallia New" w:hAnsi="Browallia New" w:cs="Browallia New"/>
                <w:color w:val="000000"/>
                <w:sz w:val="20"/>
                <w:szCs w:val="20"/>
              </w:rPr>
              <w:t>900,323</w:t>
            </w:r>
          </w:p>
        </w:tc>
      </w:tr>
      <w:tr w:rsidR="00EB3B91" w:rsidRPr="0042720B" w14:paraId="1BE8F148" w14:textId="77777777" w:rsidTr="00EB3B91">
        <w:trPr>
          <w:cantSplit/>
        </w:trPr>
        <w:tc>
          <w:tcPr>
            <w:tcW w:w="2601" w:type="dxa"/>
            <w:vAlign w:val="bottom"/>
          </w:tcPr>
          <w:p w14:paraId="0C4344EB" w14:textId="5D00F841" w:rsidR="00EB3B91" w:rsidRPr="0042720B" w:rsidRDefault="00EB3B91" w:rsidP="00EB3B91">
            <w:pPr>
              <w:spacing w:line="240" w:lineRule="auto"/>
              <w:ind w:left="162" w:right="-36" w:hanging="162"/>
              <w:jc w:val="both"/>
              <w:rPr>
                <w:rFonts w:ascii="Browallia New" w:hAnsi="Browallia New" w:cs="Browallia New"/>
                <w:b/>
                <w:bCs/>
                <w:snapToGrid w:val="0"/>
                <w:color w:val="000000"/>
                <w:sz w:val="20"/>
                <w:szCs w:val="20"/>
                <w:cs/>
                <w:lang w:eastAsia="th-TH"/>
              </w:rPr>
            </w:pPr>
            <w:r w:rsidRPr="0042720B">
              <w:rPr>
                <w:rFonts w:ascii="Browallia New" w:hAnsi="Browallia New" w:cs="Browallia New" w:hint="cs"/>
                <w:snapToGrid w:val="0"/>
                <w:color w:val="000000"/>
                <w:sz w:val="20"/>
                <w:szCs w:val="20"/>
                <w:lang w:eastAsia="th-TH"/>
              </w:rPr>
              <w:t>31</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ธันวาคม</w:t>
            </w: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lang w:eastAsia="th-TH"/>
              </w:rPr>
              <w:t>256</w:t>
            </w:r>
            <w:r>
              <w:rPr>
                <w:rFonts w:ascii="Browallia New" w:hAnsi="Browallia New" w:cs="Browallia New"/>
                <w:snapToGrid w:val="0"/>
                <w:color w:val="000000"/>
                <w:sz w:val="20"/>
                <w:szCs w:val="20"/>
                <w:lang w:eastAsia="th-TH"/>
              </w:rPr>
              <w:t>6</w:t>
            </w:r>
          </w:p>
        </w:tc>
        <w:tc>
          <w:tcPr>
            <w:tcW w:w="1080" w:type="dxa"/>
          </w:tcPr>
          <w:p w14:paraId="0BB79E40" w14:textId="0BA2D470" w:rsidR="00EB3B91" w:rsidRPr="007E4DB7" w:rsidRDefault="00767CBC" w:rsidP="00EB3B91">
            <w:pPr>
              <w:pBdr>
                <w:bottom w:val="single" w:sz="12"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165,46</w:t>
            </w:r>
            <w:r w:rsidR="006E7173" w:rsidRPr="007E4DB7">
              <w:rPr>
                <w:rFonts w:ascii="Browallia New" w:hAnsi="Browallia New" w:cs="Browallia New"/>
                <w:color w:val="000000"/>
                <w:sz w:val="20"/>
                <w:szCs w:val="20"/>
              </w:rPr>
              <w:t>7</w:t>
            </w:r>
          </w:p>
        </w:tc>
        <w:tc>
          <w:tcPr>
            <w:tcW w:w="1170" w:type="dxa"/>
          </w:tcPr>
          <w:p w14:paraId="1E3EBD8A" w14:textId="34E2B0B1" w:rsidR="00EB3B91" w:rsidRPr="007E4DB7" w:rsidRDefault="00767CBC" w:rsidP="00EB3B91">
            <w:pPr>
              <w:pBdr>
                <w:bottom w:val="single" w:sz="12"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4</w:t>
            </w:r>
            <w:r w:rsidR="004C4F89" w:rsidRPr="007E4DB7">
              <w:rPr>
                <w:rFonts w:ascii="Browallia New" w:hAnsi="Browallia New" w:cs="Browallia New"/>
                <w:color w:val="000000"/>
                <w:sz w:val="20"/>
                <w:szCs w:val="20"/>
              </w:rPr>
              <w:t>9</w:t>
            </w:r>
            <w:r w:rsidR="001311AD" w:rsidRPr="007E4DB7">
              <w:rPr>
                <w:rFonts w:ascii="Browallia New" w:hAnsi="Browallia New" w:cs="Browallia New"/>
                <w:color w:val="000000"/>
                <w:sz w:val="20"/>
                <w:szCs w:val="20"/>
              </w:rPr>
              <w:t>0</w:t>
            </w:r>
            <w:r w:rsidR="004C4F89" w:rsidRPr="007E4DB7">
              <w:rPr>
                <w:rFonts w:ascii="Browallia New" w:hAnsi="Browallia New" w:cs="Browallia New"/>
                <w:color w:val="000000"/>
                <w:sz w:val="20"/>
                <w:szCs w:val="20"/>
              </w:rPr>
              <w:t>,</w:t>
            </w:r>
            <w:r w:rsidR="001311AD" w:rsidRPr="007E4DB7">
              <w:rPr>
                <w:rFonts w:ascii="Browallia New" w:hAnsi="Browallia New" w:cs="Browallia New"/>
                <w:color w:val="000000"/>
                <w:sz w:val="20"/>
                <w:szCs w:val="20"/>
              </w:rPr>
              <w:t>734</w:t>
            </w:r>
          </w:p>
        </w:tc>
        <w:tc>
          <w:tcPr>
            <w:tcW w:w="1170" w:type="dxa"/>
          </w:tcPr>
          <w:p w14:paraId="67FA2B20" w14:textId="7AAEF572" w:rsidR="00EB3B91" w:rsidRPr="007E4DB7" w:rsidRDefault="004C4F89" w:rsidP="00EB3B91">
            <w:pPr>
              <w:pBdr>
                <w:bottom w:val="single" w:sz="12"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119,</w:t>
            </w:r>
            <w:r w:rsidR="001311AD" w:rsidRPr="007E4DB7">
              <w:rPr>
                <w:rFonts w:ascii="Browallia New" w:hAnsi="Browallia New" w:cs="Browallia New"/>
                <w:color w:val="000000"/>
                <w:sz w:val="20"/>
                <w:szCs w:val="20"/>
              </w:rPr>
              <w:t>25</w:t>
            </w:r>
            <w:r w:rsidRPr="007E4DB7">
              <w:rPr>
                <w:rFonts w:ascii="Browallia New" w:hAnsi="Browallia New" w:cs="Browallia New"/>
                <w:color w:val="000000"/>
                <w:sz w:val="20"/>
                <w:szCs w:val="20"/>
              </w:rPr>
              <w:t>2</w:t>
            </w:r>
          </w:p>
        </w:tc>
        <w:tc>
          <w:tcPr>
            <w:tcW w:w="1170" w:type="dxa"/>
          </w:tcPr>
          <w:p w14:paraId="03555C38" w14:textId="0395C84F" w:rsidR="00EB3B91" w:rsidRPr="007E4DB7" w:rsidRDefault="00BD1510" w:rsidP="00EB3B91">
            <w:pPr>
              <w:pBdr>
                <w:bottom w:val="single" w:sz="12"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87,1</w:t>
            </w:r>
            <w:r w:rsidR="001311AD" w:rsidRPr="007E4DB7">
              <w:rPr>
                <w:rFonts w:ascii="Browallia New" w:hAnsi="Browallia New" w:cs="Browallia New"/>
                <w:color w:val="000000"/>
                <w:sz w:val="20"/>
                <w:szCs w:val="20"/>
              </w:rPr>
              <w:t>51</w:t>
            </w:r>
          </w:p>
        </w:tc>
        <w:tc>
          <w:tcPr>
            <w:tcW w:w="1080" w:type="dxa"/>
          </w:tcPr>
          <w:p w14:paraId="7CBF91E7" w14:textId="333EB7E8" w:rsidR="00EB3B91" w:rsidRPr="007E4DB7" w:rsidRDefault="00BD1510" w:rsidP="00EB3B91">
            <w:pPr>
              <w:pBdr>
                <w:bottom w:val="single" w:sz="12" w:space="1" w:color="auto"/>
              </w:pBdr>
              <w:spacing w:line="240" w:lineRule="auto"/>
              <w:ind w:right="-36"/>
              <w:jc w:val="right"/>
              <w:rPr>
                <w:rFonts w:ascii="Browallia New" w:hAnsi="Browallia New" w:cs="Browallia New"/>
                <w:color w:val="000000"/>
                <w:sz w:val="20"/>
                <w:szCs w:val="20"/>
                <w:cs/>
              </w:rPr>
            </w:pPr>
            <w:r w:rsidRPr="007E4DB7">
              <w:rPr>
                <w:rFonts w:ascii="Browallia New" w:hAnsi="Browallia New" w:cs="Browallia New"/>
                <w:color w:val="000000"/>
                <w:sz w:val="20"/>
                <w:szCs w:val="20"/>
              </w:rPr>
              <w:t>1,720</w:t>
            </w:r>
          </w:p>
        </w:tc>
        <w:tc>
          <w:tcPr>
            <w:tcW w:w="990" w:type="dxa"/>
          </w:tcPr>
          <w:p w14:paraId="5C4D48A6" w14:textId="08CBC61B" w:rsidR="00EB3B91" w:rsidRPr="007E4DB7" w:rsidRDefault="00BD1510" w:rsidP="00EB3B91">
            <w:pPr>
              <w:pBdr>
                <w:bottom w:val="single" w:sz="12" w:space="1" w:color="auto"/>
              </w:pBdr>
              <w:spacing w:line="240" w:lineRule="auto"/>
              <w:ind w:right="-36"/>
              <w:jc w:val="right"/>
              <w:rPr>
                <w:rFonts w:ascii="Browallia New" w:hAnsi="Browallia New" w:cs="Browallia New"/>
                <w:color w:val="000000"/>
                <w:sz w:val="20"/>
                <w:szCs w:val="20"/>
              </w:rPr>
            </w:pPr>
            <w:r w:rsidRPr="007E4DB7">
              <w:rPr>
                <w:rFonts w:ascii="Browallia New" w:hAnsi="Browallia New" w:cs="Browallia New"/>
                <w:color w:val="000000"/>
                <w:sz w:val="20"/>
                <w:szCs w:val="20"/>
              </w:rPr>
              <w:t>86</w:t>
            </w:r>
            <w:r w:rsidR="001311AD" w:rsidRPr="007E4DB7">
              <w:rPr>
                <w:rFonts w:ascii="Browallia New" w:hAnsi="Browallia New" w:cs="Browallia New"/>
                <w:color w:val="000000"/>
                <w:sz w:val="20"/>
                <w:szCs w:val="20"/>
              </w:rPr>
              <w:t>4</w:t>
            </w:r>
            <w:r w:rsidRPr="007E4DB7">
              <w:rPr>
                <w:rFonts w:ascii="Browallia New" w:hAnsi="Browallia New" w:cs="Browallia New"/>
                <w:color w:val="000000"/>
                <w:sz w:val="20"/>
                <w:szCs w:val="20"/>
              </w:rPr>
              <w:t>,</w:t>
            </w:r>
            <w:r w:rsidR="001311AD" w:rsidRPr="007E4DB7">
              <w:rPr>
                <w:rFonts w:ascii="Browallia New" w:hAnsi="Browallia New" w:cs="Browallia New"/>
                <w:color w:val="000000"/>
                <w:sz w:val="20"/>
                <w:szCs w:val="20"/>
              </w:rPr>
              <w:t>324</w:t>
            </w:r>
          </w:p>
        </w:tc>
      </w:tr>
      <w:tr w:rsidR="00EB3B91" w:rsidRPr="0042720B" w14:paraId="4E36CF62" w14:textId="77777777" w:rsidTr="00EB3B91">
        <w:trPr>
          <w:cantSplit/>
        </w:trPr>
        <w:tc>
          <w:tcPr>
            <w:tcW w:w="2601" w:type="dxa"/>
            <w:vAlign w:val="bottom"/>
          </w:tcPr>
          <w:p w14:paraId="7E56D415" w14:textId="2EC1F308" w:rsidR="00EB3B91" w:rsidRPr="0042720B" w:rsidRDefault="00EB3B91" w:rsidP="00EB3B91">
            <w:pPr>
              <w:spacing w:line="240" w:lineRule="auto"/>
              <w:ind w:left="162" w:right="-36" w:hanging="162"/>
              <w:jc w:val="both"/>
              <w:rPr>
                <w:rFonts w:ascii="Browallia New" w:hAnsi="Browallia New" w:cs="Browallia New"/>
                <w:b/>
                <w:bCs/>
                <w:snapToGrid w:val="0"/>
                <w:color w:val="000000"/>
                <w:sz w:val="20"/>
                <w:szCs w:val="20"/>
                <w:cs/>
                <w:lang w:eastAsia="th-TH"/>
              </w:rPr>
            </w:pPr>
          </w:p>
        </w:tc>
        <w:tc>
          <w:tcPr>
            <w:tcW w:w="1080" w:type="dxa"/>
            <w:vAlign w:val="bottom"/>
          </w:tcPr>
          <w:p w14:paraId="64131AEB" w14:textId="44DFF67D"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4BFC9BC9" w14:textId="20094D73"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34F155DF" w14:textId="40E403CC"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170" w:type="dxa"/>
            <w:vAlign w:val="bottom"/>
          </w:tcPr>
          <w:p w14:paraId="29781C69" w14:textId="49A0D884"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1080" w:type="dxa"/>
            <w:vAlign w:val="bottom"/>
          </w:tcPr>
          <w:p w14:paraId="7FE6BE29" w14:textId="3A9F1AFE"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990" w:type="dxa"/>
            <w:vAlign w:val="bottom"/>
          </w:tcPr>
          <w:p w14:paraId="521A18D0" w14:textId="04DB505A" w:rsidR="00EB3B91" w:rsidRPr="00F11ECB" w:rsidRDefault="00EB3B91" w:rsidP="00EB3B91">
            <w:pPr>
              <w:spacing w:line="240" w:lineRule="auto"/>
              <w:ind w:right="-36"/>
              <w:jc w:val="right"/>
              <w:rPr>
                <w:rFonts w:ascii="Browallia New" w:hAnsi="Browallia New" w:cs="Browallia New"/>
                <w:color w:val="000000"/>
                <w:sz w:val="20"/>
                <w:szCs w:val="20"/>
              </w:rPr>
            </w:pPr>
          </w:p>
        </w:tc>
      </w:tr>
      <w:tr w:rsidR="00EB3B91" w:rsidRPr="0042720B" w14:paraId="14ABB781" w14:textId="77777777" w:rsidTr="00EB3B91">
        <w:trPr>
          <w:cantSplit/>
          <w:trHeight w:val="225"/>
        </w:trPr>
        <w:tc>
          <w:tcPr>
            <w:tcW w:w="2601" w:type="dxa"/>
            <w:vAlign w:val="bottom"/>
          </w:tcPr>
          <w:p w14:paraId="182BCA7A" w14:textId="249CB161" w:rsidR="00EB3B91" w:rsidRPr="00CA5689" w:rsidRDefault="00EB3B91" w:rsidP="00EB3B91">
            <w:pPr>
              <w:spacing w:line="240" w:lineRule="auto"/>
              <w:ind w:left="162" w:right="-36" w:hanging="162"/>
              <w:jc w:val="both"/>
              <w:rPr>
                <w:rFonts w:ascii="Browallia New" w:hAnsi="Browallia New" w:cs="Browallia New"/>
                <w:snapToGrid w:val="0"/>
                <w:color w:val="000000"/>
                <w:sz w:val="14"/>
                <w:szCs w:val="14"/>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w:t>
            </w:r>
            <w:r w:rsidRPr="00F46B29">
              <w:rPr>
                <w:rFonts w:ascii="Browallia New" w:hAnsi="Browallia New" w:cs="Browallia New" w:hint="cs"/>
                <w:b/>
                <w:bCs/>
                <w:snapToGrid w:val="0"/>
                <w:color w:val="000000"/>
                <w:sz w:val="20"/>
                <w:szCs w:val="20"/>
                <w:lang w:eastAsia="th-TH"/>
              </w:rPr>
              <w:t>6</w:t>
            </w:r>
            <w:r>
              <w:rPr>
                <w:rFonts w:ascii="Browallia New" w:hAnsi="Browallia New" w:cs="Browallia New"/>
                <w:b/>
                <w:bCs/>
                <w:snapToGrid w:val="0"/>
                <w:color w:val="000000"/>
                <w:sz w:val="20"/>
                <w:szCs w:val="20"/>
                <w:lang w:eastAsia="th-TH"/>
              </w:rPr>
              <w:t>5</w:t>
            </w:r>
          </w:p>
        </w:tc>
        <w:tc>
          <w:tcPr>
            <w:tcW w:w="1080" w:type="dxa"/>
            <w:vAlign w:val="bottom"/>
          </w:tcPr>
          <w:p w14:paraId="630360DE" w14:textId="77777777" w:rsidR="00EB3B91" w:rsidRPr="00F11ECB" w:rsidRDefault="00EB3B91" w:rsidP="00EB3B91">
            <w:pPr>
              <w:spacing w:line="240" w:lineRule="auto"/>
              <w:ind w:right="-36"/>
              <w:jc w:val="right"/>
              <w:rPr>
                <w:rFonts w:ascii="Browallia New" w:hAnsi="Browallia New" w:cs="Browallia New"/>
                <w:color w:val="000000"/>
                <w:sz w:val="14"/>
                <w:szCs w:val="14"/>
                <w:cs/>
              </w:rPr>
            </w:pPr>
          </w:p>
        </w:tc>
        <w:tc>
          <w:tcPr>
            <w:tcW w:w="1170" w:type="dxa"/>
            <w:vAlign w:val="bottom"/>
          </w:tcPr>
          <w:p w14:paraId="13A8077B" w14:textId="77777777" w:rsidR="00EB3B91" w:rsidRPr="00F11ECB" w:rsidRDefault="00EB3B91" w:rsidP="00EB3B91">
            <w:pPr>
              <w:spacing w:line="240" w:lineRule="auto"/>
              <w:ind w:right="-36"/>
              <w:jc w:val="right"/>
              <w:rPr>
                <w:rFonts w:ascii="Browallia New" w:hAnsi="Browallia New" w:cs="Browallia New"/>
                <w:color w:val="000000"/>
                <w:sz w:val="14"/>
                <w:szCs w:val="14"/>
                <w:cs/>
              </w:rPr>
            </w:pPr>
          </w:p>
        </w:tc>
        <w:tc>
          <w:tcPr>
            <w:tcW w:w="1170" w:type="dxa"/>
            <w:vAlign w:val="bottom"/>
          </w:tcPr>
          <w:p w14:paraId="3033C390" w14:textId="77777777" w:rsidR="00EB3B91" w:rsidRPr="00F11ECB" w:rsidRDefault="00EB3B91" w:rsidP="00EB3B91">
            <w:pPr>
              <w:spacing w:line="240" w:lineRule="auto"/>
              <w:ind w:right="-36"/>
              <w:jc w:val="right"/>
              <w:rPr>
                <w:rFonts w:ascii="Browallia New" w:hAnsi="Browallia New" w:cs="Browallia New"/>
                <w:color w:val="000000"/>
                <w:sz w:val="14"/>
                <w:szCs w:val="14"/>
                <w:cs/>
              </w:rPr>
            </w:pPr>
          </w:p>
        </w:tc>
        <w:tc>
          <w:tcPr>
            <w:tcW w:w="1170" w:type="dxa"/>
            <w:vAlign w:val="bottom"/>
          </w:tcPr>
          <w:p w14:paraId="4CE248E6" w14:textId="77777777" w:rsidR="00EB3B91" w:rsidRPr="00F11ECB" w:rsidRDefault="00EB3B91" w:rsidP="00EB3B91">
            <w:pPr>
              <w:spacing w:line="240" w:lineRule="auto"/>
              <w:ind w:right="-36"/>
              <w:jc w:val="right"/>
              <w:rPr>
                <w:rFonts w:ascii="Browallia New" w:hAnsi="Browallia New" w:cs="Browallia New"/>
                <w:color w:val="000000"/>
                <w:sz w:val="14"/>
                <w:szCs w:val="14"/>
                <w:cs/>
              </w:rPr>
            </w:pPr>
          </w:p>
        </w:tc>
        <w:tc>
          <w:tcPr>
            <w:tcW w:w="1080" w:type="dxa"/>
            <w:vAlign w:val="bottom"/>
          </w:tcPr>
          <w:p w14:paraId="20137460" w14:textId="77777777" w:rsidR="00EB3B91" w:rsidRPr="00F11ECB" w:rsidRDefault="00EB3B91" w:rsidP="00EB3B91">
            <w:pPr>
              <w:spacing w:line="240" w:lineRule="auto"/>
              <w:ind w:right="-36"/>
              <w:jc w:val="center"/>
              <w:rPr>
                <w:rFonts w:ascii="Browallia New" w:hAnsi="Browallia New" w:cs="Browallia New"/>
                <w:color w:val="000000"/>
                <w:sz w:val="14"/>
                <w:szCs w:val="14"/>
              </w:rPr>
            </w:pPr>
          </w:p>
        </w:tc>
        <w:tc>
          <w:tcPr>
            <w:tcW w:w="990" w:type="dxa"/>
            <w:vAlign w:val="bottom"/>
          </w:tcPr>
          <w:p w14:paraId="25645208" w14:textId="77777777" w:rsidR="00EB3B91" w:rsidRPr="00F11ECB" w:rsidRDefault="00EB3B91" w:rsidP="00EB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color w:val="000000"/>
                <w:sz w:val="14"/>
                <w:szCs w:val="14"/>
              </w:rPr>
            </w:pPr>
          </w:p>
        </w:tc>
      </w:tr>
      <w:tr w:rsidR="00EB3B91" w:rsidRPr="0042720B" w14:paraId="1D2E9332" w14:textId="77777777" w:rsidTr="00EB3B91">
        <w:trPr>
          <w:cantSplit/>
        </w:trPr>
        <w:tc>
          <w:tcPr>
            <w:tcW w:w="3681" w:type="dxa"/>
            <w:gridSpan w:val="2"/>
            <w:vAlign w:val="bottom"/>
          </w:tcPr>
          <w:p w14:paraId="51E35492" w14:textId="3636BA93" w:rsidR="00EB3B91" w:rsidRPr="00F11ECB" w:rsidRDefault="00EB3B91" w:rsidP="00EB3B91">
            <w:pPr>
              <w:spacing w:line="240" w:lineRule="auto"/>
              <w:ind w:right="-36"/>
              <w:rPr>
                <w:rFonts w:ascii="Browallia New" w:hAnsi="Browallia New" w:cs="Browallia New"/>
                <w:color w:val="000000"/>
                <w:sz w:val="20"/>
                <w:szCs w:val="20"/>
                <w:cs/>
              </w:rPr>
            </w:pPr>
            <w:r w:rsidRPr="00F11ECB">
              <w:rPr>
                <w:rFonts w:ascii="Browallia New" w:hAnsi="Browallia New" w:cs="Browallia New" w:hint="cs"/>
                <w:color w:val="000000"/>
                <w:sz w:val="20"/>
                <w:szCs w:val="20"/>
                <w:cs/>
              </w:rPr>
              <w:t>ต้นทุนขายและต้นทุนค่าบริการจากกิจการโรงแรม</w:t>
            </w:r>
          </w:p>
        </w:tc>
        <w:tc>
          <w:tcPr>
            <w:tcW w:w="1170" w:type="dxa"/>
            <w:vAlign w:val="bottom"/>
          </w:tcPr>
          <w:p w14:paraId="193037C3"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9D7FBB2"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DDFBCEC" w14:textId="773D19D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2B5F7ABC"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990" w:type="dxa"/>
          </w:tcPr>
          <w:p w14:paraId="08F43F57" w14:textId="6BDE8691"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24,</w:t>
            </w:r>
            <w:r>
              <w:rPr>
                <w:rFonts w:ascii="Browallia New" w:hAnsi="Browallia New" w:cs="Browallia New"/>
                <w:snapToGrid w:val="0"/>
                <w:color w:val="000000"/>
                <w:sz w:val="20"/>
                <w:szCs w:val="20"/>
                <w:lang w:eastAsia="th-TH"/>
              </w:rPr>
              <w:t>230</w:t>
            </w:r>
          </w:p>
        </w:tc>
      </w:tr>
      <w:tr w:rsidR="00EB3B91" w:rsidRPr="0042720B" w14:paraId="5D4D68B7" w14:textId="52DD5F96" w:rsidTr="00EB3B91">
        <w:trPr>
          <w:cantSplit/>
        </w:trPr>
        <w:tc>
          <w:tcPr>
            <w:tcW w:w="4851" w:type="dxa"/>
            <w:gridSpan w:val="3"/>
            <w:vAlign w:val="bottom"/>
          </w:tcPr>
          <w:p w14:paraId="50C26953" w14:textId="308C09AB" w:rsidR="00EB3B91" w:rsidRPr="00F11ECB" w:rsidRDefault="00EB3B91" w:rsidP="00EB3B91">
            <w:pPr>
              <w:spacing w:line="240" w:lineRule="auto"/>
              <w:ind w:right="-36"/>
              <w:rPr>
                <w:rFonts w:ascii="Browallia New" w:hAnsi="Browallia New" w:cs="Browallia New"/>
                <w:color w:val="000000"/>
                <w:sz w:val="20"/>
                <w:szCs w:val="20"/>
                <w:cs/>
              </w:rPr>
            </w:pPr>
            <w:r w:rsidRPr="00F11ECB">
              <w:rPr>
                <w:rFonts w:ascii="Browallia New" w:hAnsi="Browallia New" w:cs="Browallia New"/>
                <w:color w:val="000000"/>
                <w:sz w:val="20"/>
                <w:szCs w:val="20"/>
                <w:cs/>
              </w:rPr>
              <w:t>ต้นทุนในการจัดจำหน่าย</w:t>
            </w:r>
          </w:p>
        </w:tc>
        <w:tc>
          <w:tcPr>
            <w:tcW w:w="1170" w:type="dxa"/>
            <w:vAlign w:val="bottom"/>
          </w:tcPr>
          <w:p w14:paraId="4D4F7BF4"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7D532192"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080" w:type="dxa"/>
            <w:vAlign w:val="bottom"/>
          </w:tcPr>
          <w:p w14:paraId="793BC763" w14:textId="77777777"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990" w:type="dxa"/>
          </w:tcPr>
          <w:p w14:paraId="055D09CB" w14:textId="4E4A4F9F" w:rsidR="00EB3B91" w:rsidRPr="00F11ECB" w:rsidRDefault="00EB3B91" w:rsidP="00EB3B91">
            <w:pPr>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413</w:t>
            </w:r>
          </w:p>
        </w:tc>
      </w:tr>
      <w:tr w:rsidR="00EB3B91" w:rsidRPr="0042720B" w14:paraId="6D79C1D4" w14:textId="4132A0BE" w:rsidTr="00EB3B91">
        <w:trPr>
          <w:cantSplit/>
        </w:trPr>
        <w:tc>
          <w:tcPr>
            <w:tcW w:w="4851" w:type="dxa"/>
            <w:gridSpan w:val="3"/>
            <w:vAlign w:val="bottom"/>
          </w:tcPr>
          <w:p w14:paraId="34079B82" w14:textId="39C80D8D" w:rsidR="00EB3B91" w:rsidRPr="00F11ECB" w:rsidRDefault="00EB3B91" w:rsidP="00EB3B91">
            <w:pPr>
              <w:spacing w:line="240" w:lineRule="auto"/>
              <w:ind w:right="-36"/>
              <w:rPr>
                <w:rFonts w:ascii="Browallia New" w:hAnsi="Browallia New" w:cs="Browallia New"/>
                <w:color w:val="000000"/>
                <w:sz w:val="20"/>
                <w:szCs w:val="20"/>
                <w:cs/>
              </w:rPr>
            </w:pPr>
            <w:r w:rsidRPr="00F11ECB">
              <w:rPr>
                <w:rFonts w:ascii="Browallia New" w:hAnsi="Browallia New" w:cs="Browallia New" w:hint="cs"/>
                <w:snapToGrid w:val="0"/>
                <w:color w:val="000000"/>
                <w:sz w:val="20"/>
                <w:szCs w:val="20"/>
                <w:cs/>
                <w:lang w:eastAsia="th-TH"/>
              </w:rPr>
              <w:t>ค่าใช้จ่ายในการบริหาร</w:t>
            </w:r>
          </w:p>
        </w:tc>
        <w:tc>
          <w:tcPr>
            <w:tcW w:w="1170" w:type="dxa"/>
            <w:vAlign w:val="bottom"/>
          </w:tcPr>
          <w:p w14:paraId="22E59C33"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5DA61F6D"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080" w:type="dxa"/>
            <w:vAlign w:val="bottom"/>
          </w:tcPr>
          <w:p w14:paraId="49107CB4" w14:textId="77777777" w:rsidR="00EB3B91" w:rsidRPr="00F11ECB" w:rsidRDefault="00EB3B91" w:rsidP="00EB3B91">
            <w:pPr>
              <w:spacing w:line="240" w:lineRule="auto"/>
              <w:ind w:right="-36"/>
              <w:jc w:val="right"/>
              <w:rPr>
                <w:rFonts w:ascii="Browallia New" w:hAnsi="Browallia New" w:cs="Browallia New"/>
                <w:color w:val="000000"/>
                <w:sz w:val="20"/>
                <w:szCs w:val="20"/>
              </w:rPr>
            </w:pPr>
          </w:p>
        </w:tc>
        <w:tc>
          <w:tcPr>
            <w:tcW w:w="990" w:type="dxa"/>
          </w:tcPr>
          <w:p w14:paraId="188CD2A5" w14:textId="13DD6A58" w:rsidR="00EB3B91" w:rsidRPr="00F11ECB" w:rsidRDefault="00EB3B91" w:rsidP="00EB3B91">
            <w:pPr>
              <w:pBdr>
                <w:bottom w:val="single" w:sz="4" w:space="1" w:color="auto"/>
              </w:pBdr>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11,</w:t>
            </w:r>
            <w:r>
              <w:rPr>
                <w:rFonts w:ascii="Browallia New" w:hAnsi="Browallia New" w:cs="Browallia New"/>
                <w:snapToGrid w:val="0"/>
                <w:color w:val="000000"/>
                <w:sz w:val="20"/>
                <w:szCs w:val="20"/>
                <w:lang w:eastAsia="th-TH"/>
              </w:rPr>
              <w:t>704</w:t>
            </w:r>
          </w:p>
        </w:tc>
      </w:tr>
      <w:tr w:rsidR="00EB3B91" w:rsidRPr="0042720B" w14:paraId="771D77F9" w14:textId="77777777" w:rsidTr="00EB3B91">
        <w:trPr>
          <w:cantSplit/>
        </w:trPr>
        <w:tc>
          <w:tcPr>
            <w:tcW w:w="2601" w:type="dxa"/>
            <w:vAlign w:val="bottom"/>
          </w:tcPr>
          <w:p w14:paraId="05A1CBD7" w14:textId="0A8D722A" w:rsidR="00EB3B91" w:rsidRPr="0042720B" w:rsidRDefault="00EB3B91" w:rsidP="00EB3B91">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2B159E72"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776C3CC0"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0E637A94"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tcPr>
          <w:p w14:paraId="196237BD" w14:textId="59541ED6"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68011B6F" w14:textId="040F706C"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865FFF" w14:textId="1CFD895A" w:rsidR="00EB3B91" w:rsidRPr="00F11ECB" w:rsidRDefault="00EB3B91" w:rsidP="00EB3B91">
            <w:pPr>
              <w:pBdr>
                <w:bottom w:val="single" w:sz="12" w:space="1" w:color="auto"/>
              </w:pBdr>
              <w:tabs>
                <w:tab w:val="decimal" w:pos="792"/>
              </w:tabs>
              <w:spacing w:line="240" w:lineRule="auto"/>
              <w:ind w:right="-36"/>
              <w:jc w:val="right"/>
              <w:rPr>
                <w:rFonts w:ascii="Browallia New" w:hAnsi="Browallia New" w:cs="Browallia New"/>
                <w:color w:val="000000"/>
                <w:sz w:val="20"/>
                <w:szCs w:val="20"/>
              </w:rPr>
            </w:pPr>
            <w:r w:rsidRPr="00F11ECB">
              <w:rPr>
                <w:rFonts w:ascii="Browallia New" w:hAnsi="Browallia New" w:cs="Browallia New"/>
                <w:snapToGrid w:val="0"/>
                <w:color w:val="000000"/>
                <w:sz w:val="20"/>
                <w:szCs w:val="20"/>
                <w:lang w:eastAsia="th-TH"/>
              </w:rPr>
              <w:t>36,347</w:t>
            </w:r>
          </w:p>
        </w:tc>
      </w:tr>
      <w:tr w:rsidR="00EB3B91" w:rsidRPr="0042720B" w14:paraId="1C1B0B3D" w14:textId="77777777" w:rsidTr="00EB3B91">
        <w:trPr>
          <w:cantSplit/>
        </w:trPr>
        <w:tc>
          <w:tcPr>
            <w:tcW w:w="2601" w:type="dxa"/>
            <w:vAlign w:val="bottom"/>
          </w:tcPr>
          <w:p w14:paraId="65D351B1" w14:textId="5C292BB5" w:rsidR="00EB3B91" w:rsidRPr="0042720B" w:rsidRDefault="00EB3B91" w:rsidP="00EB3B91">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76F1E26B"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38880B06" w14:textId="1305E03F" w:rsidR="00EB3B91" w:rsidRPr="00F11ECB" w:rsidRDefault="00EB3B91" w:rsidP="00EB3B91">
            <w:pPr>
              <w:tabs>
                <w:tab w:val="decimal" w:pos="792"/>
              </w:tabs>
              <w:spacing w:line="240" w:lineRule="auto"/>
              <w:ind w:right="-36"/>
              <w:jc w:val="center"/>
              <w:rPr>
                <w:rFonts w:ascii="Browallia New" w:hAnsi="Browallia New" w:cs="Browallia New"/>
                <w:color w:val="000000"/>
                <w:sz w:val="20"/>
                <w:szCs w:val="20"/>
                <w:cs/>
              </w:rPr>
            </w:pPr>
          </w:p>
        </w:tc>
        <w:tc>
          <w:tcPr>
            <w:tcW w:w="1170" w:type="dxa"/>
            <w:vAlign w:val="bottom"/>
          </w:tcPr>
          <w:p w14:paraId="561BAB3D"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E8516A0" w14:textId="1FD6ECBA"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52C205AA"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vAlign w:val="bottom"/>
          </w:tcPr>
          <w:p w14:paraId="7860293D" w14:textId="327EADCC"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r>
      <w:tr w:rsidR="00EB3B91" w:rsidRPr="0042720B" w14:paraId="0DF57B69" w14:textId="77777777" w:rsidTr="00EB3B91">
        <w:trPr>
          <w:cantSplit/>
          <w:trHeight w:val="279"/>
        </w:trPr>
        <w:tc>
          <w:tcPr>
            <w:tcW w:w="2601" w:type="dxa"/>
            <w:vAlign w:val="bottom"/>
          </w:tcPr>
          <w:p w14:paraId="465427B9" w14:textId="7BC2E1FC" w:rsidR="00EB3B91" w:rsidRPr="00CA5689" w:rsidRDefault="00EB3B91" w:rsidP="00EB3B91">
            <w:pPr>
              <w:pStyle w:val="Heading6"/>
              <w:numPr>
                <w:ilvl w:val="0"/>
                <w:numId w:val="0"/>
              </w:numPr>
              <w:spacing w:line="240" w:lineRule="auto"/>
              <w:rPr>
                <w:rFonts w:ascii="Browallia New" w:hAnsi="Browallia New" w:cs="Browallia New"/>
                <w:snapToGrid w:val="0"/>
                <w:color w:val="000000"/>
                <w:sz w:val="14"/>
                <w:szCs w:val="14"/>
                <w:cs/>
                <w:lang w:eastAsia="th-TH"/>
              </w:rPr>
            </w:pPr>
            <w:r w:rsidRPr="0042720B">
              <w:rPr>
                <w:rFonts w:ascii="Browallia New" w:hAnsi="Browallia New" w:cs="Browallia New" w:hint="cs"/>
                <w:b/>
                <w:bCs/>
                <w:snapToGrid w:val="0"/>
                <w:color w:val="000000"/>
                <w:sz w:val="20"/>
                <w:szCs w:val="20"/>
                <w:cs/>
                <w:lang w:eastAsia="th-TH"/>
              </w:rPr>
              <w:t>ค่าเสื่อมราคาสำหรับปี</w:t>
            </w:r>
            <w:r w:rsidRPr="00F46B29">
              <w:rPr>
                <w:rFonts w:ascii="Browallia New" w:hAnsi="Browallia New" w:cs="Browallia New" w:hint="cs"/>
                <w:b/>
                <w:bCs/>
                <w:snapToGrid w:val="0"/>
                <w:color w:val="000000"/>
                <w:sz w:val="20"/>
                <w:szCs w:val="20"/>
                <w:lang w:eastAsia="th-TH"/>
              </w:rPr>
              <w:t xml:space="preserve"> </w:t>
            </w:r>
            <w:r w:rsidRPr="0042720B">
              <w:rPr>
                <w:rFonts w:ascii="Browallia New" w:hAnsi="Browallia New" w:cs="Browallia New" w:hint="cs"/>
                <w:b/>
                <w:bCs/>
                <w:snapToGrid w:val="0"/>
                <w:color w:val="000000"/>
                <w:sz w:val="20"/>
                <w:szCs w:val="20"/>
                <w:lang w:eastAsia="th-TH"/>
              </w:rPr>
              <w:t>256</w:t>
            </w:r>
            <w:r>
              <w:rPr>
                <w:rFonts w:ascii="Browallia New" w:hAnsi="Browallia New" w:cs="Browallia New"/>
                <w:b/>
                <w:bCs/>
                <w:snapToGrid w:val="0"/>
                <w:color w:val="000000"/>
                <w:sz w:val="20"/>
                <w:szCs w:val="20"/>
                <w:lang w:eastAsia="th-TH"/>
              </w:rPr>
              <w:t>6</w:t>
            </w:r>
          </w:p>
        </w:tc>
        <w:tc>
          <w:tcPr>
            <w:tcW w:w="1080" w:type="dxa"/>
            <w:vAlign w:val="bottom"/>
          </w:tcPr>
          <w:p w14:paraId="2584C14F" w14:textId="77777777" w:rsidR="00EB3B91" w:rsidRPr="00F11ECB" w:rsidRDefault="00EB3B91" w:rsidP="00EB3B91">
            <w:pPr>
              <w:spacing w:line="240" w:lineRule="auto"/>
              <w:ind w:right="-36"/>
              <w:jc w:val="right"/>
              <w:rPr>
                <w:rFonts w:ascii="Browallia New" w:hAnsi="Browallia New" w:cs="Browallia New"/>
                <w:color w:val="000000"/>
                <w:sz w:val="14"/>
                <w:szCs w:val="14"/>
                <w:cs/>
              </w:rPr>
            </w:pPr>
          </w:p>
        </w:tc>
        <w:tc>
          <w:tcPr>
            <w:tcW w:w="1170" w:type="dxa"/>
            <w:vAlign w:val="bottom"/>
          </w:tcPr>
          <w:p w14:paraId="70F8AE71"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F490E7A"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14"/>
                <w:szCs w:val="14"/>
                <w:cs/>
              </w:rPr>
            </w:pPr>
          </w:p>
        </w:tc>
        <w:tc>
          <w:tcPr>
            <w:tcW w:w="1170" w:type="dxa"/>
            <w:vAlign w:val="bottom"/>
          </w:tcPr>
          <w:p w14:paraId="00BD27AE"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14"/>
                <w:szCs w:val="14"/>
                <w:cs/>
              </w:rPr>
            </w:pPr>
          </w:p>
        </w:tc>
        <w:tc>
          <w:tcPr>
            <w:tcW w:w="1080" w:type="dxa"/>
            <w:vAlign w:val="bottom"/>
          </w:tcPr>
          <w:p w14:paraId="73A7EB04"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14"/>
                <w:szCs w:val="14"/>
              </w:rPr>
            </w:pPr>
          </w:p>
        </w:tc>
        <w:tc>
          <w:tcPr>
            <w:tcW w:w="990" w:type="dxa"/>
            <w:vAlign w:val="bottom"/>
          </w:tcPr>
          <w:p w14:paraId="0BEFEA20" w14:textId="77777777" w:rsidR="00EB3B91" w:rsidRPr="00F11ECB" w:rsidRDefault="00EB3B91" w:rsidP="00EB3B91">
            <w:pPr>
              <w:tabs>
                <w:tab w:val="decimal" w:pos="792"/>
              </w:tabs>
              <w:spacing w:line="240" w:lineRule="auto"/>
              <w:ind w:right="-36"/>
              <w:jc w:val="right"/>
              <w:rPr>
                <w:rFonts w:ascii="Browallia New" w:hAnsi="Browallia New" w:cs="Browallia New"/>
                <w:snapToGrid w:val="0"/>
                <w:color w:val="000000"/>
                <w:sz w:val="14"/>
                <w:szCs w:val="14"/>
                <w:lang w:eastAsia="th-TH"/>
              </w:rPr>
            </w:pPr>
          </w:p>
        </w:tc>
      </w:tr>
      <w:tr w:rsidR="00EB3B91" w:rsidRPr="0042720B" w14:paraId="6CBBE3EA" w14:textId="77777777" w:rsidTr="00EB3B91">
        <w:trPr>
          <w:cantSplit/>
        </w:trPr>
        <w:tc>
          <w:tcPr>
            <w:tcW w:w="3681" w:type="dxa"/>
            <w:gridSpan w:val="2"/>
            <w:vAlign w:val="bottom"/>
          </w:tcPr>
          <w:p w14:paraId="781B414C" w14:textId="0BDAC26A" w:rsidR="00EB3B91" w:rsidRPr="00F11ECB" w:rsidRDefault="00EB3B91" w:rsidP="00EB3B91">
            <w:pPr>
              <w:spacing w:line="240" w:lineRule="auto"/>
              <w:ind w:right="-36"/>
              <w:rPr>
                <w:rFonts w:ascii="Browallia New" w:hAnsi="Browallia New" w:cs="Browallia New"/>
                <w:color w:val="000000"/>
                <w:sz w:val="20"/>
                <w:szCs w:val="20"/>
                <w:cs/>
              </w:rPr>
            </w:pPr>
            <w:r w:rsidRPr="00F11ECB">
              <w:rPr>
                <w:rFonts w:ascii="Browallia New" w:hAnsi="Browallia New" w:cs="Browallia New" w:hint="cs"/>
                <w:snapToGrid w:val="0"/>
                <w:color w:val="000000"/>
                <w:sz w:val="20"/>
                <w:szCs w:val="20"/>
                <w:cs/>
                <w:lang w:eastAsia="th-TH"/>
              </w:rPr>
              <w:t>ต้นทุนขายและต้นทุนค่าบริการจากกิจการโรงแรม</w:t>
            </w:r>
          </w:p>
        </w:tc>
        <w:tc>
          <w:tcPr>
            <w:tcW w:w="1170" w:type="dxa"/>
            <w:vAlign w:val="bottom"/>
          </w:tcPr>
          <w:p w14:paraId="48A4FB57"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7C4B26D2"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A1D4DE8"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0142B4CC"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771E9EB8" w14:textId="62A475A0" w:rsidR="00EB3B91" w:rsidRPr="007E4DB7" w:rsidRDefault="00BA69D4" w:rsidP="00EB3B91">
            <w:pPr>
              <w:tabs>
                <w:tab w:val="decimal" w:pos="792"/>
              </w:tabs>
              <w:spacing w:line="240" w:lineRule="auto"/>
              <w:ind w:right="-36"/>
              <w:jc w:val="right"/>
              <w:rPr>
                <w:rFonts w:ascii="Browallia New" w:hAnsi="Browallia New" w:cs="Browallia New"/>
                <w:snapToGrid w:val="0"/>
                <w:color w:val="000000"/>
                <w:sz w:val="20"/>
                <w:szCs w:val="20"/>
                <w:lang w:eastAsia="th-TH"/>
              </w:rPr>
            </w:pPr>
            <w:r w:rsidRPr="007E4DB7">
              <w:rPr>
                <w:rFonts w:ascii="Browallia New" w:hAnsi="Browallia New" w:cs="Browallia New"/>
                <w:snapToGrid w:val="0"/>
                <w:color w:val="000000"/>
                <w:sz w:val="20"/>
                <w:szCs w:val="20"/>
                <w:lang w:eastAsia="th-TH"/>
              </w:rPr>
              <w:t>23,701</w:t>
            </w:r>
          </w:p>
        </w:tc>
      </w:tr>
      <w:tr w:rsidR="00EB3B91" w:rsidRPr="0042720B" w14:paraId="02687101" w14:textId="77777777" w:rsidTr="00EB3B91">
        <w:trPr>
          <w:cantSplit/>
        </w:trPr>
        <w:tc>
          <w:tcPr>
            <w:tcW w:w="3681" w:type="dxa"/>
            <w:gridSpan w:val="2"/>
            <w:vAlign w:val="bottom"/>
          </w:tcPr>
          <w:p w14:paraId="5C621860" w14:textId="6CFAD03E" w:rsidR="00EB3B91" w:rsidRPr="00F11ECB" w:rsidRDefault="00EB3B91" w:rsidP="00EB3B91">
            <w:pPr>
              <w:spacing w:line="240" w:lineRule="auto"/>
              <w:ind w:right="-36"/>
              <w:rPr>
                <w:rFonts w:ascii="Browallia New" w:hAnsi="Browallia New" w:cs="Browallia New"/>
                <w:color w:val="000000"/>
                <w:sz w:val="20"/>
                <w:szCs w:val="20"/>
                <w:cs/>
              </w:rPr>
            </w:pPr>
            <w:r w:rsidRPr="00F11ECB">
              <w:rPr>
                <w:rFonts w:ascii="Browallia New" w:hAnsi="Browallia New" w:cs="Browallia New"/>
                <w:snapToGrid w:val="0"/>
                <w:color w:val="000000"/>
                <w:sz w:val="20"/>
                <w:szCs w:val="20"/>
                <w:cs/>
                <w:lang w:eastAsia="th-TH"/>
              </w:rPr>
              <w:t>ต้นทุนในการจัดจำหน่าย</w:t>
            </w:r>
          </w:p>
        </w:tc>
        <w:tc>
          <w:tcPr>
            <w:tcW w:w="1170" w:type="dxa"/>
            <w:vAlign w:val="bottom"/>
          </w:tcPr>
          <w:p w14:paraId="3A4E12B0"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602FAE6C"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433FD3"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4EF44C48"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0D1F3CB4" w14:textId="639FB799" w:rsidR="00EB3B91" w:rsidRPr="007E4DB7" w:rsidRDefault="00794A98" w:rsidP="00EB3B91">
            <w:pPr>
              <w:tabs>
                <w:tab w:val="decimal" w:pos="792"/>
              </w:tabs>
              <w:spacing w:line="240" w:lineRule="auto"/>
              <w:ind w:right="-36"/>
              <w:jc w:val="right"/>
              <w:rPr>
                <w:rFonts w:ascii="Browallia New" w:hAnsi="Browallia New" w:cs="Browallia New"/>
                <w:snapToGrid w:val="0"/>
                <w:color w:val="000000"/>
                <w:sz w:val="20"/>
                <w:szCs w:val="20"/>
                <w:lang w:eastAsia="th-TH"/>
              </w:rPr>
            </w:pPr>
            <w:r w:rsidRPr="007E4DB7">
              <w:rPr>
                <w:rFonts w:ascii="Browallia New" w:hAnsi="Browallia New" w:cs="Browallia New"/>
                <w:snapToGrid w:val="0"/>
                <w:color w:val="000000"/>
                <w:sz w:val="20"/>
                <w:szCs w:val="20"/>
                <w:lang w:eastAsia="th-TH"/>
              </w:rPr>
              <w:t>-</w:t>
            </w:r>
          </w:p>
        </w:tc>
      </w:tr>
      <w:tr w:rsidR="00EB3B91" w:rsidRPr="0042720B" w14:paraId="6D8BE6DE" w14:textId="5E8A30DF" w:rsidTr="00EB3B91">
        <w:trPr>
          <w:cantSplit/>
        </w:trPr>
        <w:tc>
          <w:tcPr>
            <w:tcW w:w="3681" w:type="dxa"/>
            <w:gridSpan w:val="2"/>
            <w:vAlign w:val="bottom"/>
          </w:tcPr>
          <w:p w14:paraId="333021FD" w14:textId="7D0F014E" w:rsidR="00EB3B91" w:rsidRPr="00F11ECB" w:rsidRDefault="00EB3B91" w:rsidP="00EB3B91">
            <w:pPr>
              <w:spacing w:line="240" w:lineRule="auto"/>
              <w:ind w:right="-36"/>
              <w:rPr>
                <w:rFonts w:ascii="Browallia New" w:hAnsi="Browallia New" w:cs="Browallia New"/>
                <w:snapToGrid w:val="0"/>
                <w:color w:val="000000"/>
                <w:sz w:val="20"/>
                <w:szCs w:val="20"/>
                <w:cs/>
                <w:lang w:eastAsia="th-TH"/>
              </w:rPr>
            </w:pPr>
            <w:r w:rsidRPr="00F11ECB">
              <w:rPr>
                <w:rFonts w:ascii="Browallia New" w:hAnsi="Browallia New" w:cs="Browallia New" w:hint="cs"/>
                <w:snapToGrid w:val="0"/>
                <w:color w:val="000000"/>
                <w:sz w:val="20"/>
                <w:szCs w:val="20"/>
                <w:cs/>
                <w:lang w:eastAsia="th-TH"/>
              </w:rPr>
              <w:t>ค่าใช้จ่ายในการบริหาร</w:t>
            </w:r>
          </w:p>
        </w:tc>
        <w:tc>
          <w:tcPr>
            <w:tcW w:w="1170" w:type="dxa"/>
            <w:vAlign w:val="bottom"/>
          </w:tcPr>
          <w:p w14:paraId="5894BD73"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D34DD1C"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013706F"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vAlign w:val="bottom"/>
          </w:tcPr>
          <w:p w14:paraId="14CD366E"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FADE737" w14:textId="33469B0A" w:rsidR="00EB3B91" w:rsidRPr="007E4DB7" w:rsidRDefault="00850ABD" w:rsidP="00EB3B91">
            <w:pPr>
              <w:pBdr>
                <w:bottom w:val="single" w:sz="4"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7E4DB7">
              <w:rPr>
                <w:rFonts w:ascii="Browallia New" w:hAnsi="Browallia New" w:cs="Browallia New"/>
                <w:snapToGrid w:val="0"/>
                <w:color w:val="000000"/>
                <w:sz w:val="20"/>
                <w:szCs w:val="20"/>
                <w:lang w:eastAsia="th-TH"/>
              </w:rPr>
              <w:t>9,71</w:t>
            </w:r>
            <w:r w:rsidR="000F742C" w:rsidRPr="007E4DB7">
              <w:rPr>
                <w:rFonts w:ascii="Browallia New" w:hAnsi="Browallia New" w:cs="Browallia New"/>
                <w:snapToGrid w:val="0"/>
                <w:color w:val="000000"/>
                <w:sz w:val="20"/>
                <w:szCs w:val="20"/>
                <w:lang w:eastAsia="th-TH"/>
              </w:rPr>
              <w:t>9</w:t>
            </w:r>
          </w:p>
        </w:tc>
      </w:tr>
      <w:tr w:rsidR="00EB3B91" w:rsidRPr="0042720B" w14:paraId="2AD2F7F3" w14:textId="77777777" w:rsidTr="00EB3B91">
        <w:trPr>
          <w:cantSplit/>
        </w:trPr>
        <w:tc>
          <w:tcPr>
            <w:tcW w:w="2601" w:type="dxa"/>
            <w:vAlign w:val="bottom"/>
          </w:tcPr>
          <w:p w14:paraId="08C25AAE" w14:textId="1D7C9E63" w:rsidR="00EB3B91" w:rsidRPr="0042720B" w:rsidRDefault="00EB3B91" w:rsidP="00EB3B91">
            <w:pPr>
              <w:pStyle w:val="Heading6"/>
              <w:numPr>
                <w:ilvl w:val="0"/>
                <w:numId w:val="0"/>
              </w:numPr>
              <w:spacing w:line="240" w:lineRule="auto"/>
              <w:rPr>
                <w:rFonts w:ascii="Browallia New" w:hAnsi="Browallia New" w:cs="Browallia New"/>
                <w:snapToGrid w:val="0"/>
                <w:color w:val="000000"/>
                <w:sz w:val="20"/>
                <w:szCs w:val="20"/>
                <w:cs/>
                <w:lang w:eastAsia="th-TH"/>
              </w:rPr>
            </w:pPr>
            <w:r w:rsidRPr="00F46B29">
              <w:rPr>
                <w:rFonts w:ascii="Browallia New" w:hAnsi="Browallia New" w:cs="Browallia New" w:hint="cs"/>
                <w:snapToGrid w:val="0"/>
                <w:color w:val="000000"/>
                <w:sz w:val="20"/>
                <w:szCs w:val="20"/>
                <w:lang w:eastAsia="th-TH"/>
              </w:rPr>
              <w:t xml:space="preserve">    </w:t>
            </w:r>
            <w:r w:rsidRPr="0042720B">
              <w:rPr>
                <w:rFonts w:ascii="Browallia New" w:hAnsi="Browallia New" w:cs="Browallia New" w:hint="cs"/>
                <w:snapToGrid w:val="0"/>
                <w:color w:val="000000"/>
                <w:sz w:val="20"/>
                <w:szCs w:val="20"/>
                <w:cs/>
                <w:lang w:eastAsia="th-TH"/>
              </w:rPr>
              <w:t>รวม</w:t>
            </w:r>
          </w:p>
        </w:tc>
        <w:tc>
          <w:tcPr>
            <w:tcW w:w="1080" w:type="dxa"/>
            <w:vAlign w:val="bottom"/>
          </w:tcPr>
          <w:p w14:paraId="231D6C53" w14:textId="77777777" w:rsidR="00EB3B91" w:rsidRPr="00F11EC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3AD17EF3"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11FFFF1B"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4EA6595" w14:textId="77777777"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4F47D680" w14:textId="54092788" w:rsidR="00EB3B91" w:rsidRPr="00F11EC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11FCD062" w14:textId="19F078F6" w:rsidR="00EB3B91" w:rsidRPr="007E4DB7" w:rsidRDefault="00850ABD" w:rsidP="00EB3B91">
            <w:pPr>
              <w:pBdr>
                <w:bottom w:val="single" w:sz="12" w:space="1" w:color="auto"/>
              </w:pBdr>
              <w:tabs>
                <w:tab w:val="decimal" w:pos="792"/>
              </w:tabs>
              <w:spacing w:line="240" w:lineRule="auto"/>
              <w:ind w:right="-36"/>
              <w:jc w:val="right"/>
              <w:rPr>
                <w:rFonts w:ascii="Browallia New" w:hAnsi="Browallia New" w:cs="Browallia New"/>
                <w:snapToGrid w:val="0"/>
                <w:color w:val="000000"/>
                <w:sz w:val="20"/>
                <w:szCs w:val="20"/>
                <w:lang w:eastAsia="th-TH"/>
              </w:rPr>
            </w:pPr>
            <w:r w:rsidRPr="007E4DB7">
              <w:rPr>
                <w:rFonts w:ascii="Browallia New" w:hAnsi="Browallia New" w:cs="Browallia New"/>
                <w:snapToGrid w:val="0"/>
                <w:color w:val="000000"/>
                <w:sz w:val="20"/>
                <w:szCs w:val="20"/>
                <w:lang w:eastAsia="th-TH"/>
              </w:rPr>
              <w:t>33,4</w:t>
            </w:r>
            <w:r w:rsidR="00BC1CE1" w:rsidRPr="007E4DB7">
              <w:rPr>
                <w:rFonts w:ascii="Browallia New" w:hAnsi="Browallia New" w:cs="Browallia New"/>
                <w:snapToGrid w:val="0"/>
                <w:color w:val="000000"/>
                <w:sz w:val="20"/>
                <w:szCs w:val="20"/>
                <w:lang w:eastAsia="th-TH"/>
              </w:rPr>
              <w:t>20</w:t>
            </w:r>
          </w:p>
        </w:tc>
      </w:tr>
      <w:tr w:rsidR="00EB3B91" w:rsidRPr="0042720B" w14:paraId="1DEDF5D6" w14:textId="77777777" w:rsidTr="008A16CB">
        <w:trPr>
          <w:cantSplit/>
          <w:trHeight w:val="311"/>
        </w:trPr>
        <w:tc>
          <w:tcPr>
            <w:tcW w:w="2601" w:type="dxa"/>
            <w:vAlign w:val="bottom"/>
          </w:tcPr>
          <w:p w14:paraId="5A8C9DDA" w14:textId="1B067288" w:rsidR="00EB3B91" w:rsidRPr="0042720B" w:rsidRDefault="00EB3B91" w:rsidP="00EB3B91">
            <w:pPr>
              <w:pStyle w:val="Heading6"/>
              <w:numPr>
                <w:ilvl w:val="0"/>
                <w:numId w:val="0"/>
              </w:numPr>
              <w:spacing w:line="240" w:lineRule="auto"/>
              <w:rPr>
                <w:rFonts w:ascii="Browallia New" w:hAnsi="Browallia New" w:cs="Browallia New"/>
                <w:snapToGrid w:val="0"/>
                <w:color w:val="000000"/>
                <w:sz w:val="20"/>
                <w:szCs w:val="20"/>
                <w:cs/>
                <w:lang w:eastAsia="th-TH"/>
              </w:rPr>
            </w:pPr>
          </w:p>
        </w:tc>
        <w:tc>
          <w:tcPr>
            <w:tcW w:w="1080" w:type="dxa"/>
            <w:vAlign w:val="bottom"/>
          </w:tcPr>
          <w:p w14:paraId="5F90AC74" w14:textId="77777777" w:rsidR="00EB3B91" w:rsidRPr="0042720B" w:rsidRDefault="00EB3B91" w:rsidP="00EB3B91">
            <w:pPr>
              <w:spacing w:line="240" w:lineRule="auto"/>
              <w:ind w:right="-36"/>
              <w:jc w:val="right"/>
              <w:rPr>
                <w:rFonts w:ascii="Browallia New" w:hAnsi="Browallia New" w:cs="Browallia New"/>
                <w:color w:val="000000"/>
                <w:sz w:val="20"/>
                <w:szCs w:val="20"/>
                <w:cs/>
              </w:rPr>
            </w:pPr>
          </w:p>
        </w:tc>
        <w:tc>
          <w:tcPr>
            <w:tcW w:w="1170" w:type="dxa"/>
            <w:vAlign w:val="bottom"/>
          </w:tcPr>
          <w:p w14:paraId="4C34CC6F" w14:textId="77777777" w:rsidR="00EB3B91" w:rsidRPr="0042720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2093A68D" w14:textId="77777777" w:rsidR="00EB3B91" w:rsidRPr="0042720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170" w:type="dxa"/>
            <w:vAlign w:val="bottom"/>
          </w:tcPr>
          <w:p w14:paraId="5B693C19" w14:textId="77777777" w:rsidR="00EB3B91" w:rsidRPr="0042720B" w:rsidRDefault="00EB3B91" w:rsidP="00EB3B91">
            <w:pPr>
              <w:tabs>
                <w:tab w:val="decimal" w:pos="792"/>
              </w:tabs>
              <w:spacing w:line="240" w:lineRule="auto"/>
              <w:ind w:right="-36"/>
              <w:jc w:val="right"/>
              <w:rPr>
                <w:rFonts w:ascii="Browallia New" w:hAnsi="Browallia New" w:cs="Browallia New"/>
                <w:color w:val="000000"/>
                <w:sz w:val="20"/>
                <w:szCs w:val="20"/>
                <w:cs/>
              </w:rPr>
            </w:pPr>
          </w:p>
        </w:tc>
        <w:tc>
          <w:tcPr>
            <w:tcW w:w="1080" w:type="dxa"/>
          </w:tcPr>
          <w:p w14:paraId="6F3372DB" w14:textId="7E3E7142" w:rsidR="00EB3B91" w:rsidRPr="0042720B" w:rsidRDefault="00EB3B91" w:rsidP="00EB3B91">
            <w:pPr>
              <w:tabs>
                <w:tab w:val="decimal" w:pos="792"/>
              </w:tabs>
              <w:spacing w:line="240" w:lineRule="auto"/>
              <w:ind w:right="-36"/>
              <w:jc w:val="right"/>
              <w:rPr>
                <w:rFonts w:ascii="Browallia New" w:hAnsi="Browallia New" w:cs="Browallia New"/>
                <w:color w:val="000000"/>
                <w:sz w:val="20"/>
                <w:szCs w:val="20"/>
              </w:rPr>
            </w:pPr>
          </w:p>
        </w:tc>
        <w:tc>
          <w:tcPr>
            <w:tcW w:w="990" w:type="dxa"/>
          </w:tcPr>
          <w:p w14:paraId="23CA2B5B" w14:textId="74C603C4" w:rsidR="00EB3B91" w:rsidRPr="00D02CCF" w:rsidRDefault="00EB3B91" w:rsidP="00EB3B91">
            <w:pPr>
              <w:tabs>
                <w:tab w:val="decimal" w:pos="792"/>
              </w:tabs>
              <w:spacing w:line="240" w:lineRule="auto"/>
              <w:ind w:right="-36"/>
              <w:jc w:val="right"/>
              <w:rPr>
                <w:rFonts w:ascii="Browallia New" w:hAnsi="Browallia New" w:cs="Browallia New"/>
                <w:snapToGrid w:val="0"/>
                <w:color w:val="000000"/>
                <w:sz w:val="20"/>
                <w:szCs w:val="20"/>
                <w:lang w:eastAsia="th-TH"/>
              </w:rPr>
            </w:pPr>
          </w:p>
        </w:tc>
      </w:tr>
    </w:tbl>
    <w:p w14:paraId="29424FD8" w14:textId="0966B2C3" w:rsidR="00EE2794" w:rsidRPr="00EF3D11" w:rsidRDefault="00EE27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12"/>
          <w:szCs w:val="12"/>
        </w:rPr>
      </w:pPr>
    </w:p>
    <w:p w14:paraId="7D2B4106" w14:textId="77777777" w:rsidR="009C4452" w:rsidRPr="00CA5689" w:rsidRDefault="009C4452" w:rsidP="000D72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2"/>
          <w:sz w:val="2"/>
          <w:szCs w:val="2"/>
        </w:rPr>
      </w:pPr>
    </w:p>
    <w:tbl>
      <w:tblPr>
        <w:tblpPr w:leftFromText="180" w:rightFromText="180" w:vertAnchor="text" w:tblpXSpec="right" w:tblpY="1"/>
        <w:tblOverlap w:val="never"/>
        <w:tblW w:w="8976" w:type="dxa"/>
        <w:jc w:val="right"/>
        <w:tblLayout w:type="fixed"/>
        <w:tblCellMar>
          <w:left w:w="115" w:type="dxa"/>
          <w:right w:w="115" w:type="dxa"/>
        </w:tblCellMar>
        <w:tblLook w:val="04A0" w:firstRow="1" w:lastRow="0" w:firstColumn="1" w:lastColumn="0" w:noHBand="0" w:noVBand="1"/>
      </w:tblPr>
      <w:tblGrid>
        <w:gridCol w:w="4003"/>
        <w:gridCol w:w="1080"/>
        <w:gridCol w:w="250"/>
        <w:gridCol w:w="1046"/>
        <w:gridCol w:w="250"/>
        <w:gridCol w:w="1047"/>
        <w:gridCol w:w="250"/>
        <w:gridCol w:w="1050"/>
      </w:tblGrid>
      <w:tr w:rsidR="00A10B64" w:rsidRPr="00F80049" w14:paraId="26C49597" w14:textId="77777777" w:rsidTr="00346E86">
        <w:trPr>
          <w:trHeight w:val="113"/>
          <w:tblHeader/>
          <w:jc w:val="right"/>
        </w:trPr>
        <w:tc>
          <w:tcPr>
            <w:tcW w:w="4003" w:type="dxa"/>
          </w:tcPr>
          <w:p w14:paraId="1ECC7E07" w14:textId="77777777" w:rsidR="00A10B64" w:rsidRPr="00F80049" w:rsidRDefault="00A10B64" w:rsidP="00437E6B">
            <w:pPr>
              <w:tabs>
                <w:tab w:val="clear" w:pos="227"/>
                <w:tab w:val="clear" w:pos="454"/>
                <w:tab w:val="clear" w:pos="680"/>
                <w:tab w:val="left" w:pos="720"/>
              </w:tabs>
              <w:spacing w:line="240" w:lineRule="auto"/>
              <w:jc w:val="center"/>
              <w:rPr>
                <w:rFonts w:ascii="Browallia New" w:hAnsi="Browallia New" w:cs="Browallia New"/>
                <w:sz w:val="21"/>
                <w:szCs w:val="21"/>
              </w:rPr>
            </w:pPr>
          </w:p>
        </w:tc>
        <w:tc>
          <w:tcPr>
            <w:tcW w:w="4973" w:type="dxa"/>
            <w:gridSpan w:val="7"/>
            <w:hideMark/>
          </w:tcPr>
          <w:p w14:paraId="260B9E4C" w14:textId="4669AC0D" w:rsidR="00A10B64" w:rsidRPr="00F80049" w:rsidRDefault="00A10B64" w:rsidP="00437E6B">
            <w:pPr>
              <w:spacing w:line="240" w:lineRule="auto"/>
              <w:ind w:right="-45"/>
              <w:jc w:val="right"/>
              <w:rPr>
                <w:rFonts w:ascii="Browallia New" w:hAnsi="Browallia New" w:cs="Browallia New"/>
                <w:sz w:val="21"/>
                <w:szCs w:val="21"/>
              </w:rPr>
            </w:pPr>
            <w:r w:rsidRPr="00F80049">
              <w:rPr>
                <w:rFonts w:ascii="Browallia New" w:hAnsi="Browallia New" w:cs="Browallia New"/>
                <w:sz w:val="21"/>
                <w:szCs w:val="21"/>
                <w:cs/>
              </w:rPr>
              <w:t>(หน่วย</w:t>
            </w:r>
            <w:r w:rsidR="00F46B29" w:rsidRPr="00F80049">
              <w:rPr>
                <w:rFonts w:ascii="Browallia New" w:hAnsi="Browallia New" w:cs="Browallia New"/>
                <w:sz w:val="21"/>
                <w:szCs w:val="21"/>
              </w:rPr>
              <w:t xml:space="preserve"> </w:t>
            </w:r>
            <w:r w:rsidRPr="00F80049">
              <w:rPr>
                <w:rFonts w:ascii="Browallia New" w:hAnsi="Browallia New" w:cs="Browallia New"/>
                <w:sz w:val="21"/>
                <w:szCs w:val="21"/>
                <w:cs/>
                <w:lang w:val="en-GB"/>
              </w:rPr>
              <w:t>:</w:t>
            </w:r>
            <w:r w:rsidR="00F46B29" w:rsidRPr="00F80049">
              <w:rPr>
                <w:rFonts w:ascii="Browallia New" w:hAnsi="Browallia New" w:cs="Browallia New"/>
                <w:sz w:val="21"/>
                <w:szCs w:val="21"/>
              </w:rPr>
              <w:t xml:space="preserve"> </w:t>
            </w:r>
            <w:r w:rsidR="004022DD" w:rsidRPr="00F80049">
              <w:rPr>
                <w:rFonts w:ascii="Browallia New" w:hAnsi="Browallia New" w:cs="Browallia New" w:hint="cs"/>
                <w:sz w:val="21"/>
                <w:szCs w:val="21"/>
                <w:cs/>
              </w:rPr>
              <w:t>ล้านบาท</w:t>
            </w:r>
            <w:r w:rsidRPr="00F80049">
              <w:rPr>
                <w:rFonts w:ascii="Browallia New" w:hAnsi="Browallia New" w:cs="Browallia New"/>
                <w:sz w:val="21"/>
                <w:szCs w:val="21"/>
                <w:cs/>
              </w:rPr>
              <w:t>)</w:t>
            </w:r>
          </w:p>
        </w:tc>
      </w:tr>
      <w:tr w:rsidR="00A10B64" w:rsidRPr="00F80049" w14:paraId="22B640BA" w14:textId="77777777" w:rsidTr="00346E86">
        <w:trPr>
          <w:trHeight w:val="68"/>
          <w:tblHeader/>
          <w:jc w:val="right"/>
        </w:trPr>
        <w:tc>
          <w:tcPr>
            <w:tcW w:w="4003" w:type="dxa"/>
          </w:tcPr>
          <w:p w14:paraId="5EAB7C5F" w14:textId="77777777" w:rsidR="00A10B64" w:rsidRPr="00F80049" w:rsidRDefault="00A10B64" w:rsidP="00437E6B">
            <w:pPr>
              <w:tabs>
                <w:tab w:val="clear" w:pos="227"/>
                <w:tab w:val="clear" w:pos="454"/>
                <w:tab w:val="clear" w:pos="680"/>
                <w:tab w:val="left" w:pos="720"/>
              </w:tabs>
              <w:spacing w:line="240" w:lineRule="auto"/>
              <w:jc w:val="center"/>
              <w:rPr>
                <w:rFonts w:ascii="Browallia New" w:hAnsi="Browallia New" w:cs="Browallia New"/>
                <w:sz w:val="21"/>
                <w:szCs w:val="21"/>
              </w:rPr>
            </w:pPr>
          </w:p>
        </w:tc>
        <w:tc>
          <w:tcPr>
            <w:tcW w:w="2376" w:type="dxa"/>
            <w:gridSpan w:val="3"/>
            <w:tcBorders>
              <w:top w:val="nil"/>
              <w:left w:val="nil"/>
              <w:bottom w:val="single" w:sz="4" w:space="0" w:color="auto"/>
              <w:right w:val="nil"/>
            </w:tcBorders>
            <w:hideMark/>
          </w:tcPr>
          <w:p w14:paraId="73CF4364" w14:textId="77777777" w:rsidR="00A10B64" w:rsidRPr="00F80049" w:rsidRDefault="00A10B64" w:rsidP="00437E6B">
            <w:pPr>
              <w:tabs>
                <w:tab w:val="clear" w:pos="227"/>
                <w:tab w:val="clear" w:pos="454"/>
                <w:tab w:val="clear" w:pos="680"/>
                <w:tab w:val="left" w:pos="720"/>
              </w:tabs>
              <w:spacing w:line="240" w:lineRule="auto"/>
              <w:jc w:val="center"/>
              <w:rPr>
                <w:rFonts w:ascii="Browallia New" w:hAnsi="Browallia New" w:cs="Browallia New"/>
                <w:sz w:val="21"/>
                <w:szCs w:val="21"/>
              </w:rPr>
            </w:pPr>
            <w:r w:rsidRPr="00F80049">
              <w:rPr>
                <w:rFonts w:ascii="Browallia New" w:hAnsi="Browallia New" w:cs="Browallia New"/>
                <w:sz w:val="21"/>
                <w:szCs w:val="21"/>
                <w:cs/>
              </w:rPr>
              <w:t>งบการเงินรวม</w:t>
            </w:r>
          </w:p>
        </w:tc>
        <w:tc>
          <w:tcPr>
            <w:tcW w:w="250" w:type="dxa"/>
          </w:tcPr>
          <w:p w14:paraId="71594F55" w14:textId="77777777" w:rsidR="00A10B64" w:rsidRPr="00F80049" w:rsidRDefault="00A10B64" w:rsidP="00437E6B">
            <w:pPr>
              <w:tabs>
                <w:tab w:val="clear" w:pos="227"/>
                <w:tab w:val="clear" w:pos="454"/>
                <w:tab w:val="clear" w:pos="680"/>
                <w:tab w:val="left" w:pos="720"/>
              </w:tabs>
              <w:spacing w:line="240" w:lineRule="auto"/>
              <w:jc w:val="center"/>
              <w:rPr>
                <w:rFonts w:ascii="Browallia New" w:hAnsi="Browallia New" w:cs="Browallia New"/>
                <w:sz w:val="21"/>
                <w:szCs w:val="21"/>
              </w:rPr>
            </w:pPr>
          </w:p>
        </w:tc>
        <w:tc>
          <w:tcPr>
            <w:tcW w:w="2347" w:type="dxa"/>
            <w:gridSpan w:val="3"/>
            <w:tcBorders>
              <w:top w:val="nil"/>
              <w:left w:val="nil"/>
              <w:bottom w:val="single" w:sz="4" w:space="0" w:color="auto"/>
              <w:right w:val="nil"/>
            </w:tcBorders>
            <w:hideMark/>
          </w:tcPr>
          <w:p w14:paraId="0A456166" w14:textId="77777777" w:rsidR="00A10B64" w:rsidRPr="00F80049" w:rsidRDefault="00A10B64" w:rsidP="00437E6B">
            <w:pPr>
              <w:tabs>
                <w:tab w:val="clear" w:pos="227"/>
                <w:tab w:val="clear" w:pos="454"/>
                <w:tab w:val="clear" w:pos="680"/>
                <w:tab w:val="left" w:pos="720"/>
              </w:tabs>
              <w:spacing w:line="240" w:lineRule="auto"/>
              <w:jc w:val="center"/>
              <w:rPr>
                <w:rFonts w:ascii="Browallia New" w:hAnsi="Browallia New" w:cs="Browallia New"/>
                <w:sz w:val="21"/>
                <w:szCs w:val="21"/>
              </w:rPr>
            </w:pPr>
            <w:r w:rsidRPr="00F80049">
              <w:rPr>
                <w:rFonts w:ascii="Browallia New" w:hAnsi="Browallia New" w:cs="Browallia New"/>
                <w:sz w:val="21"/>
                <w:szCs w:val="21"/>
                <w:cs/>
              </w:rPr>
              <w:t>งบการเงินเฉพาะของบริษัท</w:t>
            </w:r>
          </w:p>
        </w:tc>
      </w:tr>
      <w:tr w:rsidR="00EB3B91" w:rsidRPr="00F80049" w14:paraId="331E7A21" w14:textId="77777777" w:rsidTr="00346E86">
        <w:trPr>
          <w:trHeight w:val="113"/>
          <w:tblHeader/>
          <w:jc w:val="right"/>
        </w:trPr>
        <w:tc>
          <w:tcPr>
            <w:tcW w:w="4003" w:type="dxa"/>
          </w:tcPr>
          <w:p w14:paraId="44DDDBAA" w14:textId="77777777" w:rsidR="00EB3B91" w:rsidRPr="00F80049" w:rsidRDefault="00EB3B91" w:rsidP="00EB3B91">
            <w:pPr>
              <w:tabs>
                <w:tab w:val="clear" w:pos="227"/>
                <w:tab w:val="clear" w:pos="454"/>
                <w:tab w:val="clear" w:pos="680"/>
                <w:tab w:val="left" w:pos="720"/>
              </w:tabs>
              <w:spacing w:line="240" w:lineRule="auto"/>
              <w:jc w:val="center"/>
              <w:rPr>
                <w:rFonts w:ascii="Browallia New" w:hAnsi="Browallia New" w:cs="Browallia New"/>
                <w:sz w:val="21"/>
                <w:szCs w:val="21"/>
                <w:u w:val="single"/>
              </w:rPr>
            </w:pPr>
          </w:p>
        </w:tc>
        <w:tc>
          <w:tcPr>
            <w:tcW w:w="1080" w:type="dxa"/>
            <w:tcBorders>
              <w:top w:val="single" w:sz="4" w:space="0" w:color="auto"/>
              <w:left w:val="nil"/>
              <w:bottom w:val="single" w:sz="4" w:space="0" w:color="auto"/>
              <w:right w:val="nil"/>
            </w:tcBorders>
          </w:tcPr>
          <w:p w14:paraId="0E40D629" w14:textId="249094F2" w:rsidR="00EB3B91" w:rsidRPr="00F80049" w:rsidRDefault="00EB3B91" w:rsidP="00EB3B91">
            <w:pPr>
              <w:tabs>
                <w:tab w:val="clear" w:pos="907"/>
              </w:tabs>
              <w:spacing w:line="240" w:lineRule="auto"/>
              <w:ind w:left="-108" w:right="-108"/>
              <w:jc w:val="center"/>
              <w:rPr>
                <w:rFonts w:ascii="Browallia New" w:hAnsi="Browallia New" w:cs="Browallia New"/>
                <w:sz w:val="21"/>
                <w:szCs w:val="21"/>
                <w:lang w:val="en-GB"/>
              </w:rPr>
            </w:pPr>
            <w:r w:rsidRPr="00F80049">
              <w:rPr>
                <w:rFonts w:ascii="Browallia New" w:hAnsi="Browallia New" w:cs="Browallia New"/>
                <w:sz w:val="21"/>
                <w:szCs w:val="21"/>
              </w:rPr>
              <w:t>2566</w:t>
            </w:r>
          </w:p>
        </w:tc>
        <w:tc>
          <w:tcPr>
            <w:tcW w:w="250" w:type="dxa"/>
            <w:tcBorders>
              <w:top w:val="single" w:sz="4" w:space="0" w:color="auto"/>
              <w:left w:val="nil"/>
              <w:bottom w:val="nil"/>
              <w:right w:val="nil"/>
            </w:tcBorders>
          </w:tcPr>
          <w:p w14:paraId="6864AEB8" w14:textId="77777777" w:rsidR="00EB3B91" w:rsidRPr="00F80049" w:rsidRDefault="00EB3B91" w:rsidP="00EB3B91">
            <w:pPr>
              <w:tabs>
                <w:tab w:val="clear" w:pos="907"/>
              </w:tabs>
              <w:spacing w:line="240" w:lineRule="auto"/>
              <w:ind w:left="-108" w:right="-108"/>
              <w:jc w:val="center"/>
              <w:rPr>
                <w:rFonts w:ascii="Browallia New" w:hAnsi="Browallia New" w:cs="Browallia New"/>
                <w:sz w:val="21"/>
                <w:szCs w:val="21"/>
                <w:cs/>
              </w:rPr>
            </w:pPr>
          </w:p>
        </w:tc>
        <w:tc>
          <w:tcPr>
            <w:tcW w:w="1046" w:type="dxa"/>
            <w:tcBorders>
              <w:top w:val="single" w:sz="4" w:space="0" w:color="auto"/>
              <w:left w:val="nil"/>
              <w:bottom w:val="single" w:sz="4" w:space="0" w:color="auto"/>
              <w:right w:val="nil"/>
            </w:tcBorders>
            <w:hideMark/>
          </w:tcPr>
          <w:p w14:paraId="798FC226" w14:textId="22EF939E" w:rsidR="00EB3B91" w:rsidRPr="00F80049" w:rsidRDefault="00EB3B91" w:rsidP="00EB3B91">
            <w:pPr>
              <w:tabs>
                <w:tab w:val="clear" w:pos="907"/>
              </w:tabs>
              <w:spacing w:line="240" w:lineRule="auto"/>
              <w:ind w:left="-108" w:right="-108"/>
              <w:jc w:val="center"/>
              <w:rPr>
                <w:rFonts w:ascii="Browallia New" w:hAnsi="Browallia New" w:cs="Browallia New"/>
                <w:sz w:val="21"/>
                <w:szCs w:val="21"/>
                <w:lang w:val="en-GB"/>
              </w:rPr>
            </w:pPr>
            <w:r w:rsidRPr="00F80049">
              <w:rPr>
                <w:rFonts w:ascii="Browallia New" w:hAnsi="Browallia New" w:cs="Browallia New"/>
                <w:sz w:val="21"/>
                <w:szCs w:val="21"/>
              </w:rPr>
              <w:t>2565</w:t>
            </w:r>
          </w:p>
        </w:tc>
        <w:tc>
          <w:tcPr>
            <w:tcW w:w="250" w:type="dxa"/>
          </w:tcPr>
          <w:p w14:paraId="1B182EEF" w14:textId="77777777" w:rsidR="00EB3B91" w:rsidRPr="00F80049" w:rsidRDefault="00EB3B91" w:rsidP="00EB3B91">
            <w:pPr>
              <w:spacing w:line="240" w:lineRule="auto"/>
              <w:ind w:right="-10"/>
              <w:jc w:val="center"/>
              <w:rPr>
                <w:rFonts w:ascii="Browallia New" w:hAnsi="Browallia New" w:cs="Browallia New"/>
                <w:sz w:val="21"/>
                <w:szCs w:val="21"/>
              </w:rPr>
            </w:pPr>
          </w:p>
        </w:tc>
        <w:tc>
          <w:tcPr>
            <w:tcW w:w="1047" w:type="dxa"/>
            <w:tcBorders>
              <w:top w:val="nil"/>
              <w:left w:val="nil"/>
              <w:bottom w:val="single" w:sz="4" w:space="0" w:color="auto"/>
              <w:right w:val="nil"/>
            </w:tcBorders>
          </w:tcPr>
          <w:p w14:paraId="09CD3582" w14:textId="7A5DAE58" w:rsidR="00EB3B91" w:rsidRPr="00F80049" w:rsidRDefault="00EB3B91" w:rsidP="00EB3B91">
            <w:pPr>
              <w:tabs>
                <w:tab w:val="clear" w:pos="907"/>
              </w:tabs>
              <w:spacing w:line="240" w:lineRule="auto"/>
              <w:ind w:left="-108" w:right="-108"/>
              <w:jc w:val="center"/>
              <w:rPr>
                <w:rFonts w:ascii="Browallia New" w:hAnsi="Browallia New" w:cs="Browallia New"/>
                <w:sz w:val="21"/>
                <w:szCs w:val="21"/>
                <w:lang w:val="en-GB"/>
              </w:rPr>
            </w:pPr>
            <w:r w:rsidRPr="00F80049">
              <w:rPr>
                <w:rFonts w:ascii="Browallia New" w:hAnsi="Browallia New" w:cs="Browallia New"/>
                <w:sz w:val="21"/>
                <w:szCs w:val="21"/>
              </w:rPr>
              <w:t>2566</w:t>
            </w:r>
          </w:p>
        </w:tc>
        <w:tc>
          <w:tcPr>
            <w:tcW w:w="250" w:type="dxa"/>
          </w:tcPr>
          <w:p w14:paraId="208A75EC" w14:textId="77777777" w:rsidR="00EB3B91" w:rsidRPr="00F80049" w:rsidRDefault="00EB3B91" w:rsidP="00EB3B91">
            <w:pPr>
              <w:tabs>
                <w:tab w:val="clear" w:pos="907"/>
              </w:tabs>
              <w:spacing w:line="240" w:lineRule="auto"/>
              <w:ind w:left="-108" w:right="-108"/>
              <w:jc w:val="center"/>
              <w:rPr>
                <w:rFonts w:ascii="Browallia New" w:hAnsi="Browallia New" w:cs="Browallia New"/>
                <w:sz w:val="21"/>
                <w:szCs w:val="21"/>
                <w:cs/>
              </w:rPr>
            </w:pPr>
          </w:p>
        </w:tc>
        <w:tc>
          <w:tcPr>
            <w:tcW w:w="1050" w:type="dxa"/>
            <w:tcBorders>
              <w:top w:val="nil"/>
              <w:left w:val="nil"/>
              <w:bottom w:val="single" w:sz="4" w:space="0" w:color="auto"/>
              <w:right w:val="nil"/>
            </w:tcBorders>
            <w:hideMark/>
          </w:tcPr>
          <w:p w14:paraId="7ADAB353" w14:textId="6721C77D" w:rsidR="00EB3B91" w:rsidRPr="00F80049" w:rsidRDefault="00EB3B91" w:rsidP="00EB3B91">
            <w:pPr>
              <w:tabs>
                <w:tab w:val="clear" w:pos="907"/>
              </w:tabs>
              <w:spacing w:line="240" w:lineRule="auto"/>
              <w:ind w:left="-108" w:right="-108"/>
              <w:jc w:val="center"/>
              <w:rPr>
                <w:rFonts w:ascii="Browallia New" w:hAnsi="Browallia New" w:cs="Browallia New"/>
                <w:sz w:val="21"/>
                <w:szCs w:val="21"/>
                <w:lang w:val="en-GB"/>
              </w:rPr>
            </w:pPr>
            <w:r w:rsidRPr="00F80049">
              <w:rPr>
                <w:rFonts w:ascii="Browallia New" w:hAnsi="Browallia New" w:cs="Browallia New"/>
                <w:sz w:val="21"/>
                <w:szCs w:val="21"/>
              </w:rPr>
              <w:t>2565</w:t>
            </w:r>
          </w:p>
        </w:tc>
      </w:tr>
      <w:tr w:rsidR="004561B5" w:rsidRPr="00F80049" w14:paraId="51CA31B3" w14:textId="77777777" w:rsidTr="00346E86">
        <w:trPr>
          <w:trHeight w:val="113"/>
          <w:tblHeader/>
          <w:jc w:val="right"/>
        </w:trPr>
        <w:tc>
          <w:tcPr>
            <w:tcW w:w="4003" w:type="dxa"/>
            <w:vAlign w:val="center"/>
          </w:tcPr>
          <w:p w14:paraId="33400AF2" w14:textId="77777777" w:rsidR="00A10B64" w:rsidRPr="00F80049" w:rsidRDefault="00A10B64" w:rsidP="00437E6B">
            <w:pPr>
              <w:tabs>
                <w:tab w:val="clear" w:pos="227"/>
                <w:tab w:val="clear" w:pos="454"/>
                <w:tab w:val="clear" w:pos="680"/>
                <w:tab w:val="left" w:pos="720"/>
              </w:tabs>
              <w:spacing w:line="240" w:lineRule="auto"/>
              <w:ind w:right="851"/>
              <w:rPr>
                <w:rFonts w:ascii="Browallia New" w:hAnsi="Browallia New" w:cs="Browallia New"/>
                <w:sz w:val="21"/>
                <w:szCs w:val="21"/>
              </w:rPr>
            </w:pPr>
          </w:p>
        </w:tc>
        <w:tc>
          <w:tcPr>
            <w:tcW w:w="1080" w:type="dxa"/>
            <w:tcBorders>
              <w:top w:val="single" w:sz="4" w:space="0" w:color="auto"/>
              <w:left w:val="nil"/>
              <w:right w:val="nil"/>
            </w:tcBorders>
            <w:vAlign w:val="bottom"/>
          </w:tcPr>
          <w:p w14:paraId="3AF0C047" w14:textId="77777777" w:rsidR="00A10B64" w:rsidRPr="00F80049"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250" w:type="dxa"/>
            <w:vAlign w:val="bottom"/>
          </w:tcPr>
          <w:p w14:paraId="410D3FE1" w14:textId="77777777" w:rsidR="00A10B64" w:rsidRPr="00F80049" w:rsidRDefault="00A10B64" w:rsidP="00437E6B">
            <w:pPr>
              <w:tabs>
                <w:tab w:val="clear" w:pos="227"/>
                <w:tab w:val="clear" w:pos="454"/>
                <w:tab w:val="clear" w:pos="680"/>
                <w:tab w:val="left" w:pos="720"/>
              </w:tabs>
              <w:spacing w:line="240" w:lineRule="auto"/>
              <w:jc w:val="right"/>
              <w:rPr>
                <w:rFonts w:ascii="Browallia New" w:hAnsi="Browallia New" w:cs="Browallia New"/>
                <w:sz w:val="21"/>
                <w:szCs w:val="21"/>
              </w:rPr>
            </w:pPr>
          </w:p>
        </w:tc>
        <w:tc>
          <w:tcPr>
            <w:tcW w:w="1046" w:type="dxa"/>
            <w:tcBorders>
              <w:top w:val="single" w:sz="4" w:space="0" w:color="auto"/>
              <w:left w:val="nil"/>
              <w:right w:val="nil"/>
            </w:tcBorders>
            <w:vAlign w:val="bottom"/>
          </w:tcPr>
          <w:p w14:paraId="34587DA5" w14:textId="77777777" w:rsidR="00A10B64" w:rsidRPr="00F80049"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250" w:type="dxa"/>
            <w:vAlign w:val="center"/>
          </w:tcPr>
          <w:p w14:paraId="41D8F3CA" w14:textId="77777777" w:rsidR="00A10B64" w:rsidRPr="00F80049" w:rsidRDefault="00A10B64" w:rsidP="00437E6B">
            <w:pPr>
              <w:tabs>
                <w:tab w:val="clear" w:pos="227"/>
                <w:tab w:val="clear" w:pos="454"/>
                <w:tab w:val="clear" w:pos="680"/>
                <w:tab w:val="left" w:pos="720"/>
              </w:tabs>
              <w:spacing w:line="240" w:lineRule="auto"/>
              <w:ind w:right="140"/>
              <w:jc w:val="center"/>
              <w:rPr>
                <w:rFonts w:ascii="Browallia New" w:hAnsi="Browallia New" w:cs="Browallia New"/>
                <w:sz w:val="21"/>
                <w:szCs w:val="21"/>
              </w:rPr>
            </w:pPr>
          </w:p>
        </w:tc>
        <w:tc>
          <w:tcPr>
            <w:tcW w:w="1047" w:type="dxa"/>
            <w:tcBorders>
              <w:top w:val="single" w:sz="4" w:space="0" w:color="auto"/>
              <w:left w:val="nil"/>
              <w:right w:val="nil"/>
            </w:tcBorders>
            <w:vAlign w:val="center"/>
          </w:tcPr>
          <w:p w14:paraId="3B0D65D9" w14:textId="77777777" w:rsidR="00A10B64" w:rsidRPr="00F80049"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250" w:type="dxa"/>
            <w:vAlign w:val="center"/>
          </w:tcPr>
          <w:p w14:paraId="0C090B07" w14:textId="77777777" w:rsidR="00A10B64" w:rsidRPr="00F80049"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1050" w:type="dxa"/>
            <w:vAlign w:val="center"/>
          </w:tcPr>
          <w:p w14:paraId="51F8D32C" w14:textId="77777777" w:rsidR="00A10B64" w:rsidRPr="00F80049" w:rsidRDefault="00A10B64" w:rsidP="00437E6B">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r>
      <w:tr w:rsidR="00EB3B91" w:rsidRPr="00F80049" w14:paraId="4E88C0E8" w14:textId="77777777" w:rsidTr="00C07995">
        <w:trPr>
          <w:trHeight w:val="113"/>
          <w:tblHeader/>
          <w:jc w:val="right"/>
        </w:trPr>
        <w:tc>
          <w:tcPr>
            <w:tcW w:w="4003" w:type="dxa"/>
          </w:tcPr>
          <w:p w14:paraId="32572943" w14:textId="77777777" w:rsidR="00EB3B91" w:rsidRPr="00F80049" w:rsidRDefault="00EB3B91" w:rsidP="00EB3B91">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1"/>
                <w:szCs w:val="21"/>
              </w:rPr>
            </w:pPr>
            <w:r w:rsidRPr="00F80049">
              <w:rPr>
                <w:rFonts w:ascii="Browallia New" w:hAnsi="Browallia New" w:cs="Browallia New"/>
                <w:spacing w:val="-4"/>
                <w:sz w:val="21"/>
                <w:szCs w:val="21"/>
                <w:cs/>
              </w:rPr>
              <w:t>ที่ดินพร้อมสิ่งปลูกสร้างซึ่ง</w:t>
            </w:r>
            <w:r w:rsidRPr="00F80049">
              <w:rPr>
                <w:rFonts w:ascii="Browallia New" w:hAnsi="Browallia New" w:cs="Browallia New"/>
                <w:sz w:val="21"/>
                <w:szCs w:val="21"/>
                <w:cs/>
              </w:rPr>
              <w:t>ติดภาระค้ำประกันวงเงินสินเชื่อที่</w:t>
            </w:r>
            <w:r w:rsidRPr="00F80049">
              <w:rPr>
                <w:rFonts w:ascii="Browallia New" w:hAnsi="Browallia New" w:cs="Browallia New"/>
                <w:sz w:val="21"/>
                <w:szCs w:val="21"/>
              </w:rPr>
              <w:t xml:space="preserve"> </w:t>
            </w:r>
          </w:p>
          <w:p w14:paraId="6554107C" w14:textId="77777777" w:rsidR="00EB3B91" w:rsidRPr="00F80049" w:rsidRDefault="00EB3B91" w:rsidP="00EB3B91">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1"/>
                <w:szCs w:val="21"/>
              </w:rPr>
            </w:pPr>
            <w:r w:rsidRPr="00F80049">
              <w:rPr>
                <w:rFonts w:ascii="Browallia New" w:hAnsi="Browallia New" w:cs="Browallia New"/>
                <w:sz w:val="21"/>
                <w:szCs w:val="21"/>
              </w:rPr>
              <w:t xml:space="preserve">   </w:t>
            </w:r>
            <w:r w:rsidRPr="00F80049">
              <w:rPr>
                <w:rFonts w:ascii="Browallia New" w:hAnsi="Browallia New" w:cs="Browallia New"/>
                <w:sz w:val="21"/>
                <w:szCs w:val="21"/>
                <w:cs/>
              </w:rPr>
              <w:t>ได้รับจากสถาบันการเงินและหนังสือค้ำประกันที่ออกโดย</w:t>
            </w:r>
          </w:p>
          <w:p w14:paraId="54E17D63" w14:textId="027334EB" w:rsidR="00EB3B91" w:rsidRPr="00F80049" w:rsidRDefault="00EB3B91" w:rsidP="00EB3B91">
            <w:pPr>
              <w:tabs>
                <w:tab w:val="clear" w:pos="227"/>
                <w:tab w:val="clear" w:pos="454"/>
                <w:tab w:val="clear" w:pos="680"/>
                <w:tab w:val="clear" w:pos="3742"/>
                <w:tab w:val="left" w:pos="720"/>
                <w:tab w:val="left" w:pos="3424"/>
              </w:tabs>
              <w:spacing w:line="240" w:lineRule="auto"/>
              <w:jc w:val="both"/>
              <w:rPr>
                <w:rFonts w:ascii="Browallia New" w:hAnsi="Browallia New" w:cs="Browallia New"/>
                <w:sz w:val="21"/>
                <w:szCs w:val="21"/>
              </w:rPr>
            </w:pPr>
            <w:r w:rsidRPr="00F80049">
              <w:rPr>
                <w:rFonts w:ascii="Browallia New" w:hAnsi="Browallia New" w:cs="Browallia New"/>
                <w:sz w:val="21"/>
                <w:szCs w:val="21"/>
              </w:rPr>
              <w:t xml:space="preserve">   </w:t>
            </w:r>
            <w:r w:rsidRPr="00F80049">
              <w:rPr>
                <w:rFonts w:ascii="Browallia New" w:hAnsi="Browallia New" w:cs="Browallia New"/>
                <w:sz w:val="21"/>
                <w:szCs w:val="21"/>
                <w:cs/>
              </w:rPr>
              <w:t>ธนาคาร</w:t>
            </w:r>
            <w:r w:rsidRPr="00F80049">
              <w:rPr>
                <w:rFonts w:ascii="Browallia New" w:hAnsi="Browallia New" w:cs="Browallia New"/>
                <w:sz w:val="21"/>
                <w:szCs w:val="21"/>
              </w:rPr>
              <w:t xml:space="preserve"> (</w:t>
            </w:r>
            <w:r w:rsidRPr="00F80049">
              <w:rPr>
                <w:rFonts w:ascii="Browallia New" w:hAnsi="Browallia New" w:cs="Browallia New" w:hint="cs"/>
                <w:sz w:val="21"/>
                <w:szCs w:val="21"/>
                <w:cs/>
              </w:rPr>
              <w:t xml:space="preserve">หมายเหตุประกอบงบการเงิน </w:t>
            </w:r>
            <w:r w:rsidRPr="00F80049">
              <w:rPr>
                <w:rFonts w:ascii="Browallia New" w:hAnsi="Browallia New" w:cs="Browallia New"/>
                <w:sz w:val="21"/>
                <w:szCs w:val="21"/>
              </w:rPr>
              <w:t xml:space="preserve">24 </w:t>
            </w:r>
            <w:r w:rsidRPr="00F80049">
              <w:rPr>
                <w:rFonts w:ascii="Browallia New" w:hAnsi="Browallia New" w:cs="Browallia New" w:hint="cs"/>
                <w:sz w:val="21"/>
                <w:szCs w:val="21"/>
                <w:cs/>
              </w:rPr>
              <w:t xml:space="preserve">และ </w:t>
            </w:r>
            <w:r w:rsidRPr="00F80049">
              <w:rPr>
                <w:rFonts w:ascii="Browallia New" w:hAnsi="Browallia New" w:cs="Browallia New"/>
                <w:sz w:val="21"/>
                <w:szCs w:val="21"/>
              </w:rPr>
              <w:t>28)</w:t>
            </w:r>
          </w:p>
        </w:tc>
        <w:tc>
          <w:tcPr>
            <w:tcW w:w="1080" w:type="dxa"/>
            <w:tcBorders>
              <w:left w:val="nil"/>
              <w:bottom w:val="single" w:sz="12" w:space="0" w:color="auto"/>
              <w:right w:val="nil"/>
            </w:tcBorders>
            <w:vAlign w:val="bottom"/>
          </w:tcPr>
          <w:p w14:paraId="6994253D" w14:textId="65ECE268" w:rsidR="00EB3B91" w:rsidRPr="00F80049" w:rsidRDefault="00BD77AF"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r w:rsidRPr="00E72881">
              <w:rPr>
                <w:rFonts w:ascii="Browallia New" w:hAnsi="Browallia New" w:cs="Browallia New"/>
                <w:sz w:val="21"/>
                <w:szCs w:val="21"/>
                <w:lang w:val="en-GB"/>
              </w:rPr>
              <w:t>1,</w:t>
            </w:r>
            <w:r w:rsidR="00E00D7F" w:rsidRPr="00E72881">
              <w:rPr>
                <w:rFonts w:ascii="Browallia New" w:hAnsi="Browallia New" w:cs="Browallia New"/>
                <w:sz w:val="21"/>
                <w:szCs w:val="21"/>
                <w:lang w:val="en-GB"/>
              </w:rPr>
              <w:t>990</w:t>
            </w:r>
          </w:p>
        </w:tc>
        <w:tc>
          <w:tcPr>
            <w:tcW w:w="250" w:type="dxa"/>
            <w:vAlign w:val="bottom"/>
          </w:tcPr>
          <w:p w14:paraId="73659309" w14:textId="77777777" w:rsidR="00EB3B91" w:rsidRPr="00F80049" w:rsidRDefault="00EB3B91" w:rsidP="00EB3B91">
            <w:pPr>
              <w:tabs>
                <w:tab w:val="clear" w:pos="227"/>
                <w:tab w:val="clear" w:pos="454"/>
                <w:tab w:val="clear" w:pos="680"/>
                <w:tab w:val="left" w:pos="720"/>
              </w:tabs>
              <w:spacing w:line="240" w:lineRule="auto"/>
              <w:jc w:val="right"/>
              <w:rPr>
                <w:rFonts w:ascii="Browallia New" w:hAnsi="Browallia New" w:cs="Browallia New"/>
                <w:sz w:val="21"/>
                <w:szCs w:val="21"/>
              </w:rPr>
            </w:pPr>
          </w:p>
        </w:tc>
        <w:tc>
          <w:tcPr>
            <w:tcW w:w="1046" w:type="dxa"/>
            <w:tcBorders>
              <w:left w:val="nil"/>
              <w:bottom w:val="single" w:sz="12" w:space="0" w:color="auto"/>
              <w:right w:val="nil"/>
            </w:tcBorders>
            <w:vAlign w:val="bottom"/>
          </w:tcPr>
          <w:p w14:paraId="1AC6C678" w14:textId="46BDBF9A" w:rsidR="00EB3B91" w:rsidRPr="00F80049" w:rsidRDefault="003F1336"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r w:rsidRPr="003F1336">
              <w:rPr>
                <w:rFonts w:ascii="Browallia New" w:hAnsi="Browallia New" w:cs="Browallia New" w:hint="cs"/>
                <w:sz w:val="21"/>
                <w:szCs w:val="21"/>
              </w:rPr>
              <w:t>2</w:t>
            </w:r>
            <w:r w:rsidR="00EB3B91" w:rsidRPr="00F80049">
              <w:rPr>
                <w:rFonts w:ascii="Browallia New" w:hAnsi="Browallia New" w:cs="Browallia New"/>
                <w:sz w:val="21"/>
                <w:szCs w:val="21"/>
              </w:rPr>
              <w:t>,</w:t>
            </w:r>
            <w:r w:rsidRPr="003F1336">
              <w:rPr>
                <w:rFonts w:ascii="Browallia New" w:hAnsi="Browallia New" w:cs="Browallia New" w:hint="cs"/>
                <w:sz w:val="21"/>
                <w:szCs w:val="21"/>
              </w:rPr>
              <w:t>025</w:t>
            </w:r>
          </w:p>
        </w:tc>
        <w:tc>
          <w:tcPr>
            <w:tcW w:w="250" w:type="dxa"/>
            <w:vAlign w:val="center"/>
          </w:tcPr>
          <w:p w14:paraId="56B8A95B" w14:textId="77777777" w:rsidR="00EB3B91" w:rsidRPr="00F80049" w:rsidRDefault="00EB3B91" w:rsidP="00EB3B91">
            <w:pPr>
              <w:tabs>
                <w:tab w:val="clear" w:pos="227"/>
                <w:tab w:val="clear" w:pos="454"/>
                <w:tab w:val="clear" w:pos="680"/>
                <w:tab w:val="left" w:pos="720"/>
              </w:tabs>
              <w:spacing w:line="240" w:lineRule="auto"/>
              <w:ind w:right="140"/>
              <w:jc w:val="right"/>
              <w:rPr>
                <w:rFonts w:ascii="Browallia New" w:hAnsi="Browallia New" w:cs="Browallia New"/>
                <w:sz w:val="21"/>
                <w:szCs w:val="21"/>
              </w:rPr>
            </w:pPr>
          </w:p>
        </w:tc>
        <w:tc>
          <w:tcPr>
            <w:tcW w:w="1047" w:type="dxa"/>
            <w:tcBorders>
              <w:left w:val="nil"/>
              <w:bottom w:val="single" w:sz="12" w:space="0" w:color="auto"/>
              <w:right w:val="nil"/>
            </w:tcBorders>
            <w:vAlign w:val="bottom"/>
          </w:tcPr>
          <w:p w14:paraId="0545F801" w14:textId="743B541B" w:rsidR="00EB3B91" w:rsidRPr="00F80049" w:rsidRDefault="009628C3"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r w:rsidRPr="006B74D9">
              <w:rPr>
                <w:rFonts w:ascii="Browallia New" w:hAnsi="Browallia New" w:cs="Browallia New" w:hint="cs"/>
                <w:sz w:val="21"/>
                <w:szCs w:val="21"/>
                <w:cs/>
              </w:rPr>
              <w:t>428</w:t>
            </w:r>
          </w:p>
        </w:tc>
        <w:tc>
          <w:tcPr>
            <w:tcW w:w="250" w:type="dxa"/>
            <w:vAlign w:val="center"/>
          </w:tcPr>
          <w:p w14:paraId="68480013" w14:textId="77777777" w:rsidR="00EB3B91" w:rsidRPr="00F80049" w:rsidRDefault="00EB3B91" w:rsidP="00EB3B91">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1050" w:type="dxa"/>
            <w:tcBorders>
              <w:bottom w:val="single" w:sz="12" w:space="0" w:color="auto"/>
            </w:tcBorders>
            <w:vAlign w:val="bottom"/>
          </w:tcPr>
          <w:p w14:paraId="2D37BE35" w14:textId="04815E12"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rPr>
            </w:pPr>
            <w:r w:rsidRPr="00F80049">
              <w:rPr>
                <w:rFonts w:ascii="Browallia New" w:hAnsi="Browallia New" w:cs="Browallia New"/>
                <w:sz w:val="21"/>
                <w:szCs w:val="21"/>
                <w:lang w:val="en-GB"/>
              </w:rPr>
              <w:t>434</w:t>
            </w:r>
          </w:p>
        </w:tc>
      </w:tr>
      <w:tr w:rsidR="00EB3B91" w:rsidRPr="00F80049" w14:paraId="475EEEDC" w14:textId="77777777" w:rsidTr="00346E86">
        <w:trPr>
          <w:trHeight w:val="154"/>
          <w:tblHeader/>
          <w:jc w:val="right"/>
        </w:trPr>
        <w:tc>
          <w:tcPr>
            <w:tcW w:w="4003" w:type="dxa"/>
          </w:tcPr>
          <w:p w14:paraId="5AC880AE" w14:textId="77777777" w:rsidR="00EB3B91" w:rsidRPr="00F80049" w:rsidRDefault="00EB3B91" w:rsidP="00EB3B91">
            <w:pPr>
              <w:tabs>
                <w:tab w:val="clear" w:pos="227"/>
                <w:tab w:val="clear" w:pos="454"/>
                <w:tab w:val="clear" w:pos="680"/>
                <w:tab w:val="left" w:pos="720"/>
              </w:tabs>
              <w:spacing w:line="240" w:lineRule="auto"/>
              <w:ind w:right="432"/>
              <w:jc w:val="both"/>
              <w:rPr>
                <w:rFonts w:ascii="Browallia New" w:hAnsi="Browallia New" w:cs="Browallia New"/>
                <w:spacing w:val="-4"/>
                <w:sz w:val="21"/>
                <w:szCs w:val="21"/>
                <w:cs/>
              </w:rPr>
            </w:pPr>
          </w:p>
        </w:tc>
        <w:tc>
          <w:tcPr>
            <w:tcW w:w="1080" w:type="dxa"/>
            <w:tcBorders>
              <w:top w:val="single" w:sz="12" w:space="0" w:color="auto"/>
              <w:left w:val="nil"/>
              <w:right w:val="nil"/>
            </w:tcBorders>
          </w:tcPr>
          <w:p w14:paraId="58FD7C56" w14:textId="77777777"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p>
        </w:tc>
        <w:tc>
          <w:tcPr>
            <w:tcW w:w="250" w:type="dxa"/>
            <w:vAlign w:val="bottom"/>
          </w:tcPr>
          <w:p w14:paraId="0F97C304" w14:textId="77777777" w:rsidR="00EB3B91" w:rsidRPr="00F80049" w:rsidRDefault="00EB3B91" w:rsidP="00EB3B91">
            <w:pPr>
              <w:tabs>
                <w:tab w:val="clear" w:pos="227"/>
                <w:tab w:val="clear" w:pos="454"/>
                <w:tab w:val="clear" w:pos="680"/>
                <w:tab w:val="left" w:pos="720"/>
              </w:tabs>
              <w:spacing w:line="240" w:lineRule="auto"/>
              <w:jc w:val="right"/>
              <w:rPr>
                <w:rFonts w:ascii="Browallia New" w:hAnsi="Browallia New" w:cs="Browallia New"/>
                <w:sz w:val="21"/>
                <w:szCs w:val="21"/>
              </w:rPr>
            </w:pPr>
          </w:p>
        </w:tc>
        <w:tc>
          <w:tcPr>
            <w:tcW w:w="1046" w:type="dxa"/>
            <w:tcBorders>
              <w:top w:val="single" w:sz="12" w:space="0" w:color="auto"/>
              <w:left w:val="nil"/>
              <w:right w:val="nil"/>
            </w:tcBorders>
          </w:tcPr>
          <w:p w14:paraId="4C2126C7" w14:textId="77777777"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p>
        </w:tc>
        <w:tc>
          <w:tcPr>
            <w:tcW w:w="250" w:type="dxa"/>
            <w:vAlign w:val="center"/>
          </w:tcPr>
          <w:p w14:paraId="2ED96E38" w14:textId="77777777" w:rsidR="00EB3B91" w:rsidRPr="00F80049" w:rsidRDefault="00EB3B91" w:rsidP="00EB3B91">
            <w:pPr>
              <w:tabs>
                <w:tab w:val="clear" w:pos="227"/>
                <w:tab w:val="clear" w:pos="454"/>
                <w:tab w:val="clear" w:pos="680"/>
                <w:tab w:val="left" w:pos="720"/>
              </w:tabs>
              <w:spacing w:line="240" w:lineRule="auto"/>
              <w:ind w:right="140"/>
              <w:jc w:val="right"/>
              <w:rPr>
                <w:rFonts w:ascii="Browallia New" w:hAnsi="Browallia New" w:cs="Browallia New"/>
                <w:sz w:val="21"/>
                <w:szCs w:val="21"/>
              </w:rPr>
            </w:pPr>
          </w:p>
        </w:tc>
        <w:tc>
          <w:tcPr>
            <w:tcW w:w="1047" w:type="dxa"/>
            <w:tcBorders>
              <w:top w:val="single" w:sz="12" w:space="0" w:color="auto"/>
              <w:left w:val="nil"/>
              <w:right w:val="nil"/>
            </w:tcBorders>
            <w:vAlign w:val="center"/>
          </w:tcPr>
          <w:p w14:paraId="66663096" w14:textId="77777777"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p>
        </w:tc>
        <w:tc>
          <w:tcPr>
            <w:tcW w:w="250" w:type="dxa"/>
            <w:vAlign w:val="center"/>
          </w:tcPr>
          <w:p w14:paraId="7962C6F3" w14:textId="77777777" w:rsidR="00EB3B91" w:rsidRPr="00F80049" w:rsidRDefault="00EB3B91" w:rsidP="00EB3B91">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1050" w:type="dxa"/>
            <w:tcBorders>
              <w:top w:val="single" w:sz="12" w:space="0" w:color="auto"/>
            </w:tcBorders>
            <w:vAlign w:val="center"/>
          </w:tcPr>
          <w:p w14:paraId="5D775E06" w14:textId="77777777"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rPr>
            </w:pPr>
          </w:p>
        </w:tc>
      </w:tr>
      <w:tr w:rsidR="00EB3B91" w:rsidRPr="00F80049" w14:paraId="509A5947" w14:textId="77777777" w:rsidTr="00C07995">
        <w:trPr>
          <w:trHeight w:val="113"/>
          <w:tblHeader/>
          <w:jc w:val="right"/>
        </w:trPr>
        <w:tc>
          <w:tcPr>
            <w:tcW w:w="4003" w:type="dxa"/>
          </w:tcPr>
          <w:p w14:paraId="5691C826" w14:textId="0CA69AAD" w:rsidR="00EB3B91" w:rsidRPr="00F80049" w:rsidRDefault="00EB3B91" w:rsidP="00EB3B91">
            <w:pPr>
              <w:tabs>
                <w:tab w:val="clear" w:pos="227"/>
                <w:tab w:val="clear" w:pos="454"/>
                <w:tab w:val="clear" w:pos="680"/>
                <w:tab w:val="left" w:pos="720"/>
              </w:tabs>
              <w:spacing w:line="240" w:lineRule="auto"/>
              <w:ind w:right="-2"/>
              <w:jc w:val="both"/>
              <w:rPr>
                <w:rFonts w:ascii="Browallia New" w:hAnsi="Browallia New" w:cs="Browallia New"/>
                <w:sz w:val="21"/>
                <w:szCs w:val="21"/>
              </w:rPr>
            </w:pPr>
            <w:r w:rsidRPr="00F80049">
              <w:rPr>
                <w:rFonts w:ascii="Browallia New" w:hAnsi="Browallia New" w:cs="Browallia New"/>
                <w:sz w:val="21"/>
                <w:szCs w:val="21"/>
                <w:cs/>
              </w:rPr>
              <w:t>อาคาร</w:t>
            </w:r>
            <w:r w:rsidRPr="00F80049">
              <w:rPr>
                <w:rFonts w:ascii="Browallia New" w:hAnsi="Browallia New" w:cs="Browallia New"/>
                <w:sz w:val="21"/>
                <w:szCs w:val="21"/>
              </w:rPr>
              <w:t xml:space="preserve"> </w:t>
            </w:r>
            <w:r w:rsidRPr="00F80049">
              <w:rPr>
                <w:rFonts w:ascii="Browallia New" w:hAnsi="Browallia New" w:cs="Browallia New"/>
                <w:sz w:val="21"/>
                <w:szCs w:val="21"/>
                <w:cs/>
              </w:rPr>
              <w:t>อุปกรณ์</w:t>
            </w:r>
            <w:r w:rsidRPr="00F80049">
              <w:rPr>
                <w:rFonts w:ascii="Browallia New" w:hAnsi="Browallia New" w:cs="Browallia New"/>
                <w:sz w:val="21"/>
                <w:szCs w:val="21"/>
              </w:rPr>
              <w:t xml:space="preserve"> </w:t>
            </w:r>
            <w:r w:rsidRPr="00F80049">
              <w:rPr>
                <w:rFonts w:ascii="Browallia New" w:hAnsi="Browallia New" w:cs="Browallia New"/>
                <w:sz w:val="21"/>
                <w:szCs w:val="21"/>
                <w:cs/>
              </w:rPr>
              <w:t>และยานพาหนะคิดค่าเสื่อมราคาเต็มมูลค่า</w:t>
            </w:r>
          </w:p>
          <w:p w14:paraId="4FD91083" w14:textId="0AD287DE" w:rsidR="00EB3B91" w:rsidRPr="00F80049" w:rsidRDefault="00EB3B91" w:rsidP="00EB3B91">
            <w:pPr>
              <w:tabs>
                <w:tab w:val="clear" w:pos="227"/>
                <w:tab w:val="clear" w:pos="454"/>
                <w:tab w:val="clear" w:pos="680"/>
                <w:tab w:val="left" w:pos="720"/>
              </w:tabs>
              <w:spacing w:line="240" w:lineRule="auto"/>
              <w:ind w:right="-2"/>
              <w:jc w:val="both"/>
              <w:rPr>
                <w:rFonts w:ascii="Browallia New" w:hAnsi="Browallia New" w:cs="Browallia New"/>
                <w:spacing w:val="-4"/>
                <w:sz w:val="21"/>
                <w:szCs w:val="21"/>
                <w:cs/>
              </w:rPr>
            </w:pPr>
            <w:r w:rsidRPr="00F80049">
              <w:rPr>
                <w:rFonts w:ascii="Browallia New" w:hAnsi="Browallia New" w:cs="Browallia New"/>
                <w:sz w:val="21"/>
                <w:szCs w:val="21"/>
              </w:rPr>
              <w:t xml:space="preserve">   </w:t>
            </w:r>
            <w:r w:rsidRPr="00F80049">
              <w:rPr>
                <w:rFonts w:ascii="Browallia New" w:hAnsi="Browallia New" w:cs="Browallia New"/>
                <w:sz w:val="21"/>
                <w:szCs w:val="21"/>
                <w:cs/>
              </w:rPr>
              <w:t>แล้วแต่ยังคงใช้งานอยู่</w:t>
            </w:r>
          </w:p>
        </w:tc>
        <w:tc>
          <w:tcPr>
            <w:tcW w:w="1080" w:type="dxa"/>
            <w:tcBorders>
              <w:left w:val="nil"/>
              <w:bottom w:val="single" w:sz="12" w:space="0" w:color="auto"/>
              <w:right w:val="nil"/>
            </w:tcBorders>
            <w:vAlign w:val="bottom"/>
          </w:tcPr>
          <w:p w14:paraId="555B516C" w14:textId="6BB927DF" w:rsidR="00EB3B91" w:rsidRPr="009E397E" w:rsidRDefault="000A7CC0"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rPr>
            </w:pPr>
            <w:r>
              <w:rPr>
                <w:rFonts w:ascii="Browallia New" w:hAnsi="Browallia New" w:cs="Browallia New"/>
                <w:sz w:val="21"/>
                <w:szCs w:val="21"/>
                <w:lang w:val="en-GB"/>
              </w:rPr>
              <w:t>701</w:t>
            </w:r>
          </w:p>
        </w:tc>
        <w:tc>
          <w:tcPr>
            <w:tcW w:w="250" w:type="dxa"/>
            <w:vAlign w:val="bottom"/>
          </w:tcPr>
          <w:p w14:paraId="2B4F824A" w14:textId="77777777" w:rsidR="00EB3B91" w:rsidRPr="00F80049" w:rsidRDefault="00EB3B91" w:rsidP="00EB3B91">
            <w:pPr>
              <w:tabs>
                <w:tab w:val="clear" w:pos="227"/>
                <w:tab w:val="clear" w:pos="454"/>
                <w:tab w:val="clear" w:pos="680"/>
                <w:tab w:val="left" w:pos="720"/>
              </w:tabs>
              <w:spacing w:line="240" w:lineRule="auto"/>
              <w:jc w:val="right"/>
              <w:rPr>
                <w:rFonts w:ascii="Browallia New" w:hAnsi="Browallia New" w:cs="Browallia New"/>
                <w:sz w:val="21"/>
                <w:szCs w:val="21"/>
              </w:rPr>
            </w:pPr>
          </w:p>
        </w:tc>
        <w:tc>
          <w:tcPr>
            <w:tcW w:w="1046" w:type="dxa"/>
            <w:tcBorders>
              <w:left w:val="nil"/>
              <w:bottom w:val="single" w:sz="12" w:space="0" w:color="auto"/>
              <w:right w:val="nil"/>
            </w:tcBorders>
            <w:vAlign w:val="bottom"/>
          </w:tcPr>
          <w:p w14:paraId="2446137F" w14:textId="1DB5AAD9" w:rsidR="00EB3B91" w:rsidRPr="00F80049" w:rsidRDefault="00EB3B91"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r w:rsidRPr="00F80049">
              <w:rPr>
                <w:rFonts w:ascii="Browallia New" w:hAnsi="Browallia New" w:cs="Browallia New"/>
                <w:sz w:val="21"/>
                <w:szCs w:val="21"/>
                <w:lang w:val="en-GB"/>
              </w:rPr>
              <w:t>692</w:t>
            </w:r>
          </w:p>
        </w:tc>
        <w:tc>
          <w:tcPr>
            <w:tcW w:w="250" w:type="dxa"/>
            <w:vAlign w:val="center"/>
          </w:tcPr>
          <w:p w14:paraId="2F66B4F9" w14:textId="77777777" w:rsidR="00EB3B91" w:rsidRPr="00F80049" w:rsidRDefault="00EB3B91" w:rsidP="00EB3B91">
            <w:pPr>
              <w:tabs>
                <w:tab w:val="clear" w:pos="227"/>
                <w:tab w:val="clear" w:pos="454"/>
                <w:tab w:val="clear" w:pos="680"/>
                <w:tab w:val="left" w:pos="720"/>
              </w:tabs>
              <w:spacing w:line="240" w:lineRule="auto"/>
              <w:ind w:right="140"/>
              <w:jc w:val="right"/>
              <w:rPr>
                <w:rFonts w:ascii="Browallia New" w:hAnsi="Browallia New" w:cs="Browallia New"/>
                <w:sz w:val="21"/>
                <w:szCs w:val="21"/>
              </w:rPr>
            </w:pPr>
          </w:p>
        </w:tc>
        <w:tc>
          <w:tcPr>
            <w:tcW w:w="1047" w:type="dxa"/>
            <w:tcBorders>
              <w:left w:val="nil"/>
              <w:bottom w:val="single" w:sz="12" w:space="0" w:color="auto"/>
              <w:right w:val="nil"/>
            </w:tcBorders>
            <w:vAlign w:val="bottom"/>
          </w:tcPr>
          <w:p w14:paraId="12397306" w14:textId="5EEA4F83" w:rsidR="00EB3B91" w:rsidRPr="00F80049" w:rsidRDefault="00C27732"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lang w:val="en-GB"/>
              </w:rPr>
            </w:pPr>
            <w:r w:rsidRPr="00E72881">
              <w:rPr>
                <w:rFonts w:ascii="Browallia New" w:hAnsi="Browallia New" w:cs="Browallia New"/>
                <w:sz w:val="21"/>
                <w:szCs w:val="21"/>
                <w:lang w:val="en-GB"/>
              </w:rPr>
              <w:t>506</w:t>
            </w:r>
          </w:p>
        </w:tc>
        <w:tc>
          <w:tcPr>
            <w:tcW w:w="250" w:type="dxa"/>
            <w:vAlign w:val="center"/>
          </w:tcPr>
          <w:p w14:paraId="40FE7A5B" w14:textId="77777777" w:rsidR="00EB3B91" w:rsidRPr="00F80049" w:rsidRDefault="00EB3B91" w:rsidP="00EB3B91">
            <w:pPr>
              <w:tabs>
                <w:tab w:val="clear" w:pos="227"/>
                <w:tab w:val="clear" w:pos="454"/>
                <w:tab w:val="clear" w:pos="680"/>
                <w:tab w:val="left" w:pos="720"/>
              </w:tabs>
              <w:spacing w:line="240" w:lineRule="auto"/>
              <w:ind w:right="40"/>
              <w:jc w:val="right"/>
              <w:rPr>
                <w:rFonts w:ascii="Browallia New" w:hAnsi="Browallia New" w:cs="Browallia New"/>
                <w:sz w:val="21"/>
                <w:szCs w:val="21"/>
              </w:rPr>
            </w:pPr>
          </w:p>
        </w:tc>
        <w:tc>
          <w:tcPr>
            <w:tcW w:w="1050" w:type="dxa"/>
            <w:tcBorders>
              <w:bottom w:val="single" w:sz="12" w:space="0" w:color="auto"/>
            </w:tcBorders>
            <w:vAlign w:val="bottom"/>
          </w:tcPr>
          <w:p w14:paraId="7DA8D257" w14:textId="706C4948" w:rsidR="00EB3B91" w:rsidRPr="00F80049" w:rsidRDefault="003F1336" w:rsidP="00EB3B91">
            <w:pPr>
              <w:tabs>
                <w:tab w:val="clear" w:pos="227"/>
                <w:tab w:val="clear" w:pos="454"/>
                <w:tab w:val="clear" w:pos="680"/>
                <w:tab w:val="clear" w:pos="907"/>
                <w:tab w:val="left" w:pos="528"/>
                <w:tab w:val="left" w:pos="618"/>
              </w:tabs>
              <w:spacing w:line="240" w:lineRule="auto"/>
              <w:ind w:right="-24"/>
              <w:jc w:val="right"/>
              <w:rPr>
                <w:rFonts w:ascii="Browallia New" w:hAnsi="Browallia New" w:cs="Browallia New"/>
                <w:sz w:val="21"/>
                <w:szCs w:val="21"/>
              </w:rPr>
            </w:pPr>
            <w:r w:rsidRPr="003F1336">
              <w:rPr>
                <w:rFonts w:ascii="Browallia New" w:hAnsi="Browallia New" w:cs="Browallia New" w:hint="cs"/>
                <w:sz w:val="21"/>
                <w:szCs w:val="21"/>
              </w:rPr>
              <w:t>504</w:t>
            </w:r>
          </w:p>
        </w:tc>
      </w:tr>
    </w:tbl>
    <w:p w14:paraId="7F716184" w14:textId="679485A8" w:rsidR="00243293" w:rsidRPr="00BB47A8" w:rsidRDefault="00243293" w:rsidP="007F3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pacing w:val="-2"/>
          <w:sz w:val="24"/>
          <w:szCs w:val="24"/>
        </w:rPr>
      </w:pPr>
    </w:p>
    <w:p w14:paraId="47D861E9" w14:textId="3EAE1D91" w:rsidR="00A41DA7" w:rsidRPr="00B21476" w:rsidRDefault="00B92C4D"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21476">
        <w:rPr>
          <w:rFonts w:ascii="Browallia New" w:hAnsi="Browallia New" w:cs="Browallia New"/>
          <w:b/>
          <w:bCs/>
          <w:sz w:val="28"/>
          <w:szCs w:val="28"/>
          <w:cs/>
          <w:lang w:val="en-GB"/>
        </w:rPr>
        <w:t>สินทรัพย์สิทธิการใช้</w:t>
      </w:r>
      <w:r w:rsidR="00991D7F" w:rsidRPr="00B21476">
        <w:rPr>
          <w:rFonts w:ascii="Browallia New" w:hAnsi="Browallia New" w:cs="Browallia New"/>
          <w:b/>
          <w:bCs/>
          <w:sz w:val="28"/>
          <w:szCs w:val="28"/>
        </w:rPr>
        <w:t xml:space="preserve"> - </w:t>
      </w:r>
      <w:r w:rsidR="00991D7F" w:rsidRPr="00B21476">
        <w:rPr>
          <w:rFonts w:ascii="Browallia New" w:hAnsi="Browallia New" w:cs="Browallia New" w:hint="cs"/>
          <w:b/>
          <w:bCs/>
          <w:sz w:val="28"/>
          <w:szCs w:val="28"/>
          <w:cs/>
        </w:rPr>
        <w:t>สุทธิ</w:t>
      </w:r>
    </w:p>
    <w:p w14:paraId="2340D54D" w14:textId="3B01B784" w:rsidR="00A41DA7" w:rsidRPr="00C07995" w:rsidRDefault="00A41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tbl>
      <w:tblPr>
        <w:tblW w:w="9081" w:type="dxa"/>
        <w:tblInd w:w="279" w:type="dxa"/>
        <w:tblLayout w:type="fixed"/>
        <w:tblCellMar>
          <w:left w:w="115" w:type="dxa"/>
          <w:right w:w="115" w:type="dxa"/>
        </w:tblCellMar>
        <w:tblLook w:val="0000" w:firstRow="0" w:lastRow="0" w:firstColumn="0" w:lastColumn="0" w:noHBand="0" w:noVBand="0"/>
      </w:tblPr>
      <w:tblGrid>
        <w:gridCol w:w="2511"/>
        <w:gridCol w:w="810"/>
        <w:gridCol w:w="810"/>
        <w:gridCol w:w="810"/>
        <w:gridCol w:w="810"/>
        <w:gridCol w:w="810"/>
        <w:gridCol w:w="810"/>
        <w:gridCol w:w="810"/>
        <w:gridCol w:w="900"/>
      </w:tblGrid>
      <w:tr w:rsidR="00EA0B7D" w:rsidRPr="009C11BA" w14:paraId="042A1F74" w14:textId="77777777" w:rsidTr="0041046B">
        <w:trPr>
          <w:cantSplit/>
          <w:trHeight w:val="20"/>
          <w:tblHeader/>
        </w:trPr>
        <w:tc>
          <w:tcPr>
            <w:tcW w:w="2511" w:type="dxa"/>
            <w:vAlign w:val="bottom"/>
          </w:tcPr>
          <w:p w14:paraId="5CE959C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tcPr>
          <w:p w14:paraId="4A38FDB9" w14:textId="77777777" w:rsidR="00EA0B7D" w:rsidRPr="009C11BA" w:rsidRDefault="00EA0B7D" w:rsidP="000F638C">
            <w:pPr>
              <w:spacing w:line="240" w:lineRule="auto"/>
              <w:ind w:right="-36"/>
              <w:jc w:val="right"/>
              <w:rPr>
                <w:rFonts w:ascii="Browallia New" w:hAnsi="Browallia New" w:cs="Browallia New"/>
                <w:snapToGrid w:val="0"/>
                <w:color w:val="000000"/>
                <w:cs/>
                <w:lang w:eastAsia="th-TH"/>
              </w:rPr>
            </w:pPr>
          </w:p>
        </w:tc>
        <w:tc>
          <w:tcPr>
            <w:tcW w:w="5760" w:type="dxa"/>
            <w:gridSpan w:val="7"/>
            <w:vAlign w:val="bottom"/>
          </w:tcPr>
          <w:p w14:paraId="0C3C6638" w14:textId="66FE70C4" w:rsidR="00EA0B7D" w:rsidRPr="009C11BA" w:rsidRDefault="00EA0B7D" w:rsidP="000F638C">
            <w:pPr>
              <w:spacing w:line="240" w:lineRule="auto"/>
              <w:ind w:right="-36"/>
              <w:jc w:val="right"/>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(หน่วย</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w:t>
            </w: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พันบาท)</w:t>
            </w:r>
          </w:p>
        </w:tc>
      </w:tr>
      <w:tr w:rsidR="00582478" w:rsidRPr="009C11BA" w14:paraId="1D33D1F8" w14:textId="77777777" w:rsidTr="0041046B">
        <w:trPr>
          <w:cantSplit/>
          <w:trHeight w:val="20"/>
          <w:tblHeader/>
        </w:trPr>
        <w:tc>
          <w:tcPr>
            <w:tcW w:w="2511" w:type="dxa"/>
            <w:vAlign w:val="bottom"/>
          </w:tcPr>
          <w:p w14:paraId="1CCB5CCE" w14:textId="77777777" w:rsidR="00582478" w:rsidRPr="009C11BA" w:rsidRDefault="00582478" w:rsidP="000F638C">
            <w:pPr>
              <w:spacing w:line="240" w:lineRule="auto"/>
              <w:ind w:left="162" w:right="-36" w:hanging="162"/>
              <w:jc w:val="center"/>
              <w:rPr>
                <w:rFonts w:ascii="Browallia New" w:hAnsi="Browallia New" w:cs="Browallia New"/>
                <w:snapToGrid w:val="0"/>
                <w:color w:val="000000"/>
                <w:cs/>
                <w:lang w:eastAsia="th-TH"/>
              </w:rPr>
            </w:pPr>
          </w:p>
        </w:tc>
        <w:tc>
          <w:tcPr>
            <w:tcW w:w="3240" w:type="dxa"/>
            <w:gridSpan w:val="4"/>
            <w:vAlign w:val="bottom"/>
          </w:tcPr>
          <w:p w14:paraId="3DEF55FC" w14:textId="2160F9C9" w:rsidR="00582478" w:rsidRPr="009C11BA" w:rsidRDefault="00582478"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งบการเงินรวม</w:t>
            </w:r>
          </w:p>
        </w:tc>
        <w:tc>
          <w:tcPr>
            <w:tcW w:w="3330" w:type="dxa"/>
            <w:gridSpan w:val="4"/>
          </w:tcPr>
          <w:p w14:paraId="5B531404" w14:textId="65B1D8C7" w:rsidR="00582478" w:rsidRPr="009C11BA" w:rsidRDefault="00582478"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งบการเงินเฉพาะของบริษัท</w:t>
            </w:r>
          </w:p>
        </w:tc>
      </w:tr>
      <w:tr w:rsidR="0041046B" w:rsidRPr="009C11BA" w14:paraId="6F3A7DAA" w14:textId="77777777" w:rsidTr="00644623">
        <w:trPr>
          <w:cantSplit/>
          <w:trHeight w:val="20"/>
        </w:trPr>
        <w:tc>
          <w:tcPr>
            <w:tcW w:w="2511" w:type="dxa"/>
            <w:vAlign w:val="bottom"/>
          </w:tcPr>
          <w:p w14:paraId="6154E3BC" w14:textId="77777777" w:rsidR="00EA0B7D" w:rsidRPr="009C11BA" w:rsidRDefault="00EA0B7D" w:rsidP="000F638C">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10B1903F" w14:textId="6ADE0466"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06F7786A" w14:textId="625BB9B3"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5ED31E79" w14:textId="73EFE277" w:rsidR="00EA0B7D" w:rsidRPr="009C11BA" w:rsidRDefault="00EA0B7D" w:rsidP="000F638C">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6444E8FD" w14:textId="54CFD249" w:rsidR="00EA0B7D" w:rsidRPr="009C11BA" w:rsidRDefault="00EA0B7D" w:rsidP="000F638C">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1AFE3054" w14:textId="739B4F59" w:rsidR="00EA0B7D" w:rsidRPr="009C11BA" w:rsidRDefault="00582478" w:rsidP="00582478">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42AB145E" w14:textId="35F1DED4"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3839278D" w14:textId="2EB4564D"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03AF180E" w14:textId="575F95AC" w:rsidR="00EA0B7D" w:rsidRPr="009C11BA" w:rsidRDefault="00EA0B7D" w:rsidP="000F638C">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41046B" w:rsidRPr="009C11BA" w14:paraId="1D8B569B" w14:textId="77777777" w:rsidTr="00644623">
        <w:trPr>
          <w:cantSplit/>
          <w:trHeight w:val="20"/>
        </w:trPr>
        <w:tc>
          <w:tcPr>
            <w:tcW w:w="2511" w:type="dxa"/>
            <w:vAlign w:val="bottom"/>
          </w:tcPr>
          <w:p w14:paraId="5F0565F4" w14:textId="77777777" w:rsidR="00EA0B7D" w:rsidRPr="009C11BA" w:rsidRDefault="00EA0B7D" w:rsidP="000F638C">
            <w:pPr>
              <w:spacing w:line="240" w:lineRule="auto"/>
              <w:ind w:left="162" w:right="-36" w:hanging="162"/>
              <w:jc w:val="both"/>
              <w:rPr>
                <w:rFonts w:ascii="Browallia New" w:hAnsi="Browallia New" w:cs="Browallia New"/>
                <w:b/>
                <w:bCs/>
                <w:snapToGrid w:val="0"/>
                <w:color w:val="000000"/>
                <w:u w:val="single"/>
                <w:cs/>
                <w:lang w:eastAsia="th-TH"/>
              </w:rPr>
            </w:pPr>
            <w:r w:rsidRPr="009C11BA">
              <w:rPr>
                <w:rFonts w:ascii="Browallia New" w:hAnsi="Browallia New" w:cs="Browallia New"/>
                <w:b/>
                <w:bCs/>
                <w:snapToGrid w:val="0"/>
                <w:color w:val="000000"/>
                <w:u w:val="single"/>
                <w:cs/>
                <w:lang w:eastAsia="th-TH"/>
              </w:rPr>
              <w:t>ราคาทุน</w:t>
            </w:r>
          </w:p>
        </w:tc>
        <w:tc>
          <w:tcPr>
            <w:tcW w:w="810" w:type="dxa"/>
            <w:vAlign w:val="bottom"/>
          </w:tcPr>
          <w:p w14:paraId="6D25200C"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444B6777"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1BCD2ADB"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8F1D93E"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tcPr>
          <w:p w14:paraId="70581F62"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5528FB5F" w14:textId="7FC2D451"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810" w:type="dxa"/>
            <w:vAlign w:val="bottom"/>
          </w:tcPr>
          <w:p w14:paraId="2040480D"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c>
          <w:tcPr>
            <w:tcW w:w="900" w:type="dxa"/>
            <w:vAlign w:val="bottom"/>
          </w:tcPr>
          <w:p w14:paraId="5D18DAB6" w14:textId="77777777" w:rsidR="00EA0B7D" w:rsidRPr="009C11BA" w:rsidRDefault="00EA0B7D" w:rsidP="000F638C">
            <w:pPr>
              <w:spacing w:line="240" w:lineRule="auto"/>
              <w:ind w:right="-36"/>
              <w:jc w:val="both"/>
              <w:rPr>
                <w:rFonts w:ascii="Browallia New" w:hAnsi="Browallia New" w:cs="Browallia New"/>
                <w:snapToGrid w:val="0"/>
                <w:color w:val="000000"/>
                <w:cs/>
                <w:lang w:eastAsia="th-TH"/>
              </w:rPr>
            </w:pPr>
          </w:p>
        </w:tc>
      </w:tr>
      <w:tr w:rsidR="006F2B18" w:rsidRPr="009C11BA" w14:paraId="6AA74CDB" w14:textId="77777777" w:rsidTr="00C07995">
        <w:trPr>
          <w:cantSplit/>
          <w:trHeight w:val="20"/>
        </w:trPr>
        <w:tc>
          <w:tcPr>
            <w:tcW w:w="2511" w:type="dxa"/>
            <w:vAlign w:val="bottom"/>
          </w:tcPr>
          <w:p w14:paraId="7C30E48D" w14:textId="2526352B"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7ABCFC2A" w14:textId="794CFF56" w:rsidR="006F2B18" w:rsidRPr="009C11BA"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18,028</w:t>
            </w:r>
          </w:p>
        </w:tc>
        <w:tc>
          <w:tcPr>
            <w:tcW w:w="810" w:type="dxa"/>
            <w:vAlign w:val="bottom"/>
          </w:tcPr>
          <w:p w14:paraId="3F22DCB5" w14:textId="19EC7789" w:rsidR="006F2B18" w:rsidRPr="009C11BA"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77,943</w:t>
            </w:r>
          </w:p>
        </w:tc>
        <w:tc>
          <w:tcPr>
            <w:tcW w:w="810" w:type="dxa"/>
            <w:vAlign w:val="bottom"/>
          </w:tcPr>
          <w:p w14:paraId="3779D290" w14:textId="1FB28ED3" w:rsidR="006F2B18" w:rsidRPr="009C11BA"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17,503</w:t>
            </w:r>
          </w:p>
        </w:tc>
        <w:tc>
          <w:tcPr>
            <w:tcW w:w="810" w:type="dxa"/>
            <w:vAlign w:val="bottom"/>
          </w:tcPr>
          <w:p w14:paraId="578FAABD" w14:textId="201DF624" w:rsidR="006F2B18" w:rsidRPr="009C11BA"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113,474</w:t>
            </w:r>
          </w:p>
        </w:tc>
        <w:tc>
          <w:tcPr>
            <w:tcW w:w="810" w:type="dxa"/>
          </w:tcPr>
          <w:p w14:paraId="61310F83" w14:textId="3878937A"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3,048</w:t>
            </w:r>
          </w:p>
        </w:tc>
        <w:tc>
          <w:tcPr>
            <w:tcW w:w="810" w:type="dxa"/>
            <w:vAlign w:val="bottom"/>
          </w:tcPr>
          <w:p w14:paraId="3D7DE411" w14:textId="04BE8558"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341,311</w:t>
            </w:r>
          </w:p>
        </w:tc>
        <w:tc>
          <w:tcPr>
            <w:tcW w:w="810" w:type="dxa"/>
            <w:vAlign w:val="bottom"/>
          </w:tcPr>
          <w:p w14:paraId="21A33812" w14:textId="1C0E222A"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325678">
              <w:rPr>
                <w:rFonts w:ascii="Browallia New" w:hAnsi="Browallia New" w:cs="Browallia New"/>
                <w:snapToGrid w:val="0"/>
                <w:color w:val="000000"/>
                <w:lang w:eastAsia="th-TH"/>
              </w:rPr>
              <w:t>15,397</w:t>
            </w:r>
          </w:p>
        </w:tc>
        <w:tc>
          <w:tcPr>
            <w:tcW w:w="900" w:type="dxa"/>
            <w:vAlign w:val="bottom"/>
          </w:tcPr>
          <w:p w14:paraId="0DAAC07E" w14:textId="65416AA4" w:rsidR="006F2B18" w:rsidRPr="00325678" w:rsidRDefault="006F2B18" w:rsidP="006F2B18">
            <w:pPr>
              <w:spacing w:line="240" w:lineRule="auto"/>
              <w:ind w:right="-36"/>
              <w:jc w:val="right"/>
              <w:rPr>
                <w:rFonts w:ascii="Browallia New" w:hAnsi="Browallia New" w:cs="Browallia New"/>
                <w:snapToGrid w:val="0"/>
                <w:color w:val="000000"/>
                <w:cs/>
                <w:lang w:eastAsia="th-TH"/>
              </w:rPr>
            </w:pPr>
            <w:r w:rsidRPr="00325678">
              <w:rPr>
                <w:rFonts w:ascii="Browallia New" w:hAnsi="Browallia New" w:cs="Browallia New"/>
                <w:snapToGrid w:val="0"/>
                <w:color w:val="000000"/>
                <w:lang w:eastAsia="th-TH"/>
              </w:rPr>
              <w:t>359,756</w:t>
            </w:r>
          </w:p>
        </w:tc>
      </w:tr>
      <w:tr w:rsidR="006F2B18" w:rsidRPr="009C11BA" w14:paraId="0FAE61D9" w14:textId="77777777" w:rsidTr="006160B6">
        <w:trPr>
          <w:cantSplit/>
          <w:trHeight w:val="20"/>
        </w:trPr>
        <w:tc>
          <w:tcPr>
            <w:tcW w:w="2511" w:type="dxa"/>
            <w:vAlign w:val="bottom"/>
          </w:tcPr>
          <w:p w14:paraId="7CF5BE5D" w14:textId="0803EF88"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7A94FBD4" w14:textId="19A4F710"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2,050</w:t>
            </w:r>
          </w:p>
        </w:tc>
        <w:tc>
          <w:tcPr>
            <w:tcW w:w="810" w:type="dxa"/>
            <w:vAlign w:val="bottom"/>
          </w:tcPr>
          <w:p w14:paraId="408DF292" w14:textId="68A6E059"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5,286</w:t>
            </w:r>
          </w:p>
        </w:tc>
        <w:tc>
          <w:tcPr>
            <w:tcW w:w="810" w:type="dxa"/>
          </w:tcPr>
          <w:p w14:paraId="209F9CF0" w14:textId="64F9B7BB"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6546B1F" w14:textId="5B0A755F"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7,336</w:t>
            </w:r>
          </w:p>
        </w:tc>
        <w:tc>
          <w:tcPr>
            <w:tcW w:w="810" w:type="dxa"/>
          </w:tcPr>
          <w:p w14:paraId="0F9E4621" w14:textId="3B45A1B1"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957</w:t>
            </w:r>
          </w:p>
        </w:tc>
        <w:tc>
          <w:tcPr>
            <w:tcW w:w="810" w:type="dxa"/>
            <w:vAlign w:val="bottom"/>
          </w:tcPr>
          <w:p w14:paraId="45F50680" w14:textId="7958D784"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3,015</w:t>
            </w:r>
          </w:p>
        </w:tc>
        <w:tc>
          <w:tcPr>
            <w:tcW w:w="810" w:type="dxa"/>
          </w:tcPr>
          <w:p w14:paraId="64074446" w14:textId="6050E973"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05D3213A" w14:textId="1B18BC6B"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w:t>
            </w:r>
            <w:r>
              <w:rPr>
                <w:rFonts w:ascii="Browallia New" w:hAnsi="Browallia New" w:cs="Browallia New"/>
                <w:snapToGrid w:val="0"/>
                <w:color w:val="000000"/>
                <w:lang w:eastAsia="th-TH"/>
              </w:rPr>
              <w:t>972</w:t>
            </w:r>
          </w:p>
        </w:tc>
      </w:tr>
      <w:tr w:rsidR="006F2B18" w:rsidRPr="009C11BA" w14:paraId="04652CE9" w14:textId="77777777" w:rsidTr="00C07995">
        <w:trPr>
          <w:cantSplit/>
          <w:trHeight w:val="20"/>
        </w:trPr>
        <w:tc>
          <w:tcPr>
            <w:tcW w:w="2511" w:type="dxa"/>
            <w:vAlign w:val="bottom"/>
          </w:tcPr>
          <w:p w14:paraId="1A08EFAD" w14:textId="77777777"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3F2E8925" w14:textId="63DF8D52"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7750367E" w14:textId="1F010DF8"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c>
          <w:tcPr>
            <w:tcW w:w="810" w:type="dxa"/>
            <w:vAlign w:val="bottom"/>
          </w:tcPr>
          <w:p w14:paraId="5B4768BF" w14:textId="0681A64F"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(96)</w:t>
            </w:r>
          </w:p>
        </w:tc>
        <w:tc>
          <w:tcPr>
            <w:tcW w:w="810" w:type="dxa"/>
            <w:vAlign w:val="bottom"/>
          </w:tcPr>
          <w:p w14:paraId="5D8A53A8" w14:textId="36D5D58E"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EB83FEE" w14:textId="446E6C8C"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r>
              <w:rPr>
                <w:rFonts w:ascii="Browallia New" w:hAnsi="Browallia New" w:cs="Browallia New"/>
                <w:snapToGrid w:val="0"/>
                <w:color w:val="000000"/>
                <w:lang w:eastAsia="th-TH"/>
              </w:rPr>
              <w:t>52</w:t>
            </w:r>
            <w:r w:rsidRPr="00AC1CAE">
              <w:rPr>
                <w:rFonts w:ascii="Browallia New" w:hAnsi="Browallia New" w:cs="Browallia New"/>
                <w:snapToGrid w:val="0"/>
                <w:color w:val="000000"/>
                <w:lang w:eastAsia="th-TH"/>
              </w:rPr>
              <w:t>)</w:t>
            </w:r>
          </w:p>
        </w:tc>
        <w:tc>
          <w:tcPr>
            <w:tcW w:w="810" w:type="dxa"/>
            <w:vAlign w:val="bottom"/>
          </w:tcPr>
          <w:p w14:paraId="1D795685" w14:textId="5B470708"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c>
          <w:tcPr>
            <w:tcW w:w="810" w:type="dxa"/>
            <w:vAlign w:val="bottom"/>
          </w:tcPr>
          <w:p w14:paraId="52F8E39D" w14:textId="4EE5A562"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3140D9D3" w14:textId="5B067485"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1FF13AB0" w14:textId="21B0FCF1"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44</w:t>
            </w:r>
          </w:p>
        </w:tc>
      </w:tr>
      <w:tr w:rsidR="006F2B18" w:rsidRPr="009C11BA" w14:paraId="2783F953" w14:textId="77777777" w:rsidTr="006160B6">
        <w:trPr>
          <w:cantSplit/>
          <w:trHeight w:val="20"/>
        </w:trPr>
        <w:tc>
          <w:tcPr>
            <w:tcW w:w="2511" w:type="dxa"/>
            <w:vAlign w:val="bottom"/>
          </w:tcPr>
          <w:p w14:paraId="1FD31B42" w14:textId="70C1AE85"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00C964BC" w14:textId="1DE46F3D"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92A24C9" w14:textId="5F8C27C9"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70D21E77" w14:textId="1EDF45CE"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810" w:type="dxa"/>
            <w:vAlign w:val="bottom"/>
          </w:tcPr>
          <w:p w14:paraId="47E7B2AB" w14:textId="7685A602" w:rsidR="006F2B18" w:rsidRPr="009C11BA"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810" w:type="dxa"/>
          </w:tcPr>
          <w:p w14:paraId="1EBE1248" w14:textId="003E8115"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tcPr>
          <w:p w14:paraId="7CD0048E" w14:textId="78EABAE6"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534BC8D3" w14:textId="6010F334"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c>
          <w:tcPr>
            <w:tcW w:w="900" w:type="dxa"/>
            <w:vAlign w:val="bottom"/>
          </w:tcPr>
          <w:p w14:paraId="1D642FA1" w14:textId="054EFE77" w:rsidR="006F2B18" w:rsidRPr="00325678"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(1,565)</w:t>
            </w:r>
          </w:p>
        </w:tc>
      </w:tr>
      <w:tr w:rsidR="006F2B18" w:rsidRPr="009C11BA" w14:paraId="07019001" w14:textId="77777777" w:rsidTr="006160B6">
        <w:trPr>
          <w:cantSplit/>
          <w:trHeight w:val="20"/>
        </w:trPr>
        <w:tc>
          <w:tcPr>
            <w:tcW w:w="2511" w:type="dxa"/>
            <w:vAlign w:val="bottom"/>
          </w:tcPr>
          <w:p w14:paraId="23C8657A" w14:textId="3137D0F6"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59E9D0FC" w14:textId="4284D646" w:rsidR="006F2B18" w:rsidRPr="009C11BA"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7A034150" w14:textId="7D1D1A5C" w:rsidR="006F2B18" w:rsidRPr="009C11BA"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(2,476)</w:t>
            </w:r>
          </w:p>
        </w:tc>
        <w:tc>
          <w:tcPr>
            <w:tcW w:w="810" w:type="dxa"/>
            <w:vAlign w:val="bottom"/>
          </w:tcPr>
          <w:p w14:paraId="69ED9E3C" w14:textId="608940F1" w:rsidR="006F2B18" w:rsidRPr="009C11BA"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5BDC4D85" w14:textId="0C8D51C5" w:rsidR="006F2B18" w:rsidRPr="009C11BA"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(2,476)</w:t>
            </w:r>
          </w:p>
        </w:tc>
        <w:tc>
          <w:tcPr>
            <w:tcW w:w="810" w:type="dxa"/>
            <w:vAlign w:val="bottom"/>
          </w:tcPr>
          <w:p w14:paraId="61A1EF5C" w14:textId="24869B7B" w:rsidR="006F2B18" w:rsidRPr="00325678"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D96CC79" w14:textId="5B0777E7" w:rsidR="006F2B18" w:rsidRPr="00325678"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(280)</w:t>
            </w:r>
          </w:p>
        </w:tc>
        <w:tc>
          <w:tcPr>
            <w:tcW w:w="810" w:type="dxa"/>
          </w:tcPr>
          <w:p w14:paraId="0D2EF9AE" w14:textId="488FB7ED" w:rsidR="006F2B18" w:rsidRPr="00325678"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tcPr>
          <w:p w14:paraId="5E2D32C5" w14:textId="4C8FE539" w:rsidR="006F2B18" w:rsidRPr="00325678"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(280)</w:t>
            </w:r>
          </w:p>
        </w:tc>
      </w:tr>
      <w:tr w:rsidR="006F2B18" w:rsidRPr="009C11BA" w14:paraId="15701BB3" w14:textId="77777777" w:rsidTr="0041046B">
        <w:trPr>
          <w:cantSplit/>
          <w:trHeight w:val="20"/>
        </w:trPr>
        <w:tc>
          <w:tcPr>
            <w:tcW w:w="2511" w:type="dxa"/>
            <w:vAlign w:val="bottom"/>
          </w:tcPr>
          <w:p w14:paraId="236825EB" w14:textId="35588B19"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6D83612A" w14:textId="4759ABA6" w:rsidR="006F2B18" w:rsidRPr="009C11BA"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20,122</w:t>
            </w:r>
          </w:p>
        </w:tc>
        <w:tc>
          <w:tcPr>
            <w:tcW w:w="810" w:type="dxa"/>
            <w:vAlign w:val="bottom"/>
          </w:tcPr>
          <w:p w14:paraId="64337C52" w14:textId="561AE761" w:rsidR="006F2B18" w:rsidRPr="009C11BA"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80,657</w:t>
            </w:r>
          </w:p>
        </w:tc>
        <w:tc>
          <w:tcPr>
            <w:tcW w:w="810" w:type="dxa"/>
            <w:vAlign w:val="bottom"/>
          </w:tcPr>
          <w:p w14:paraId="26353D91" w14:textId="612B598A" w:rsidR="006F2B18" w:rsidRPr="009C11BA"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15,938</w:t>
            </w:r>
          </w:p>
        </w:tc>
        <w:tc>
          <w:tcPr>
            <w:tcW w:w="810" w:type="dxa"/>
            <w:vAlign w:val="bottom"/>
          </w:tcPr>
          <w:p w14:paraId="6387AD1B" w14:textId="5716F326" w:rsidR="006F2B18" w:rsidRPr="009C11BA"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w:t>
            </w:r>
            <w:r>
              <w:rPr>
                <w:rFonts w:ascii="Browallia New" w:hAnsi="Browallia New" w:cs="Browallia New"/>
                <w:snapToGrid w:val="0"/>
                <w:color w:val="000000"/>
                <w:lang w:eastAsia="th-TH"/>
              </w:rPr>
              <w:t>6,717</w:t>
            </w:r>
          </w:p>
        </w:tc>
        <w:tc>
          <w:tcPr>
            <w:tcW w:w="810" w:type="dxa"/>
          </w:tcPr>
          <w:p w14:paraId="5E3445E5" w14:textId="267AE7DA" w:rsidR="006F2B18" w:rsidRPr="00325678"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4,049</w:t>
            </w:r>
          </w:p>
        </w:tc>
        <w:tc>
          <w:tcPr>
            <w:tcW w:w="810" w:type="dxa"/>
            <w:vAlign w:val="bottom"/>
          </w:tcPr>
          <w:p w14:paraId="55923775" w14:textId="541D5103"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344,046</w:t>
            </w:r>
          </w:p>
        </w:tc>
        <w:tc>
          <w:tcPr>
            <w:tcW w:w="810" w:type="dxa"/>
            <w:vAlign w:val="bottom"/>
          </w:tcPr>
          <w:p w14:paraId="656672C5" w14:textId="03B9D07C"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13,832</w:t>
            </w:r>
          </w:p>
        </w:tc>
        <w:tc>
          <w:tcPr>
            <w:tcW w:w="900" w:type="dxa"/>
            <w:vAlign w:val="bottom"/>
          </w:tcPr>
          <w:p w14:paraId="264DE5A8" w14:textId="0A7FEA36" w:rsidR="006F2B18" w:rsidRPr="00325678"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36</w:t>
            </w:r>
            <w:r>
              <w:rPr>
                <w:rFonts w:ascii="Browallia New" w:hAnsi="Browallia New" w:cs="Browallia New"/>
                <w:snapToGrid w:val="0"/>
                <w:color w:val="000000"/>
                <w:lang w:eastAsia="th-TH"/>
              </w:rPr>
              <w:t>1,927</w:t>
            </w:r>
          </w:p>
        </w:tc>
      </w:tr>
      <w:tr w:rsidR="006F2B18" w:rsidRPr="009C11BA" w14:paraId="1AA2BF42" w14:textId="77777777">
        <w:trPr>
          <w:cantSplit/>
          <w:trHeight w:val="20"/>
        </w:trPr>
        <w:tc>
          <w:tcPr>
            <w:tcW w:w="2511" w:type="dxa"/>
            <w:vAlign w:val="bottom"/>
          </w:tcPr>
          <w:p w14:paraId="1153892D" w14:textId="3312B545"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เพิ่มขึ้น</w:t>
            </w:r>
          </w:p>
        </w:tc>
        <w:tc>
          <w:tcPr>
            <w:tcW w:w="810" w:type="dxa"/>
            <w:vAlign w:val="bottom"/>
          </w:tcPr>
          <w:p w14:paraId="4CC23C25" w14:textId="61B7AF77" w:rsidR="006F2B18" w:rsidRPr="00776F52" w:rsidRDefault="00FF0F20"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7,855</w:t>
            </w:r>
          </w:p>
        </w:tc>
        <w:tc>
          <w:tcPr>
            <w:tcW w:w="810" w:type="dxa"/>
            <w:vAlign w:val="bottom"/>
          </w:tcPr>
          <w:p w14:paraId="528A2524" w14:textId="38A8E786" w:rsidR="006F2B18" w:rsidRPr="00776F52" w:rsidRDefault="00FF0F20"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12,</w:t>
            </w:r>
            <w:r w:rsidR="007A28D6" w:rsidRPr="00776F52">
              <w:rPr>
                <w:rFonts w:ascii="Browallia New" w:hAnsi="Browallia New" w:cs="Browallia New"/>
                <w:snapToGrid w:val="0"/>
                <w:color w:val="000000"/>
                <w:lang w:eastAsia="th-TH"/>
              </w:rPr>
              <w:t>659</w:t>
            </w:r>
          </w:p>
        </w:tc>
        <w:tc>
          <w:tcPr>
            <w:tcW w:w="810" w:type="dxa"/>
          </w:tcPr>
          <w:p w14:paraId="18BFBDC8" w14:textId="15AB259B"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569</w:t>
            </w:r>
          </w:p>
        </w:tc>
        <w:tc>
          <w:tcPr>
            <w:tcW w:w="810" w:type="dxa"/>
            <w:vAlign w:val="bottom"/>
          </w:tcPr>
          <w:p w14:paraId="0EE0641F" w14:textId="04D7AA51"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21,083</w:t>
            </w:r>
          </w:p>
        </w:tc>
        <w:tc>
          <w:tcPr>
            <w:tcW w:w="810" w:type="dxa"/>
          </w:tcPr>
          <w:p w14:paraId="13A29E1A" w14:textId="5E9EC52C" w:rsidR="006F2B18" w:rsidRPr="00AC1CAE" w:rsidRDefault="008B7FF6"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516DB128" w14:textId="001FC328" w:rsidR="006F2B18" w:rsidRPr="00AC1CAE" w:rsidRDefault="00992F7A"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7,540</w:t>
            </w:r>
          </w:p>
        </w:tc>
        <w:tc>
          <w:tcPr>
            <w:tcW w:w="810" w:type="dxa"/>
          </w:tcPr>
          <w:p w14:paraId="783238B3" w14:textId="5D8E7334" w:rsidR="006F2B18" w:rsidRPr="00AC1CAE" w:rsidRDefault="00992F7A" w:rsidP="006F2B18">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w:t>
            </w:r>
          </w:p>
        </w:tc>
        <w:tc>
          <w:tcPr>
            <w:tcW w:w="900" w:type="dxa"/>
            <w:vAlign w:val="bottom"/>
          </w:tcPr>
          <w:p w14:paraId="39B61DD1" w14:textId="582CEE0F" w:rsidR="006F2B18" w:rsidRPr="00AC1CAE" w:rsidRDefault="00992F7A"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11,67</w:t>
            </w:r>
            <w:r w:rsidR="00845C01">
              <w:rPr>
                <w:rFonts w:ascii="Browallia New" w:hAnsi="Browallia New" w:cs="Browallia New"/>
                <w:snapToGrid w:val="0"/>
                <w:color w:val="000000"/>
                <w:lang w:eastAsia="th-TH"/>
              </w:rPr>
              <w:t>0</w:t>
            </w:r>
          </w:p>
        </w:tc>
      </w:tr>
      <w:tr w:rsidR="006F2B18" w:rsidRPr="009C11BA" w14:paraId="5D998B17" w14:textId="77777777" w:rsidTr="003960B4">
        <w:trPr>
          <w:cantSplit/>
          <w:trHeight w:val="20"/>
        </w:trPr>
        <w:tc>
          <w:tcPr>
            <w:tcW w:w="2511" w:type="dxa"/>
            <w:vAlign w:val="bottom"/>
          </w:tcPr>
          <w:p w14:paraId="4522224E" w14:textId="77777777"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709002C4" w14:textId="5E0DA229"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5FC71775" w14:textId="60AD91B5"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73DBBFE3" w14:textId="76CC9CB8"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150</w:t>
            </w:r>
          </w:p>
        </w:tc>
        <w:tc>
          <w:tcPr>
            <w:tcW w:w="810" w:type="dxa"/>
            <w:vAlign w:val="bottom"/>
          </w:tcPr>
          <w:p w14:paraId="505D663E" w14:textId="22A530BD"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2A283F40" w14:textId="2D9D001C"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150</w:t>
            </w:r>
          </w:p>
        </w:tc>
        <w:tc>
          <w:tcPr>
            <w:tcW w:w="810" w:type="dxa"/>
            <w:vAlign w:val="bottom"/>
          </w:tcPr>
          <w:p w14:paraId="59969974" w14:textId="7DEF4613"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650F5536" w14:textId="5F603AAA"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1844E617" w14:textId="09B77E07"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263BC24B" w14:textId="5F6A8618"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r>
      <w:tr w:rsidR="006F2B18" w:rsidRPr="009C11BA" w14:paraId="5499F6CA" w14:textId="77777777">
        <w:trPr>
          <w:cantSplit/>
          <w:trHeight w:val="20"/>
        </w:trPr>
        <w:tc>
          <w:tcPr>
            <w:tcW w:w="2511" w:type="dxa"/>
            <w:vAlign w:val="bottom"/>
          </w:tcPr>
          <w:p w14:paraId="6679D502" w14:textId="4106871C"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AED9DE4" w14:textId="7B19EC03"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38CF30CF" w14:textId="2C8037FC" w:rsidR="006F2B18" w:rsidRPr="00776F52" w:rsidRDefault="007A28D6"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7F904E23" w14:textId="2541D1A3" w:rsidR="006F2B18" w:rsidRPr="00776F52" w:rsidRDefault="00A95AB0"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(5,761)</w:t>
            </w:r>
          </w:p>
        </w:tc>
        <w:tc>
          <w:tcPr>
            <w:tcW w:w="810" w:type="dxa"/>
            <w:vAlign w:val="bottom"/>
          </w:tcPr>
          <w:p w14:paraId="5E1285DB" w14:textId="632FBA94" w:rsidR="006F2B18" w:rsidRPr="00776F52" w:rsidRDefault="00A95AB0" w:rsidP="006F2B18">
            <w:pP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(5,761)</w:t>
            </w:r>
          </w:p>
        </w:tc>
        <w:tc>
          <w:tcPr>
            <w:tcW w:w="810" w:type="dxa"/>
          </w:tcPr>
          <w:p w14:paraId="210DC50A" w14:textId="14A71F5D"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tcPr>
          <w:p w14:paraId="07A60731" w14:textId="6A6AE1B0" w:rsidR="006F2B18" w:rsidRPr="00AC1CAE" w:rsidRDefault="005D2E6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076E941B" w14:textId="6CA0A53F" w:rsidR="006F2B18" w:rsidRPr="00AC1CAE" w:rsidRDefault="00B46EAA"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(3,654)</w:t>
            </w:r>
          </w:p>
        </w:tc>
        <w:tc>
          <w:tcPr>
            <w:tcW w:w="900" w:type="dxa"/>
            <w:vAlign w:val="bottom"/>
          </w:tcPr>
          <w:p w14:paraId="38349737" w14:textId="350C8CEE" w:rsidR="006F2B18" w:rsidRPr="00AC1CAE" w:rsidRDefault="00B46EAA"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(3,654)</w:t>
            </w:r>
          </w:p>
        </w:tc>
      </w:tr>
      <w:tr w:rsidR="006F2B18" w:rsidRPr="009C11BA" w14:paraId="5CC41184" w14:textId="77777777">
        <w:trPr>
          <w:cantSplit/>
          <w:trHeight w:val="20"/>
        </w:trPr>
        <w:tc>
          <w:tcPr>
            <w:tcW w:w="2511" w:type="dxa"/>
            <w:vAlign w:val="bottom"/>
          </w:tcPr>
          <w:p w14:paraId="3BEEA866" w14:textId="73103C9E"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4DBF128B" w14:textId="6A828CBC" w:rsidR="006F2B18" w:rsidRPr="00776F52" w:rsidRDefault="00A95AB0"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(10,372)</w:t>
            </w:r>
          </w:p>
        </w:tc>
        <w:tc>
          <w:tcPr>
            <w:tcW w:w="810" w:type="dxa"/>
            <w:vAlign w:val="bottom"/>
          </w:tcPr>
          <w:p w14:paraId="36372EE5" w14:textId="2ED49DA3" w:rsidR="006F2B18" w:rsidRPr="00776F52" w:rsidRDefault="00A95AB0"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r w:rsidR="000C6EB3" w:rsidRPr="00776F52">
              <w:rPr>
                <w:rFonts w:ascii="Browallia New" w:hAnsi="Browallia New" w:cs="Browallia New"/>
                <w:snapToGrid w:val="0"/>
                <w:color w:val="000000"/>
                <w:lang w:eastAsia="th-TH"/>
              </w:rPr>
              <w:t>29,619)</w:t>
            </w:r>
          </w:p>
        </w:tc>
        <w:tc>
          <w:tcPr>
            <w:tcW w:w="810" w:type="dxa"/>
            <w:vAlign w:val="bottom"/>
          </w:tcPr>
          <w:p w14:paraId="7E0EDD35" w14:textId="2DB048F0" w:rsidR="006F2B18" w:rsidRPr="00776F52" w:rsidRDefault="000C6EB3"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w:t>
            </w:r>
          </w:p>
        </w:tc>
        <w:tc>
          <w:tcPr>
            <w:tcW w:w="810" w:type="dxa"/>
            <w:vAlign w:val="bottom"/>
          </w:tcPr>
          <w:p w14:paraId="1B49282D" w14:textId="66296D45" w:rsidR="006F2B18" w:rsidRPr="00776F52" w:rsidRDefault="00D14DF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(39,99</w:t>
            </w:r>
            <w:r w:rsidR="00C61889" w:rsidRPr="00776F52">
              <w:rPr>
                <w:rFonts w:ascii="Browallia New" w:hAnsi="Browallia New" w:cs="Browallia New"/>
                <w:snapToGrid w:val="0"/>
                <w:color w:val="000000"/>
                <w:lang w:eastAsia="th-TH"/>
              </w:rPr>
              <w:t>1</w:t>
            </w:r>
            <w:r w:rsidRPr="00776F52">
              <w:rPr>
                <w:rFonts w:ascii="Browallia New" w:hAnsi="Browallia New" w:cs="Browallia New"/>
                <w:snapToGrid w:val="0"/>
                <w:color w:val="000000"/>
                <w:lang w:eastAsia="th-TH"/>
              </w:rPr>
              <w:t>)</w:t>
            </w:r>
          </w:p>
        </w:tc>
        <w:tc>
          <w:tcPr>
            <w:tcW w:w="810" w:type="dxa"/>
            <w:vAlign w:val="bottom"/>
          </w:tcPr>
          <w:p w14:paraId="60970BCE" w14:textId="5D7DC512" w:rsidR="006F2B18" w:rsidRPr="00AC1CAE" w:rsidRDefault="00B46EAA"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(4,049)</w:t>
            </w:r>
          </w:p>
        </w:tc>
        <w:tc>
          <w:tcPr>
            <w:tcW w:w="810" w:type="dxa"/>
            <w:vAlign w:val="bottom"/>
          </w:tcPr>
          <w:p w14:paraId="1DACC64A" w14:textId="643D7242" w:rsidR="006F2B18" w:rsidRPr="00AC1CAE" w:rsidRDefault="00B46EAA"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(26,004)</w:t>
            </w:r>
          </w:p>
        </w:tc>
        <w:tc>
          <w:tcPr>
            <w:tcW w:w="810" w:type="dxa"/>
          </w:tcPr>
          <w:p w14:paraId="083FC04E" w14:textId="624D2E53" w:rsidR="006F2B18" w:rsidRPr="00AC1CAE" w:rsidRDefault="00B15CAB"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10C12563" w14:textId="4880B9EA" w:rsidR="006F2B18" w:rsidRPr="00AC1CAE" w:rsidRDefault="00B15CAB"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(30,05</w:t>
            </w:r>
            <w:r w:rsidR="00EA6146">
              <w:rPr>
                <w:rFonts w:ascii="Browallia New" w:hAnsi="Browallia New" w:cs="Browallia New"/>
                <w:snapToGrid w:val="0"/>
                <w:color w:val="000000"/>
                <w:lang w:eastAsia="th-TH"/>
              </w:rPr>
              <w:t>3</w:t>
            </w:r>
            <w:r>
              <w:rPr>
                <w:rFonts w:ascii="Browallia New" w:hAnsi="Browallia New" w:cs="Browallia New"/>
                <w:snapToGrid w:val="0"/>
                <w:color w:val="000000"/>
                <w:lang w:eastAsia="th-TH"/>
              </w:rPr>
              <w:t>)</w:t>
            </w:r>
          </w:p>
        </w:tc>
      </w:tr>
      <w:tr w:rsidR="006F2B18" w:rsidRPr="009C11BA" w14:paraId="23CFFA5C" w14:textId="77777777" w:rsidTr="0041046B">
        <w:trPr>
          <w:cantSplit/>
          <w:trHeight w:val="20"/>
        </w:trPr>
        <w:tc>
          <w:tcPr>
            <w:tcW w:w="2511" w:type="dxa"/>
            <w:vAlign w:val="bottom"/>
          </w:tcPr>
          <w:p w14:paraId="319D8D1C" w14:textId="5AF760E8"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6</w:t>
            </w:r>
          </w:p>
        </w:tc>
        <w:tc>
          <w:tcPr>
            <w:tcW w:w="810" w:type="dxa"/>
            <w:vAlign w:val="bottom"/>
          </w:tcPr>
          <w:p w14:paraId="043B29F7" w14:textId="12B3ABD3" w:rsidR="006F2B18" w:rsidRPr="00776F52" w:rsidRDefault="00D14DF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17,605</w:t>
            </w:r>
          </w:p>
        </w:tc>
        <w:tc>
          <w:tcPr>
            <w:tcW w:w="810" w:type="dxa"/>
            <w:vAlign w:val="bottom"/>
          </w:tcPr>
          <w:p w14:paraId="6CC5A472" w14:textId="4B521103" w:rsidR="006F2B18" w:rsidRPr="00776F52" w:rsidRDefault="00D14DF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63,847</w:t>
            </w:r>
          </w:p>
        </w:tc>
        <w:tc>
          <w:tcPr>
            <w:tcW w:w="810" w:type="dxa"/>
            <w:vAlign w:val="bottom"/>
          </w:tcPr>
          <w:p w14:paraId="7542A0B2" w14:textId="59A9BC51" w:rsidR="006F2B18" w:rsidRPr="00776F52" w:rsidRDefault="00C61889"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10,746</w:t>
            </w:r>
          </w:p>
        </w:tc>
        <w:tc>
          <w:tcPr>
            <w:tcW w:w="810" w:type="dxa"/>
            <w:vAlign w:val="bottom"/>
          </w:tcPr>
          <w:p w14:paraId="181BD376" w14:textId="1B03BDCC" w:rsidR="006F2B18" w:rsidRPr="00776F52" w:rsidRDefault="00C61889"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76F52">
              <w:rPr>
                <w:rFonts w:ascii="Browallia New" w:hAnsi="Browallia New" w:cs="Browallia New"/>
                <w:snapToGrid w:val="0"/>
                <w:color w:val="000000"/>
                <w:lang w:eastAsia="th-TH"/>
              </w:rPr>
              <w:t>92,198</w:t>
            </w:r>
          </w:p>
        </w:tc>
        <w:tc>
          <w:tcPr>
            <w:tcW w:w="810" w:type="dxa"/>
          </w:tcPr>
          <w:p w14:paraId="0B2B7F94" w14:textId="226995F4" w:rsidR="006F2B18" w:rsidRPr="00AC1CAE" w:rsidRDefault="00AC48BD"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4,130</w:t>
            </w:r>
          </w:p>
        </w:tc>
        <w:tc>
          <w:tcPr>
            <w:tcW w:w="810" w:type="dxa"/>
            <w:vAlign w:val="bottom"/>
          </w:tcPr>
          <w:p w14:paraId="7E8C2703" w14:textId="65B19C0B" w:rsidR="006F2B18" w:rsidRPr="00AC1CAE" w:rsidRDefault="00AC48BD"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325,58</w:t>
            </w:r>
            <w:r w:rsidR="00EA6146">
              <w:rPr>
                <w:rFonts w:ascii="Browallia New" w:hAnsi="Browallia New" w:cs="Browallia New"/>
                <w:snapToGrid w:val="0"/>
                <w:color w:val="000000"/>
                <w:lang w:eastAsia="th-TH"/>
              </w:rPr>
              <w:t>2</w:t>
            </w:r>
          </w:p>
        </w:tc>
        <w:tc>
          <w:tcPr>
            <w:tcW w:w="810" w:type="dxa"/>
            <w:vAlign w:val="bottom"/>
          </w:tcPr>
          <w:p w14:paraId="61C1936D" w14:textId="73F8B641" w:rsidR="006F2B18" w:rsidRPr="00AC1CAE" w:rsidRDefault="00AC48BD"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10,17</w:t>
            </w:r>
            <w:r w:rsidR="00EA6146">
              <w:rPr>
                <w:rFonts w:ascii="Browallia New" w:hAnsi="Browallia New" w:cs="Browallia New"/>
                <w:snapToGrid w:val="0"/>
                <w:color w:val="000000"/>
                <w:lang w:eastAsia="th-TH"/>
              </w:rPr>
              <w:t>8</w:t>
            </w:r>
          </w:p>
        </w:tc>
        <w:tc>
          <w:tcPr>
            <w:tcW w:w="900" w:type="dxa"/>
            <w:vAlign w:val="bottom"/>
          </w:tcPr>
          <w:p w14:paraId="5A41A7D2" w14:textId="1608AD39" w:rsidR="006F2B18" w:rsidRPr="00AC1CAE" w:rsidRDefault="00D73480"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339,89</w:t>
            </w:r>
            <w:r w:rsidR="00EA6146">
              <w:rPr>
                <w:rFonts w:ascii="Browallia New" w:hAnsi="Browallia New" w:cs="Browallia New"/>
                <w:snapToGrid w:val="0"/>
                <w:color w:val="000000"/>
                <w:lang w:eastAsia="th-TH"/>
              </w:rPr>
              <w:t>0</w:t>
            </w:r>
          </w:p>
        </w:tc>
      </w:tr>
      <w:tr w:rsidR="006F2B18" w:rsidRPr="009C11BA" w14:paraId="2EB027FE" w14:textId="77777777" w:rsidTr="0041046B">
        <w:trPr>
          <w:cantSplit/>
          <w:trHeight w:val="20"/>
        </w:trPr>
        <w:tc>
          <w:tcPr>
            <w:tcW w:w="2511" w:type="dxa"/>
            <w:vAlign w:val="bottom"/>
          </w:tcPr>
          <w:p w14:paraId="08E36850" w14:textId="77777777" w:rsidR="006F2B18" w:rsidRPr="00A52C9B" w:rsidRDefault="006F2B18" w:rsidP="006F2B18">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17258714"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5BBBEB8"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E905203"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61A72DA1"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553E9AC8"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4DC989D" w14:textId="32C546EC"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DD78BB0"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1116B1D0"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6F2B18" w:rsidRPr="009C11BA" w14:paraId="0C345584" w14:textId="77777777" w:rsidTr="0041046B">
        <w:trPr>
          <w:cantSplit/>
          <w:trHeight w:val="20"/>
        </w:trPr>
        <w:tc>
          <w:tcPr>
            <w:tcW w:w="2511" w:type="dxa"/>
            <w:vAlign w:val="bottom"/>
          </w:tcPr>
          <w:p w14:paraId="36FB144A" w14:textId="77777777" w:rsidR="006F2B18" w:rsidRPr="009C11BA" w:rsidRDefault="006F2B18" w:rsidP="006F2B18">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ค่าเสื่อมราคาสะสม</w:t>
            </w:r>
          </w:p>
        </w:tc>
        <w:tc>
          <w:tcPr>
            <w:tcW w:w="810" w:type="dxa"/>
            <w:vAlign w:val="bottom"/>
          </w:tcPr>
          <w:p w14:paraId="59462CA1"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2AFCD8"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032DAF0" w14:textId="77777777" w:rsidR="006F2B18" w:rsidRPr="00AC1CAE" w:rsidRDefault="006F2B18" w:rsidP="006F2B18">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2A05F564" w14:textId="77777777" w:rsidR="006F2B18" w:rsidRPr="00AC1CAE" w:rsidRDefault="006F2B18" w:rsidP="006F2B18">
            <w:pPr>
              <w:tabs>
                <w:tab w:val="decimal" w:pos="580"/>
              </w:tabs>
              <w:spacing w:line="240" w:lineRule="auto"/>
              <w:ind w:right="-36"/>
              <w:jc w:val="right"/>
              <w:rPr>
                <w:rFonts w:ascii="Browallia New" w:hAnsi="Browallia New" w:cs="Browallia New"/>
                <w:snapToGrid w:val="0"/>
                <w:color w:val="000000"/>
                <w:cs/>
                <w:lang w:eastAsia="th-TH"/>
              </w:rPr>
            </w:pPr>
          </w:p>
        </w:tc>
        <w:tc>
          <w:tcPr>
            <w:tcW w:w="810" w:type="dxa"/>
          </w:tcPr>
          <w:p w14:paraId="767E7B92"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3F2D045" w14:textId="72FD3245"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52CBDD5"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07B7B42"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r>
      <w:tr w:rsidR="006F2B18" w:rsidRPr="009C11BA" w14:paraId="5A067C23" w14:textId="77777777" w:rsidTr="00C07995">
        <w:trPr>
          <w:cantSplit/>
          <w:trHeight w:val="20"/>
        </w:trPr>
        <w:tc>
          <w:tcPr>
            <w:tcW w:w="2511" w:type="dxa"/>
            <w:vAlign w:val="bottom"/>
          </w:tcPr>
          <w:p w14:paraId="1E099972" w14:textId="71EDD210"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1 </w:t>
            </w:r>
            <w:r w:rsidRPr="009C11BA">
              <w:rPr>
                <w:rFonts w:ascii="Browallia New" w:hAnsi="Browallia New" w:cs="Browallia New"/>
                <w:snapToGrid w:val="0"/>
                <w:color w:val="000000"/>
                <w:cs/>
                <w:lang w:eastAsia="th-TH"/>
              </w:rPr>
              <w:t>มกราคม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71507544" w14:textId="4FFB8A6D"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5,047</w:t>
            </w:r>
          </w:p>
        </w:tc>
        <w:tc>
          <w:tcPr>
            <w:tcW w:w="810" w:type="dxa"/>
            <w:vAlign w:val="bottom"/>
          </w:tcPr>
          <w:p w14:paraId="36AF9D27" w14:textId="7FFA4CA3"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25,961</w:t>
            </w:r>
          </w:p>
        </w:tc>
        <w:tc>
          <w:tcPr>
            <w:tcW w:w="810" w:type="dxa"/>
            <w:vAlign w:val="bottom"/>
          </w:tcPr>
          <w:p w14:paraId="0A2CA6EE" w14:textId="405B0FA3"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3,232</w:t>
            </w:r>
          </w:p>
        </w:tc>
        <w:tc>
          <w:tcPr>
            <w:tcW w:w="810" w:type="dxa"/>
            <w:vAlign w:val="bottom"/>
          </w:tcPr>
          <w:p w14:paraId="6E0CB00E" w14:textId="0073B4F7"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34,240</w:t>
            </w:r>
          </w:p>
        </w:tc>
        <w:tc>
          <w:tcPr>
            <w:tcW w:w="810" w:type="dxa"/>
          </w:tcPr>
          <w:p w14:paraId="7C2FFDF0" w14:textId="71F2058D"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152</w:t>
            </w:r>
          </w:p>
        </w:tc>
        <w:tc>
          <w:tcPr>
            <w:tcW w:w="810" w:type="dxa"/>
            <w:vAlign w:val="bottom"/>
          </w:tcPr>
          <w:p w14:paraId="41E87C5F" w14:textId="6CCBD74D"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34,905</w:t>
            </w:r>
          </w:p>
        </w:tc>
        <w:tc>
          <w:tcPr>
            <w:tcW w:w="810" w:type="dxa"/>
            <w:vAlign w:val="bottom"/>
          </w:tcPr>
          <w:p w14:paraId="0EF83264" w14:textId="630F8BB3"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2,283</w:t>
            </w:r>
          </w:p>
        </w:tc>
        <w:tc>
          <w:tcPr>
            <w:tcW w:w="900" w:type="dxa"/>
            <w:vAlign w:val="bottom"/>
          </w:tcPr>
          <w:p w14:paraId="62B1CCB1" w14:textId="666F2D10"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37,340</w:t>
            </w:r>
          </w:p>
        </w:tc>
      </w:tr>
      <w:tr w:rsidR="006F2B18" w:rsidRPr="009C11BA" w14:paraId="65CEB1CE" w14:textId="77777777" w:rsidTr="0041046B">
        <w:trPr>
          <w:cantSplit/>
          <w:trHeight w:val="20"/>
        </w:trPr>
        <w:tc>
          <w:tcPr>
            <w:tcW w:w="2511" w:type="dxa"/>
            <w:vAlign w:val="bottom"/>
          </w:tcPr>
          <w:p w14:paraId="45D542C0" w14:textId="687E17CE"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216E9924" w14:textId="5220B340"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2,7</w:t>
            </w:r>
            <w:r>
              <w:rPr>
                <w:rFonts w:ascii="Browallia New" w:hAnsi="Browallia New" w:cs="Browallia New"/>
                <w:snapToGrid w:val="0"/>
                <w:color w:val="000000"/>
                <w:lang w:eastAsia="th-TH"/>
              </w:rPr>
              <w:t>86</w:t>
            </w:r>
          </w:p>
        </w:tc>
        <w:tc>
          <w:tcPr>
            <w:tcW w:w="810" w:type="dxa"/>
            <w:vAlign w:val="bottom"/>
          </w:tcPr>
          <w:p w14:paraId="2AF5C84E" w14:textId="4B89826E"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15,824</w:t>
            </w:r>
          </w:p>
        </w:tc>
        <w:tc>
          <w:tcPr>
            <w:tcW w:w="810" w:type="dxa"/>
            <w:vAlign w:val="bottom"/>
          </w:tcPr>
          <w:p w14:paraId="32122417" w14:textId="755D8A2D"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2,236</w:t>
            </w:r>
          </w:p>
        </w:tc>
        <w:tc>
          <w:tcPr>
            <w:tcW w:w="810" w:type="dxa"/>
            <w:vAlign w:val="bottom"/>
          </w:tcPr>
          <w:p w14:paraId="7CFF5254" w14:textId="208AE6D9"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20,8</w:t>
            </w:r>
            <w:r>
              <w:rPr>
                <w:rFonts w:ascii="Browallia New" w:hAnsi="Browallia New" w:cs="Browallia New"/>
                <w:snapToGrid w:val="0"/>
                <w:color w:val="000000"/>
                <w:lang w:eastAsia="th-TH"/>
              </w:rPr>
              <w:t>46</w:t>
            </w:r>
          </w:p>
        </w:tc>
        <w:tc>
          <w:tcPr>
            <w:tcW w:w="810" w:type="dxa"/>
          </w:tcPr>
          <w:p w14:paraId="49166823" w14:textId="0BC6C81C" w:rsidR="006F2B18" w:rsidRPr="00AC1CAE"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105</w:t>
            </w:r>
          </w:p>
        </w:tc>
        <w:tc>
          <w:tcPr>
            <w:tcW w:w="810" w:type="dxa"/>
            <w:vAlign w:val="bottom"/>
          </w:tcPr>
          <w:p w14:paraId="12C77870" w14:textId="63F79344"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20,002</w:t>
            </w:r>
          </w:p>
        </w:tc>
        <w:tc>
          <w:tcPr>
            <w:tcW w:w="810" w:type="dxa"/>
            <w:vAlign w:val="bottom"/>
          </w:tcPr>
          <w:p w14:paraId="096416F0" w14:textId="2BD98147"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1,815</w:t>
            </w:r>
          </w:p>
        </w:tc>
        <w:tc>
          <w:tcPr>
            <w:tcW w:w="900" w:type="dxa"/>
            <w:vAlign w:val="bottom"/>
          </w:tcPr>
          <w:p w14:paraId="5FD0BC25" w14:textId="52415802"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21,</w:t>
            </w:r>
            <w:r>
              <w:rPr>
                <w:rFonts w:ascii="Browallia New" w:hAnsi="Browallia New" w:cs="Browallia New"/>
                <w:snapToGrid w:val="0"/>
                <w:color w:val="000000"/>
                <w:lang w:eastAsia="th-TH"/>
              </w:rPr>
              <w:t>922</w:t>
            </w:r>
          </w:p>
        </w:tc>
      </w:tr>
      <w:tr w:rsidR="006F2B18" w:rsidRPr="009C11BA" w14:paraId="17A21764" w14:textId="77777777" w:rsidTr="006160B6">
        <w:trPr>
          <w:cantSplit/>
          <w:trHeight w:val="20"/>
        </w:trPr>
        <w:tc>
          <w:tcPr>
            <w:tcW w:w="2511" w:type="dxa"/>
            <w:vAlign w:val="bottom"/>
          </w:tcPr>
          <w:p w14:paraId="1C40BE99" w14:textId="77777777"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1E2B3071" w14:textId="7ADCBAFC"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79EE0EDA" w14:textId="2FDA2F0D"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w:t>
            </w:r>
          </w:p>
        </w:tc>
        <w:tc>
          <w:tcPr>
            <w:tcW w:w="810" w:type="dxa"/>
            <w:vAlign w:val="bottom"/>
          </w:tcPr>
          <w:p w14:paraId="3CBCBD0D" w14:textId="604BD5E5"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(40)</w:t>
            </w:r>
          </w:p>
        </w:tc>
        <w:tc>
          <w:tcPr>
            <w:tcW w:w="810" w:type="dxa"/>
            <w:vAlign w:val="bottom"/>
          </w:tcPr>
          <w:p w14:paraId="2FAD7F4E" w14:textId="585999AB"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DF9962C" w14:textId="0069090C"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37</w:t>
            </w:r>
          </w:p>
        </w:tc>
        <w:tc>
          <w:tcPr>
            <w:tcW w:w="810" w:type="dxa"/>
            <w:vAlign w:val="bottom"/>
          </w:tcPr>
          <w:p w14:paraId="5B02F0B9" w14:textId="588CAF41"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w:t>
            </w:r>
          </w:p>
        </w:tc>
        <w:tc>
          <w:tcPr>
            <w:tcW w:w="810" w:type="dxa"/>
            <w:vAlign w:val="bottom"/>
          </w:tcPr>
          <w:p w14:paraId="1AD9C1C6" w14:textId="282C3CAA"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EEB973B" w14:textId="442004C6"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vAlign w:val="bottom"/>
          </w:tcPr>
          <w:p w14:paraId="1F158528" w14:textId="1B63F08E"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77</w:t>
            </w:r>
          </w:p>
        </w:tc>
      </w:tr>
      <w:tr w:rsidR="006F2B18" w:rsidRPr="009C11BA" w14:paraId="11F595B4" w14:textId="77777777" w:rsidTr="006160B6">
        <w:trPr>
          <w:cantSplit/>
          <w:trHeight w:val="20"/>
        </w:trPr>
        <w:tc>
          <w:tcPr>
            <w:tcW w:w="2511" w:type="dxa"/>
            <w:vAlign w:val="bottom"/>
          </w:tcPr>
          <w:p w14:paraId="035356B0" w14:textId="3A5462F6"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2F3146ED" w14:textId="64103C25"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107AB34A" w14:textId="5DE038FF"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E3CE969" w14:textId="7DF77B81"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810" w:type="dxa"/>
            <w:vAlign w:val="bottom"/>
          </w:tcPr>
          <w:p w14:paraId="11D33E95" w14:textId="1A4A0125"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810" w:type="dxa"/>
          </w:tcPr>
          <w:p w14:paraId="7014A102" w14:textId="241AB6E5"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tcPr>
          <w:p w14:paraId="6271C37C" w14:textId="2FE7297D"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1654C54" w14:textId="522F6006"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c>
          <w:tcPr>
            <w:tcW w:w="900" w:type="dxa"/>
            <w:vAlign w:val="bottom"/>
          </w:tcPr>
          <w:p w14:paraId="662E1C03" w14:textId="7E83A82F" w:rsidR="006F2B18" w:rsidRPr="00AC1CAE" w:rsidDel="00424C3C"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(1,095)</w:t>
            </w:r>
          </w:p>
        </w:tc>
      </w:tr>
      <w:tr w:rsidR="006F2B18" w:rsidRPr="009C11BA" w14:paraId="26C18C58" w14:textId="77777777" w:rsidTr="006160B6">
        <w:trPr>
          <w:cantSplit/>
          <w:trHeight w:val="20"/>
        </w:trPr>
        <w:tc>
          <w:tcPr>
            <w:tcW w:w="2511" w:type="dxa"/>
            <w:vAlign w:val="bottom"/>
          </w:tcPr>
          <w:p w14:paraId="5A3BA79E" w14:textId="13C9915A"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3D9A49B1" w14:textId="1BD80365"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6309D75A" w14:textId="4906F7F5"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(2,419)</w:t>
            </w:r>
          </w:p>
        </w:tc>
        <w:tc>
          <w:tcPr>
            <w:tcW w:w="810" w:type="dxa"/>
            <w:vAlign w:val="bottom"/>
          </w:tcPr>
          <w:p w14:paraId="0B977F8D" w14:textId="2B6349AC"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4E04EE42" w14:textId="1B0E12E5"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(2,419)</w:t>
            </w:r>
          </w:p>
        </w:tc>
        <w:tc>
          <w:tcPr>
            <w:tcW w:w="810" w:type="dxa"/>
            <w:vAlign w:val="bottom"/>
          </w:tcPr>
          <w:p w14:paraId="54084136" w14:textId="05F792A4"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810" w:type="dxa"/>
            <w:vAlign w:val="bottom"/>
          </w:tcPr>
          <w:p w14:paraId="2E352FFF" w14:textId="05C160F1"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w:t>
            </w:r>
          </w:p>
        </w:tc>
        <w:tc>
          <w:tcPr>
            <w:tcW w:w="810" w:type="dxa"/>
          </w:tcPr>
          <w:p w14:paraId="497F1131" w14:textId="66B0BC57"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w:t>
            </w:r>
          </w:p>
        </w:tc>
        <w:tc>
          <w:tcPr>
            <w:tcW w:w="900" w:type="dxa"/>
          </w:tcPr>
          <w:p w14:paraId="2AC3708D" w14:textId="253637B0" w:rsidR="006F2B18" w:rsidRPr="00AC1CAE" w:rsidRDefault="006F2B1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(223)</w:t>
            </w:r>
          </w:p>
        </w:tc>
      </w:tr>
      <w:tr w:rsidR="006F2B18" w:rsidRPr="009C11BA" w14:paraId="5FEAE092" w14:textId="77777777" w:rsidTr="0041046B">
        <w:trPr>
          <w:cantSplit/>
          <w:trHeight w:val="20"/>
        </w:trPr>
        <w:tc>
          <w:tcPr>
            <w:tcW w:w="2511" w:type="dxa"/>
            <w:vAlign w:val="bottom"/>
          </w:tcPr>
          <w:p w14:paraId="6A31CB81" w14:textId="1E7437C9"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13591544" w14:textId="2C032BDD"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7,</w:t>
            </w:r>
            <w:r>
              <w:rPr>
                <w:rFonts w:ascii="Browallia New" w:hAnsi="Browallia New" w:cs="Browallia New"/>
                <w:snapToGrid w:val="0"/>
                <w:color w:val="000000"/>
                <w:lang w:eastAsia="th-TH"/>
              </w:rPr>
              <w:t>910</w:t>
            </w:r>
          </w:p>
        </w:tc>
        <w:tc>
          <w:tcPr>
            <w:tcW w:w="810" w:type="dxa"/>
            <w:vAlign w:val="bottom"/>
          </w:tcPr>
          <w:p w14:paraId="5B919FC7" w14:textId="10B6775C"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39,326</w:t>
            </w:r>
          </w:p>
        </w:tc>
        <w:tc>
          <w:tcPr>
            <w:tcW w:w="810" w:type="dxa"/>
            <w:vAlign w:val="bottom"/>
          </w:tcPr>
          <w:p w14:paraId="7CAB7978" w14:textId="430DAF22"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4,373</w:t>
            </w:r>
          </w:p>
        </w:tc>
        <w:tc>
          <w:tcPr>
            <w:tcW w:w="810" w:type="dxa"/>
            <w:vAlign w:val="bottom"/>
          </w:tcPr>
          <w:p w14:paraId="595FEB2D" w14:textId="7F04735B"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51,</w:t>
            </w:r>
            <w:r>
              <w:rPr>
                <w:rFonts w:ascii="Browallia New" w:hAnsi="Browallia New" w:cs="Browallia New"/>
                <w:snapToGrid w:val="0"/>
                <w:color w:val="000000"/>
                <w:lang w:eastAsia="th-TH"/>
              </w:rPr>
              <w:t>609</w:t>
            </w:r>
          </w:p>
        </w:tc>
        <w:tc>
          <w:tcPr>
            <w:tcW w:w="810" w:type="dxa"/>
          </w:tcPr>
          <w:p w14:paraId="2812297E" w14:textId="68CA5940" w:rsidR="006F2B18" w:rsidRPr="00AC1CAE" w:rsidRDefault="006F2B18"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334</w:t>
            </w:r>
          </w:p>
        </w:tc>
        <w:tc>
          <w:tcPr>
            <w:tcW w:w="810" w:type="dxa"/>
            <w:vAlign w:val="bottom"/>
          </w:tcPr>
          <w:p w14:paraId="4FCDFD7B" w14:textId="35CEDB5F"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54,684</w:t>
            </w:r>
          </w:p>
        </w:tc>
        <w:tc>
          <w:tcPr>
            <w:tcW w:w="810" w:type="dxa"/>
            <w:vAlign w:val="bottom"/>
          </w:tcPr>
          <w:p w14:paraId="2C82333F" w14:textId="5BC28D4C"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3,003</w:t>
            </w:r>
          </w:p>
        </w:tc>
        <w:tc>
          <w:tcPr>
            <w:tcW w:w="900" w:type="dxa"/>
            <w:vAlign w:val="bottom"/>
          </w:tcPr>
          <w:p w14:paraId="19F4D061" w14:textId="51B388E1" w:rsidR="006F2B18" w:rsidRPr="00AC1CAE" w:rsidRDefault="006F2B18" w:rsidP="006F2B18">
            <w:pP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5</w:t>
            </w:r>
            <w:r>
              <w:rPr>
                <w:rFonts w:ascii="Browallia New" w:hAnsi="Browallia New" w:cs="Browallia New"/>
                <w:snapToGrid w:val="0"/>
                <w:color w:val="000000"/>
                <w:lang w:eastAsia="th-TH"/>
              </w:rPr>
              <w:t>8,021</w:t>
            </w:r>
          </w:p>
        </w:tc>
      </w:tr>
      <w:tr w:rsidR="006F2B18" w:rsidRPr="009C11BA" w14:paraId="19CA7513" w14:textId="77777777" w:rsidTr="0041046B">
        <w:trPr>
          <w:cantSplit/>
          <w:trHeight w:val="20"/>
        </w:trPr>
        <w:tc>
          <w:tcPr>
            <w:tcW w:w="2511" w:type="dxa"/>
            <w:vAlign w:val="bottom"/>
          </w:tcPr>
          <w:p w14:paraId="0126D9AE" w14:textId="2B24ED17"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ค่าเสื่อมราคาสำหรับปี</w:t>
            </w:r>
          </w:p>
        </w:tc>
        <w:tc>
          <w:tcPr>
            <w:tcW w:w="810" w:type="dxa"/>
            <w:vAlign w:val="bottom"/>
          </w:tcPr>
          <w:p w14:paraId="4A79A8CC" w14:textId="6D58F7C0" w:rsidR="006F2B18" w:rsidRPr="00725424" w:rsidRDefault="00D76F41"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3,321</w:t>
            </w:r>
          </w:p>
        </w:tc>
        <w:tc>
          <w:tcPr>
            <w:tcW w:w="810" w:type="dxa"/>
            <w:vAlign w:val="bottom"/>
          </w:tcPr>
          <w:p w14:paraId="384D89FB" w14:textId="29ABBE06" w:rsidR="006F2B18" w:rsidRPr="00725424" w:rsidRDefault="00D76F41"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14,461</w:t>
            </w:r>
          </w:p>
        </w:tc>
        <w:tc>
          <w:tcPr>
            <w:tcW w:w="810" w:type="dxa"/>
            <w:vAlign w:val="bottom"/>
          </w:tcPr>
          <w:p w14:paraId="11B32865" w14:textId="539B7073" w:rsidR="006F2B18" w:rsidRPr="00725424" w:rsidRDefault="00D76F41"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1,916</w:t>
            </w:r>
          </w:p>
        </w:tc>
        <w:tc>
          <w:tcPr>
            <w:tcW w:w="810" w:type="dxa"/>
            <w:vAlign w:val="bottom"/>
          </w:tcPr>
          <w:p w14:paraId="212165BD" w14:textId="17857A52"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19,698</w:t>
            </w:r>
          </w:p>
        </w:tc>
        <w:tc>
          <w:tcPr>
            <w:tcW w:w="810" w:type="dxa"/>
          </w:tcPr>
          <w:p w14:paraId="38A496C7" w14:textId="7C0A1ECF"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w:t>
            </w:r>
            <w:r w:rsidR="000D7F2C">
              <w:rPr>
                <w:rFonts w:ascii="Browallia New" w:hAnsi="Browallia New" w:cs="Browallia New"/>
                <w:snapToGrid w:val="0"/>
                <w:color w:val="000000"/>
                <w:lang w:eastAsia="th-TH"/>
              </w:rPr>
              <w:t>78</w:t>
            </w:r>
          </w:p>
        </w:tc>
        <w:tc>
          <w:tcPr>
            <w:tcW w:w="810" w:type="dxa"/>
            <w:vAlign w:val="bottom"/>
          </w:tcPr>
          <w:p w14:paraId="1948BC3C" w14:textId="57F95CA4"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18,304</w:t>
            </w:r>
          </w:p>
        </w:tc>
        <w:tc>
          <w:tcPr>
            <w:tcW w:w="810" w:type="dxa"/>
            <w:vAlign w:val="bottom"/>
          </w:tcPr>
          <w:p w14:paraId="166A0298" w14:textId="41F25487"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1,62</w:t>
            </w:r>
            <w:r w:rsidR="000D7F2C">
              <w:rPr>
                <w:rFonts w:ascii="Browallia New" w:hAnsi="Browallia New" w:cs="Browallia New"/>
                <w:snapToGrid w:val="0"/>
                <w:color w:val="000000"/>
                <w:lang w:eastAsia="th-TH"/>
              </w:rPr>
              <w:t>3</w:t>
            </w:r>
          </w:p>
        </w:tc>
        <w:tc>
          <w:tcPr>
            <w:tcW w:w="900" w:type="dxa"/>
            <w:vAlign w:val="bottom"/>
          </w:tcPr>
          <w:p w14:paraId="7BF24EEB" w14:textId="02BC0CE6"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20,10</w:t>
            </w:r>
            <w:r w:rsidR="0074639B">
              <w:rPr>
                <w:rFonts w:ascii="Browallia New" w:hAnsi="Browallia New" w:cs="Browallia New"/>
                <w:snapToGrid w:val="0"/>
                <w:color w:val="000000"/>
                <w:lang w:eastAsia="th-TH"/>
              </w:rPr>
              <w:t>5</w:t>
            </w:r>
          </w:p>
        </w:tc>
      </w:tr>
      <w:tr w:rsidR="006F2B18" w:rsidRPr="009C11BA" w14:paraId="5FB563B7" w14:textId="77777777" w:rsidTr="006B6C31">
        <w:trPr>
          <w:cantSplit/>
          <w:trHeight w:val="20"/>
        </w:trPr>
        <w:tc>
          <w:tcPr>
            <w:tcW w:w="2511" w:type="dxa"/>
            <w:vAlign w:val="bottom"/>
          </w:tcPr>
          <w:p w14:paraId="447FCEB2" w14:textId="77777777"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hint="cs"/>
                <w:snapToGrid w:val="0"/>
                <w:color w:val="000000"/>
                <w:cs/>
                <w:lang w:eastAsia="th-TH"/>
              </w:rPr>
              <w:t>การวัดมูลค่าใหม่ของสิทธิการใช้</w:t>
            </w:r>
          </w:p>
          <w:p w14:paraId="5550AFCB" w14:textId="33C94802" w:rsidR="006F2B18" w:rsidRPr="00C07995"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 xml:space="preserve">    สินทรัพย์ภายใต้สัญญาเช่าทางการเงิน</w:t>
            </w:r>
          </w:p>
        </w:tc>
        <w:tc>
          <w:tcPr>
            <w:tcW w:w="810" w:type="dxa"/>
            <w:vAlign w:val="bottom"/>
          </w:tcPr>
          <w:p w14:paraId="1374E540" w14:textId="76B26D02"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068B8E50" w14:textId="274833EF"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17</w:t>
            </w:r>
          </w:p>
        </w:tc>
        <w:tc>
          <w:tcPr>
            <w:tcW w:w="810" w:type="dxa"/>
            <w:vAlign w:val="bottom"/>
          </w:tcPr>
          <w:p w14:paraId="32DF402C" w14:textId="17FD284D"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39AD98CC" w14:textId="20BF5905"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17</w:t>
            </w:r>
          </w:p>
        </w:tc>
        <w:tc>
          <w:tcPr>
            <w:tcW w:w="810" w:type="dxa"/>
            <w:vAlign w:val="bottom"/>
          </w:tcPr>
          <w:p w14:paraId="12D3A996" w14:textId="74B85F34"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53CBA885" w14:textId="6029562F"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470CCB0F" w14:textId="2CDC3280"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vAlign w:val="bottom"/>
          </w:tcPr>
          <w:p w14:paraId="50D6E8FF" w14:textId="168A21C8"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r>
      <w:tr w:rsidR="006F2B18" w:rsidRPr="009C11BA" w14:paraId="5C46290D" w14:textId="77777777">
        <w:trPr>
          <w:cantSplit/>
          <w:trHeight w:val="20"/>
        </w:trPr>
        <w:tc>
          <w:tcPr>
            <w:tcW w:w="2511" w:type="dxa"/>
            <w:vAlign w:val="bottom"/>
          </w:tcPr>
          <w:p w14:paraId="208D43FB" w14:textId="3CA97ABE" w:rsidR="006F2B18" w:rsidRPr="00DC71DD" w:rsidRDefault="006F2B18" w:rsidP="006F2B18">
            <w:pPr>
              <w:spacing w:line="240" w:lineRule="auto"/>
              <w:ind w:left="162" w:right="-36" w:hanging="162"/>
              <w:jc w:val="both"/>
              <w:rPr>
                <w:rFonts w:ascii="Browallia New" w:hAnsi="Browallia New" w:cs="Browallia New"/>
                <w:snapToGrid w:val="0"/>
                <w:color w:val="000000"/>
                <w:cs/>
                <w:lang w:eastAsia="th-TH"/>
              </w:rPr>
            </w:pPr>
            <w:r w:rsidRPr="00DC71DD">
              <w:rPr>
                <w:rFonts w:ascii="Browallia New" w:hAnsi="Browallia New" w:cs="Browallia New"/>
                <w:snapToGrid w:val="0"/>
                <w:color w:val="000000"/>
                <w:cs/>
                <w:lang w:eastAsia="th-TH"/>
              </w:rPr>
              <w:t>โอนจัดประเภทเป็นที่ดิน อาคาร และอุปกรณ์</w:t>
            </w:r>
          </w:p>
        </w:tc>
        <w:tc>
          <w:tcPr>
            <w:tcW w:w="810" w:type="dxa"/>
            <w:vAlign w:val="bottom"/>
          </w:tcPr>
          <w:p w14:paraId="6675B3DF" w14:textId="67C6DA93" w:rsidR="006F2B18" w:rsidRPr="00725424" w:rsidRDefault="000B5D2F"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4C825AFC" w14:textId="690F7CBB" w:rsidR="006F2B18" w:rsidRPr="00725424" w:rsidRDefault="005F303A"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3FE961BE" w14:textId="452AC9BE" w:rsidR="006F2B18" w:rsidRPr="00725424" w:rsidRDefault="005F303A"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(3,432)</w:t>
            </w:r>
          </w:p>
        </w:tc>
        <w:tc>
          <w:tcPr>
            <w:tcW w:w="810" w:type="dxa"/>
            <w:vAlign w:val="bottom"/>
          </w:tcPr>
          <w:p w14:paraId="77579AF3" w14:textId="06EBF5A0" w:rsidR="006F2B18" w:rsidRPr="00725424" w:rsidRDefault="005F303A" w:rsidP="006F2B1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w:t>
            </w:r>
            <w:r w:rsidR="00551C72" w:rsidRPr="00725424">
              <w:rPr>
                <w:rFonts w:ascii="Browallia New" w:hAnsi="Browallia New" w:cs="Browallia New"/>
                <w:snapToGrid w:val="0"/>
                <w:color w:val="000000"/>
                <w:lang w:eastAsia="th-TH"/>
              </w:rPr>
              <w:t>432)</w:t>
            </w:r>
          </w:p>
        </w:tc>
        <w:tc>
          <w:tcPr>
            <w:tcW w:w="810" w:type="dxa"/>
          </w:tcPr>
          <w:p w14:paraId="7E623A09" w14:textId="4C3EC1DC"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tcPr>
          <w:p w14:paraId="1662E25D" w14:textId="1E9FE459" w:rsidR="006F2B18" w:rsidRPr="00AC1CAE" w:rsidRDefault="00BC7B03"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810" w:type="dxa"/>
            <w:vAlign w:val="bottom"/>
          </w:tcPr>
          <w:p w14:paraId="6A92D0BD" w14:textId="7EDB7EE1" w:rsidR="006F2B18" w:rsidRPr="00AC1CAE" w:rsidRDefault="0074639B"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(1,777)</w:t>
            </w:r>
          </w:p>
        </w:tc>
        <w:tc>
          <w:tcPr>
            <w:tcW w:w="900" w:type="dxa"/>
            <w:vAlign w:val="bottom"/>
          </w:tcPr>
          <w:p w14:paraId="1D5EE364" w14:textId="10FA6BF5" w:rsidR="006F2B18" w:rsidRPr="00AC1CAE" w:rsidRDefault="0074639B" w:rsidP="006F2B1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(1,777)</w:t>
            </w:r>
          </w:p>
        </w:tc>
      </w:tr>
      <w:tr w:rsidR="006F2B18" w:rsidRPr="009C11BA" w14:paraId="7080C2D3" w14:textId="77777777">
        <w:trPr>
          <w:cantSplit/>
          <w:trHeight w:val="20"/>
        </w:trPr>
        <w:tc>
          <w:tcPr>
            <w:tcW w:w="2511" w:type="dxa"/>
            <w:vAlign w:val="bottom"/>
          </w:tcPr>
          <w:p w14:paraId="7C2DDFD1" w14:textId="3ED061A6" w:rsidR="006F2B18" w:rsidRPr="00DC71DD" w:rsidRDefault="006F2B18" w:rsidP="006F2B18">
            <w:pPr>
              <w:spacing w:line="240" w:lineRule="auto"/>
              <w:ind w:left="162" w:right="-36" w:hanging="162"/>
              <w:jc w:val="both"/>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ตัดจำหน่าย</w:t>
            </w:r>
          </w:p>
        </w:tc>
        <w:tc>
          <w:tcPr>
            <w:tcW w:w="810" w:type="dxa"/>
            <w:vAlign w:val="bottom"/>
          </w:tcPr>
          <w:p w14:paraId="06F050C9" w14:textId="22BFF2A0" w:rsidR="006F2B18" w:rsidRPr="00725424" w:rsidRDefault="00551C7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(6,747)</w:t>
            </w:r>
          </w:p>
        </w:tc>
        <w:tc>
          <w:tcPr>
            <w:tcW w:w="810" w:type="dxa"/>
            <w:vAlign w:val="bottom"/>
          </w:tcPr>
          <w:p w14:paraId="4C57EC3C" w14:textId="47F6E46C" w:rsidR="006F2B18" w:rsidRPr="00725424" w:rsidRDefault="000810E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(24,</w:t>
            </w:r>
            <w:r w:rsidR="003E7A74">
              <w:rPr>
                <w:rFonts w:ascii="Browallia New" w:hAnsi="Browallia New" w:cs="Browallia New"/>
                <w:snapToGrid w:val="0"/>
                <w:color w:val="000000"/>
                <w:lang w:eastAsia="th-TH"/>
              </w:rPr>
              <w:t>89</w:t>
            </w:r>
            <w:r w:rsidRPr="00725424">
              <w:rPr>
                <w:rFonts w:ascii="Browallia New" w:hAnsi="Browallia New" w:cs="Browallia New"/>
                <w:snapToGrid w:val="0"/>
                <w:color w:val="000000"/>
                <w:lang w:eastAsia="th-TH"/>
              </w:rPr>
              <w:t>5)</w:t>
            </w:r>
          </w:p>
        </w:tc>
        <w:tc>
          <w:tcPr>
            <w:tcW w:w="810" w:type="dxa"/>
            <w:vAlign w:val="bottom"/>
          </w:tcPr>
          <w:p w14:paraId="640EA2FF" w14:textId="13942876" w:rsidR="006F2B18" w:rsidRPr="00725424" w:rsidRDefault="000810E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w:t>
            </w:r>
          </w:p>
        </w:tc>
        <w:tc>
          <w:tcPr>
            <w:tcW w:w="810" w:type="dxa"/>
            <w:vAlign w:val="bottom"/>
          </w:tcPr>
          <w:p w14:paraId="208FEB61" w14:textId="043CF103" w:rsidR="006F2B18" w:rsidRPr="00725424" w:rsidRDefault="000810E2"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(31,642)</w:t>
            </w:r>
          </w:p>
        </w:tc>
        <w:tc>
          <w:tcPr>
            <w:tcW w:w="810" w:type="dxa"/>
            <w:vAlign w:val="bottom"/>
          </w:tcPr>
          <w:p w14:paraId="4C459A71" w14:textId="220EBFE0" w:rsidR="006F2B18" w:rsidRPr="00AC1CAE" w:rsidRDefault="006A491C"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(423)</w:t>
            </w:r>
          </w:p>
        </w:tc>
        <w:tc>
          <w:tcPr>
            <w:tcW w:w="810" w:type="dxa"/>
            <w:vAlign w:val="bottom"/>
          </w:tcPr>
          <w:p w14:paraId="2542AF5A" w14:textId="18302A62" w:rsidR="006F2B18" w:rsidRPr="00AC1CAE" w:rsidRDefault="006A491C"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(21,280)</w:t>
            </w:r>
          </w:p>
        </w:tc>
        <w:tc>
          <w:tcPr>
            <w:tcW w:w="810" w:type="dxa"/>
          </w:tcPr>
          <w:p w14:paraId="0A4DE26B" w14:textId="720C5C95" w:rsidR="006F2B18" w:rsidRPr="00AC1CAE" w:rsidRDefault="0074639B"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p>
        </w:tc>
        <w:tc>
          <w:tcPr>
            <w:tcW w:w="900" w:type="dxa"/>
          </w:tcPr>
          <w:p w14:paraId="68F3EABA" w14:textId="7D22ABCA" w:rsidR="006F2B18" w:rsidRPr="00AC1CAE" w:rsidRDefault="00062770"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w:t>
            </w:r>
            <w:r w:rsidR="0074639B">
              <w:rPr>
                <w:rFonts w:ascii="Browallia New" w:hAnsi="Browallia New" w:cs="Browallia New"/>
                <w:snapToGrid w:val="0"/>
                <w:color w:val="000000"/>
                <w:lang w:eastAsia="th-TH"/>
              </w:rPr>
              <w:t>21,703</w:t>
            </w:r>
            <w:r>
              <w:rPr>
                <w:rFonts w:ascii="Browallia New" w:hAnsi="Browallia New" w:cs="Browallia New"/>
                <w:snapToGrid w:val="0"/>
                <w:color w:val="000000"/>
                <w:lang w:eastAsia="th-TH"/>
              </w:rPr>
              <w:t>)</w:t>
            </w:r>
          </w:p>
        </w:tc>
      </w:tr>
      <w:tr w:rsidR="006F2B18" w:rsidRPr="009C11BA" w14:paraId="75BB9122" w14:textId="77777777" w:rsidTr="0041046B">
        <w:trPr>
          <w:cantSplit/>
          <w:trHeight w:val="20"/>
        </w:trPr>
        <w:tc>
          <w:tcPr>
            <w:tcW w:w="2511" w:type="dxa"/>
            <w:vAlign w:val="bottom"/>
          </w:tcPr>
          <w:p w14:paraId="0AA1BAA2" w14:textId="17604886" w:rsidR="006F2B18" w:rsidRPr="009C11BA" w:rsidRDefault="006F2B18" w:rsidP="006F2B1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6</w:t>
            </w:r>
          </w:p>
        </w:tc>
        <w:tc>
          <w:tcPr>
            <w:tcW w:w="810" w:type="dxa"/>
            <w:vAlign w:val="bottom"/>
          </w:tcPr>
          <w:p w14:paraId="79818355" w14:textId="3B7A4C64" w:rsidR="006F2B18" w:rsidRPr="00725424" w:rsidRDefault="003B0FE8" w:rsidP="006F2B18">
            <w:pPr>
              <w:pBdr>
                <w:bottom w:val="single" w:sz="4"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4,48</w:t>
            </w:r>
            <w:r w:rsidR="0077654E" w:rsidRPr="00725424">
              <w:rPr>
                <w:rFonts w:ascii="Browallia New" w:hAnsi="Browallia New" w:cs="Browallia New"/>
                <w:snapToGrid w:val="0"/>
                <w:color w:val="000000"/>
                <w:lang w:eastAsia="th-TH"/>
              </w:rPr>
              <w:t>4</w:t>
            </w:r>
          </w:p>
        </w:tc>
        <w:tc>
          <w:tcPr>
            <w:tcW w:w="810" w:type="dxa"/>
            <w:vAlign w:val="bottom"/>
          </w:tcPr>
          <w:p w14:paraId="789853B4" w14:textId="42FFAA79" w:rsidR="006F2B18" w:rsidRPr="00725424" w:rsidRDefault="00BB5ED5" w:rsidP="006F2B18">
            <w:pPr>
              <w:pBdr>
                <w:bottom w:val="single" w:sz="4" w:space="1" w:color="auto"/>
              </w:pBd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28,909</w:t>
            </w:r>
          </w:p>
        </w:tc>
        <w:tc>
          <w:tcPr>
            <w:tcW w:w="810" w:type="dxa"/>
            <w:vAlign w:val="bottom"/>
          </w:tcPr>
          <w:p w14:paraId="06D01C1A" w14:textId="3FA82578" w:rsidR="006F2B18" w:rsidRPr="00725424" w:rsidRDefault="0032337E" w:rsidP="006F2B18">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2,857</w:t>
            </w:r>
          </w:p>
        </w:tc>
        <w:tc>
          <w:tcPr>
            <w:tcW w:w="810" w:type="dxa"/>
            <w:vAlign w:val="bottom"/>
          </w:tcPr>
          <w:p w14:paraId="78D2C0B9" w14:textId="56265495" w:rsidR="006F2B18" w:rsidRPr="00725424" w:rsidRDefault="005F2032" w:rsidP="006F2B18">
            <w:pPr>
              <w:pBdr>
                <w:bottom w:val="single" w:sz="4" w:space="1" w:color="auto"/>
              </w:pBdr>
              <w:tabs>
                <w:tab w:val="decimal" w:pos="792"/>
              </w:tabs>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36,</w:t>
            </w:r>
            <w:r w:rsidR="002C7397" w:rsidRPr="00725424">
              <w:rPr>
                <w:rFonts w:ascii="Browallia New" w:hAnsi="Browallia New" w:cs="Browallia New"/>
                <w:snapToGrid w:val="0"/>
                <w:color w:val="000000"/>
                <w:lang w:eastAsia="th-TH"/>
              </w:rPr>
              <w:t>250</w:t>
            </w:r>
          </w:p>
        </w:tc>
        <w:tc>
          <w:tcPr>
            <w:tcW w:w="810" w:type="dxa"/>
          </w:tcPr>
          <w:p w14:paraId="29DED3CC" w14:textId="7311B34E" w:rsidR="006F2B18" w:rsidRPr="00AC1CAE" w:rsidRDefault="001A4154"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89</w:t>
            </w:r>
          </w:p>
        </w:tc>
        <w:tc>
          <w:tcPr>
            <w:tcW w:w="810" w:type="dxa"/>
            <w:vAlign w:val="bottom"/>
          </w:tcPr>
          <w:p w14:paraId="37603C72" w14:textId="7D83E68C" w:rsidR="006F2B18" w:rsidRPr="00AC1CAE" w:rsidRDefault="00060CFB"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51,7</w:t>
            </w:r>
            <w:r w:rsidR="001A1B9F">
              <w:rPr>
                <w:rFonts w:ascii="Browallia New" w:hAnsi="Browallia New" w:cs="Browallia New"/>
                <w:snapToGrid w:val="0"/>
                <w:color w:val="000000"/>
                <w:lang w:eastAsia="th-TH"/>
              </w:rPr>
              <w:t>08</w:t>
            </w:r>
          </w:p>
        </w:tc>
        <w:tc>
          <w:tcPr>
            <w:tcW w:w="810" w:type="dxa"/>
            <w:vAlign w:val="bottom"/>
          </w:tcPr>
          <w:p w14:paraId="01FBA89A" w14:textId="0964EC15" w:rsidR="006F2B18" w:rsidRPr="00AC1CAE" w:rsidRDefault="00060CFB"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2,84</w:t>
            </w:r>
            <w:r w:rsidR="008C66E3">
              <w:rPr>
                <w:rFonts w:ascii="Browallia New" w:hAnsi="Browallia New" w:cs="Browallia New"/>
                <w:snapToGrid w:val="0"/>
                <w:color w:val="000000"/>
                <w:lang w:eastAsia="th-TH"/>
              </w:rPr>
              <w:t>9</w:t>
            </w:r>
          </w:p>
        </w:tc>
        <w:tc>
          <w:tcPr>
            <w:tcW w:w="900" w:type="dxa"/>
            <w:vAlign w:val="bottom"/>
          </w:tcPr>
          <w:p w14:paraId="2E7FBE7D" w14:textId="66D55169" w:rsidR="006F2B18" w:rsidRPr="00AC1CAE" w:rsidRDefault="00891267" w:rsidP="006F2B18">
            <w:pPr>
              <w:pBdr>
                <w:bottom w:val="single" w:sz="4"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54,646</w:t>
            </w:r>
          </w:p>
        </w:tc>
      </w:tr>
      <w:tr w:rsidR="006F2B18" w:rsidRPr="009C11BA" w14:paraId="2E2FC9CE" w14:textId="77777777" w:rsidTr="0041046B">
        <w:trPr>
          <w:cantSplit/>
          <w:trHeight w:val="20"/>
        </w:trPr>
        <w:tc>
          <w:tcPr>
            <w:tcW w:w="2511" w:type="dxa"/>
            <w:vAlign w:val="bottom"/>
          </w:tcPr>
          <w:p w14:paraId="37BBC062" w14:textId="77777777" w:rsidR="006F2B18" w:rsidRPr="00A52C9B" w:rsidRDefault="006F2B18" w:rsidP="006F2B18">
            <w:pPr>
              <w:spacing w:line="240" w:lineRule="auto"/>
              <w:ind w:left="162" w:right="-36" w:hanging="162"/>
              <w:jc w:val="both"/>
              <w:rPr>
                <w:rFonts w:ascii="Browallia New" w:hAnsi="Browallia New" w:cs="Browallia New"/>
                <w:snapToGrid w:val="0"/>
                <w:color w:val="000000"/>
                <w:sz w:val="14"/>
                <w:szCs w:val="14"/>
                <w:cs/>
                <w:lang w:eastAsia="th-TH"/>
              </w:rPr>
            </w:pPr>
          </w:p>
        </w:tc>
        <w:tc>
          <w:tcPr>
            <w:tcW w:w="810" w:type="dxa"/>
            <w:vAlign w:val="bottom"/>
          </w:tcPr>
          <w:p w14:paraId="38D05355"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B19B4A7"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4343D2B"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31B4D93"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0F4396B8"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CA76E44" w14:textId="25858B74"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E3E18AC"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4F453C86"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sz w:val="14"/>
                <w:szCs w:val="14"/>
                <w:cs/>
                <w:lang w:eastAsia="th-TH"/>
              </w:rPr>
            </w:pPr>
          </w:p>
        </w:tc>
      </w:tr>
      <w:tr w:rsidR="006F2B18" w:rsidRPr="009C11BA" w14:paraId="714A64B7" w14:textId="77777777" w:rsidTr="0041046B">
        <w:trPr>
          <w:cantSplit/>
          <w:trHeight w:val="20"/>
        </w:trPr>
        <w:tc>
          <w:tcPr>
            <w:tcW w:w="2511" w:type="dxa"/>
            <w:vAlign w:val="bottom"/>
          </w:tcPr>
          <w:p w14:paraId="7A5DB79A" w14:textId="77777777" w:rsidR="006F2B18" w:rsidRPr="009C11BA" w:rsidRDefault="006F2B18" w:rsidP="006F2B18">
            <w:pPr>
              <w:pStyle w:val="Heading6"/>
              <w:numPr>
                <w:ilvl w:val="0"/>
                <w:numId w:val="0"/>
              </w:numPr>
              <w:spacing w:line="240" w:lineRule="auto"/>
              <w:ind w:left="1152" w:hanging="1152"/>
              <w:rPr>
                <w:rFonts w:ascii="Browallia New" w:hAnsi="Browallia New" w:cs="Browallia New"/>
                <w:b/>
                <w:bCs/>
                <w:snapToGrid w:val="0"/>
                <w:color w:val="000000"/>
                <w:sz w:val="18"/>
                <w:szCs w:val="18"/>
                <w:u w:val="single"/>
                <w:cs/>
                <w:lang w:eastAsia="th-TH"/>
              </w:rPr>
            </w:pPr>
            <w:r w:rsidRPr="009C11BA">
              <w:rPr>
                <w:rFonts w:ascii="Browallia New" w:hAnsi="Browallia New" w:cs="Browallia New"/>
                <w:b/>
                <w:bCs/>
                <w:snapToGrid w:val="0"/>
                <w:color w:val="000000"/>
                <w:sz w:val="18"/>
                <w:szCs w:val="18"/>
                <w:u w:val="single"/>
                <w:cs/>
                <w:lang w:eastAsia="th-TH"/>
              </w:rPr>
              <w:t>มูลค่าสุทธิตามบัญชี</w:t>
            </w:r>
          </w:p>
        </w:tc>
        <w:tc>
          <w:tcPr>
            <w:tcW w:w="810" w:type="dxa"/>
            <w:vAlign w:val="bottom"/>
          </w:tcPr>
          <w:p w14:paraId="785991FE"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F42B1A4"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CA59780"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57B1E8CF"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tcPr>
          <w:p w14:paraId="33A3C406"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48547933" w14:textId="312D585D"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810" w:type="dxa"/>
            <w:vAlign w:val="bottom"/>
          </w:tcPr>
          <w:p w14:paraId="6BBA8319"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c>
          <w:tcPr>
            <w:tcW w:w="900" w:type="dxa"/>
            <w:vAlign w:val="bottom"/>
          </w:tcPr>
          <w:p w14:paraId="6D4453A9" w14:textId="77777777" w:rsidR="006F2B18" w:rsidRPr="00AC1CAE" w:rsidRDefault="006F2B18" w:rsidP="006F2B18">
            <w:pPr>
              <w:tabs>
                <w:tab w:val="decimal" w:pos="792"/>
              </w:tabs>
              <w:spacing w:line="240" w:lineRule="auto"/>
              <w:ind w:right="-36"/>
              <w:jc w:val="right"/>
              <w:rPr>
                <w:rFonts w:ascii="Browallia New" w:hAnsi="Browallia New" w:cs="Browallia New"/>
                <w:snapToGrid w:val="0"/>
                <w:color w:val="000000"/>
                <w:cs/>
                <w:lang w:eastAsia="th-TH"/>
              </w:rPr>
            </w:pPr>
          </w:p>
        </w:tc>
      </w:tr>
      <w:tr w:rsidR="006F2B18" w:rsidRPr="009C11BA" w14:paraId="39792A1E" w14:textId="77777777" w:rsidTr="0041046B">
        <w:trPr>
          <w:cantSplit/>
          <w:trHeight w:val="20"/>
        </w:trPr>
        <w:tc>
          <w:tcPr>
            <w:tcW w:w="2511" w:type="dxa"/>
            <w:vAlign w:val="bottom"/>
          </w:tcPr>
          <w:p w14:paraId="4E06B717" w14:textId="67B7C631"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5</w:t>
            </w:r>
          </w:p>
        </w:tc>
        <w:tc>
          <w:tcPr>
            <w:tcW w:w="810" w:type="dxa"/>
            <w:vAlign w:val="bottom"/>
          </w:tcPr>
          <w:p w14:paraId="72AADBDF" w14:textId="76F51573"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w:t>
            </w:r>
            <w:r>
              <w:rPr>
                <w:rFonts w:ascii="Browallia New" w:hAnsi="Browallia New" w:cs="Browallia New"/>
                <w:snapToGrid w:val="0"/>
                <w:color w:val="000000"/>
                <w:lang w:eastAsia="th-TH"/>
              </w:rPr>
              <w:t>2,212</w:t>
            </w:r>
          </w:p>
        </w:tc>
        <w:tc>
          <w:tcPr>
            <w:tcW w:w="810" w:type="dxa"/>
            <w:vAlign w:val="bottom"/>
          </w:tcPr>
          <w:p w14:paraId="1FC1F725" w14:textId="3344E6B9"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41,331</w:t>
            </w:r>
          </w:p>
        </w:tc>
        <w:tc>
          <w:tcPr>
            <w:tcW w:w="810" w:type="dxa"/>
            <w:vAlign w:val="bottom"/>
          </w:tcPr>
          <w:p w14:paraId="6F33071A" w14:textId="75540A1D"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11,565</w:t>
            </w:r>
          </w:p>
        </w:tc>
        <w:tc>
          <w:tcPr>
            <w:tcW w:w="810" w:type="dxa"/>
            <w:shd w:val="clear" w:color="auto" w:fill="auto"/>
            <w:vAlign w:val="bottom"/>
          </w:tcPr>
          <w:p w14:paraId="13A46749" w14:textId="3415029B"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6</w:t>
            </w:r>
            <w:r>
              <w:rPr>
                <w:rFonts w:ascii="Browallia New" w:hAnsi="Browallia New" w:cs="Browallia New"/>
                <w:snapToGrid w:val="0"/>
                <w:color w:val="000000"/>
                <w:lang w:eastAsia="th-TH"/>
              </w:rPr>
              <w:t>5,108</w:t>
            </w:r>
          </w:p>
        </w:tc>
        <w:tc>
          <w:tcPr>
            <w:tcW w:w="810" w:type="dxa"/>
          </w:tcPr>
          <w:p w14:paraId="0407AE22" w14:textId="2511C8C1"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3,715</w:t>
            </w:r>
          </w:p>
        </w:tc>
        <w:tc>
          <w:tcPr>
            <w:tcW w:w="810" w:type="dxa"/>
            <w:vAlign w:val="bottom"/>
          </w:tcPr>
          <w:p w14:paraId="1A99989F" w14:textId="364F62CA"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289,362</w:t>
            </w:r>
          </w:p>
        </w:tc>
        <w:tc>
          <w:tcPr>
            <w:tcW w:w="810" w:type="dxa"/>
            <w:shd w:val="clear" w:color="auto" w:fill="auto"/>
            <w:vAlign w:val="bottom"/>
          </w:tcPr>
          <w:p w14:paraId="1180C948" w14:textId="1E8DAE96"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AC1CAE">
              <w:rPr>
                <w:rFonts w:ascii="Browallia New" w:hAnsi="Browallia New" w:cs="Browallia New"/>
                <w:snapToGrid w:val="0"/>
                <w:color w:val="000000"/>
                <w:lang w:eastAsia="th-TH"/>
              </w:rPr>
              <w:t>10,829</w:t>
            </w:r>
          </w:p>
        </w:tc>
        <w:tc>
          <w:tcPr>
            <w:tcW w:w="900" w:type="dxa"/>
            <w:shd w:val="clear" w:color="auto" w:fill="auto"/>
            <w:vAlign w:val="bottom"/>
          </w:tcPr>
          <w:p w14:paraId="14B68781" w14:textId="3C6F63BE" w:rsidR="006F2B18" w:rsidRPr="00AC1CAE" w:rsidRDefault="006F2B18" w:rsidP="006F2B18">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303,</w:t>
            </w:r>
            <w:r>
              <w:rPr>
                <w:rFonts w:ascii="Browallia New" w:hAnsi="Browallia New" w:cs="Browallia New"/>
                <w:snapToGrid w:val="0"/>
                <w:color w:val="000000"/>
                <w:lang w:eastAsia="th-TH"/>
              </w:rPr>
              <w:t>906</w:t>
            </w:r>
          </w:p>
        </w:tc>
      </w:tr>
      <w:tr w:rsidR="006F2B18" w:rsidRPr="009C11BA" w14:paraId="5290B311" w14:textId="77777777" w:rsidTr="0041046B">
        <w:trPr>
          <w:cantSplit/>
          <w:trHeight w:val="20"/>
        </w:trPr>
        <w:tc>
          <w:tcPr>
            <w:tcW w:w="2511" w:type="dxa"/>
            <w:vAlign w:val="bottom"/>
          </w:tcPr>
          <w:p w14:paraId="2A765630" w14:textId="6624837C" w:rsidR="006F2B18" w:rsidRPr="009C11BA" w:rsidRDefault="006F2B18" w:rsidP="006F2B18">
            <w:pPr>
              <w:spacing w:line="240" w:lineRule="auto"/>
              <w:ind w:left="162" w:right="-36" w:hanging="162"/>
              <w:jc w:val="both"/>
              <w:rPr>
                <w:rFonts w:ascii="Browallia New" w:hAnsi="Browallia New" w:cs="Browallia New"/>
                <w:snapToGrid w:val="0"/>
                <w:color w:val="000000"/>
                <w:lang w:eastAsia="th-TH"/>
              </w:rPr>
            </w:pPr>
            <w:r w:rsidRPr="009C11BA">
              <w:rPr>
                <w:rFonts w:ascii="Browallia New" w:hAnsi="Browallia New" w:cs="Browallia New"/>
                <w:snapToGrid w:val="0"/>
                <w:color w:val="000000"/>
                <w:lang w:eastAsia="th-TH"/>
              </w:rPr>
              <w:t xml:space="preserve">31 </w:t>
            </w:r>
            <w:r w:rsidRPr="009C11BA">
              <w:rPr>
                <w:rFonts w:ascii="Browallia New" w:hAnsi="Browallia New" w:cs="Browallia New"/>
                <w:snapToGrid w:val="0"/>
                <w:color w:val="000000"/>
                <w:cs/>
                <w:lang w:eastAsia="th-TH"/>
              </w:rPr>
              <w:t>ธันวาคม</w:t>
            </w:r>
            <w:r w:rsidRPr="009C11BA">
              <w:rPr>
                <w:rFonts w:ascii="Browallia New" w:hAnsi="Browallia New" w:cs="Browallia New"/>
                <w:snapToGrid w:val="0"/>
                <w:color w:val="000000"/>
                <w:lang w:eastAsia="th-TH"/>
              </w:rPr>
              <w:t xml:space="preserve"> 256</w:t>
            </w:r>
            <w:r>
              <w:rPr>
                <w:rFonts w:ascii="Browallia New" w:hAnsi="Browallia New" w:cs="Browallia New"/>
                <w:snapToGrid w:val="0"/>
                <w:color w:val="000000"/>
                <w:lang w:eastAsia="th-TH"/>
              </w:rPr>
              <w:t>6</w:t>
            </w:r>
          </w:p>
        </w:tc>
        <w:tc>
          <w:tcPr>
            <w:tcW w:w="810" w:type="dxa"/>
            <w:vAlign w:val="bottom"/>
          </w:tcPr>
          <w:p w14:paraId="18D5320D" w14:textId="46CC7C72" w:rsidR="006F2B18" w:rsidRPr="00725424" w:rsidRDefault="002C04E8"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13,12</w:t>
            </w:r>
            <w:r w:rsidR="00395ADE" w:rsidRPr="00725424">
              <w:rPr>
                <w:rFonts w:ascii="Browallia New" w:hAnsi="Browallia New" w:cs="Browallia New"/>
                <w:snapToGrid w:val="0"/>
                <w:color w:val="000000"/>
                <w:lang w:eastAsia="th-TH"/>
              </w:rPr>
              <w:t>1</w:t>
            </w:r>
          </w:p>
        </w:tc>
        <w:tc>
          <w:tcPr>
            <w:tcW w:w="810" w:type="dxa"/>
            <w:vAlign w:val="bottom"/>
          </w:tcPr>
          <w:p w14:paraId="45EDE28E" w14:textId="57C4A790" w:rsidR="006F2B18" w:rsidRPr="00725424" w:rsidRDefault="00D53F95"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34,</w:t>
            </w:r>
            <w:r w:rsidR="004825D9" w:rsidRPr="00725424">
              <w:rPr>
                <w:rFonts w:ascii="Browallia New" w:hAnsi="Browallia New" w:cs="Browallia New"/>
                <w:snapToGrid w:val="0"/>
                <w:color w:val="000000"/>
                <w:lang w:eastAsia="th-TH"/>
              </w:rPr>
              <w:t>938</w:t>
            </w:r>
          </w:p>
        </w:tc>
        <w:tc>
          <w:tcPr>
            <w:tcW w:w="810" w:type="dxa"/>
            <w:vAlign w:val="bottom"/>
          </w:tcPr>
          <w:p w14:paraId="52194683" w14:textId="40D1D180" w:rsidR="006F2B18" w:rsidRPr="00725424" w:rsidRDefault="00E5052A"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7,889</w:t>
            </w:r>
          </w:p>
        </w:tc>
        <w:tc>
          <w:tcPr>
            <w:tcW w:w="810" w:type="dxa"/>
            <w:shd w:val="clear" w:color="auto" w:fill="auto"/>
            <w:vAlign w:val="bottom"/>
          </w:tcPr>
          <w:p w14:paraId="2EB30321" w14:textId="66EAF298" w:rsidR="006F2B18" w:rsidRPr="00725424" w:rsidRDefault="00E5052A" w:rsidP="006F2B18">
            <w:pPr>
              <w:pBdr>
                <w:bottom w:val="single" w:sz="12" w:space="1" w:color="auto"/>
              </w:pBd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55,</w:t>
            </w:r>
            <w:r w:rsidR="001D7005" w:rsidRPr="00725424">
              <w:rPr>
                <w:rFonts w:ascii="Browallia New" w:hAnsi="Browallia New" w:cs="Browallia New"/>
                <w:snapToGrid w:val="0"/>
                <w:color w:val="000000"/>
                <w:lang w:eastAsia="th-TH"/>
              </w:rPr>
              <w:t>948</w:t>
            </w:r>
          </w:p>
        </w:tc>
        <w:tc>
          <w:tcPr>
            <w:tcW w:w="810" w:type="dxa"/>
          </w:tcPr>
          <w:p w14:paraId="4FA34394" w14:textId="2D18E35B" w:rsidR="006F2B18" w:rsidRPr="00AC1CAE" w:rsidRDefault="009E5BB0" w:rsidP="006F2B18">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4,041</w:t>
            </w:r>
          </w:p>
        </w:tc>
        <w:tc>
          <w:tcPr>
            <w:tcW w:w="810" w:type="dxa"/>
            <w:vAlign w:val="bottom"/>
          </w:tcPr>
          <w:p w14:paraId="248BE647" w14:textId="2ED8B168" w:rsidR="006F2B18" w:rsidRPr="00AC1CAE" w:rsidRDefault="009E5BB0" w:rsidP="006F2B18">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273,873</w:t>
            </w:r>
          </w:p>
        </w:tc>
        <w:tc>
          <w:tcPr>
            <w:tcW w:w="810" w:type="dxa"/>
            <w:shd w:val="clear" w:color="auto" w:fill="auto"/>
            <w:vAlign w:val="bottom"/>
          </w:tcPr>
          <w:p w14:paraId="260DEABE" w14:textId="1C997C60" w:rsidR="006F2B18" w:rsidRPr="00AC1CAE" w:rsidRDefault="007A263C" w:rsidP="006F2B18">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7,330</w:t>
            </w:r>
          </w:p>
        </w:tc>
        <w:tc>
          <w:tcPr>
            <w:tcW w:w="900" w:type="dxa"/>
            <w:shd w:val="clear" w:color="auto" w:fill="auto"/>
            <w:vAlign w:val="bottom"/>
          </w:tcPr>
          <w:p w14:paraId="7EF3304B" w14:textId="4BF737DC" w:rsidR="006F2B18" w:rsidRPr="00AC1CAE" w:rsidRDefault="007A263C" w:rsidP="006F2B18">
            <w:pPr>
              <w:pBdr>
                <w:bottom w:val="single" w:sz="12" w:space="1" w:color="auto"/>
              </w:pBd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285,244</w:t>
            </w:r>
          </w:p>
        </w:tc>
      </w:tr>
      <w:tr w:rsidR="006F2B18" w:rsidRPr="009C11BA" w14:paraId="5DDB5927" w14:textId="77777777" w:rsidTr="00175860">
        <w:trPr>
          <w:cantSplit/>
          <w:trHeight w:val="20"/>
        </w:trPr>
        <w:tc>
          <w:tcPr>
            <w:tcW w:w="2511" w:type="dxa"/>
            <w:vAlign w:val="bottom"/>
          </w:tcPr>
          <w:p w14:paraId="43783FF7" w14:textId="61DD3C58" w:rsidR="006F2B18" w:rsidRPr="00A52C9B" w:rsidRDefault="006F2B18" w:rsidP="006F2B18">
            <w:pPr>
              <w:spacing w:line="240" w:lineRule="auto"/>
              <w:ind w:left="162" w:right="-36" w:hanging="162"/>
              <w:jc w:val="both"/>
              <w:rPr>
                <w:rFonts w:ascii="Browallia New" w:hAnsi="Browallia New" w:cs="Browallia New"/>
                <w:b/>
                <w:bCs/>
                <w:snapToGrid w:val="0"/>
                <w:color w:val="000000"/>
                <w:sz w:val="14"/>
                <w:szCs w:val="14"/>
                <w:cs/>
                <w:lang w:eastAsia="th-TH"/>
              </w:rPr>
            </w:pPr>
          </w:p>
        </w:tc>
        <w:tc>
          <w:tcPr>
            <w:tcW w:w="810" w:type="dxa"/>
            <w:vAlign w:val="bottom"/>
          </w:tcPr>
          <w:p w14:paraId="773ACA9B"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257BA162"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12EAF6DC"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B0D099F"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tcPr>
          <w:p w14:paraId="1E36FF57"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3EEE79A2"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810" w:type="dxa"/>
            <w:vAlign w:val="bottom"/>
          </w:tcPr>
          <w:p w14:paraId="5DBD0B33"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c>
          <w:tcPr>
            <w:tcW w:w="900" w:type="dxa"/>
            <w:vAlign w:val="bottom"/>
          </w:tcPr>
          <w:p w14:paraId="38638B14" w14:textId="77777777" w:rsidR="006F2B18" w:rsidRPr="00AC1CAE" w:rsidRDefault="006F2B18" w:rsidP="006F2B18">
            <w:pPr>
              <w:spacing w:line="240" w:lineRule="auto"/>
              <w:ind w:right="-36"/>
              <w:jc w:val="right"/>
              <w:rPr>
                <w:rFonts w:ascii="Browallia New" w:hAnsi="Browallia New" w:cs="Browallia New"/>
                <w:snapToGrid w:val="0"/>
                <w:color w:val="000000"/>
                <w:sz w:val="14"/>
                <w:szCs w:val="14"/>
                <w:cs/>
                <w:lang w:eastAsia="th-TH"/>
              </w:rPr>
            </w:pPr>
          </w:p>
        </w:tc>
      </w:tr>
      <w:tr w:rsidR="006F2B18" w:rsidRPr="009C11BA" w14:paraId="795B2A33" w14:textId="77777777" w:rsidTr="00CA7C5D">
        <w:trPr>
          <w:cantSplit/>
          <w:trHeight w:val="20"/>
        </w:trPr>
        <w:tc>
          <w:tcPr>
            <w:tcW w:w="2511" w:type="dxa"/>
            <w:vAlign w:val="bottom"/>
          </w:tcPr>
          <w:p w14:paraId="35AC9338" w14:textId="69C41238" w:rsidR="006F2B18" w:rsidRPr="009C11BA" w:rsidRDefault="006F2B18" w:rsidP="006F2B18">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b/>
                <w:bCs/>
                <w:snapToGrid w:val="0"/>
                <w:color w:val="000000"/>
                <w:lang w:eastAsia="th-TH"/>
              </w:rPr>
              <w:t>5</w:t>
            </w:r>
          </w:p>
        </w:tc>
        <w:tc>
          <w:tcPr>
            <w:tcW w:w="810" w:type="dxa"/>
            <w:vAlign w:val="bottom"/>
          </w:tcPr>
          <w:p w14:paraId="389896A6"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D826D6"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F56B2FE"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C1D662F"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tcPr>
          <w:p w14:paraId="5EE5DD7B"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36EB1AB"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2BBDF"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60E302E"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r>
      <w:tr w:rsidR="006F2B18" w:rsidRPr="009C11BA" w14:paraId="5212ECFF" w14:textId="77777777" w:rsidTr="00C07995">
        <w:trPr>
          <w:cantSplit/>
          <w:trHeight w:val="20"/>
        </w:trPr>
        <w:tc>
          <w:tcPr>
            <w:tcW w:w="3321" w:type="dxa"/>
            <w:gridSpan w:val="2"/>
            <w:vAlign w:val="bottom"/>
          </w:tcPr>
          <w:p w14:paraId="4217738B" w14:textId="0CC0F32C" w:rsidR="006F2B18" w:rsidRPr="00AC1CAE" w:rsidRDefault="006F2B18" w:rsidP="006F2B18">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18B86EF8"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685E0E7"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91202B2" w14:textId="40CE9363" w:rsidR="006F2B18" w:rsidRPr="00AC1CAE" w:rsidRDefault="006F2B18" w:rsidP="006F2B18">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w:t>
            </w:r>
            <w:r>
              <w:rPr>
                <w:rFonts w:ascii="Browallia New" w:hAnsi="Browallia New" w:cs="Browallia New"/>
                <w:snapToGrid w:val="0"/>
                <w:color w:val="000000"/>
                <w:lang w:eastAsia="th-TH"/>
              </w:rPr>
              <w:t>327</w:t>
            </w:r>
          </w:p>
        </w:tc>
        <w:tc>
          <w:tcPr>
            <w:tcW w:w="810" w:type="dxa"/>
          </w:tcPr>
          <w:p w14:paraId="12FE150C"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7A318B"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2CB8693" w14:textId="77777777" w:rsidR="006F2B18" w:rsidRPr="00AC1CAE" w:rsidRDefault="006F2B18" w:rsidP="006F2B1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14F69085" w14:textId="4FF91C33" w:rsidR="006F2B18" w:rsidRPr="00AC1CAE" w:rsidRDefault="006F2B18" w:rsidP="006F2B18">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7,</w:t>
            </w:r>
            <w:r>
              <w:rPr>
                <w:rFonts w:ascii="Browallia New" w:hAnsi="Browallia New" w:cs="Browallia New"/>
                <w:snapToGrid w:val="0"/>
                <w:color w:val="000000"/>
                <w:lang w:eastAsia="th-TH"/>
              </w:rPr>
              <w:t>524</w:t>
            </w:r>
          </w:p>
        </w:tc>
      </w:tr>
      <w:tr w:rsidR="00650E68" w:rsidRPr="009C11BA" w14:paraId="629DE7B4" w14:textId="77777777" w:rsidTr="006160B6">
        <w:trPr>
          <w:cantSplit/>
          <w:trHeight w:val="20"/>
        </w:trPr>
        <w:tc>
          <w:tcPr>
            <w:tcW w:w="2511" w:type="dxa"/>
            <w:vAlign w:val="bottom"/>
          </w:tcPr>
          <w:p w14:paraId="3B1AD2B2" w14:textId="77777777" w:rsidR="00650E68" w:rsidRPr="009C11BA" w:rsidRDefault="00650E68" w:rsidP="00650E68">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cs/>
                <w:lang w:eastAsia="th-TH"/>
              </w:rPr>
              <w:t>ต้นทุนในการจัดจำหน่าย</w:t>
            </w:r>
          </w:p>
        </w:tc>
        <w:tc>
          <w:tcPr>
            <w:tcW w:w="810" w:type="dxa"/>
            <w:vAlign w:val="bottom"/>
          </w:tcPr>
          <w:p w14:paraId="0F11CB43"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8AF7F97"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FBE8AD0" w14:textId="3A33CFB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BE027EE" w14:textId="5EA4CF42" w:rsidR="00650E68" w:rsidRPr="00AC1CAE" w:rsidRDefault="00650E68" w:rsidP="00650E68">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1,660</w:t>
            </w:r>
          </w:p>
        </w:tc>
        <w:tc>
          <w:tcPr>
            <w:tcW w:w="810" w:type="dxa"/>
            <w:vAlign w:val="bottom"/>
          </w:tcPr>
          <w:p w14:paraId="31688B30"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2B06CFC"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551AA09" w14:textId="243A1CD1"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F4CE5E" w14:textId="334B5B2C" w:rsidR="00650E68" w:rsidRPr="00AC1CAE" w:rsidRDefault="00650E68" w:rsidP="00650E68">
            <w:pP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1,660</w:t>
            </w:r>
          </w:p>
        </w:tc>
      </w:tr>
      <w:tr w:rsidR="00650E68" w:rsidRPr="009C11BA" w14:paraId="079EE7D9" w14:textId="77777777" w:rsidTr="006160B6">
        <w:trPr>
          <w:cantSplit/>
          <w:trHeight w:val="20"/>
        </w:trPr>
        <w:tc>
          <w:tcPr>
            <w:tcW w:w="2511" w:type="dxa"/>
            <w:vAlign w:val="bottom"/>
          </w:tcPr>
          <w:p w14:paraId="5ECED275" w14:textId="77777777" w:rsidR="00650E68" w:rsidRPr="009C11BA" w:rsidRDefault="00650E68" w:rsidP="00650E68">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hint="cs"/>
                <w:snapToGrid w:val="0"/>
                <w:color w:val="000000"/>
                <w:cs/>
                <w:lang w:eastAsia="th-TH"/>
              </w:rPr>
              <w:t>ค่าใช้จ่ายในการบริหาร</w:t>
            </w:r>
          </w:p>
        </w:tc>
        <w:tc>
          <w:tcPr>
            <w:tcW w:w="810" w:type="dxa"/>
            <w:vAlign w:val="bottom"/>
          </w:tcPr>
          <w:p w14:paraId="3F6CCC30"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BE226AD"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DF2A180" w14:textId="70B47F76"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02A7F7F" w14:textId="73B00AAA" w:rsidR="00650E68" w:rsidRPr="00AC1CAE" w:rsidRDefault="00650E68" w:rsidP="00650E68">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17,859</w:t>
            </w:r>
          </w:p>
        </w:tc>
        <w:tc>
          <w:tcPr>
            <w:tcW w:w="810" w:type="dxa"/>
            <w:vAlign w:val="bottom"/>
          </w:tcPr>
          <w:p w14:paraId="1969F65E"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11D35B7"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8A25E7C" w14:textId="6470342C"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780F8CF1" w14:textId="6CF5847E" w:rsidR="00650E68" w:rsidRPr="00AC1CAE" w:rsidRDefault="00650E68" w:rsidP="00650E68">
            <w:pPr>
              <w:pBdr>
                <w:bottom w:val="single" w:sz="4"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12,738</w:t>
            </w:r>
          </w:p>
        </w:tc>
      </w:tr>
      <w:tr w:rsidR="00650E68" w:rsidRPr="009C11BA" w14:paraId="18D1E6D6" w14:textId="77777777" w:rsidTr="006160B6">
        <w:trPr>
          <w:cantSplit/>
          <w:trHeight w:val="20"/>
        </w:trPr>
        <w:tc>
          <w:tcPr>
            <w:tcW w:w="2511" w:type="dxa"/>
            <w:vAlign w:val="bottom"/>
          </w:tcPr>
          <w:p w14:paraId="763131B1" w14:textId="77777777" w:rsidR="00650E68" w:rsidRPr="009C11BA" w:rsidRDefault="00650E68" w:rsidP="00650E68">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584C468A"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13B0410"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0178AD1" w14:textId="578AC5DB"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3545D3" w14:textId="439606FB" w:rsidR="00650E68" w:rsidRPr="00AC1CAE" w:rsidRDefault="00650E68" w:rsidP="00650E68">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20,8</w:t>
            </w:r>
            <w:r>
              <w:rPr>
                <w:rFonts w:ascii="Browallia New" w:hAnsi="Browallia New" w:cs="Browallia New"/>
                <w:snapToGrid w:val="0"/>
                <w:color w:val="000000"/>
                <w:lang w:eastAsia="th-TH"/>
              </w:rPr>
              <w:t>46</w:t>
            </w:r>
          </w:p>
        </w:tc>
        <w:tc>
          <w:tcPr>
            <w:tcW w:w="810" w:type="dxa"/>
            <w:vAlign w:val="bottom"/>
          </w:tcPr>
          <w:p w14:paraId="40C4830C"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DE44391"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900F435" w14:textId="3F8E74CE"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4A569A0" w14:textId="21E8C9FD" w:rsidR="00650E68" w:rsidRPr="00AC1CAE" w:rsidRDefault="00650E68" w:rsidP="00650E68">
            <w:pPr>
              <w:pBdr>
                <w:bottom w:val="single" w:sz="12" w:space="1" w:color="auto"/>
              </w:pBdr>
              <w:spacing w:line="240" w:lineRule="auto"/>
              <w:ind w:right="-36"/>
              <w:jc w:val="right"/>
              <w:rPr>
                <w:rFonts w:ascii="Browallia New" w:hAnsi="Browallia New" w:cs="Browallia New"/>
                <w:snapToGrid w:val="0"/>
                <w:color w:val="000000"/>
                <w:cs/>
                <w:lang w:eastAsia="th-TH"/>
              </w:rPr>
            </w:pPr>
            <w:r w:rsidRPr="00AC1CAE">
              <w:rPr>
                <w:rFonts w:ascii="Browallia New" w:hAnsi="Browallia New" w:cs="Browallia New"/>
                <w:snapToGrid w:val="0"/>
                <w:color w:val="000000"/>
                <w:lang w:eastAsia="th-TH"/>
              </w:rPr>
              <w:t>21,</w:t>
            </w:r>
            <w:r>
              <w:rPr>
                <w:rFonts w:ascii="Browallia New" w:hAnsi="Browallia New" w:cs="Browallia New"/>
                <w:snapToGrid w:val="0"/>
                <w:color w:val="000000"/>
                <w:lang w:eastAsia="th-TH"/>
              </w:rPr>
              <w:t>922</w:t>
            </w:r>
          </w:p>
        </w:tc>
      </w:tr>
      <w:tr w:rsidR="00650E68" w:rsidRPr="009C11BA" w14:paraId="230C9B59" w14:textId="77777777" w:rsidTr="00175860">
        <w:trPr>
          <w:cantSplit/>
          <w:trHeight w:val="20"/>
        </w:trPr>
        <w:tc>
          <w:tcPr>
            <w:tcW w:w="2511" w:type="dxa"/>
            <w:vAlign w:val="bottom"/>
          </w:tcPr>
          <w:p w14:paraId="3BBFF71E"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4E780ABF"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E411AD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52AFF263"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42F2AE0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730B6296"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6D2141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459C373"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52ABC76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4085AA49" w14:textId="77777777" w:rsidTr="00175860">
        <w:trPr>
          <w:cantSplit/>
          <w:trHeight w:val="20"/>
        </w:trPr>
        <w:tc>
          <w:tcPr>
            <w:tcW w:w="2511" w:type="dxa"/>
            <w:vAlign w:val="bottom"/>
          </w:tcPr>
          <w:p w14:paraId="296CF2CF"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53ABA67F"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7B1F31EC"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76CB182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8698B51"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3412A0D5"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49B0CF44"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F0C2CE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3123ABE1"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72042AF2" w14:textId="77777777" w:rsidTr="00175860">
        <w:trPr>
          <w:cantSplit/>
          <w:trHeight w:val="20"/>
        </w:trPr>
        <w:tc>
          <w:tcPr>
            <w:tcW w:w="2511" w:type="dxa"/>
            <w:vAlign w:val="bottom"/>
          </w:tcPr>
          <w:p w14:paraId="5CBC1A5A"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374BCCCE"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71FCDA11"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0C46B936"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03C09FD"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6A57D951"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4738F14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E8D56D5"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3F49170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2D20F289" w14:textId="77777777" w:rsidTr="00175860">
        <w:trPr>
          <w:cantSplit/>
          <w:trHeight w:val="20"/>
        </w:trPr>
        <w:tc>
          <w:tcPr>
            <w:tcW w:w="2511" w:type="dxa"/>
            <w:vAlign w:val="bottom"/>
          </w:tcPr>
          <w:p w14:paraId="08834E89"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30689525"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372E68D6"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0A789CA8"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501E946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402EFB52"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56C4776"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05FE6F6F"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0D05A894"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1F1FD2B6" w14:textId="77777777" w:rsidTr="00175860">
        <w:trPr>
          <w:cantSplit/>
          <w:trHeight w:val="20"/>
        </w:trPr>
        <w:tc>
          <w:tcPr>
            <w:tcW w:w="2511" w:type="dxa"/>
            <w:vAlign w:val="bottom"/>
          </w:tcPr>
          <w:p w14:paraId="723606A6"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1DA9FCD4"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D55017F"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61272C9E"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36E78E2E"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6C4639F3"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5D2A04CE"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30073179"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1F01B23F"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7DD1A33E" w14:textId="77777777" w:rsidTr="006160B6">
        <w:trPr>
          <w:cantSplit/>
          <w:trHeight w:val="20"/>
        </w:trPr>
        <w:tc>
          <w:tcPr>
            <w:tcW w:w="2511" w:type="dxa"/>
            <w:vAlign w:val="bottom"/>
          </w:tcPr>
          <w:p w14:paraId="22E34FF5" w14:textId="77777777" w:rsidR="00650E68" w:rsidRPr="009C11BA" w:rsidRDefault="00650E68" w:rsidP="00650E68">
            <w:pPr>
              <w:spacing w:line="240" w:lineRule="auto"/>
              <w:ind w:left="162" w:right="-36" w:hanging="162"/>
              <w:jc w:val="center"/>
              <w:rPr>
                <w:rFonts w:ascii="Browallia New" w:hAnsi="Browallia New" w:cs="Browallia New"/>
                <w:snapToGrid w:val="0"/>
                <w:color w:val="000000"/>
                <w:cs/>
                <w:lang w:eastAsia="th-TH"/>
              </w:rPr>
            </w:pPr>
          </w:p>
        </w:tc>
        <w:tc>
          <w:tcPr>
            <w:tcW w:w="810" w:type="dxa"/>
            <w:vAlign w:val="bottom"/>
          </w:tcPr>
          <w:p w14:paraId="057F3A8E"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ที่ดิน</w:t>
            </w:r>
          </w:p>
        </w:tc>
        <w:tc>
          <w:tcPr>
            <w:tcW w:w="810" w:type="dxa"/>
            <w:vAlign w:val="bottom"/>
          </w:tcPr>
          <w:p w14:paraId="7CF6172C"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07E3FF07" w14:textId="77777777" w:rsidR="00650E68" w:rsidRPr="009C11BA" w:rsidRDefault="00650E68" w:rsidP="00650E68">
            <w:pPr>
              <w:pBdr>
                <w:bottom w:val="single" w:sz="4" w:space="1" w:color="auto"/>
              </w:pBdr>
              <w:tabs>
                <w:tab w:val="clear" w:pos="680"/>
                <w:tab w:val="clear" w:pos="907"/>
                <w:tab w:val="left" w:pos="951"/>
              </w:tabs>
              <w:spacing w:line="240" w:lineRule="auto"/>
              <w:ind w:left="-183" w:right="-168"/>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810" w:type="dxa"/>
            <w:vAlign w:val="bottom"/>
          </w:tcPr>
          <w:p w14:paraId="50BB75C0" w14:textId="77777777" w:rsidR="00650E68" w:rsidRPr="009C11BA" w:rsidRDefault="00650E68" w:rsidP="00650E68">
            <w:pPr>
              <w:pBdr>
                <w:bottom w:val="single" w:sz="4" w:space="1" w:color="auto"/>
              </w:pBdr>
              <w:tabs>
                <w:tab w:val="clear" w:pos="680"/>
                <w:tab w:val="clear" w:pos="907"/>
                <w:tab w:val="left" w:pos="734"/>
              </w:tabs>
              <w:spacing w:line="240" w:lineRule="auto"/>
              <w:ind w:right="-60"/>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c>
          <w:tcPr>
            <w:tcW w:w="810" w:type="dxa"/>
          </w:tcPr>
          <w:p w14:paraId="42A12828"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Pr>
                <w:rFonts w:ascii="Browallia New" w:hAnsi="Browallia New" w:cs="Browallia New" w:hint="cs"/>
                <w:snapToGrid w:val="0"/>
                <w:color w:val="000000"/>
                <w:cs/>
                <w:lang w:eastAsia="th-TH"/>
              </w:rPr>
              <w:t>ที่ดิน</w:t>
            </w:r>
          </w:p>
        </w:tc>
        <w:tc>
          <w:tcPr>
            <w:tcW w:w="810" w:type="dxa"/>
            <w:vAlign w:val="bottom"/>
          </w:tcPr>
          <w:p w14:paraId="3B8E6577"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อาคาร</w:t>
            </w:r>
          </w:p>
        </w:tc>
        <w:tc>
          <w:tcPr>
            <w:tcW w:w="810" w:type="dxa"/>
            <w:vAlign w:val="bottom"/>
          </w:tcPr>
          <w:p w14:paraId="60D76563"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hint="cs"/>
                <w:snapToGrid w:val="0"/>
                <w:color w:val="000000"/>
                <w:cs/>
                <w:lang w:eastAsia="th-TH"/>
              </w:rPr>
              <w:t>ยานพาหนะ</w:t>
            </w:r>
          </w:p>
        </w:tc>
        <w:tc>
          <w:tcPr>
            <w:tcW w:w="900" w:type="dxa"/>
            <w:vAlign w:val="bottom"/>
          </w:tcPr>
          <w:p w14:paraId="42597B07" w14:textId="77777777" w:rsidR="00650E68" w:rsidRPr="009C11BA" w:rsidRDefault="00650E68" w:rsidP="00650E68">
            <w:pPr>
              <w:pBdr>
                <w:bottom w:val="single" w:sz="4" w:space="1" w:color="auto"/>
              </w:pBdr>
              <w:spacing w:line="240" w:lineRule="auto"/>
              <w:ind w:right="-36"/>
              <w:jc w:val="center"/>
              <w:rPr>
                <w:rFonts w:ascii="Browallia New" w:hAnsi="Browallia New" w:cs="Browallia New"/>
                <w:snapToGrid w:val="0"/>
                <w:color w:val="000000"/>
                <w:cs/>
                <w:lang w:eastAsia="th-TH"/>
              </w:rPr>
            </w:pPr>
            <w:r w:rsidRPr="009C11BA">
              <w:rPr>
                <w:rFonts w:ascii="Browallia New" w:hAnsi="Browallia New" w:cs="Browallia New"/>
                <w:snapToGrid w:val="0"/>
                <w:color w:val="000000"/>
                <w:cs/>
                <w:lang w:eastAsia="th-TH"/>
              </w:rPr>
              <w:t>รวม</w:t>
            </w:r>
          </w:p>
        </w:tc>
      </w:tr>
      <w:tr w:rsidR="00650E68" w:rsidRPr="009C11BA" w14:paraId="0261DCA1" w14:textId="77777777" w:rsidTr="00175860">
        <w:trPr>
          <w:cantSplit/>
          <w:trHeight w:val="20"/>
        </w:trPr>
        <w:tc>
          <w:tcPr>
            <w:tcW w:w="2511" w:type="dxa"/>
            <w:vAlign w:val="bottom"/>
          </w:tcPr>
          <w:p w14:paraId="74903454" w14:textId="77777777" w:rsidR="00650E68" w:rsidRPr="00A52C9B" w:rsidRDefault="00650E68" w:rsidP="00650E68">
            <w:pPr>
              <w:spacing w:line="240" w:lineRule="auto"/>
              <w:ind w:left="162" w:right="-36" w:hanging="162"/>
              <w:jc w:val="both"/>
              <w:rPr>
                <w:rFonts w:ascii="Browallia New" w:hAnsi="Browallia New" w:cs="Browallia New"/>
                <w:b/>
                <w:bCs/>
                <w:snapToGrid w:val="0"/>
                <w:color w:val="000000"/>
                <w:sz w:val="16"/>
                <w:szCs w:val="16"/>
                <w:cs/>
                <w:lang w:eastAsia="th-TH"/>
              </w:rPr>
            </w:pPr>
          </w:p>
        </w:tc>
        <w:tc>
          <w:tcPr>
            <w:tcW w:w="810" w:type="dxa"/>
            <w:vAlign w:val="bottom"/>
          </w:tcPr>
          <w:p w14:paraId="5B346E47"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05778C1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5644F55D"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2E85C96D"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tcPr>
          <w:p w14:paraId="5D8D2FDD"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0C722640"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810" w:type="dxa"/>
            <w:vAlign w:val="bottom"/>
          </w:tcPr>
          <w:p w14:paraId="12322D7C"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c>
          <w:tcPr>
            <w:tcW w:w="900" w:type="dxa"/>
            <w:vAlign w:val="bottom"/>
          </w:tcPr>
          <w:p w14:paraId="2A07A56C" w14:textId="77777777" w:rsidR="00650E68" w:rsidRPr="00AC1CAE" w:rsidRDefault="00650E68" w:rsidP="00650E68">
            <w:pPr>
              <w:spacing w:line="240" w:lineRule="auto"/>
              <w:ind w:right="-36"/>
              <w:jc w:val="right"/>
              <w:rPr>
                <w:rFonts w:ascii="Browallia New" w:hAnsi="Browallia New" w:cs="Browallia New"/>
                <w:snapToGrid w:val="0"/>
                <w:color w:val="000000"/>
                <w:sz w:val="16"/>
                <w:szCs w:val="16"/>
                <w:cs/>
                <w:lang w:eastAsia="th-TH"/>
              </w:rPr>
            </w:pPr>
          </w:p>
        </w:tc>
      </w:tr>
      <w:tr w:rsidR="00650E68" w:rsidRPr="009C11BA" w14:paraId="16ED8A48" w14:textId="77777777" w:rsidTr="00175860">
        <w:trPr>
          <w:cantSplit/>
          <w:trHeight w:val="20"/>
        </w:trPr>
        <w:tc>
          <w:tcPr>
            <w:tcW w:w="2511" w:type="dxa"/>
            <w:vAlign w:val="bottom"/>
          </w:tcPr>
          <w:p w14:paraId="48095559" w14:textId="58548A08" w:rsidR="00650E68" w:rsidRPr="009C11BA" w:rsidRDefault="00650E68" w:rsidP="00650E68">
            <w:pPr>
              <w:spacing w:line="240" w:lineRule="auto"/>
              <w:ind w:left="162" w:right="-36" w:hanging="162"/>
              <w:jc w:val="both"/>
              <w:rPr>
                <w:rFonts w:ascii="Browallia New" w:hAnsi="Browallia New" w:cs="Browallia New"/>
                <w:b/>
                <w:bCs/>
                <w:snapToGrid w:val="0"/>
                <w:color w:val="000000"/>
                <w:cs/>
                <w:lang w:eastAsia="th-TH"/>
              </w:rPr>
            </w:pPr>
            <w:r w:rsidRPr="009C11BA">
              <w:rPr>
                <w:rFonts w:ascii="Browallia New" w:hAnsi="Browallia New" w:cs="Browallia New"/>
                <w:b/>
                <w:bCs/>
                <w:snapToGrid w:val="0"/>
                <w:color w:val="000000"/>
                <w:cs/>
                <w:lang w:eastAsia="th-TH"/>
              </w:rPr>
              <w:t>ค่าเสื่อมราคาสำหรับปี</w:t>
            </w:r>
            <w:r w:rsidRPr="009C11BA">
              <w:rPr>
                <w:rFonts w:ascii="Browallia New" w:hAnsi="Browallia New" w:cs="Browallia New"/>
                <w:b/>
                <w:bCs/>
                <w:snapToGrid w:val="0"/>
                <w:color w:val="000000"/>
                <w:lang w:eastAsia="th-TH"/>
              </w:rPr>
              <w:t xml:space="preserve"> 256</w:t>
            </w:r>
            <w:r>
              <w:rPr>
                <w:rFonts w:ascii="Browallia New" w:hAnsi="Browallia New" w:cs="Browallia New"/>
                <w:b/>
                <w:bCs/>
                <w:snapToGrid w:val="0"/>
                <w:color w:val="000000"/>
                <w:lang w:eastAsia="th-TH"/>
              </w:rPr>
              <w:t>6</w:t>
            </w:r>
          </w:p>
        </w:tc>
        <w:tc>
          <w:tcPr>
            <w:tcW w:w="810" w:type="dxa"/>
            <w:vAlign w:val="bottom"/>
          </w:tcPr>
          <w:p w14:paraId="291BFFB7"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22DD4CA"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34923E6"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47F2F237"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tcPr>
          <w:p w14:paraId="4E4302A5"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BC94589"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7D918D"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3345C6EF"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r>
      <w:tr w:rsidR="00650E68" w:rsidRPr="009C11BA" w14:paraId="35B4DE28" w14:textId="77777777" w:rsidTr="00175860">
        <w:trPr>
          <w:cantSplit/>
          <w:trHeight w:val="20"/>
        </w:trPr>
        <w:tc>
          <w:tcPr>
            <w:tcW w:w="4131" w:type="dxa"/>
            <w:gridSpan w:val="3"/>
            <w:vAlign w:val="bottom"/>
          </w:tcPr>
          <w:p w14:paraId="31DE9C43" w14:textId="77777777" w:rsidR="00650E68" w:rsidRPr="00AC1CAE" w:rsidRDefault="00650E68" w:rsidP="00650E68">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ต้นทุนขายและต้นทุนค่าบริการจากกิจการโรงแรม</w:t>
            </w:r>
          </w:p>
        </w:tc>
        <w:tc>
          <w:tcPr>
            <w:tcW w:w="810" w:type="dxa"/>
            <w:vAlign w:val="bottom"/>
          </w:tcPr>
          <w:p w14:paraId="441D8158"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AF7DFFD" w14:textId="58E90B42" w:rsidR="00650E68" w:rsidRPr="00725424" w:rsidRDefault="00D210C7" w:rsidP="00650E6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w:t>
            </w:r>
            <w:r w:rsidR="007A23F3" w:rsidRPr="00725424">
              <w:rPr>
                <w:rFonts w:ascii="Browallia New" w:hAnsi="Browallia New" w:cs="Browallia New"/>
                <w:snapToGrid w:val="0"/>
                <w:color w:val="000000"/>
                <w:lang w:eastAsia="th-TH"/>
              </w:rPr>
              <w:t>253</w:t>
            </w:r>
          </w:p>
        </w:tc>
        <w:tc>
          <w:tcPr>
            <w:tcW w:w="810" w:type="dxa"/>
          </w:tcPr>
          <w:p w14:paraId="5258D0A4"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48F45A"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DD2F330"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50C8781D" w14:textId="0E6FCC21" w:rsidR="00650E68" w:rsidRPr="00AC1CAE" w:rsidRDefault="005632DE" w:rsidP="00650E68">
            <w:pP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7,441</w:t>
            </w:r>
          </w:p>
        </w:tc>
      </w:tr>
      <w:tr w:rsidR="00650E68" w:rsidRPr="009C11BA" w14:paraId="23124856" w14:textId="77777777" w:rsidTr="00175860">
        <w:trPr>
          <w:cantSplit/>
          <w:trHeight w:val="20"/>
        </w:trPr>
        <w:tc>
          <w:tcPr>
            <w:tcW w:w="4131" w:type="dxa"/>
            <w:gridSpan w:val="3"/>
            <w:vAlign w:val="bottom"/>
          </w:tcPr>
          <w:p w14:paraId="76BB7467" w14:textId="77777777" w:rsidR="00650E68" w:rsidRPr="00AC1CAE" w:rsidRDefault="00650E68" w:rsidP="00650E68">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snapToGrid w:val="0"/>
                <w:color w:val="000000"/>
                <w:cs/>
                <w:lang w:eastAsia="th-TH"/>
              </w:rPr>
              <w:t>ต้นทุนในการจัดจำหน่าย</w:t>
            </w:r>
          </w:p>
        </w:tc>
        <w:tc>
          <w:tcPr>
            <w:tcW w:w="810" w:type="dxa"/>
            <w:vAlign w:val="bottom"/>
          </w:tcPr>
          <w:p w14:paraId="106D8563"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4A2E514" w14:textId="05D61590" w:rsidR="00650E68" w:rsidRPr="00725424" w:rsidRDefault="00D210C7" w:rsidP="00650E68">
            <w:pPr>
              <w:spacing w:line="240" w:lineRule="auto"/>
              <w:ind w:right="-36"/>
              <w:jc w:val="right"/>
              <w:rPr>
                <w:rFonts w:ascii="Browallia New" w:hAnsi="Browallia New" w:cs="Browallia New"/>
                <w:snapToGrid w:val="0"/>
                <w:color w:val="000000"/>
                <w:lang w:eastAsia="th-TH"/>
              </w:rPr>
            </w:pPr>
            <w:r w:rsidRPr="00725424">
              <w:rPr>
                <w:rFonts w:ascii="Browallia New" w:hAnsi="Browallia New" w:cs="Browallia New"/>
                <w:snapToGrid w:val="0"/>
                <w:color w:val="000000"/>
                <w:lang w:eastAsia="th-TH"/>
              </w:rPr>
              <w:t>1,6</w:t>
            </w:r>
            <w:r w:rsidR="007A23F3" w:rsidRPr="00725424">
              <w:rPr>
                <w:rFonts w:ascii="Browallia New" w:hAnsi="Browallia New" w:cs="Browallia New"/>
                <w:snapToGrid w:val="0"/>
                <w:color w:val="000000"/>
                <w:lang w:eastAsia="th-TH"/>
              </w:rPr>
              <w:t>23</w:t>
            </w:r>
          </w:p>
        </w:tc>
        <w:tc>
          <w:tcPr>
            <w:tcW w:w="810" w:type="dxa"/>
          </w:tcPr>
          <w:p w14:paraId="083B205D"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5F553912"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37B4499"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0B03925A" w14:textId="65756DBB" w:rsidR="00650E68" w:rsidRPr="00AC1CAE" w:rsidRDefault="005632DE" w:rsidP="00650E68">
            <w:pPr>
              <w:spacing w:line="240" w:lineRule="auto"/>
              <w:ind w:right="-36"/>
              <w:jc w:val="right"/>
              <w:rPr>
                <w:rFonts w:ascii="Browallia New" w:hAnsi="Browallia New" w:cs="Browallia New"/>
                <w:snapToGrid w:val="0"/>
                <w:color w:val="000000"/>
                <w:lang w:eastAsia="th-TH"/>
              </w:rPr>
            </w:pPr>
            <w:r>
              <w:rPr>
                <w:rFonts w:ascii="Browallia New" w:hAnsi="Browallia New" w:cs="Browallia New"/>
                <w:snapToGrid w:val="0"/>
                <w:color w:val="000000"/>
                <w:lang w:eastAsia="th-TH"/>
              </w:rPr>
              <w:t>1,62</w:t>
            </w:r>
            <w:r w:rsidR="00CA7AD8">
              <w:rPr>
                <w:rFonts w:ascii="Browallia New" w:hAnsi="Browallia New" w:cs="Browallia New"/>
                <w:snapToGrid w:val="0"/>
                <w:color w:val="000000"/>
                <w:lang w:eastAsia="th-TH"/>
              </w:rPr>
              <w:t>3</w:t>
            </w:r>
          </w:p>
        </w:tc>
      </w:tr>
      <w:tr w:rsidR="00650E68" w:rsidRPr="009C11BA" w14:paraId="451C6D75" w14:textId="77777777" w:rsidTr="00175860">
        <w:trPr>
          <w:cantSplit/>
          <w:trHeight w:val="20"/>
        </w:trPr>
        <w:tc>
          <w:tcPr>
            <w:tcW w:w="3321" w:type="dxa"/>
            <w:gridSpan w:val="2"/>
            <w:vAlign w:val="bottom"/>
          </w:tcPr>
          <w:p w14:paraId="0F6DC338" w14:textId="77777777" w:rsidR="00650E68" w:rsidRPr="00AC1CAE" w:rsidRDefault="00650E68" w:rsidP="00650E68">
            <w:pPr>
              <w:spacing w:line="240" w:lineRule="auto"/>
              <w:ind w:right="-36"/>
              <w:rPr>
                <w:rFonts w:ascii="Browallia New" w:hAnsi="Browallia New" w:cs="Browallia New"/>
                <w:snapToGrid w:val="0"/>
                <w:color w:val="000000"/>
                <w:cs/>
                <w:lang w:eastAsia="th-TH"/>
              </w:rPr>
            </w:pPr>
            <w:r w:rsidRPr="00AC1CAE">
              <w:rPr>
                <w:rFonts w:ascii="Browallia New" w:hAnsi="Browallia New" w:cs="Browallia New" w:hint="cs"/>
                <w:snapToGrid w:val="0"/>
                <w:color w:val="000000"/>
                <w:cs/>
                <w:lang w:eastAsia="th-TH"/>
              </w:rPr>
              <w:t>ค่าใช้จ่ายในการบริหาร</w:t>
            </w:r>
          </w:p>
        </w:tc>
        <w:tc>
          <w:tcPr>
            <w:tcW w:w="810" w:type="dxa"/>
            <w:vAlign w:val="bottom"/>
          </w:tcPr>
          <w:p w14:paraId="00E6E2C3"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3495F4C9"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7DC815C" w14:textId="4205A608" w:rsidR="00650E68" w:rsidRPr="00725424" w:rsidRDefault="00D210C7" w:rsidP="00650E68">
            <w:pPr>
              <w:pBdr>
                <w:bottom w:val="single" w:sz="4" w:space="1" w:color="auto"/>
              </w:pBd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w:t>
            </w:r>
            <w:r w:rsidR="007A23F3" w:rsidRPr="00725424">
              <w:rPr>
                <w:rFonts w:ascii="Browallia New" w:hAnsi="Browallia New" w:cs="Browallia New"/>
                <w:snapToGrid w:val="0"/>
                <w:color w:val="000000"/>
                <w:lang w:eastAsia="th-TH"/>
              </w:rPr>
              <w:t>6</w:t>
            </w:r>
            <w:r w:rsidR="00CA1724" w:rsidRPr="00725424">
              <w:rPr>
                <w:rFonts w:ascii="Browallia New" w:hAnsi="Browallia New" w:cs="Browallia New"/>
                <w:snapToGrid w:val="0"/>
                <w:color w:val="000000"/>
                <w:lang w:eastAsia="th-TH"/>
              </w:rPr>
              <w:t>,822</w:t>
            </w:r>
          </w:p>
        </w:tc>
        <w:tc>
          <w:tcPr>
            <w:tcW w:w="810" w:type="dxa"/>
          </w:tcPr>
          <w:p w14:paraId="615B908E"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10C59000"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631FF82"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vAlign w:val="bottom"/>
          </w:tcPr>
          <w:p w14:paraId="4723D7D9" w14:textId="3A9F5699" w:rsidR="00650E68" w:rsidRPr="00AC1CAE" w:rsidRDefault="005632DE" w:rsidP="00650E68">
            <w:pPr>
              <w:pBdr>
                <w:bottom w:val="single" w:sz="4"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11,041</w:t>
            </w:r>
          </w:p>
        </w:tc>
      </w:tr>
      <w:tr w:rsidR="00650E68" w:rsidRPr="009C11BA" w14:paraId="1600DB79" w14:textId="77777777" w:rsidTr="00175860">
        <w:trPr>
          <w:cantSplit/>
          <w:trHeight w:val="20"/>
        </w:trPr>
        <w:tc>
          <w:tcPr>
            <w:tcW w:w="2511" w:type="dxa"/>
            <w:vAlign w:val="bottom"/>
          </w:tcPr>
          <w:p w14:paraId="6EA0023C" w14:textId="77777777" w:rsidR="00650E68" w:rsidRPr="009C11BA" w:rsidRDefault="00650E68" w:rsidP="00650E68">
            <w:pPr>
              <w:spacing w:line="240" w:lineRule="auto"/>
              <w:ind w:left="162" w:right="-36" w:hanging="162"/>
              <w:jc w:val="both"/>
              <w:rPr>
                <w:rFonts w:ascii="Browallia New" w:hAnsi="Browallia New" w:cs="Browallia New"/>
                <w:snapToGrid w:val="0"/>
                <w:color w:val="000000"/>
                <w:cs/>
                <w:lang w:eastAsia="th-TH"/>
              </w:rPr>
            </w:pPr>
            <w:r w:rsidRPr="009C11BA">
              <w:rPr>
                <w:rFonts w:ascii="Browallia New" w:hAnsi="Browallia New" w:cs="Browallia New"/>
                <w:snapToGrid w:val="0"/>
                <w:color w:val="000000"/>
                <w:lang w:eastAsia="th-TH"/>
              </w:rPr>
              <w:t xml:space="preserve">    </w:t>
            </w:r>
            <w:r w:rsidRPr="009C11BA">
              <w:rPr>
                <w:rFonts w:ascii="Browallia New" w:hAnsi="Browallia New" w:cs="Browallia New"/>
                <w:snapToGrid w:val="0"/>
                <w:color w:val="000000"/>
                <w:cs/>
                <w:lang w:eastAsia="th-TH"/>
              </w:rPr>
              <w:t>รวม</w:t>
            </w:r>
          </w:p>
        </w:tc>
        <w:tc>
          <w:tcPr>
            <w:tcW w:w="810" w:type="dxa"/>
            <w:vAlign w:val="bottom"/>
          </w:tcPr>
          <w:p w14:paraId="0B82A4BF"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2DF6EB0F"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4A476B6"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646B2345" w14:textId="49F91E61" w:rsidR="00650E68" w:rsidRPr="00725424" w:rsidRDefault="00CA1724" w:rsidP="00650E68">
            <w:pPr>
              <w:pBdr>
                <w:bottom w:val="single" w:sz="12" w:space="1" w:color="auto"/>
              </w:pBdr>
              <w:spacing w:line="240" w:lineRule="auto"/>
              <w:ind w:right="-36"/>
              <w:jc w:val="right"/>
              <w:rPr>
                <w:rFonts w:ascii="Browallia New" w:hAnsi="Browallia New" w:cs="Browallia New"/>
                <w:snapToGrid w:val="0"/>
                <w:color w:val="000000"/>
                <w:cs/>
                <w:lang w:eastAsia="th-TH"/>
              </w:rPr>
            </w:pPr>
            <w:r w:rsidRPr="00725424">
              <w:rPr>
                <w:rFonts w:ascii="Browallia New" w:hAnsi="Browallia New" w:cs="Browallia New"/>
                <w:snapToGrid w:val="0"/>
                <w:color w:val="000000"/>
                <w:lang w:eastAsia="th-TH"/>
              </w:rPr>
              <w:t>19,698</w:t>
            </w:r>
          </w:p>
        </w:tc>
        <w:tc>
          <w:tcPr>
            <w:tcW w:w="810" w:type="dxa"/>
          </w:tcPr>
          <w:p w14:paraId="7D34F158"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731BB0A8"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810" w:type="dxa"/>
            <w:vAlign w:val="bottom"/>
          </w:tcPr>
          <w:p w14:paraId="08550842" w14:textId="77777777" w:rsidR="00650E68" w:rsidRPr="00AC1CAE" w:rsidRDefault="00650E68" w:rsidP="00650E68">
            <w:pPr>
              <w:spacing w:line="240" w:lineRule="auto"/>
              <w:ind w:right="-36"/>
              <w:jc w:val="right"/>
              <w:rPr>
                <w:rFonts w:ascii="Browallia New" w:hAnsi="Browallia New" w:cs="Browallia New"/>
                <w:snapToGrid w:val="0"/>
                <w:color w:val="000000"/>
                <w:cs/>
                <w:lang w:eastAsia="th-TH"/>
              </w:rPr>
            </w:pPr>
          </w:p>
        </w:tc>
        <w:tc>
          <w:tcPr>
            <w:tcW w:w="900" w:type="dxa"/>
            <w:shd w:val="clear" w:color="auto" w:fill="auto"/>
            <w:vAlign w:val="bottom"/>
          </w:tcPr>
          <w:p w14:paraId="412A7CC1" w14:textId="38758DD8" w:rsidR="00650E68" w:rsidRPr="00AC1CAE" w:rsidRDefault="005632DE" w:rsidP="00650E68">
            <w:pPr>
              <w:pBdr>
                <w:bottom w:val="single" w:sz="12" w:space="1" w:color="auto"/>
              </w:pBdr>
              <w:spacing w:line="240" w:lineRule="auto"/>
              <w:ind w:right="-36"/>
              <w:jc w:val="right"/>
              <w:rPr>
                <w:rFonts w:ascii="Browallia New" w:hAnsi="Browallia New" w:cs="Browallia New"/>
                <w:snapToGrid w:val="0"/>
                <w:color w:val="000000"/>
                <w:cs/>
                <w:lang w:eastAsia="th-TH"/>
              </w:rPr>
            </w:pPr>
            <w:r>
              <w:rPr>
                <w:rFonts w:ascii="Browallia New" w:hAnsi="Browallia New" w:cs="Browallia New"/>
                <w:snapToGrid w:val="0"/>
                <w:color w:val="000000"/>
                <w:lang w:eastAsia="th-TH"/>
              </w:rPr>
              <w:t>20,10</w:t>
            </w:r>
            <w:r w:rsidR="00CA7AD8">
              <w:rPr>
                <w:rFonts w:ascii="Browallia New" w:hAnsi="Browallia New" w:cs="Browallia New"/>
                <w:snapToGrid w:val="0"/>
                <w:color w:val="000000"/>
                <w:lang w:eastAsia="th-TH"/>
              </w:rPr>
              <w:t>5</w:t>
            </w:r>
          </w:p>
        </w:tc>
      </w:tr>
    </w:tbl>
    <w:p w14:paraId="064C7040" w14:textId="77777777" w:rsidR="006F2B18" w:rsidRDefault="006F2B18" w:rsidP="006F2B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0B083D6D" w14:textId="21D51326" w:rsidR="00A27434" w:rsidRPr="004E603D" w:rsidRDefault="00EF7385"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C1117">
        <w:rPr>
          <w:rFonts w:ascii="Browallia New" w:hAnsi="Browallia New" w:cs="Browallia New"/>
          <w:b/>
          <w:bCs/>
          <w:sz w:val="28"/>
          <w:szCs w:val="28"/>
          <w:cs/>
          <w:lang w:val="en-GB"/>
        </w:rPr>
        <w:t>สินทรัพย์ไม่มีตัวตน</w:t>
      </w:r>
      <w:r w:rsidR="00F46B29" w:rsidRPr="00F46B29">
        <w:rPr>
          <w:rFonts w:ascii="Browallia New" w:hAnsi="Browallia New" w:cs="Browallia New"/>
          <w:b/>
          <w:bCs/>
          <w:sz w:val="28"/>
          <w:szCs w:val="28"/>
        </w:rPr>
        <w:t xml:space="preserve"> </w:t>
      </w:r>
      <w:r w:rsidR="00D519EE">
        <w:rPr>
          <w:rFonts w:ascii="Browallia New" w:hAnsi="Browallia New" w:cs="Browallia New"/>
          <w:b/>
          <w:bCs/>
          <w:sz w:val="28"/>
          <w:szCs w:val="28"/>
        </w:rPr>
        <w:t>-</w:t>
      </w:r>
      <w:r w:rsidR="00F46B29" w:rsidRPr="00F46B29">
        <w:rPr>
          <w:rFonts w:ascii="Browallia New" w:hAnsi="Browallia New" w:cs="Browallia New"/>
          <w:b/>
          <w:bCs/>
          <w:sz w:val="28"/>
          <w:szCs w:val="28"/>
        </w:rPr>
        <w:t xml:space="preserve"> </w:t>
      </w:r>
      <w:r w:rsidR="00582C5B" w:rsidRPr="003C1117">
        <w:rPr>
          <w:rFonts w:ascii="Browallia New" w:hAnsi="Browallia New" w:cs="Browallia New"/>
          <w:b/>
          <w:bCs/>
          <w:sz w:val="28"/>
          <w:szCs w:val="28"/>
          <w:cs/>
          <w:lang w:val="en-GB"/>
        </w:rPr>
        <w:t>สุทธิ</w:t>
      </w:r>
    </w:p>
    <w:p w14:paraId="06F40340" w14:textId="77777777" w:rsidR="004E0438" w:rsidRPr="00751825"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p w14:paraId="6B3DA0FC" w14:textId="2DBDA15F" w:rsidR="00D1517F" w:rsidRDefault="004E0438"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r w:rsidRPr="004E0438">
        <w:rPr>
          <w:rFonts w:ascii="Browallia New" w:hAnsi="Browallia New" w:cs="Browallia New"/>
          <w:sz w:val="28"/>
          <w:szCs w:val="28"/>
          <w:cs/>
        </w:rPr>
        <w:t>รายการเคลื่อนไหวของสินทรัพย์ไม่มีตัวตนสำหรับปีสิ้นสุดวันที่</w:t>
      </w:r>
      <w:r w:rsidRPr="004E0438">
        <w:rPr>
          <w:rFonts w:ascii="Browallia New" w:hAnsi="Browallia New" w:cs="Browallia New"/>
          <w:sz w:val="28"/>
          <w:szCs w:val="28"/>
        </w:rPr>
        <w:t xml:space="preserve"> 31 </w:t>
      </w:r>
      <w:r w:rsidRPr="00751825">
        <w:rPr>
          <w:rFonts w:ascii="Browallia New" w:hAnsi="Browallia New" w:cs="Browallia New"/>
          <w:sz w:val="28"/>
          <w:szCs w:val="28"/>
          <w:cs/>
        </w:rPr>
        <w:t>ธันวาคม</w:t>
      </w:r>
      <w:r w:rsidRPr="00751825">
        <w:rPr>
          <w:rFonts w:ascii="Browallia New" w:hAnsi="Browallia New" w:cs="Browallia New"/>
          <w:sz w:val="28"/>
          <w:szCs w:val="28"/>
        </w:rPr>
        <w:t xml:space="preserve"> </w:t>
      </w:r>
      <w:r w:rsidRPr="004E0438">
        <w:rPr>
          <w:rFonts w:ascii="Browallia New" w:hAnsi="Browallia New" w:cs="Browallia New"/>
          <w:sz w:val="28"/>
          <w:szCs w:val="28"/>
        </w:rPr>
        <w:t>256</w:t>
      </w:r>
      <w:r w:rsidR="00650E68">
        <w:rPr>
          <w:rFonts w:ascii="Browallia New" w:hAnsi="Browallia New" w:cs="Browallia New"/>
          <w:sz w:val="28"/>
          <w:szCs w:val="28"/>
        </w:rPr>
        <w:t>6</w:t>
      </w:r>
      <w:r w:rsidRPr="004E0438">
        <w:rPr>
          <w:rFonts w:ascii="Browallia New" w:hAnsi="Browallia New" w:cs="Browallia New"/>
          <w:sz w:val="28"/>
          <w:szCs w:val="28"/>
        </w:rPr>
        <w:t xml:space="preserve"> </w:t>
      </w:r>
      <w:r w:rsidRPr="004E0438">
        <w:rPr>
          <w:rFonts w:ascii="Browallia New" w:hAnsi="Browallia New" w:cs="Browallia New"/>
          <w:sz w:val="28"/>
          <w:szCs w:val="28"/>
          <w:cs/>
        </w:rPr>
        <w:t>และ</w:t>
      </w:r>
      <w:r w:rsidRPr="004E0438">
        <w:rPr>
          <w:rFonts w:ascii="Browallia New" w:hAnsi="Browallia New" w:cs="Browallia New"/>
          <w:sz w:val="28"/>
          <w:szCs w:val="28"/>
        </w:rPr>
        <w:t xml:space="preserve"> 256</w:t>
      </w:r>
      <w:r w:rsidR="00650E68">
        <w:rPr>
          <w:rFonts w:ascii="Browallia New" w:hAnsi="Browallia New" w:cs="Browallia New"/>
          <w:sz w:val="28"/>
          <w:szCs w:val="28"/>
        </w:rPr>
        <w:t>5</w:t>
      </w:r>
      <w:r w:rsidRPr="004E0438">
        <w:rPr>
          <w:rFonts w:ascii="Browallia New" w:hAnsi="Browallia New" w:cs="Browallia New"/>
          <w:sz w:val="28"/>
          <w:szCs w:val="28"/>
        </w:rPr>
        <w:t xml:space="preserve"> </w:t>
      </w:r>
      <w:r w:rsidRPr="004E0438">
        <w:rPr>
          <w:rFonts w:ascii="Browallia New" w:hAnsi="Browallia New" w:cs="Browallia New"/>
          <w:sz w:val="28"/>
          <w:szCs w:val="28"/>
          <w:cs/>
        </w:rPr>
        <w:t>มีดังนี้</w:t>
      </w:r>
    </w:p>
    <w:p w14:paraId="2AA0E535" w14:textId="77777777" w:rsidR="002A4261" w:rsidRDefault="002A4261"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8"/>
          <w:szCs w:val="28"/>
        </w:rPr>
      </w:pPr>
    </w:p>
    <w:tbl>
      <w:tblPr>
        <w:tblStyle w:val="TableGrid"/>
        <w:tblW w:w="9770" w:type="dxa"/>
        <w:tblInd w:w="2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73"/>
        <w:gridCol w:w="993"/>
        <w:gridCol w:w="992"/>
        <w:gridCol w:w="992"/>
        <w:gridCol w:w="992"/>
        <w:gridCol w:w="992"/>
        <w:gridCol w:w="1098"/>
        <w:gridCol w:w="1738"/>
      </w:tblGrid>
      <w:tr w:rsidR="00B84E3B" w:rsidRPr="00AD5D1C" w14:paraId="76CA095B" w14:textId="53B7CF31" w:rsidTr="00B84E3B">
        <w:trPr>
          <w:tblHeader/>
        </w:trPr>
        <w:tc>
          <w:tcPr>
            <w:tcW w:w="1974" w:type="dxa"/>
          </w:tcPr>
          <w:p w14:paraId="27E296DF" w14:textId="77777777" w:rsidR="00B84E3B" w:rsidRPr="00AD5D1C"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6DF64E10" w14:textId="77777777" w:rsidR="00B84E3B" w:rsidRPr="00AD5D1C"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p>
        </w:tc>
        <w:tc>
          <w:tcPr>
            <w:tcW w:w="6804" w:type="dxa"/>
            <w:gridSpan w:val="6"/>
            <w:vAlign w:val="bottom"/>
          </w:tcPr>
          <w:p w14:paraId="4D9460D1" w14:textId="5393F3A1" w:rsidR="00B84E3B" w:rsidRPr="00AD5D1C" w:rsidRDefault="00B84E3B" w:rsidP="00C15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cs/>
              </w:rPr>
            </w:pPr>
            <w:r w:rsidRPr="00AD5D1C">
              <w:rPr>
                <w:rFonts w:ascii="Browallia New" w:hAnsi="Browallia New" w:cs="Browallia New"/>
                <w:sz w:val="20"/>
                <w:szCs w:val="20"/>
                <w:cs/>
              </w:rPr>
              <w:t>(หน่วย : พันบาท)</w:t>
            </w:r>
          </w:p>
        </w:tc>
      </w:tr>
      <w:tr w:rsidR="00B84E3B" w:rsidRPr="00AD5D1C" w14:paraId="0DBB2DBC" w14:textId="77777777" w:rsidTr="00B84E3B">
        <w:trPr>
          <w:tblHeader/>
        </w:trPr>
        <w:tc>
          <w:tcPr>
            <w:tcW w:w="1974" w:type="dxa"/>
          </w:tcPr>
          <w:p w14:paraId="34181B18" w14:textId="77777777" w:rsidR="00B84E3B" w:rsidRPr="00AD5D1C"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7A32DF29" w14:textId="77777777"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p>
        </w:tc>
        <w:tc>
          <w:tcPr>
            <w:tcW w:w="5066" w:type="dxa"/>
            <w:gridSpan w:val="5"/>
            <w:vAlign w:val="bottom"/>
          </w:tcPr>
          <w:p w14:paraId="0F6D7222" w14:textId="3806DC01"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AD5D1C">
              <w:rPr>
                <w:rFonts w:ascii="Browallia New" w:hAnsi="Browallia New" w:cs="Browallia New"/>
                <w:sz w:val="20"/>
                <w:szCs w:val="20"/>
                <w:cs/>
              </w:rPr>
              <w:t>งบการเงินรวม</w:t>
            </w:r>
          </w:p>
        </w:tc>
        <w:tc>
          <w:tcPr>
            <w:tcW w:w="1738" w:type="dxa"/>
            <w:vAlign w:val="bottom"/>
          </w:tcPr>
          <w:p w14:paraId="74C03B98" w14:textId="2E660421" w:rsidR="00B84E3B" w:rsidRPr="004836DA"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BC2E71">
              <w:rPr>
                <w:rFonts w:ascii="Browallia New" w:hAnsi="Browallia New" w:cs="Browallia New"/>
                <w:snapToGrid w:val="0"/>
                <w:color w:val="000000"/>
                <w:sz w:val="20"/>
                <w:szCs w:val="20"/>
                <w:cs/>
                <w:lang w:eastAsia="th-TH"/>
              </w:rPr>
              <w:t>งบการเงินเฉพาะของบริษัท</w:t>
            </w:r>
          </w:p>
        </w:tc>
      </w:tr>
      <w:tr w:rsidR="00B84E3B" w:rsidRPr="00AD5D1C" w14:paraId="180AAB2B" w14:textId="4B5CB0F1" w:rsidTr="00B84E3B">
        <w:trPr>
          <w:tblHeader/>
        </w:trPr>
        <w:tc>
          <w:tcPr>
            <w:tcW w:w="1974" w:type="dxa"/>
          </w:tcPr>
          <w:p w14:paraId="5CD752E0" w14:textId="77777777" w:rsidR="00B84E3B" w:rsidRPr="00AD5D1C" w:rsidRDefault="00B84E3B" w:rsidP="0064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vAlign w:val="bottom"/>
          </w:tcPr>
          <w:p w14:paraId="4B933DD5" w14:textId="77A9B978"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ค่าความนิยม</w:t>
            </w:r>
          </w:p>
        </w:tc>
        <w:tc>
          <w:tcPr>
            <w:tcW w:w="992" w:type="dxa"/>
            <w:vAlign w:val="bottom"/>
          </w:tcPr>
          <w:p w14:paraId="6AB7E1C7" w14:textId="453D3837"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รายชื่อลูกค้า</w:t>
            </w:r>
          </w:p>
        </w:tc>
        <w:tc>
          <w:tcPr>
            <w:tcW w:w="992" w:type="dxa"/>
          </w:tcPr>
          <w:p w14:paraId="798D4CD7" w14:textId="6C8E1D4C" w:rsidR="00B84E3B" w:rsidRDefault="005834AE"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ค่าโอนสิทธิ</w:t>
            </w:r>
          </w:p>
          <w:p w14:paraId="2375C862" w14:textId="19804478" w:rsidR="00B84E3B"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lang w:eastAsia="th-TH"/>
              </w:rPr>
            </w:pPr>
            <w:r>
              <w:rPr>
                <w:rFonts w:ascii="Browallia New" w:hAnsi="Browallia New" w:cs="Browallia New" w:hint="cs"/>
                <w:snapToGrid w:val="0"/>
                <w:color w:val="000000"/>
                <w:sz w:val="20"/>
                <w:szCs w:val="20"/>
                <w:cs/>
                <w:lang w:eastAsia="th-TH"/>
              </w:rPr>
              <w:t>เครื่องหมาย</w:t>
            </w:r>
          </w:p>
          <w:p w14:paraId="601DAEF2" w14:textId="2A0AFC3F" w:rsidR="00B84E3B" w:rsidRPr="00AD5D1C" w:rsidRDefault="008A4FA1"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การค้า</w:t>
            </w:r>
          </w:p>
        </w:tc>
        <w:tc>
          <w:tcPr>
            <w:tcW w:w="992" w:type="dxa"/>
            <w:vAlign w:val="bottom"/>
          </w:tcPr>
          <w:p w14:paraId="2B5D817C" w14:textId="62B1F555"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โปรแกรมคอมพิวเตอร์</w:t>
            </w:r>
          </w:p>
        </w:tc>
        <w:tc>
          <w:tcPr>
            <w:tcW w:w="992" w:type="dxa"/>
            <w:vAlign w:val="bottom"/>
          </w:tcPr>
          <w:p w14:paraId="3D3D44FE" w14:textId="695B2BF6"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โปรแกรมคอมพิวเตอร์ระหว่างติดตั้ง</w:t>
            </w:r>
          </w:p>
        </w:tc>
        <w:tc>
          <w:tcPr>
            <w:tcW w:w="1097" w:type="dxa"/>
            <w:vAlign w:val="bottom"/>
          </w:tcPr>
          <w:p w14:paraId="728CA108" w14:textId="69B26770"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รวม</w:t>
            </w:r>
          </w:p>
        </w:tc>
        <w:tc>
          <w:tcPr>
            <w:tcW w:w="1738" w:type="dxa"/>
            <w:vAlign w:val="bottom"/>
          </w:tcPr>
          <w:p w14:paraId="6BCAA7E0" w14:textId="0AB4CDD8" w:rsidR="00B84E3B" w:rsidRPr="00AD5D1C" w:rsidRDefault="00B84E3B" w:rsidP="00A76FB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napToGrid w:val="0"/>
                <w:color w:val="000000"/>
                <w:sz w:val="20"/>
                <w:szCs w:val="20"/>
                <w:cs/>
                <w:lang w:eastAsia="th-TH"/>
              </w:rPr>
            </w:pPr>
            <w:r w:rsidRPr="004836DA">
              <w:rPr>
                <w:rFonts w:ascii="Browallia New" w:hAnsi="Browallia New" w:cs="Browallia New"/>
                <w:snapToGrid w:val="0"/>
                <w:color w:val="000000"/>
                <w:sz w:val="20"/>
                <w:szCs w:val="20"/>
                <w:cs/>
                <w:lang w:eastAsia="th-TH"/>
              </w:rPr>
              <w:t>โปรแกรมคอมพิวเตอร์</w:t>
            </w:r>
          </w:p>
        </w:tc>
      </w:tr>
      <w:tr w:rsidR="00B84E3B" w:rsidRPr="00AD5D1C" w14:paraId="4A336EEF" w14:textId="560BBCF1" w:rsidTr="00B84E3B">
        <w:tc>
          <w:tcPr>
            <w:tcW w:w="1974" w:type="dxa"/>
            <w:vAlign w:val="bottom"/>
          </w:tcPr>
          <w:p w14:paraId="6C553C74" w14:textId="283FC75B"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1CFD11F3"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33A648A8"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1A4FE041"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0D3E2369" w14:textId="005A1121"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3E12679"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097" w:type="dxa"/>
          </w:tcPr>
          <w:p w14:paraId="0F8DB3B2"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738" w:type="dxa"/>
          </w:tcPr>
          <w:p w14:paraId="01215D9A"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B84E3B" w:rsidRPr="00AD5D1C" w14:paraId="6C3CFA8B" w14:textId="3DA995D8" w:rsidTr="00B84E3B">
        <w:tc>
          <w:tcPr>
            <w:tcW w:w="1974" w:type="dxa"/>
            <w:vAlign w:val="bottom"/>
          </w:tcPr>
          <w:p w14:paraId="0C8F4FFC" w14:textId="76B30A84"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AD5D1C">
              <w:rPr>
                <w:rFonts w:ascii="Browallia New" w:hAnsi="Browallia New" w:cs="Browallia New"/>
                <w:b/>
                <w:bCs/>
                <w:snapToGrid w:val="0"/>
                <w:color w:val="000000"/>
                <w:sz w:val="20"/>
                <w:szCs w:val="20"/>
                <w:u w:val="single"/>
                <w:cs/>
                <w:lang w:eastAsia="th-TH"/>
              </w:rPr>
              <w:t>ราคาทุน</w:t>
            </w:r>
          </w:p>
        </w:tc>
        <w:tc>
          <w:tcPr>
            <w:tcW w:w="993" w:type="dxa"/>
          </w:tcPr>
          <w:p w14:paraId="70FC2AFE"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150A582C"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48659F48"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48E55A3D" w14:textId="233F2470"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2" w:type="dxa"/>
          </w:tcPr>
          <w:p w14:paraId="21C3B03A"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097" w:type="dxa"/>
          </w:tcPr>
          <w:p w14:paraId="6B4C6148"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1738" w:type="dxa"/>
          </w:tcPr>
          <w:p w14:paraId="46A70291" w14:textId="77777777" w:rsidR="00B84E3B" w:rsidRPr="00AD5D1C" w:rsidRDefault="00B84E3B" w:rsidP="00CC71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r>
      <w:tr w:rsidR="00B84E3B" w:rsidRPr="00AD5D1C" w14:paraId="0FA06968" w14:textId="7071E94B" w:rsidTr="00B84E3B">
        <w:tc>
          <w:tcPr>
            <w:tcW w:w="1974" w:type="dxa"/>
            <w:vAlign w:val="bottom"/>
          </w:tcPr>
          <w:p w14:paraId="3233944D" w14:textId="3A5BF87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1 </w:t>
            </w:r>
            <w:r w:rsidRPr="00AD5D1C">
              <w:rPr>
                <w:rFonts w:ascii="Browallia New" w:hAnsi="Browallia New" w:cs="Browallia New"/>
                <w:snapToGrid w:val="0"/>
                <w:color w:val="000000"/>
                <w:sz w:val="20"/>
                <w:szCs w:val="20"/>
                <w:cs/>
                <w:lang w:eastAsia="th-TH"/>
              </w:rPr>
              <w:t>มกราคม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5</w:t>
            </w:r>
          </w:p>
        </w:tc>
        <w:tc>
          <w:tcPr>
            <w:tcW w:w="993" w:type="dxa"/>
            <w:vAlign w:val="bottom"/>
          </w:tcPr>
          <w:p w14:paraId="7FCD20C4" w14:textId="54981980"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111</w:t>
            </w:r>
          </w:p>
        </w:tc>
        <w:tc>
          <w:tcPr>
            <w:tcW w:w="992" w:type="dxa"/>
            <w:vAlign w:val="bottom"/>
          </w:tcPr>
          <w:p w14:paraId="7B6EF463" w14:textId="6A173610"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8,979</w:t>
            </w:r>
          </w:p>
        </w:tc>
        <w:tc>
          <w:tcPr>
            <w:tcW w:w="992" w:type="dxa"/>
          </w:tcPr>
          <w:p w14:paraId="3C94B5CF" w14:textId="2DF455EE" w:rsidR="00B84E3B" w:rsidRPr="003A6900" w:rsidRDefault="00C02229"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3A6900">
              <w:rPr>
                <w:rFonts w:ascii="Browallia New" w:hAnsi="Browallia New" w:cs="Browallia New"/>
                <w:snapToGrid w:val="0"/>
                <w:color w:val="000000"/>
                <w:sz w:val="20"/>
                <w:szCs w:val="20"/>
                <w:lang w:eastAsia="th-TH"/>
              </w:rPr>
              <w:t>-</w:t>
            </w:r>
          </w:p>
        </w:tc>
        <w:tc>
          <w:tcPr>
            <w:tcW w:w="992" w:type="dxa"/>
          </w:tcPr>
          <w:p w14:paraId="6AA27D76" w14:textId="785DABCC"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26,12</w:t>
            </w:r>
            <w:r>
              <w:rPr>
                <w:rFonts w:ascii="Browallia New" w:hAnsi="Browallia New" w:cs="Browallia New"/>
                <w:snapToGrid w:val="0"/>
                <w:color w:val="000000"/>
                <w:sz w:val="20"/>
                <w:szCs w:val="20"/>
                <w:lang w:eastAsia="th-TH"/>
              </w:rPr>
              <w:t>4</w:t>
            </w:r>
          </w:p>
        </w:tc>
        <w:tc>
          <w:tcPr>
            <w:tcW w:w="992" w:type="dxa"/>
          </w:tcPr>
          <w:p w14:paraId="76B40FAD" w14:textId="70515119"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670</w:t>
            </w:r>
          </w:p>
        </w:tc>
        <w:tc>
          <w:tcPr>
            <w:tcW w:w="1097" w:type="dxa"/>
            <w:vAlign w:val="bottom"/>
          </w:tcPr>
          <w:p w14:paraId="74CA4AB1" w14:textId="7AA1293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35,88</w:t>
            </w:r>
            <w:r>
              <w:rPr>
                <w:rFonts w:ascii="Browallia New" w:hAnsi="Browallia New" w:cs="Browallia New"/>
                <w:snapToGrid w:val="0"/>
                <w:color w:val="000000"/>
                <w:sz w:val="20"/>
                <w:szCs w:val="20"/>
                <w:lang w:eastAsia="th-TH"/>
              </w:rPr>
              <w:t>4</w:t>
            </w:r>
          </w:p>
        </w:tc>
        <w:tc>
          <w:tcPr>
            <w:tcW w:w="1738" w:type="dxa"/>
          </w:tcPr>
          <w:p w14:paraId="64A33874" w14:textId="13B6E3A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7,976</w:t>
            </w:r>
          </w:p>
        </w:tc>
      </w:tr>
      <w:tr w:rsidR="00B84E3B" w:rsidRPr="00AD5D1C" w14:paraId="115A561A" w14:textId="0A07949C" w:rsidTr="00B84E3B">
        <w:tc>
          <w:tcPr>
            <w:tcW w:w="1974" w:type="dxa"/>
            <w:vAlign w:val="bottom"/>
          </w:tcPr>
          <w:p w14:paraId="4C5C1344" w14:textId="78425179"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3"/>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ซื้อเพิ่ม</w:t>
            </w:r>
          </w:p>
        </w:tc>
        <w:tc>
          <w:tcPr>
            <w:tcW w:w="993" w:type="dxa"/>
          </w:tcPr>
          <w:p w14:paraId="035BF9F0" w14:textId="6A48017D"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7A9024AE" w14:textId="676DFC5D"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4C0F0B5A" w14:textId="11915F4F" w:rsidR="00B84E3B" w:rsidRPr="003A6900" w:rsidRDefault="00C02229"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3A6900">
              <w:rPr>
                <w:rFonts w:ascii="Browallia New" w:hAnsi="Browallia New" w:cs="Browallia New"/>
                <w:snapToGrid w:val="0"/>
                <w:color w:val="000000"/>
                <w:sz w:val="20"/>
                <w:szCs w:val="20"/>
                <w:lang w:eastAsia="th-TH"/>
              </w:rPr>
              <w:t>-</w:t>
            </w:r>
          </w:p>
        </w:tc>
        <w:tc>
          <w:tcPr>
            <w:tcW w:w="992" w:type="dxa"/>
            <w:vAlign w:val="bottom"/>
          </w:tcPr>
          <w:p w14:paraId="06DC25C5" w14:textId="48B46838"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59</w:t>
            </w:r>
          </w:p>
        </w:tc>
        <w:tc>
          <w:tcPr>
            <w:tcW w:w="992" w:type="dxa"/>
            <w:vAlign w:val="bottom"/>
          </w:tcPr>
          <w:p w14:paraId="46A1A21A" w14:textId="5BE2D85D"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1097" w:type="dxa"/>
            <w:vAlign w:val="bottom"/>
          </w:tcPr>
          <w:p w14:paraId="41D48760" w14:textId="2893423A"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59</w:t>
            </w:r>
          </w:p>
        </w:tc>
        <w:tc>
          <w:tcPr>
            <w:tcW w:w="1738" w:type="dxa"/>
          </w:tcPr>
          <w:p w14:paraId="1BFA9871" w14:textId="3460733A"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Pr>
                <w:rFonts w:ascii="Browallia New" w:hAnsi="Browallia New" w:cs="Browallia New"/>
                <w:snapToGrid w:val="0"/>
                <w:color w:val="000000"/>
                <w:sz w:val="20"/>
                <w:szCs w:val="20"/>
                <w:lang w:eastAsia="th-TH"/>
              </w:rPr>
              <w:t>11</w:t>
            </w:r>
          </w:p>
        </w:tc>
      </w:tr>
      <w:tr w:rsidR="00B84E3B" w:rsidRPr="00AD5D1C" w14:paraId="63DB16B5" w14:textId="337A542E" w:rsidTr="000814B6">
        <w:tc>
          <w:tcPr>
            <w:tcW w:w="1974" w:type="dxa"/>
            <w:vAlign w:val="bottom"/>
          </w:tcPr>
          <w:p w14:paraId="308B6177" w14:textId="2EB88449"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5</w:t>
            </w:r>
          </w:p>
        </w:tc>
        <w:tc>
          <w:tcPr>
            <w:tcW w:w="993" w:type="dxa"/>
            <w:vAlign w:val="bottom"/>
          </w:tcPr>
          <w:p w14:paraId="6E26E639" w14:textId="73314ED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111</w:t>
            </w:r>
          </w:p>
        </w:tc>
        <w:tc>
          <w:tcPr>
            <w:tcW w:w="992" w:type="dxa"/>
            <w:vAlign w:val="bottom"/>
          </w:tcPr>
          <w:p w14:paraId="655B0A4C" w14:textId="45AA4E9E"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8,979</w:t>
            </w:r>
          </w:p>
        </w:tc>
        <w:tc>
          <w:tcPr>
            <w:tcW w:w="992" w:type="dxa"/>
          </w:tcPr>
          <w:p w14:paraId="52D51045" w14:textId="5E648196" w:rsidR="00B84E3B" w:rsidRPr="003A6900" w:rsidRDefault="000E75DD"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3A6900">
              <w:rPr>
                <w:rFonts w:ascii="Browallia New" w:hAnsi="Browallia New" w:cs="Browallia New"/>
                <w:snapToGrid w:val="0"/>
                <w:color w:val="000000"/>
                <w:sz w:val="20"/>
                <w:szCs w:val="20"/>
                <w:lang w:eastAsia="th-TH"/>
              </w:rPr>
              <w:t>-</w:t>
            </w:r>
          </w:p>
        </w:tc>
        <w:tc>
          <w:tcPr>
            <w:tcW w:w="992" w:type="dxa"/>
          </w:tcPr>
          <w:p w14:paraId="70A6ED88" w14:textId="3F9BB0A9"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26,18</w:t>
            </w:r>
            <w:r>
              <w:rPr>
                <w:rFonts w:ascii="Browallia New" w:hAnsi="Browallia New" w:cs="Browallia New"/>
                <w:snapToGrid w:val="0"/>
                <w:color w:val="000000"/>
                <w:sz w:val="20"/>
                <w:szCs w:val="20"/>
                <w:lang w:eastAsia="th-TH"/>
              </w:rPr>
              <w:t>3</w:t>
            </w:r>
          </w:p>
        </w:tc>
        <w:tc>
          <w:tcPr>
            <w:tcW w:w="992" w:type="dxa"/>
          </w:tcPr>
          <w:p w14:paraId="4EF37823" w14:textId="05F6E4B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670</w:t>
            </w:r>
          </w:p>
        </w:tc>
        <w:tc>
          <w:tcPr>
            <w:tcW w:w="1097" w:type="dxa"/>
            <w:vAlign w:val="bottom"/>
          </w:tcPr>
          <w:p w14:paraId="6D54A8C2" w14:textId="6BB0D8AE" w:rsidR="00B84E3B" w:rsidRPr="001F1555"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1F1555">
              <w:rPr>
                <w:rFonts w:ascii="Browallia New" w:hAnsi="Browallia New" w:cs="Browallia New"/>
                <w:snapToGrid w:val="0"/>
                <w:color w:val="000000"/>
                <w:sz w:val="20"/>
                <w:szCs w:val="20"/>
                <w:lang w:eastAsia="th-TH"/>
              </w:rPr>
              <w:t>35,943</w:t>
            </w:r>
          </w:p>
        </w:tc>
        <w:tc>
          <w:tcPr>
            <w:tcW w:w="1738" w:type="dxa"/>
          </w:tcPr>
          <w:p w14:paraId="5176DC41" w14:textId="7A757EBF"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7,9</w:t>
            </w:r>
            <w:r>
              <w:rPr>
                <w:rFonts w:ascii="Browallia New" w:hAnsi="Browallia New" w:cs="Browallia New"/>
                <w:snapToGrid w:val="0"/>
                <w:color w:val="000000"/>
                <w:sz w:val="20"/>
                <w:szCs w:val="20"/>
                <w:lang w:eastAsia="th-TH"/>
              </w:rPr>
              <w:t>87</w:t>
            </w:r>
          </w:p>
        </w:tc>
      </w:tr>
      <w:tr w:rsidR="00B84E3B" w:rsidRPr="00AD5D1C" w14:paraId="05394406" w14:textId="0F618F53" w:rsidTr="00B84E3B">
        <w:tc>
          <w:tcPr>
            <w:tcW w:w="1974" w:type="dxa"/>
            <w:vAlign w:val="bottom"/>
          </w:tcPr>
          <w:p w14:paraId="74C63F7E" w14:textId="059E4825"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cs/>
                <w:lang w:eastAsia="th-TH"/>
              </w:rPr>
              <w:t>ซื้อเพิ่ม</w:t>
            </w:r>
          </w:p>
        </w:tc>
        <w:tc>
          <w:tcPr>
            <w:tcW w:w="993" w:type="dxa"/>
          </w:tcPr>
          <w:p w14:paraId="747EC7F8" w14:textId="333FC577" w:rsidR="00B84E3B" w:rsidRPr="0065110A" w:rsidRDefault="00B84E3B"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3ECA7765" w14:textId="5C3CEC2E" w:rsidR="00B84E3B" w:rsidRPr="0065110A" w:rsidRDefault="00B84E3B"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69E2C5D8" w14:textId="78DB2EBD" w:rsidR="00B84E3B" w:rsidRPr="0065110A" w:rsidRDefault="00DB33FF"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11,000</w:t>
            </w:r>
          </w:p>
        </w:tc>
        <w:tc>
          <w:tcPr>
            <w:tcW w:w="992" w:type="dxa"/>
            <w:vAlign w:val="bottom"/>
          </w:tcPr>
          <w:p w14:paraId="785332BB" w14:textId="7228FDA1" w:rsidR="00B84E3B" w:rsidRPr="0065110A" w:rsidRDefault="00B84E3B"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4</w:t>
            </w:r>
            <w:r w:rsidR="007C5BF1">
              <w:rPr>
                <w:rFonts w:ascii="Browallia New" w:hAnsi="Browallia New" w:cs="Browallia New"/>
                <w:snapToGrid w:val="0"/>
                <w:color w:val="000000"/>
                <w:sz w:val="20"/>
                <w:szCs w:val="20"/>
                <w:lang w:eastAsia="th-TH"/>
              </w:rPr>
              <w:t>84</w:t>
            </w:r>
          </w:p>
        </w:tc>
        <w:tc>
          <w:tcPr>
            <w:tcW w:w="992" w:type="dxa"/>
            <w:vAlign w:val="bottom"/>
          </w:tcPr>
          <w:p w14:paraId="2ACE365B" w14:textId="4968AE0F" w:rsidR="00B84E3B" w:rsidRPr="0065110A" w:rsidRDefault="007C5BF1"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11</w:t>
            </w:r>
          </w:p>
        </w:tc>
        <w:tc>
          <w:tcPr>
            <w:tcW w:w="1097" w:type="dxa"/>
            <w:vAlign w:val="bottom"/>
          </w:tcPr>
          <w:p w14:paraId="440815CD" w14:textId="4DEBD3AF" w:rsidR="00B84E3B" w:rsidRPr="0065110A" w:rsidRDefault="002F7C01"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11,4</w:t>
            </w:r>
            <w:r w:rsidR="00282CF0" w:rsidRPr="0065110A">
              <w:rPr>
                <w:rFonts w:ascii="Browallia New" w:hAnsi="Browallia New" w:cs="Browallia New"/>
                <w:snapToGrid w:val="0"/>
                <w:color w:val="000000"/>
                <w:sz w:val="20"/>
                <w:szCs w:val="20"/>
                <w:lang w:eastAsia="th-TH"/>
              </w:rPr>
              <w:t>95</w:t>
            </w:r>
          </w:p>
        </w:tc>
        <w:tc>
          <w:tcPr>
            <w:tcW w:w="1738" w:type="dxa"/>
          </w:tcPr>
          <w:p w14:paraId="72AF5979" w14:textId="67100398" w:rsidR="00B84E3B" w:rsidRPr="0065110A" w:rsidRDefault="00F55205" w:rsidP="0008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458</w:t>
            </w:r>
          </w:p>
        </w:tc>
      </w:tr>
      <w:tr w:rsidR="00DE2F3B" w:rsidRPr="00AD5D1C" w14:paraId="2F278178" w14:textId="77777777" w:rsidTr="00B84E3B">
        <w:tc>
          <w:tcPr>
            <w:tcW w:w="1974" w:type="dxa"/>
            <w:vAlign w:val="bottom"/>
          </w:tcPr>
          <w:p w14:paraId="23BD953B" w14:textId="7B3FF6B4" w:rsidR="00DE2F3B" w:rsidRPr="00AD5D1C" w:rsidRDefault="00EE06F0"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Pr>
                <w:rFonts w:ascii="Browallia New" w:hAnsi="Browallia New" w:cs="Browallia New" w:hint="cs"/>
                <w:snapToGrid w:val="0"/>
                <w:color w:val="000000"/>
                <w:sz w:val="20"/>
                <w:szCs w:val="20"/>
                <w:cs/>
                <w:lang w:eastAsia="th-TH"/>
              </w:rPr>
              <w:t>โอนจากที่ดิน อาคาร และอุปกรณ์</w:t>
            </w:r>
          </w:p>
        </w:tc>
        <w:tc>
          <w:tcPr>
            <w:tcW w:w="993" w:type="dxa"/>
          </w:tcPr>
          <w:p w14:paraId="5B00D502" w14:textId="77777777" w:rsidR="00DE2F3B" w:rsidRPr="0065110A" w:rsidRDefault="00DE2F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p w14:paraId="3B12AFBB" w14:textId="7EA7E060" w:rsidR="000814B6" w:rsidRPr="0065110A" w:rsidRDefault="006A4550"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705995F6" w14:textId="77777777" w:rsidR="00DE2F3B" w:rsidRPr="0065110A" w:rsidRDefault="00DE2F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p w14:paraId="56EC74B8" w14:textId="0957BBBD" w:rsidR="000814B6" w:rsidRPr="0065110A" w:rsidRDefault="006A4550"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681A10B6" w14:textId="77777777" w:rsidR="00DE2F3B" w:rsidRPr="0065110A" w:rsidRDefault="00DE2F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p w14:paraId="4846A43D" w14:textId="05C9F4B1" w:rsidR="000814B6" w:rsidRPr="0065110A" w:rsidRDefault="006A4550"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vAlign w:val="bottom"/>
          </w:tcPr>
          <w:p w14:paraId="5917997E" w14:textId="7651803C" w:rsidR="00DE2F3B" w:rsidRPr="0065110A" w:rsidRDefault="00A51C63"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75</w:t>
            </w:r>
          </w:p>
        </w:tc>
        <w:tc>
          <w:tcPr>
            <w:tcW w:w="992" w:type="dxa"/>
            <w:vAlign w:val="bottom"/>
          </w:tcPr>
          <w:p w14:paraId="79684EBC" w14:textId="29523638" w:rsidR="00DE2F3B" w:rsidRPr="0065110A" w:rsidRDefault="00A51C63"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c>
          <w:tcPr>
            <w:tcW w:w="1097" w:type="dxa"/>
            <w:vAlign w:val="bottom"/>
          </w:tcPr>
          <w:p w14:paraId="31A18BF1" w14:textId="3CF99E5C" w:rsidR="00DE2F3B" w:rsidRPr="0065110A" w:rsidRDefault="00AC4711"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75</w:t>
            </w:r>
          </w:p>
        </w:tc>
        <w:tc>
          <w:tcPr>
            <w:tcW w:w="1738" w:type="dxa"/>
          </w:tcPr>
          <w:p w14:paraId="5DB50003" w14:textId="77777777" w:rsidR="00DE2F3B" w:rsidRPr="0065110A" w:rsidRDefault="00DE2F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p w14:paraId="1D8269F4" w14:textId="3F1D283C" w:rsidR="000814B6" w:rsidRPr="0065110A" w:rsidRDefault="00284B0F"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r>
      <w:tr w:rsidR="00B84E3B" w:rsidRPr="00AD5D1C" w14:paraId="448D216D" w14:textId="07E93EFD" w:rsidTr="00B84E3B">
        <w:tc>
          <w:tcPr>
            <w:tcW w:w="1974" w:type="dxa"/>
            <w:vAlign w:val="bottom"/>
          </w:tcPr>
          <w:p w14:paraId="5E3E3260" w14:textId="6F275D4F"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6</w:t>
            </w:r>
          </w:p>
        </w:tc>
        <w:tc>
          <w:tcPr>
            <w:tcW w:w="993" w:type="dxa"/>
            <w:vAlign w:val="bottom"/>
          </w:tcPr>
          <w:p w14:paraId="131F7388" w14:textId="2AF9E9AE"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5110A">
              <w:rPr>
                <w:rFonts w:ascii="Browallia New" w:hAnsi="Browallia New" w:cs="Browallia New"/>
                <w:sz w:val="20"/>
                <w:szCs w:val="20"/>
              </w:rPr>
              <w:t>111</w:t>
            </w:r>
          </w:p>
        </w:tc>
        <w:tc>
          <w:tcPr>
            <w:tcW w:w="992" w:type="dxa"/>
            <w:vAlign w:val="bottom"/>
          </w:tcPr>
          <w:p w14:paraId="389FD60A" w14:textId="55C08D74"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5110A">
              <w:rPr>
                <w:rFonts w:ascii="Browallia New" w:hAnsi="Browallia New" w:cs="Browallia New"/>
                <w:sz w:val="20"/>
                <w:szCs w:val="20"/>
              </w:rPr>
              <w:t>8,979</w:t>
            </w:r>
          </w:p>
        </w:tc>
        <w:tc>
          <w:tcPr>
            <w:tcW w:w="992" w:type="dxa"/>
          </w:tcPr>
          <w:p w14:paraId="4DD17C22" w14:textId="0CF7BBAC" w:rsidR="00B84E3B" w:rsidRPr="0065110A" w:rsidRDefault="006A4550"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11,000</w:t>
            </w:r>
          </w:p>
        </w:tc>
        <w:tc>
          <w:tcPr>
            <w:tcW w:w="992" w:type="dxa"/>
          </w:tcPr>
          <w:p w14:paraId="66E308DC" w14:textId="43EAC87D"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26,</w:t>
            </w:r>
            <w:r w:rsidR="00A757E4">
              <w:rPr>
                <w:rFonts w:ascii="Browallia New" w:hAnsi="Browallia New" w:cs="Browallia New"/>
                <w:snapToGrid w:val="0"/>
                <w:color w:val="000000"/>
                <w:sz w:val="20"/>
                <w:szCs w:val="20"/>
                <w:lang w:eastAsia="th-TH"/>
              </w:rPr>
              <w:t>743</w:t>
            </w:r>
          </w:p>
        </w:tc>
        <w:tc>
          <w:tcPr>
            <w:tcW w:w="992" w:type="dxa"/>
          </w:tcPr>
          <w:p w14:paraId="2ED7C7D9" w14:textId="7D066C92" w:rsidR="00B84E3B" w:rsidRPr="0065110A" w:rsidRDefault="00623356"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681</w:t>
            </w:r>
          </w:p>
        </w:tc>
        <w:tc>
          <w:tcPr>
            <w:tcW w:w="1097" w:type="dxa"/>
            <w:vAlign w:val="bottom"/>
          </w:tcPr>
          <w:p w14:paraId="271AA733" w14:textId="40CCEABD" w:rsidR="00B84E3B" w:rsidRPr="0065110A" w:rsidRDefault="007B44B9"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47,513</w:t>
            </w:r>
          </w:p>
        </w:tc>
        <w:tc>
          <w:tcPr>
            <w:tcW w:w="1738" w:type="dxa"/>
          </w:tcPr>
          <w:p w14:paraId="72ED8FC0" w14:textId="34322E51"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hint="cs"/>
                <w:snapToGrid w:val="0"/>
                <w:color w:val="000000"/>
                <w:sz w:val="20"/>
                <w:szCs w:val="20"/>
                <w:cs/>
                <w:lang w:eastAsia="th-TH"/>
              </w:rPr>
              <w:t>8</w:t>
            </w:r>
            <w:r w:rsidR="006347C5" w:rsidRPr="0065110A">
              <w:rPr>
                <w:rFonts w:ascii="Browallia New" w:hAnsi="Browallia New" w:cs="Browallia New"/>
                <w:snapToGrid w:val="0"/>
                <w:color w:val="000000"/>
                <w:sz w:val="20"/>
                <w:szCs w:val="20"/>
                <w:lang w:eastAsia="th-TH"/>
              </w:rPr>
              <w:t>,445</w:t>
            </w:r>
          </w:p>
        </w:tc>
      </w:tr>
      <w:tr w:rsidR="00B84E3B" w:rsidRPr="00AD5D1C" w14:paraId="7E608AF7" w14:textId="0D33785F" w:rsidTr="00B84E3B">
        <w:tc>
          <w:tcPr>
            <w:tcW w:w="1974" w:type="dxa"/>
          </w:tcPr>
          <w:p w14:paraId="51CA2236"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tc>
        <w:tc>
          <w:tcPr>
            <w:tcW w:w="993" w:type="dxa"/>
          </w:tcPr>
          <w:p w14:paraId="528F4888"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DDE7E38"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DDF41E5"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B9D0B00" w14:textId="719C8D2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2BBE4FB"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4D4C2CD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6F67CD21"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7EAB0B1A" w14:textId="7C7C1A23" w:rsidTr="00B84E3B">
        <w:tc>
          <w:tcPr>
            <w:tcW w:w="1974" w:type="dxa"/>
            <w:vAlign w:val="bottom"/>
          </w:tcPr>
          <w:p w14:paraId="4B37A7D8" w14:textId="1721C8E8"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b/>
                <w:bCs/>
                <w:snapToGrid w:val="0"/>
                <w:color w:val="000000"/>
                <w:sz w:val="20"/>
                <w:szCs w:val="20"/>
                <w:u w:val="single"/>
                <w:cs/>
                <w:lang w:eastAsia="th-TH"/>
              </w:rPr>
              <w:t>ค่าตัดจำหน่ายสะสม</w:t>
            </w:r>
          </w:p>
        </w:tc>
        <w:tc>
          <w:tcPr>
            <w:tcW w:w="993" w:type="dxa"/>
          </w:tcPr>
          <w:p w14:paraId="312EED9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705CEDA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37ED1EA"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81603EC" w14:textId="6E8A1CC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FA1501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2A89AC7D"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7B1C1F5F"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01F00ECB" w14:textId="64027483" w:rsidTr="00B84E3B">
        <w:tc>
          <w:tcPr>
            <w:tcW w:w="1974" w:type="dxa"/>
            <w:vAlign w:val="bottom"/>
          </w:tcPr>
          <w:p w14:paraId="66DE2B23" w14:textId="0B78800F"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 xml:space="preserve">1 </w:t>
            </w:r>
            <w:r w:rsidRPr="00AD5D1C">
              <w:rPr>
                <w:rFonts w:ascii="Browallia New" w:hAnsi="Browallia New" w:cs="Browallia New"/>
                <w:snapToGrid w:val="0"/>
                <w:color w:val="000000"/>
                <w:sz w:val="20"/>
                <w:szCs w:val="20"/>
                <w:cs/>
                <w:lang w:eastAsia="th-TH"/>
              </w:rPr>
              <w:t>มกราคม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5</w:t>
            </w:r>
          </w:p>
        </w:tc>
        <w:tc>
          <w:tcPr>
            <w:tcW w:w="993" w:type="dxa"/>
            <w:vAlign w:val="bottom"/>
          </w:tcPr>
          <w:p w14:paraId="7429DAB1" w14:textId="31E25DFB"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992" w:type="dxa"/>
          </w:tcPr>
          <w:p w14:paraId="04B7B79C" w14:textId="543C3CA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3,891</w:t>
            </w:r>
          </w:p>
        </w:tc>
        <w:tc>
          <w:tcPr>
            <w:tcW w:w="992" w:type="dxa"/>
          </w:tcPr>
          <w:p w14:paraId="62F85C92" w14:textId="6BA848F1" w:rsidR="00B84E3B" w:rsidRPr="00AD5D1C" w:rsidRDefault="00810D4D"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992" w:type="dxa"/>
          </w:tcPr>
          <w:p w14:paraId="170B802A" w14:textId="6ACA0395"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13,43</w:t>
            </w:r>
            <w:r>
              <w:rPr>
                <w:rFonts w:ascii="Browallia New" w:hAnsi="Browallia New" w:cs="Browallia New"/>
                <w:sz w:val="20"/>
                <w:szCs w:val="20"/>
              </w:rPr>
              <w:t>0</w:t>
            </w:r>
          </w:p>
        </w:tc>
        <w:tc>
          <w:tcPr>
            <w:tcW w:w="992" w:type="dxa"/>
            <w:vAlign w:val="bottom"/>
          </w:tcPr>
          <w:p w14:paraId="2F409058" w14:textId="7480A281"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 xml:space="preserve">        -</w:t>
            </w:r>
          </w:p>
        </w:tc>
        <w:tc>
          <w:tcPr>
            <w:tcW w:w="1097" w:type="dxa"/>
          </w:tcPr>
          <w:p w14:paraId="5AEE4593" w14:textId="05E71299"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17,32</w:t>
            </w:r>
            <w:r>
              <w:rPr>
                <w:rFonts w:ascii="Browallia New" w:hAnsi="Browallia New" w:cs="Browallia New"/>
                <w:snapToGrid w:val="0"/>
                <w:color w:val="000000"/>
                <w:sz w:val="20"/>
                <w:szCs w:val="20"/>
                <w:lang w:eastAsia="th-TH"/>
              </w:rPr>
              <w:t>1</w:t>
            </w:r>
          </w:p>
        </w:tc>
        <w:tc>
          <w:tcPr>
            <w:tcW w:w="1738" w:type="dxa"/>
          </w:tcPr>
          <w:p w14:paraId="1C1F431C" w14:textId="0CC1221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4,380</w:t>
            </w:r>
          </w:p>
        </w:tc>
      </w:tr>
      <w:tr w:rsidR="00B84E3B" w:rsidRPr="00AD5D1C" w14:paraId="7F6907DB" w14:textId="562710EA" w:rsidTr="00B84E3B">
        <w:tc>
          <w:tcPr>
            <w:tcW w:w="1974" w:type="dxa"/>
            <w:vAlign w:val="bottom"/>
          </w:tcPr>
          <w:p w14:paraId="58AB6A8D" w14:textId="58854F8E"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AD5D1C">
              <w:rPr>
                <w:rFonts w:ascii="Browallia New" w:hAnsi="Browallia New" w:cs="Browallia New"/>
                <w:snapToGrid w:val="0"/>
                <w:color w:val="000000"/>
                <w:sz w:val="20"/>
                <w:szCs w:val="20"/>
                <w:cs/>
                <w:lang w:eastAsia="th-TH"/>
              </w:rPr>
              <w:t>ค่าตัดจำหน่ายราคาสำหรับปี</w:t>
            </w:r>
          </w:p>
        </w:tc>
        <w:tc>
          <w:tcPr>
            <w:tcW w:w="993" w:type="dxa"/>
            <w:vAlign w:val="bottom"/>
          </w:tcPr>
          <w:p w14:paraId="43238DD9" w14:textId="6844BFA3"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46058384" w14:textId="3078CBC6"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5A4BC68C" w14:textId="320325C3" w:rsidR="00B84E3B" w:rsidRPr="00AD5D1C" w:rsidRDefault="00810D4D"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c>
          <w:tcPr>
            <w:tcW w:w="992" w:type="dxa"/>
          </w:tcPr>
          <w:p w14:paraId="5C9335F2" w14:textId="1EC3D840"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2,813</w:t>
            </w:r>
          </w:p>
        </w:tc>
        <w:tc>
          <w:tcPr>
            <w:tcW w:w="992" w:type="dxa"/>
          </w:tcPr>
          <w:p w14:paraId="16895A56" w14:textId="78568AA9"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1097" w:type="dxa"/>
          </w:tcPr>
          <w:p w14:paraId="2E5B4B6B" w14:textId="2B12791F"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2,813</w:t>
            </w:r>
          </w:p>
        </w:tc>
        <w:tc>
          <w:tcPr>
            <w:tcW w:w="1738" w:type="dxa"/>
          </w:tcPr>
          <w:p w14:paraId="14717737" w14:textId="7EBD5A52" w:rsidR="00B84E3B" w:rsidRPr="00AD5D1C"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242</w:t>
            </w:r>
          </w:p>
        </w:tc>
      </w:tr>
      <w:tr w:rsidR="00B84E3B" w:rsidRPr="00AD5D1C" w14:paraId="0768DFCD" w14:textId="72124F20" w:rsidTr="00B84E3B">
        <w:tc>
          <w:tcPr>
            <w:tcW w:w="1974" w:type="dxa"/>
            <w:vAlign w:val="bottom"/>
          </w:tcPr>
          <w:p w14:paraId="65517E76" w14:textId="1494EBBD"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5</w:t>
            </w:r>
          </w:p>
        </w:tc>
        <w:tc>
          <w:tcPr>
            <w:tcW w:w="993" w:type="dxa"/>
            <w:vAlign w:val="bottom"/>
          </w:tcPr>
          <w:p w14:paraId="026D6BB5" w14:textId="413F079B"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992" w:type="dxa"/>
          </w:tcPr>
          <w:p w14:paraId="3AC9B561" w14:textId="2A139D0D"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3,891</w:t>
            </w:r>
          </w:p>
        </w:tc>
        <w:tc>
          <w:tcPr>
            <w:tcW w:w="992" w:type="dxa"/>
          </w:tcPr>
          <w:p w14:paraId="49D2065E" w14:textId="3DCC6602" w:rsidR="00B84E3B" w:rsidRPr="000428C6" w:rsidRDefault="00810D4D"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0428C6">
              <w:rPr>
                <w:rFonts w:ascii="Browallia New" w:hAnsi="Browallia New" w:cs="Browallia New"/>
                <w:snapToGrid w:val="0"/>
                <w:color w:val="000000"/>
                <w:sz w:val="20"/>
                <w:szCs w:val="20"/>
                <w:lang w:eastAsia="th-TH"/>
              </w:rPr>
              <w:t>-</w:t>
            </w:r>
          </w:p>
        </w:tc>
        <w:tc>
          <w:tcPr>
            <w:tcW w:w="992" w:type="dxa"/>
          </w:tcPr>
          <w:p w14:paraId="67400DAD" w14:textId="294B5393"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16,24</w:t>
            </w:r>
            <w:r>
              <w:rPr>
                <w:rFonts w:ascii="Browallia New" w:hAnsi="Browallia New" w:cs="Browallia New"/>
                <w:snapToGrid w:val="0"/>
                <w:color w:val="000000"/>
                <w:sz w:val="20"/>
                <w:szCs w:val="20"/>
                <w:lang w:eastAsia="th-TH"/>
              </w:rPr>
              <w:t>3</w:t>
            </w:r>
          </w:p>
        </w:tc>
        <w:tc>
          <w:tcPr>
            <w:tcW w:w="992" w:type="dxa"/>
            <w:vAlign w:val="bottom"/>
          </w:tcPr>
          <w:p w14:paraId="1F59829C" w14:textId="4761FAC5"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w:t>
            </w:r>
          </w:p>
        </w:tc>
        <w:tc>
          <w:tcPr>
            <w:tcW w:w="1097" w:type="dxa"/>
          </w:tcPr>
          <w:p w14:paraId="47F46F91" w14:textId="14DE41AB"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20,13</w:t>
            </w:r>
            <w:r>
              <w:rPr>
                <w:rFonts w:ascii="Browallia New" w:hAnsi="Browallia New" w:cs="Browallia New"/>
                <w:snapToGrid w:val="0"/>
                <w:color w:val="000000"/>
                <w:sz w:val="20"/>
                <w:szCs w:val="20"/>
                <w:lang w:eastAsia="th-TH"/>
              </w:rPr>
              <w:t>4</w:t>
            </w:r>
          </w:p>
        </w:tc>
        <w:tc>
          <w:tcPr>
            <w:tcW w:w="1738" w:type="dxa"/>
          </w:tcPr>
          <w:p w14:paraId="52DC7827" w14:textId="2D89F864"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4,622</w:t>
            </w:r>
          </w:p>
        </w:tc>
      </w:tr>
      <w:tr w:rsidR="00B84E3B" w:rsidRPr="00AD5D1C" w14:paraId="7273E0E8" w14:textId="09566523" w:rsidTr="00B84E3B">
        <w:tc>
          <w:tcPr>
            <w:tcW w:w="1974" w:type="dxa"/>
            <w:vAlign w:val="bottom"/>
          </w:tcPr>
          <w:p w14:paraId="3A2B29F2" w14:textId="5391367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ค่าตัดจำหน่ายราคาสำหรับปี</w:t>
            </w:r>
          </w:p>
        </w:tc>
        <w:tc>
          <w:tcPr>
            <w:tcW w:w="993" w:type="dxa"/>
            <w:vAlign w:val="bottom"/>
          </w:tcPr>
          <w:p w14:paraId="24F4F9C3" w14:textId="4AD326D6" w:rsidR="00B84E3B" w:rsidRPr="0065110A" w:rsidRDefault="00B16541"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c>
          <w:tcPr>
            <w:tcW w:w="992" w:type="dxa"/>
          </w:tcPr>
          <w:p w14:paraId="651E874D" w14:textId="2407A577" w:rsidR="00B84E3B" w:rsidRPr="0065110A" w:rsidRDefault="00B16541"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3728F32A" w14:textId="688599C9" w:rsidR="00B84E3B" w:rsidRPr="0065110A" w:rsidRDefault="00810D4D"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57</w:t>
            </w:r>
          </w:p>
        </w:tc>
        <w:tc>
          <w:tcPr>
            <w:tcW w:w="992" w:type="dxa"/>
          </w:tcPr>
          <w:p w14:paraId="5F399087" w14:textId="4EFFA5B6" w:rsidR="00B84E3B" w:rsidRPr="0065110A" w:rsidRDefault="00810D4D"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2,</w:t>
            </w:r>
            <w:r w:rsidR="009A7A40" w:rsidRPr="0065110A">
              <w:rPr>
                <w:rFonts w:ascii="Browallia New" w:hAnsi="Browallia New" w:cs="Browallia New"/>
                <w:snapToGrid w:val="0"/>
                <w:color w:val="000000"/>
                <w:sz w:val="20"/>
                <w:szCs w:val="20"/>
                <w:lang w:eastAsia="th-TH"/>
              </w:rPr>
              <w:t>841</w:t>
            </w:r>
          </w:p>
        </w:tc>
        <w:tc>
          <w:tcPr>
            <w:tcW w:w="992" w:type="dxa"/>
          </w:tcPr>
          <w:p w14:paraId="3E6A790A" w14:textId="797C6E66" w:rsidR="00B84E3B" w:rsidRPr="0065110A" w:rsidRDefault="00970FBF"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36</w:t>
            </w:r>
          </w:p>
        </w:tc>
        <w:tc>
          <w:tcPr>
            <w:tcW w:w="1097" w:type="dxa"/>
          </w:tcPr>
          <w:p w14:paraId="15B240FD" w14:textId="6C107B5C" w:rsidR="00B84E3B" w:rsidRPr="0065110A" w:rsidRDefault="004804F4"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2,</w:t>
            </w:r>
            <w:r w:rsidR="000F0D30" w:rsidRPr="0065110A">
              <w:rPr>
                <w:rFonts w:ascii="Browallia New" w:hAnsi="Browallia New" w:cs="Browallia New"/>
                <w:snapToGrid w:val="0"/>
                <w:color w:val="000000"/>
                <w:sz w:val="20"/>
                <w:szCs w:val="20"/>
                <w:lang w:eastAsia="th-TH"/>
              </w:rPr>
              <w:t>934</w:t>
            </w:r>
          </w:p>
        </w:tc>
        <w:tc>
          <w:tcPr>
            <w:tcW w:w="1738" w:type="dxa"/>
          </w:tcPr>
          <w:p w14:paraId="6484416F" w14:textId="6B83EDAA" w:rsidR="00B84E3B" w:rsidRPr="0065110A" w:rsidRDefault="004804F4"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326</w:t>
            </w:r>
          </w:p>
        </w:tc>
      </w:tr>
      <w:tr w:rsidR="00B84E3B" w:rsidRPr="00AD5D1C" w14:paraId="04C9F7E3" w14:textId="3448FA07" w:rsidTr="00B84E3B">
        <w:tc>
          <w:tcPr>
            <w:tcW w:w="1974" w:type="dxa"/>
            <w:vAlign w:val="bottom"/>
          </w:tcPr>
          <w:p w14:paraId="261FB90E" w14:textId="7F9C1DA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6</w:t>
            </w:r>
          </w:p>
        </w:tc>
        <w:tc>
          <w:tcPr>
            <w:tcW w:w="993" w:type="dxa"/>
            <w:vAlign w:val="bottom"/>
          </w:tcPr>
          <w:p w14:paraId="2A0B1ABD" w14:textId="2185C5F2" w:rsidR="00B84E3B" w:rsidRPr="0065110A" w:rsidRDefault="00B16541"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070D9789" w14:textId="13741149" w:rsidR="00B84E3B" w:rsidRPr="0065110A" w:rsidRDefault="00B16541"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3,891</w:t>
            </w:r>
          </w:p>
        </w:tc>
        <w:tc>
          <w:tcPr>
            <w:tcW w:w="992" w:type="dxa"/>
          </w:tcPr>
          <w:p w14:paraId="1732A9D8" w14:textId="3939ABA2" w:rsidR="00B84E3B" w:rsidRPr="0065110A" w:rsidRDefault="00810D4D"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57</w:t>
            </w:r>
          </w:p>
        </w:tc>
        <w:tc>
          <w:tcPr>
            <w:tcW w:w="992" w:type="dxa"/>
          </w:tcPr>
          <w:p w14:paraId="2F7B1233" w14:textId="2AF8ADD2" w:rsidR="00B84E3B" w:rsidRPr="0065110A" w:rsidRDefault="0062712A"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w:t>
            </w:r>
            <w:r w:rsidR="00970FBF" w:rsidRPr="0065110A">
              <w:rPr>
                <w:rFonts w:ascii="Browallia New" w:hAnsi="Browallia New" w:cs="Browallia New"/>
                <w:snapToGrid w:val="0"/>
                <w:color w:val="000000"/>
                <w:sz w:val="20"/>
                <w:szCs w:val="20"/>
                <w:lang w:eastAsia="th-TH"/>
              </w:rPr>
              <w:t>9</w:t>
            </w:r>
            <w:r w:rsidRPr="0065110A">
              <w:rPr>
                <w:rFonts w:ascii="Browallia New" w:hAnsi="Browallia New" w:cs="Browallia New"/>
                <w:snapToGrid w:val="0"/>
                <w:color w:val="000000"/>
                <w:sz w:val="20"/>
                <w:szCs w:val="20"/>
                <w:lang w:eastAsia="th-TH"/>
              </w:rPr>
              <w:t>,</w:t>
            </w:r>
            <w:r w:rsidR="00970FBF" w:rsidRPr="0065110A">
              <w:rPr>
                <w:rFonts w:ascii="Browallia New" w:hAnsi="Browallia New" w:cs="Browallia New"/>
                <w:snapToGrid w:val="0"/>
                <w:color w:val="000000"/>
                <w:sz w:val="20"/>
                <w:szCs w:val="20"/>
                <w:lang w:eastAsia="th-TH"/>
              </w:rPr>
              <w:t>084</w:t>
            </w:r>
          </w:p>
        </w:tc>
        <w:tc>
          <w:tcPr>
            <w:tcW w:w="992" w:type="dxa"/>
            <w:vAlign w:val="bottom"/>
          </w:tcPr>
          <w:p w14:paraId="1F76078B" w14:textId="3CFBF487" w:rsidR="00B84E3B" w:rsidRPr="0065110A" w:rsidRDefault="00970FBF"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36</w:t>
            </w:r>
          </w:p>
        </w:tc>
        <w:tc>
          <w:tcPr>
            <w:tcW w:w="1097" w:type="dxa"/>
          </w:tcPr>
          <w:p w14:paraId="0E0C313F" w14:textId="4E8C7B96" w:rsidR="00B84E3B" w:rsidRPr="0065110A" w:rsidRDefault="004804F4"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2</w:t>
            </w:r>
            <w:r w:rsidR="001741AA" w:rsidRPr="0065110A">
              <w:rPr>
                <w:rFonts w:ascii="Browallia New" w:hAnsi="Browallia New" w:cs="Browallia New"/>
                <w:snapToGrid w:val="0"/>
                <w:color w:val="000000"/>
                <w:sz w:val="20"/>
                <w:szCs w:val="20"/>
                <w:lang w:eastAsia="th-TH"/>
              </w:rPr>
              <w:t>3</w:t>
            </w:r>
            <w:r w:rsidRPr="0065110A">
              <w:rPr>
                <w:rFonts w:ascii="Browallia New" w:hAnsi="Browallia New" w:cs="Browallia New"/>
                <w:snapToGrid w:val="0"/>
                <w:color w:val="000000"/>
                <w:sz w:val="20"/>
                <w:szCs w:val="20"/>
                <w:lang w:eastAsia="th-TH"/>
              </w:rPr>
              <w:t>,</w:t>
            </w:r>
            <w:r w:rsidR="001741AA" w:rsidRPr="0065110A">
              <w:rPr>
                <w:rFonts w:ascii="Browallia New" w:hAnsi="Browallia New" w:cs="Browallia New"/>
                <w:snapToGrid w:val="0"/>
                <w:color w:val="000000"/>
                <w:sz w:val="20"/>
                <w:szCs w:val="20"/>
                <w:lang w:eastAsia="th-TH"/>
              </w:rPr>
              <w:t>068</w:t>
            </w:r>
          </w:p>
        </w:tc>
        <w:tc>
          <w:tcPr>
            <w:tcW w:w="1738" w:type="dxa"/>
          </w:tcPr>
          <w:p w14:paraId="7254E5D8" w14:textId="52B2929E"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4,</w:t>
            </w:r>
            <w:r w:rsidR="004804F4" w:rsidRPr="0065110A">
              <w:rPr>
                <w:rFonts w:ascii="Browallia New" w:hAnsi="Browallia New" w:cs="Browallia New"/>
                <w:snapToGrid w:val="0"/>
                <w:color w:val="000000"/>
                <w:sz w:val="20"/>
                <w:szCs w:val="20"/>
                <w:lang w:eastAsia="th-TH"/>
              </w:rPr>
              <w:t>9</w:t>
            </w:r>
            <w:r w:rsidR="00E74547" w:rsidRPr="0065110A">
              <w:rPr>
                <w:rFonts w:ascii="Browallia New" w:hAnsi="Browallia New" w:cs="Browallia New"/>
                <w:snapToGrid w:val="0"/>
                <w:color w:val="000000"/>
                <w:sz w:val="20"/>
                <w:szCs w:val="20"/>
                <w:lang w:eastAsia="th-TH"/>
              </w:rPr>
              <w:t>48</w:t>
            </w:r>
          </w:p>
        </w:tc>
      </w:tr>
      <w:tr w:rsidR="00B84E3B" w:rsidRPr="00AD5D1C" w14:paraId="022A85E6" w14:textId="2755CFFD" w:rsidTr="00B84E3B">
        <w:tc>
          <w:tcPr>
            <w:tcW w:w="1974" w:type="dxa"/>
            <w:vAlign w:val="bottom"/>
          </w:tcPr>
          <w:p w14:paraId="4899205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3" w:type="dxa"/>
            <w:vAlign w:val="bottom"/>
          </w:tcPr>
          <w:p w14:paraId="3579E47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203DD085"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150DBE6"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E752F64" w14:textId="37BDA43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0A80E8E"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7A4347E8"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3136E8D4"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070EE2C5" w14:textId="026168CD" w:rsidTr="00B84E3B">
        <w:tc>
          <w:tcPr>
            <w:tcW w:w="2967" w:type="dxa"/>
            <w:gridSpan w:val="2"/>
          </w:tcPr>
          <w:p w14:paraId="48F56E38" w14:textId="30FB824E"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lang w:eastAsia="th-TH"/>
              </w:rPr>
            </w:pPr>
            <w:r w:rsidRPr="00AD5D1C">
              <w:rPr>
                <w:rFonts w:ascii="Browallia New" w:hAnsi="Browallia New" w:cs="Browallia New"/>
                <w:b/>
                <w:bCs/>
                <w:snapToGrid w:val="0"/>
                <w:color w:val="000000"/>
                <w:sz w:val="20"/>
                <w:szCs w:val="20"/>
                <w:u w:val="single"/>
                <w:cs/>
                <w:lang w:eastAsia="th-TH"/>
              </w:rPr>
              <w:br w:type="page"/>
              <w:t>ค่าเผื่อการด้อยค่า</w:t>
            </w:r>
          </w:p>
        </w:tc>
        <w:tc>
          <w:tcPr>
            <w:tcW w:w="992" w:type="dxa"/>
            <w:vAlign w:val="bottom"/>
          </w:tcPr>
          <w:p w14:paraId="0A923CA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B9DBE54"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72D9222" w14:textId="60DE4F86"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1A4BF66C"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6F395F6E"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1AE8DD20"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43B7B993" w14:textId="390B7685" w:rsidTr="00B84E3B">
        <w:tc>
          <w:tcPr>
            <w:tcW w:w="1974" w:type="dxa"/>
          </w:tcPr>
          <w:p w14:paraId="3DB40FFF" w14:textId="49D1D7CC"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31</w:t>
            </w:r>
            <w:r w:rsidRPr="00AD5D1C">
              <w:rPr>
                <w:rFonts w:ascii="Browallia New" w:hAnsi="Browallia New" w:cs="Browallia New"/>
                <w:snapToGrid w:val="0"/>
                <w:color w:val="000000"/>
                <w:sz w:val="20"/>
                <w:szCs w:val="20"/>
                <w:cs/>
                <w:lang w:eastAsia="th-TH"/>
              </w:rPr>
              <w:t xml:space="preserve"> ธันวาคม </w:t>
            </w:r>
            <w:r w:rsidRPr="00AD5D1C">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5</w:t>
            </w:r>
          </w:p>
        </w:tc>
        <w:tc>
          <w:tcPr>
            <w:tcW w:w="993" w:type="dxa"/>
            <w:vAlign w:val="bottom"/>
          </w:tcPr>
          <w:p w14:paraId="3FD67876" w14:textId="7F0AAF9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992" w:type="dxa"/>
            <w:vAlign w:val="bottom"/>
          </w:tcPr>
          <w:p w14:paraId="21D82401" w14:textId="57FE5E70"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5,088</w:t>
            </w:r>
          </w:p>
        </w:tc>
        <w:tc>
          <w:tcPr>
            <w:tcW w:w="992" w:type="dxa"/>
          </w:tcPr>
          <w:p w14:paraId="6611E06D" w14:textId="46625C82" w:rsidR="00B84E3B" w:rsidRPr="00AD5D1C" w:rsidRDefault="00E74547"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c>
          <w:tcPr>
            <w:tcW w:w="992" w:type="dxa"/>
          </w:tcPr>
          <w:p w14:paraId="7BEA0BBB" w14:textId="500B8C4A"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2,798</w:t>
            </w:r>
          </w:p>
        </w:tc>
        <w:tc>
          <w:tcPr>
            <w:tcW w:w="992" w:type="dxa"/>
            <w:vAlign w:val="bottom"/>
          </w:tcPr>
          <w:p w14:paraId="5CD10F2D" w14:textId="5EA7395E"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w:t>
            </w:r>
          </w:p>
        </w:tc>
        <w:tc>
          <w:tcPr>
            <w:tcW w:w="1097" w:type="dxa"/>
          </w:tcPr>
          <w:p w14:paraId="5B401021" w14:textId="5050C5CE"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7,886</w:t>
            </w:r>
          </w:p>
        </w:tc>
        <w:tc>
          <w:tcPr>
            <w:tcW w:w="1738" w:type="dxa"/>
          </w:tcPr>
          <w:p w14:paraId="5A1ACCC5" w14:textId="45C156F0" w:rsidR="00B84E3B" w:rsidRPr="008012E7"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8012E7">
              <w:rPr>
                <w:rFonts w:ascii="Browallia New" w:hAnsi="Browallia New" w:cs="Browallia New"/>
                <w:snapToGrid w:val="0"/>
                <w:color w:val="000000"/>
                <w:sz w:val="20"/>
                <w:szCs w:val="20"/>
                <w:lang w:eastAsia="th-TH"/>
              </w:rPr>
              <w:t>-</w:t>
            </w:r>
          </w:p>
        </w:tc>
      </w:tr>
      <w:tr w:rsidR="00B84E3B" w:rsidRPr="00AD5D1C" w14:paraId="2F9CEB82" w14:textId="5DCBE47B" w:rsidTr="00B84E3B">
        <w:tc>
          <w:tcPr>
            <w:tcW w:w="1974" w:type="dxa"/>
          </w:tcPr>
          <w:p w14:paraId="4765D28C" w14:textId="2C4D904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cs/>
                <w:lang w:eastAsia="th-TH"/>
              </w:rPr>
              <w:t>กลับรายการค่าเผื่อ</w:t>
            </w:r>
          </w:p>
        </w:tc>
        <w:tc>
          <w:tcPr>
            <w:tcW w:w="993" w:type="dxa"/>
            <w:vAlign w:val="bottom"/>
          </w:tcPr>
          <w:p w14:paraId="284B2C7D" w14:textId="27AF9AFB"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c>
          <w:tcPr>
            <w:tcW w:w="992" w:type="dxa"/>
            <w:vAlign w:val="bottom"/>
          </w:tcPr>
          <w:p w14:paraId="66F672E7" w14:textId="2A2C648E"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391822C8" w14:textId="4683C590"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17A2EA4D" w14:textId="1C96B3B3"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(73</w:t>
            </w:r>
            <w:r w:rsidR="005E05D3" w:rsidRPr="0065110A">
              <w:rPr>
                <w:rFonts w:ascii="Browallia New" w:hAnsi="Browallia New" w:cs="Browallia New"/>
                <w:snapToGrid w:val="0"/>
                <w:color w:val="000000"/>
                <w:sz w:val="20"/>
                <w:szCs w:val="20"/>
                <w:lang w:eastAsia="th-TH"/>
              </w:rPr>
              <w:t>5</w:t>
            </w:r>
            <w:r w:rsidRPr="0065110A">
              <w:rPr>
                <w:rFonts w:ascii="Browallia New" w:hAnsi="Browallia New" w:cs="Browallia New"/>
                <w:snapToGrid w:val="0"/>
                <w:color w:val="000000"/>
                <w:sz w:val="20"/>
                <w:szCs w:val="20"/>
                <w:lang w:eastAsia="th-TH"/>
              </w:rPr>
              <w:t>)</w:t>
            </w:r>
          </w:p>
        </w:tc>
        <w:tc>
          <w:tcPr>
            <w:tcW w:w="992" w:type="dxa"/>
            <w:vAlign w:val="bottom"/>
          </w:tcPr>
          <w:p w14:paraId="60035267" w14:textId="59995106"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c>
          <w:tcPr>
            <w:tcW w:w="1097" w:type="dxa"/>
          </w:tcPr>
          <w:p w14:paraId="7A7D2FBA" w14:textId="38D3447B" w:rsidR="00B84E3B" w:rsidRPr="0065110A" w:rsidRDefault="00B26AA6"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(735)</w:t>
            </w:r>
          </w:p>
        </w:tc>
        <w:tc>
          <w:tcPr>
            <w:tcW w:w="1738" w:type="dxa"/>
          </w:tcPr>
          <w:p w14:paraId="597913B6" w14:textId="64793D08"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r>
      <w:tr w:rsidR="00B84E3B" w:rsidRPr="00AD5D1C" w14:paraId="3512A971" w14:textId="1492F2BC" w:rsidTr="00B84E3B">
        <w:tc>
          <w:tcPr>
            <w:tcW w:w="1974" w:type="dxa"/>
          </w:tcPr>
          <w:p w14:paraId="129CB8C8" w14:textId="4FE0E928"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31</w:t>
            </w:r>
            <w:r w:rsidRPr="00AD5D1C">
              <w:rPr>
                <w:rFonts w:ascii="Browallia New" w:hAnsi="Browallia New" w:cs="Browallia New"/>
                <w:snapToGrid w:val="0"/>
                <w:color w:val="000000"/>
                <w:sz w:val="20"/>
                <w:szCs w:val="20"/>
                <w:cs/>
                <w:lang w:eastAsia="th-TH"/>
              </w:rPr>
              <w:t xml:space="preserve"> ธันวาคม </w:t>
            </w:r>
            <w:r w:rsidRPr="00AD5D1C">
              <w:rPr>
                <w:rFonts w:ascii="Browallia New" w:hAnsi="Browallia New" w:cs="Browallia New"/>
                <w:snapToGrid w:val="0"/>
                <w:color w:val="000000"/>
                <w:sz w:val="20"/>
                <w:szCs w:val="20"/>
                <w:lang w:eastAsia="th-TH"/>
              </w:rPr>
              <w:t>256</w:t>
            </w:r>
            <w:r>
              <w:rPr>
                <w:rFonts w:ascii="Browallia New" w:hAnsi="Browallia New" w:cs="Browallia New"/>
                <w:snapToGrid w:val="0"/>
                <w:color w:val="000000"/>
                <w:sz w:val="20"/>
                <w:szCs w:val="20"/>
                <w:lang w:eastAsia="th-TH"/>
              </w:rPr>
              <w:t>6</w:t>
            </w:r>
          </w:p>
        </w:tc>
        <w:tc>
          <w:tcPr>
            <w:tcW w:w="993" w:type="dxa"/>
            <w:vAlign w:val="bottom"/>
          </w:tcPr>
          <w:p w14:paraId="21699E82" w14:textId="16D95206"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c>
          <w:tcPr>
            <w:tcW w:w="992" w:type="dxa"/>
            <w:vAlign w:val="bottom"/>
          </w:tcPr>
          <w:p w14:paraId="6BF2B080" w14:textId="4A9EBA6A"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5,088</w:t>
            </w:r>
          </w:p>
        </w:tc>
        <w:tc>
          <w:tcPr>
            <w:tcW w:w="992" w:type="dxa"/>
          </w:tcPr>
          <w:p w14:paraId="3EB9B19A" w14:textId="483EF317"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5869FF15" w14:textId="0388FCD9"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2,063</w:t>
            </w:r>
          </w:p>
        </w:tc>
        <w:tc>
          <w:tcPr>
            <w:tcW w:w="992" w:type="dxa"/>
            <w:vAlign w:val="bottom"/>
          </w:tcPr>
          <w:p w14:paraId="756BA7B6" w14:textId="69C64AC3" w:rsidR="00B84E3B" w:rsidRPr="0065110A" w:rsidRDefault="00E74547"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cs/>
                <w:lang w:eastAsia="th-TH"/>
              </w:rPr>
            </w:pPr>
            <w:r w:rsidRPr="0065110A">
              <w:rPr>
                <w:rFonts w:ascii="Browallia New" w:hAnsi="Browallia New" w:cs="Browallia New"/>
                <w:snapToGrid w:val="0"/>
                <w:color w:val="000000"/>
                <w:sz w:val="20"/>
                <w:szCs w:val="20"/>
                <w:lang w:eastAsia="th-TH"/>
              </w:rPr>
              <w:t>-</w:t>
            </w:r>
          </w:p>
        </w:tc>
        <w:tc>
          <w:tcPr>
            <w:tcW w:w="1097" w:type="dxa"/>
          </w:tcPr>
          <w:p w14:paraId="3E0DDE37" w14:textId="029BE174" w:rsidR="00B84E3B" w:rsidRPr="0065110A" w:rsidRDefault="00B26AA6"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7,151</w:t>
            </w:r>
          </w:p>
        </w:tc>
        <w:tc>
          <w:tcPr>
            <w:tcW w:w="1738" w:type="dxa"/>
          </w:tcPr>
          <w:p w14:paraId="174F755B" w14:textId="1A274568" w:rsidR="00B84E3B" w:rsidRPr="0065110A" w:rsidRDefault="00B84E3B" w:rsidP="001A63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r>
      <w:tr w:rsidR="00B84E3B" w:rsidRPr="00AD5D1C" w14:paraId="42945724" w14:textId="676E86AE" w:rsidTr="00B84E3B">
        <w:tc>
          <w:tcPr>
            <w:tcW w:w="1974" w:type="dxa"/>
            <w:vAlign w:val="bottom"/>
          </w:tcPr>
          <w:p w14:paraId="61405152"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p>
        </w:tc>
        <w:tc>
          <w:tcPr>
            <w:tcW w:w="993" w:type="dxa"/>
            <w:vAlign w:val="bottom"/>
          </w:tcPr>
          <w:p w14:paraId="7B7C92DF"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51B7E4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B4D374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AC86101" w14:textId="6BB5DF8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343E3CE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52B34614"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149F9CF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224C07FB" w14:textId="2FF4AEE9" w:rsidTr="00B84E3B">
        <w:tc>
          <w:tcPr>
            <w:tcW w:w="1974" w:type="dxa"/>
            <w:vAlign w:val="bottom"/>
          </w:tcPr>
          <w:p w14:paraId="66FDAC4F"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b/>
                <w:bCs/>
                <w:snapToGrid w:val="0"/>
                <w:color w:val="000000"/>
                <w:sz w:val="20"/>
                <w:szCs w:val="20"/>
                <w:u w:val="single"/>
                <w:cs/>
                <w:lang w:eastAsia="th-TH"/>
              </w:rPr>
              <w:t>มูลค่าสุทธิตามบัญชี</w:t>
            </w:r>
          </w:p>
        </w:tc>
        <w:tc>
          <w:tcPr>
            <w:tcW w:w="993" w:type="dxa"/>
            <w:vAlign w:val="bottom"/>
          </w:tcPr>
          <w:p w14:paraId="2CC83B60"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189AA23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BF9DC39"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7F4D4D93" w14:textId="43115BC1"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vAlign w:val="bottom"/>
          </w:tcPr>
          <w:p w14:paraId="53A5F271"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vAlign w:val="bottom"/>
          </w:tcPr>
          <w:p w14:paraId="2052C49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64C5051C"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r>
      <w:tr w:rsidR="00B84E3B" w:rsidRPr="00AD5D1C" w14:paraId="4BE57E1A" w14:textId="73946AEE" w:rsidTr="00B84E3B">
        <w:tc>
          <w:tcPr>
            <w:tcW w:w="1974" w:type="dxa"/>
            <w:vAlign w:val="bottom"/>
          </w:tcPr>
          <w:p w14:paraId="59DAF416" w14:textId="132EA462"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u w:val="single"/>
                <w:cs/>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5</w:t>
            </w:r>
          </w:p>
        </w:tc>
        <w:tc>
          <w:tcPr>
            <w:tcW w:w="993" w:type="dxa"/>
          </w:tcPr>
          <w:p w14:paraId="3FD2C9E8" w14:textId="45B8732A"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111</w:t>
            </w:r>
          </w:p>
        </w:tc>
        <w:tc>
          <w:tcPr>
            <w:tcW w:w="992" w:type="dxa"/>
            <w:vAlign w:val="bottom"/>
          </w:tcPr>
          <w:p w14:paraId="1498A1ED" w14:textId="5026D924"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3A6900">
              <w:rPr>
                <w:rFonts w:ascii="Browallia New" w:hAnsi="Browallia New" w:cs="Browallia New"/>
                <w:snapToGrid w:val="0"/>
                <w:color w:val="000000"/>
                <w:sz w:val="20"/>
                <w:szCs w:val="20"/>
                <w:lang w:eastAsia="th-TH"/>
              </w:rPr>
              <w:t>-</w:t>
            </w:r>
          </w:p>
        </w:tc>
        <w:tc>
          <w:tcPr>
            <w:tcW w:w="992" w:type="dxa"/>
          </w:tcPr>
          <w:p w14:paraId="676AF0B1" w14:textId="12A3FCF9" w:rsidR="00B84E3B" w:rsidRPr="00AD5D1C" w:rsidRDefault="00B26AA6"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w:t>
            </w:r>
          </w:p>
        </w:tc>
        <w:tc>
          <w:tcPr>
            <w:tcW w:w="992" w:type="dxa"/>
            <w:vAlign w:val="bottom"/>
          </w:tcPr>
          <w:p w14:paraId="3E88B001" w14:textId="75736808"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7,14</w:t>
            </w:r>
            <w:r>
              <w:rPr>
                <w:rFonts w:ascii="Browallia New" w:hAnsi="Browallia New" w:cs="Browallia New"/>
                <w:snapToGrid w:val="0"/>
                <w:color w:val="000000"/>
                <w:sz w:val="20"/>
                <w:szCs w:val="20"/>
                <w:lang w:eastAsia="th-TH"/>
              </w:rPr>
              <w:t>2</w:t>
            </w:r>
          </w:p>
        </w:tc>
        <w:tc>
          <w:tcPr>
            <w:tcW w:w="992" w:type="dxa"/>
            <w:vAlign w:val="bottom"/>
          </w:tcPr>
          <w:p w14:paraId="1CD4E4F7" w14:textId="28C2BB2B"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670</w:t>
            </w:r>
          </w:p>
        </w:tc>
        <w:tc>
          <w:tcPr>
            <w:tcW w:w="1097" w:type="dxa"/>
          </w:tcPr>
          <w:p w14:paraId="2E609FF6" w14:textId="51931CCA"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napToGrid w:val="0"/>
                <w:color w:val="000000"/>
                <w:sz w:val="20"/>
                <w:szCs w:val="20"/>
                <w:lang w:eastAsia="th-TH"/>
              </w:rPr>
              <w:t>7,923</w:t>
            </w:r>
          </w:p>
        </w:tc>
        <w:tc>
          <w:tcPr>
            <w:tcW w:w="1738" w:type="dxa"/>
          </w:tcPr>
          <w:p w14:paraId="6F053CBB" w14:textId="13C445C1"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3,365</w:t>
            </w:r>
          </w:p>
        </w:tc>
      </w:tr>
      <w:tr w:rsidR="00B84E3B" w:rsidRPr="00AD5D1C" w14:paraId="296F18A6" w14:textId="76172776" w:rsidTr="00B84E3B">
        <w:tc>
          <w:tcPr>
            <w:tcW w:w="1974" w:type="dxa"/>
            <w:vAlign w:val="bottom"/>
          </w:tcPr>
          <w:p w14:paraId="3E238E34" w14:textId="60A0DDD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r w:rsidRPr="00AD5D1C">
              <w:rPr>
                <w:rFonts w:ascii="Browallia New" w:hAnsi="Browallia New" w:cs="Browallia New"/>
                <w:snapToGrid w:val="0"/>
                <w:color w:val="000000"/>
                <w:sz w:val="20"/>
                <w:szCs w:val="20"/>
                <w:lang w:eastAsia="th-TH"/>
              </w:rPr>
              <w:t xml:space="preserve">31 </w:t>
            </w:r>
            <w:r w:rsidRPr="00AD5D1C">
              <w:rPr>
                <w:rFonts w:ascii="Browallia New" w:hAnsi="Browallia New" w:cs="Browallia New"/>
                <w:snapToGrid w:val="0"/>
                <w:color w:val="000000"/>
                <w:sz w:val="20"/>
                <w:szCs w:val="20"/>
                <w:cs/>
                <w:lang w:eastAsia="th-TH"/>
              </w:rPr>
              <w:t>ธันวาคม</w:t>
            </w:r>
            <w:r w:rsidRPr="00AD5D1C">
              <w:rPr>
                <w:rFonts w:ascii="Browallia New" w:hAnsi="Browallia New" w:cs="Browallia New"/>
                <w:snapToGrid w:val="0"/>
                <w:color w:val="000000"/>
                <w:sz w:val="20"/>
                <w:szCs w:val="20"/>
                <w:lang w:eastAsia="th-TH"/>
              </w:rPr>
              <w:t xml:space="preserve"> 256</w:t>
            </w:r>
            <w:r>
              <w:rPr>
                <w:rFonts w:ascii="Browallia New" w:hAnsi="Browallia New" w:cs="Browallia New"/>
                <w:snapToGrid w:val="0"/>
                <w:color w:val="000000"/>
                <w:sz w:val="20"/>
                <w:szCs w:val="20"/>
                <w:lang w:eastAsia="th-TH"/>
              </w:rPr>
              <w:t>6</w:t>
            </w:r>
          </w:p>
        </w:tc>
        <w:tc>
          <w:tcPr>
            <w:tcW w:w="993" w:type="dxa"/>
          </w:tcPr>
          <w:p w14:paraId="751323CC" w14:textId="45432B67" w:rsidR="00B84E3B" w:rsidRPr="0065110A" w:rsidRDefault="00B26AA6"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111</w:t>
            </w:r>
          </w:p>
        </w:tc>
        <w:tc>
          <w:tcPr>
            <w:tcW w:w="992" w:type="dxa"/>
            <w:vAlign w:val="bottom"/>
          </w:tcPr>
          <w:p w14:paraId="7A51512D" w14:textId="507C0DA8" w:rsidR="00B84E3B" w:rsidRPr="0065110A" w:rsidRDefault="00BC6B77"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w:t>
            </w:r>
          </w:p>
        </w:tc>
        <w:tc>
          <w:tcPr>
            <w:tcW w:w="992" w:type="dxa"/>
          </w:tcPr>
          <w:p w14:paraId="11DEA445" w14:textId="4AA5DAC2" w:rsidR="00B84E3B" w:rsidRPr="0065110A" w:rsidRDefault="00E50850"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10,943</w:t>
            </w:r>
          </w:p>
        </w:tc>
        <w:tc>
          <w:tcPr>
            <w:tcW w:w="992" w:type="dxa"/>
            <w:vAlign w:val="bottom"/>
          </w:tcPr>
          <w:p w14:paraId="1CA42628" w14:textId="79B1AA18" w:rsidR="00B84E3B" w:rsidRPr="0065110A" w:rsidRDefault="00CF797E"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5,</w:t>
            </w:r>
            <w:r w:rsidR="008C3D88">
              <w:rPr>
                <w:rFonts w:ascii="Browallia New" w:hAnsi="Browallia New" w:cs="Browallia New"/>
                <w:snapToGrid w:val="0"/>
                <w:color w:val="000000"/>
                <w:sz w:val="20"/>
                <w:szCs w:val="20"/>
                <w:lang w:eastAsia="th-TH"/>
              </w:rPr>
              <w:t>5</w:t>
            </w:r>
            <w:r w:rsidR="000B5F0A" w:rsidRPr="0065110A">
              <w:rPr>
                <w:rFonts w:ascii="Browallia New" w:hAnsi="Browallia New" w:cs="Browallia New"/>
                <w:snapToGrid w:val="0"/>
                <w:color w:val="000000"/>
                <w:sz w:val="20"/>
                <w:szCs w:val="20"/>
                <w:lang w:eastAsia="th-TH"/>
              </w:rPr>
              <w:t>9</w:t>
            </w:r>
            <w:r w:rsidR="008C3D88">
              <w:rPr>
                <w:rFonts w:ascii="Browallia New" w:hAnsi="Browallia New" w:cs="Browallia New"/>
                <w:snapToGrid w:val="0"/>
                <w:color w:val="000000"/>
                <w:sz w:val="20"/>
                <w:szCs w:val="20"/>
                <w:lang w:eastAsia="th-TH"/>
              </w:rPr>
              <w:t>5</w:t>
            </w:r>
          </w:p>
        </w:tc>
        <w:tc>
          <w:tcPr>
            <w:tcW w:w="992" w:type="dxa"/>
            <w:vAlign w:val="bottom"/>
          </w:tcPr>
          <w:p w14:paraId="60589B47" w14:textId="0582712A" w:rsidR="00B84E3B" w:rsidRPr="0065110A" w:rsidRDefault="008C3D88"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Pr>
                <w:rFonts w:ascii="Browallia New" w:hAnsi="Browallia New" w:cs="Browallia New"/>
                <w:snapToGrid w:val="0"/>
                <w:color w:val="000000"/>
                <w:sz w:val="20"/>
                <w:szCs w:val="20"/>
                <w:lang w:eastAsia="th-TH"/>
              </w:rPr>
              <w:t>6</w:t>
            </w:r>
            <w:r w:rsidR="00122253" w:rsidRPr="0065110A">
              <w:rPr>
                <w:rFonts w:ascii="Browallia New" w:hAnsi="Browallia New" w:cs="Browallia New"/>
                <w:snapToGrid w:val="0"/>
                <w:color w:val="000000"/>
                <w:sz w:val="20"/>
                <w:szCs w:val="20"/>
                <w:lang w:eastAsia="th-TH"/>
              </w:rPr>
              <w:t>4</w:t>
            </w:r>
            <w:r>
              <w:rPr>
                <w:rFonts w:ascii="Browallia New" w:hAnsi="Browallia New" w:cs="Browallia New"/>
                <w:snapToGrid w:val="0"/>
                <w:color w:val="000000"/>
                <w:sz w:val="20"/>
                <w:szCs w:val="20"/>
                <w:lang w:eastAsia="th-TH"/>
              </w:rPr>
              <w:t>5</w:t>
            </w:r>
          </w:p>
        </w:tc>
        <w:tc>
          <w:tcPr>
            <w:tcW w:w="1097" w:type="dxa"/>
          </w:tcPr>
          <w:p w14:paraId="4249EF53" w14:textId="165A4271" w:rsidR="00B84E3B" w:rsidRPr="0065110A" w:rsidRDefault="00AE78FC"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17,</w:t>
            </w:r>
            <w:r w:rsidR="009B5458" w:rsidRPr="0065110A">
              <w:rPr>
                <w:rFonts w:ascii="Browallia New" w:hAnsi="Browallia New" w:cs="Browallia New"/>
                <w:snapToGrid w:val="0"/>
                <w:color w:val="000000"/>
                <w:sz w:val="20"/>
                <w:szCs w:val="20"/>
                <w:lang w:eastAsia="th-TH"/>
              </w:rPr>
              <w:t>294</w:t>
            </w:r>
          </w:p>
        </w:tc>
        <w:tc>
          <w:tcPr>
            <w:tcW w:w="1738" w:type="dxa"/>
          </w:tcPr>
          <w:p w14:paraId="59173A20" w14:textId="54D51C7A" w:rsidR="00B84E3B" w:rsidRPr="0065110A"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3,49</w:t>
            </w:r>
            <w:r w:rsidR="0098652D" w:rsidRPr="0065110A">
              <w:rPr>
                <w:rFonts w:ascii="Browallia New" w:hAnsi="Browallia New" w:cs="Browallia New"/>
                <w:snapToGrid w:val="0"/>
                <w:color w:val="000000"/>
                <w:sz w:val="20"/>
                <w:szCs w:val="20"/>
                <w:lang w:eastAsia="th-TH"/>
              </w:rPr>
              <w:t>7</w:t>
            </w:r>
          </w:p>
        </w:tc>
      </w:tr>
      <w:tr w:rsidR="00B84E3B" w:rsidRPr="00AD5D1C" w14:paraId="6CFF867D" w14:textId="52ABCC78" w:rsidTr="00B84E3B">
        <w:tc>
          <w:tcPr>
            <w:tcW w:w="1974" w:type="dxa"/>
            <w:vAlign w:val="bottom"/>
          </w:tcPr>
          <w:p w14:paraId="2611557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napToGrid w:val="0"/>
                <w:color w:val="000000"/>
                <w:sz w:val="20"/>
                <w:szCs w:val="20"/>
                <w:lang w:eastAsia="th-TH"/>
              </w:rPr>
            </w:pPr>
          </w:p>
        </w:tc>
        <w:tc>
          <w:tcPr>
            <w:tcW w:w="993" w:type="dxa"/>
          </w:tcPr>
          <w:p w14:paraId="0207D8A6"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20F10CE"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327D8B23"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70460AB" w14:textId="21B18665"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DFD4295"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17EFFE67"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738" w:type="dxa"/>
          </w:tcPr>
          <w:p w14:paraId="44F824E8" w14:textId="77777777" w:rsidR="00B84E3B" w:rsidRPr="004836DA"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p>
        </w:tc>
      </w:tr>
      <w:tr w:rsidR="00B84E3B" w:rsidRPr="00AD5D1C" w14:paraId="555886B9" w14:textId="054D5F9F" w:rsidTr="00B84E3B">
        <w:tc>
          <w:tcPr>
            <w:tcW w:w="1974" w:type="dxa"/>
            <w:vAlign w:val="bottom"/>
          </w:tcPr>
          <w:p w14:paraId="21D757C8" w14:textId="67FAE34A"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lang w:eastAsia="th-TH"/>
              </w:rPr>
            </w:pPr>
            <w:r>
              <w:rPr>
                <w:rFonts w:ascii="Browallia New" w:hAnsi="Browallia New" w:cs="Browallia New" w:hint="cs"/>
                <w:b/>
                <w:bCs/>
                <w:snapToGrid w:val="0"/>
                <w:color w:val="000000"/>
                <w:sz w:val="20"/>
                <w:szCs w:val="20"/>
                <w:cs/>
                <w:lang w:eastAsia="th-TH"/>
              </w:rPr>
              <w:t>ค่า</w:t>
            </w:r>
            <w:r w:rsidRPr="00AD5D1C">
              <w:rPr>
                <w:rFonts w:ascii="Browallia New" w:hAnsi="Browallia New" w:cs="Browallia New"/>
                <w:b/>
                <w:bCs/>
                <w:snapToGrid w:val="0"/>
                <w:color w:val="000000"/>
                <w:sz w:val="20"/>
                <w:szCs w:val="20"/>
                <w:cs/>
                <w:lang w:eastAsia="th-TH"/>
              </w:rPr>
              <w:t>ตัดจำหน่ายสำหรับปี</w:t>
            </w:r>
            <w:r w:rsidRPr="00AD5D1C">
              <w:rPr>
                <w:rFonts w:ascii="Browallia New" w:hAnsi="Browallia New" w:cs="Browallia New"/>
                <w:b/>
                <w:bCs/>
                <w:snapToGrid w:val="0"/>
                <w:color w:val="000000"/>
                <w:sz w:val="20"/>
                <w:szCs w:val="20"/>
                <w:lang w:eastAsia="th-TH"/>
              </w:rPr>
              <w:t xml:space="preserve"> 256</w:t>
            </w:r>
            <w:r>
              <w:rPr>
                <w:rFonts w:ascii="Browallia New" w:hAnsi="Browallia New" w:cs="Browallia New"/>
                <w:b/>
                <w:bCs/>
                <w:snapToGrid w:val="0"/>
                <w:color w:val="000000"/>
                <w:sz w:val="20"/>
                <w:szCs w:val="20"/>
                <w:lang w:eastAsia="th-TH"/>
              </w:rPr>
              <w:t>5</w:t>
            </w:r>
          </w:p>
        </w:tc>
        <w:tc>
          <w:tcPr>
            <w:tcW w:w="993" w:type="dxa"/>
          </w:tcPr>
          <w:p w14:paraId="5D4F5C8F"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489ED009"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6448C01E"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F9FCD4D" w14:textId="080C8B4D"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0093C942"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409CAAFD" w14:textId="5A167DE4" w:rsidR="00B84E3B" w:rsidRPr="00AD5D1C"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D5D1C">
              <w:rPr>
                <w:rFonts w:ascii="Browallia New" w:hAnsi="Browallia New" w:cs="Browallia New"/>
                <w:sz w:val="20"/>
                <w:szCs w:val="20"/>
              </w:rPr>
              <w:t>2,813</w:t>
            </w:r>
          </w:p>
        </w:tc>
        <w:tc>
          <w:tcPr>
            <w:tcW w:w="1738" w:type="dxa"/>
          </w:tcPr>
          <w:p w14:paraId="5C7E3B7A" w14:textId="2BE88246" w:rsidR="00B84E3B" w:rsidRPr="004836DA" w:rsidRDefault="00B84E3B"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4836DA">
              <w:rPr>
                <w:rFonts w:ascii="Browallia New" w:hAnsi="Browallia New" w:cs="Browallia New"/>
                <w:snapToGrid w:val="0"/>
                <w:color w:val="000000"/>
                <w:sz w:val="20"/>
                <w:szCs w:val="20"/>
                <w:lang w:eastAsia="th-TH"/>
              </w:rPr>
              <w:t>242</w:t>
            </w:r>
          </w:p>
        </w:tc>
      </w:tr>
      <w:tr w:rsidR="00B84E3B" w:rsidRPr="00AD5D1C" w14:paraId="18F26FAE" w14:textId="13572E56" w:rsidTr="00B84E3B">
        <w:tc>
          <w:tcPr>
            <w:tcW w:w="1974" w:type="dxa"/>
            <w:vAlign w:val="bottom"/>
          </w:tcPr>
          <w:p w14:paraId="40355234" w14:textId="3B6FB17B"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napToGrid w:val="0"/>
                <w:color w:val="000000"/>
                <w:sz w:val="20"/>
                <w:szCs w:val="20"/>
                <w:cs/>
                <w:lang w:eastAsia="th-TH"/>
              </w:rPr>
            </w:pPr>
            <w:r>
              <w:rPr>
                <w:rFonts w:ascii="Browallia New" w:hAnsi="Browallia New" w:cs="Browallia New" w:hint="cs"/>
                <w:b/>
                <w:bCs/>
                <w:snapToGrid w:val="0"/>
                <w:color w:val="000000"/>
                <w:sz w:val="20"/>
                <w:szCs w:val="20"/>
                <w:cs/>
                <w:lang w:eastAsia="th-TH"/>
              </w:rPr>
              <w:t>ค่า</w:t>
            </w:r>
            <w:r w:rsidRPr="00AD5D1C">
              <w:rPr>
                <w:rFonts w:ascii="Browallia New" w:hAnsi="Browallia New" w:cs="Browallia New"/>
                <w:b/>
                <w:bCs/>
                <w:snapToGrid w:val="0"/>
                <w:color w:val="000000"/>
                <w:sz w:val="20"/>
                <w:szCs w:val="20"/>
                <w:cs/>
                <w:lang w:eastAsia="th-TH"/>
              </w:rPr>
              <w:t>ตัดจำหน่ายสำหรับปี</w:t>
            </w:r>
            <w:r w:rsidRPr="00AD5D1C">
              <w:rPr>
                <w:rFonts w:ascii="Browallia New" w:hAnsi="Browallia New" w:cs="Browallia New"/>
                <w:b/>
                <w:bCs/>
                <w:snapToGrid w:val="0"/>
                <w:color w:val="000000"/>
                <w:sz w:val="20"/>
                <w:szCs w:val="20"/>
                <w:lang w:eastAsia="th-TH"/>
              </w:rPr>
              <w:t xml:space="preserve"> 256</w:t>
            </w:r>
            <w:r>
              <w:rPr>
                <w:rFonts w:ascii="Browallia New" w:hAnsi="Browallia New" w:cs="Browallia New"/>
                <w:b/>
                <w:bCs/>
                <w:snapToGrid w:val="0"/>
                <w:color w:val="000000"/>
                <w:sz w:val="20"/>
                <w:szCs w:val="20"/>
                <w:lang w:eastAsia="th-TH"/>
              </w:rPr>
              <w:t>6</w:t>
            </w:r>
          </w:p>
        </w:tc>
        <w:tc>
          <w:tcPr>
            <w:tcW w:w="993" w:type="dxa"/>
          </w:tcPr>
          <w:p w14:paraId="589F7D6A"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799B3441"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1831A6AB"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52309F44" w14:textId="77371BC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992" w:type="dxa"/>
          </w:tcPr>
          <w:p w14:paraId="2E5AE512" w14:textId="77777777" w:rsidR="00B84E3B" w:rsidRPr="00AD5D1C" w:rsidRDefault="00B84E3B" w:rsidP="001A63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1097" w:type="dxa"/>
          </w:tcPr>
          <w:p w14:paraId="7012B68F" w14:textId="2789852A" w:rsidR="00B84E3B" w:rsidRPr="003A6900" w:rsidRDefault="00DA7B7E"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65110A">
              <w:rPr>
                <w:rFonts w:ascii="Browallia New" w:hAnsi="Browallia New" w:cs="Browallia New"/>
                <w:sz w:val="20"/>
                <w:szCs w:val="20"/>
              </w:rPr>
              <w:t>2,</w:t>
            </w:r>
            <w:r w:rsidR="006A61CE" w:rsidRPr="0065110A">
              <w:rPr>
                <w:rFonts w:ascii="Browallia New" w:hAnsi="Browallia New" w:cs="Browallia New"/>
                <w:sz w:val="20"/>
                <w:szCs w:val="20"/>
              </w:rPr>
              <w:t>934</w:t>
            </w:r>
          </w:p>
        </w:tc>
        <w:tc>
          <w:tcPr>
            <w:tcW w:w="1738" w:type="dxa"/>
          </w:tcPr>
          <w:p w14:paraId="5BD98FC7" w14:textId="05348290" w:rsidR="00B84E3B" w:rsidRPr="003A6900" w:rsidRDefault="00DA7B7E" w:rsidP="001A636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napToGrid w:val="0"/>
                <w:color w:val="000000"/>
                <w:sz w:val="20"/>
                <w:szCs w:val="20"/>
                <w:lang w:eastAsia="th-TH"/>
              </w:rPr>
            </w:pPr>
            <w:r w:rsidRPr="0065110A">
              <w:rPr>
                <w:rFonts w:ascii="Browallia New" w:hAnsi="Browallia New" w:cs="Browallia New"/>
                <w:snapToGrid w:val="0"/>
                <w:color w:val="000000"/>
                <w:sz w:val="20"/>
                <w:szCs w:val="20"/>
                <w:lang w:eastAsia="th-TH"/>
              </w:rPr>
              <w:t>326</w:t>
            </w:r>
          </w:p>
        </w:tc>
      </w:tr>
    </w:tbl>
    <w:p w14:paraId="1A49496E" w14:textId="0C66CA03" w:rsidR="00783325" w:rsidRDefault="00783325" w:rsidP="00751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4"/>
        <w:jc w:val="thaiDistribute"/>
        <w:rPr>
          <w:rFonts w:ascii="Browallia New" w:hAnsi="Browallia New" w:cs="Browallia New"/>
          <w:sz w:val="20"/>
          <w:szCs w:val="20"/>
          <w:cs/>
        </w:rPr>
      </w:pPr>
    </w:p>
    <w:p w14:paraId="4DF21F7E" w14:textId="30349EC9" w:rsidR="00E5545F" w:rsidRDefault="00783325" w:rsidP="00EA6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Pr>
          <w:rFonts w:ascii="Browallia New" w:hAnsi="Browallia New" w:cs="Browallia New"/>
          <w:sz w:val="20"/>
          <w:szCs w:val="20"/>
          <w:cs/>
        </w:rPr>
        <w:br w:type="page"/>
      </w:r>
    </w:p>
    <w:p w14:paraId="5210FF20" w14:textId="6F1835E7" w:rsidR="000B458E" w:rsidRPr="00890E0B" w:rsidRDefault="000064D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890E0B">
        <w:rPr>
          <w:rFonts w:ascii="Browallia New" w:hAnsi="Browallia New" w:cs="Browallia New"/>
          <w:b/>
          <w:bCs/>
          <w:sz w:val="28"/>
          <w:szCs w:val="28"/>
          <w:cs/>
          <w:lang w:val="en-GB"/>
        </w:rPr>
        <w:t>อสังหาริมทรัพย์เพื่อการลงทุน</w:t>
      </w:r>
    </w:p>
    <w:p w14:paraId="62862571" w14:textId="77777777" w:rsidR="00A94B79" w:rsidRPr="00167722" w:rsidRDefault="00A94B79"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551" w:type="dxa"/>
        <w:tblInd w:w="252" w:type="dxa"/>
        <w:tblLayout w:type="fixed"/>
        <w:tblCellMar>
          <w:left w:w="115" w:type="dxa"/>
          <w:right w:w="115" w:type="dxa"/>
        </w:tblCellMar>
        <w:tblLook w:val="0000" w:firstRow="0" w:lastRow="0" w:firstColumn="0" w:lastColumn="0" w:noHBand="0" w:noVBand="0"/>
      </w:tblPr>
      <w:tblGrid>
        <w:gridCol w:w="3717"/>
        <w:gridCol w:w="1560"/>
        <w:gridCol w:w="1464"/>
        <w:gridCol w:w="1251"/>
        <w:gridCol w:w="1559"/>
      </w:tblGrid>
      <w:tr w:rsidR="00FF6263" w:rsidRPr="007C056D" w14:paraId="2FFE92B4" w14:textId="77777777" w:rsidTr="0029051B">
        <w:trPr>
          <w:cantSplit/>
          <w:tblHeader/>
        </w:trPr>
        <w:tc>
          <w:tcPr>
            <w:tcW w:w="3717" w:type="dxa"/>
            <w:vAlign w:val="bottom"/>
          </w:tcPr>
          <w:p w14:paraId="158A8A0A" w14:textId="77777777" w:rsidR="00FF6263" w:rsidRPr="007C056D" w:rsidRDefault="00FF6263" w:rsidP="00EA3981">
            <w:pPr>
              <w:spacing w:line="240" w:lineRule="auto"/>
              <w:ind w:left="162" w:right="-36" w:hanging="162"/>
              <w:jc w:val="center"/>
              <w:rPr>
                <w:rFonts w:ascii="Browallia New" w:hAnsi="Browallia New" w:cs="Browallia New"/>
                <w:snapToGrid w:val="0"/>
                <w:color w:val="000000"/>
                <w:sz w:val="28"/>
                <w:szCs w:val="28"/>
                <w:cs/>
                <w:lang w:eastAsia="th-TH"/>
              </w:rPr>
            </w:pPr>
          </w:p>
        </w:tc>
        <w:tc>
          <w:tcPr>
            <w:tcW w:w="1560" w:type="dxa"/>
            <w:vAlign w:val="bottom"/>
          </w:tcPr>
          <w:p w14:paraId="7EDE667D"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1464" w:type="dxa"/>
            <w:vAlign w:val="bottom"/>
          </w:tcPr>
          <w:p w14:paraId="350EC6D7" w14:textId="77777777" w:rsidR="00FF6263" w:rsidRPr="007C056D" w:rsidRDefault="00FF6263" w:rsidP="00EA3981">
            <w:pPr>
              <w:spacing w:line="240" w:lineRule="auto"/>
              <w:ind w:right="-36"/>
              <w:jc w:val="center"/>
              <w:rPr>
                <w:rFonts w:ascii="Browallia New" w:hAnsi="Browallia New" w:cs="Browallia New"/>
                <w:snapToGrid w:val="0"/>
                <w:color w:val="000000"/>
                <w:sz w:val="28"/>
                <w:szCs w:val="28"/>
                <w:cs/>
                <w:lang w:eastAsia="th-TH"/>
              </w:rPr>
            </w:pPr>
          </w:p>
        </w:tc>
        <w:tc>
          <w:tcPr>
            <w:tcW w:w="2810" w:type="dxa"/>
            <w:gridSpan w:val="2"/>
            <w:vAlign w:val="bottom"/>
          </w:tcPr>
          <w:p w14:paraId="26E0DEF1" w14:textId="57785029" w:rsidR="00FF6263" w:rsidRPr="007C056D" w:rsidRDefault="00F46B29" w:rsidP="00EE574C">
            <w:pPr>
              <w:spacing w:line="240" w:lineRule="auto"/>
              <w:ind w:right="-36"/>
              <w:jc w:val="right"/>
              <w:rPr>
                <w:rFonts w:ascii="Browallia New" w:hAnsi="Browallia New" w:cs="Browallia New"/>
                <w:snapToGrid w:val="0"/>
                <w:color w:val="000000"/>
                <w:sz w:val="28"/>
                <w:szCs w:val="28"/>
                <w:cs/>
                <w:lang w:eastAsia="th-TH"/>
              </w:rPr>
            </w:pP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(หน่วย</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w:t>
            </w:r>
            <w:r w:rsidRPr="00F46B29">
              <w:rPr>
                <w:rFonts w:ascii="Browallia New" w:hAnsi="Browallia New" w:cs="Browallia New" w:hint="cs"/>
                <w:snapToGrid w:val="0"/>
                <w:color w:val="000000"/>
                <w:sz w:val="28"/>
                <w:szCs w:val="28"/>
                <w:lang w:eastAsia="th-TH"/>
              </w:rPr>
              <w:t xml:space="preserve"> </w:t>
            </w:r>
            <w:r w:rsidR="00FF6263" w:rsidRPr="007C056D">
              <w:rPr>
                <w:rFonts w:ascii="Browallia New" w:hAnsi="Browallia New" w:cs="Browallia New" w:hint="cs"/>
                <w:snapToGrid w:val="0"/>
                <w:color w:val="000000"/>
                <w:sz w:val="28"/>
                <w:szCs w:val="28"/>
                <w:cs/>
                <w:lang w:eastAsia="th-TH"/>
              </w:rPr>
              <w:t>พันบาท)</w:t>
            </w:r>
          </w:p>
        </w:tc>
      </w:tr>
      <w:tr w:rsidR="00794617" w:rsidRPr="007C056D" w14:paraId="0CA03149" w14:textId="77777777" w:rsidTr="0029051B">
        <w:trPr>
          <w:cantSplit/>
          <w:tblHeader/>
        </w:trPr>
        <w:tc>
          <w:tcPr>
            <w:tcW w:w="3717" w:type="dxa"/>
            <w:vAlign w:val="bottom"/>
          </w:tcPr>
          <w:p w14:paraId="0666AFB7" w14:textId="77777777" w:rsidR="00794617" w:rsidRPr="007C056D" w:rsidRDefault="00794617" w:rsidP="006845E4">
            <w:pPr>
              <w:spacing w:line="240" w:lineRule="auto"/>
              <w:ind w:left="162" w:right="-36" w:hanging="162"/>
              <w:jc w:val="center"/>
              <w:rPr>
                <w:rFonts w:ascii="Browallia New" w:hAnsi="Browallia New" w:cs="Browallia New"/>
                <w:snapToGrid w:val="0"/>
                <w:color w:val="000000"/>
                <w:sz w:val="28"/>
                <w:szCs w:val="28"/>
                <w:cs/>
                <w:lang w:eastAsia="th-TH"/>
              </w:rPr>
            </w:pPr>
          </w:p>
        </w:tc>
        <w:tc>
          <w:tcPr>
            <w:tcW w:w="4275" w:type="dxa"/>
            <w:gridSpan w:val="3"/>
            <w:vAlign w:val="bottom"/>
          </w:tcPr>
          <w:p w14:paraId="5B327574" w14:textId="77777777" w:rsidR="00276BC5" w:rsidRPr="007C056D" w:rsidRDefault="00276BC5"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z w:val="28"/>
                <w:szCs w:val="28"/>
              </w:rPr>
            </w:pPr>
          </w:p>
          <w:p w14:paraId="653BE6FA" w14:textId="1F7EB6AB" w:rsidR="00794617" w:rsidRPr="007C056D" w:rsidRDefault="00794617" w:rsidP="006845E4">
            <w:pPr>
              <w:pBdr>
                <w:bottom w:val="single" w:sz="4" w:space="1" w:color="auto"/>
              </w:pBdr>
              <w:tabs>
                <w:tab w:val="clear" w:pos="680"/>
                <w:tab w:val="clear" w:pos="907"/>
                <w:tab w:val="clear" w:pos="3515"/>
                <w:tab w:val="left" w:pos="951"/>
                <w:tab w:val="left" w:pos="3330"/>
              </w:tabs>
              <w:spacing w:line="240" w:lineRule="auto"/>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z w:val="28"/>
                <w:szCs w:val="28"/>
                <w:cs/>
              </w:rPr>
              <w:t>งบการเงินรวม</w:t>
            </w:r>
          </w:p>
        </w:tc>
        <w:tc>
          <w:tcPr>
            <w:tcW w:w="1559" w:type="dxa"/>
            <w:vAlign w:val="bottom"/>
          </w:tcPr>
          <w:p w14:paraId="5CB341F6" w14:textId="32D11058" w:rsidR="00794617" w:rsidRPr="007C056D" w:rsidRDefault="00794617" w:rsidP="00276BC5">
            <w:pPr>
              <w:pBdr>
                <w:bottom w:val="single" w:sz="4" w:space="1" w:color="auto"/>
              </w:pBdr>
              <w:tabs>
                <w:tab w:val="clear" w:pos="1644"/>
                <w:tab w:val="clear" w:pos="1871"/>
                <w:tab w:val="left" w:pos="1482"/>
                <w:tab w:val="left" w:pos="1572"/>
              </w:tabs>
              <w:spacing w:line="240" w:lineRule="auto"/>
              <w:ind w:right="-24" w:firstLine="27"/>
              <w:jc w:val="center"/>
              <w:rPr>
                <w:rFonts w:ascii="Browallia New" w:hAnsi="Browallia New" w:cs="Browallia New"/>
                <w:sz w:val="28"/>
                <w:szCs w:val="28"/>
                <w:cs/>
              </w:rPr>
            </w:pPr>
            <w:r w:rsidRPr="007C056D">
              <w:rPr>
                <w:rFonts w:ascii="Browallia New" w:hAnsi="Browallia New" w:cs="Browallia New" w:hint="cs"/>
                <w:sz w:val="28"/>
                <w:szCs w:val="28"/>
                <w:cs/>
              </w:rPr>
              <w:t>งบการเงินเฉพาะ</w:t>
            </w:r>
            <w:r w:rsidR="00F46B29" w:rsidRPr="00F46B29">
              <w:rPr>
                <w:rFonts w:ascii="Browallia New" w:hAnsi="Browallia New" w:cs="Browallia New" w:hint="cs"/>
                <w:sz w:val="28"/>
                <w:szCs w:val="28"/>
              </w:rPr>
              <w:t xml:space="preserve">       </w:t>
            </w:r>
            <w:r w:rsidRPr="007C056D">
              <w:rPr>
                <w:rFonts w:ascii="Browallia New" w:hAnsi="Browallia New" w:cs="Browallia New" w:hint="cs"/>
                <w:sz w:val="28"/>
                <w:szCs w:val="28"/>
                <w:cs/>
              </w:rPr>
              <w:t>ของบริษัท</w:t>
            </w:r>
          </w:p>
        </w:tc>
      </w:tr>
      <w:tr w:rsidR="003854B3" w:rsidRPr="007C056D" w14:paraId="133A5B65" w14:textId="77777777" w:rsidTr="0029051B">
        <w:trPr>
          <w:cantSplit/>
          <w:tblHeader/>
        </w:trPr>
        <w:tc>
          <w:tcPr>
            <w:tcW w:w="3717" w:type="dxa"/>
            <w:vAlign w:val="bottom"/>
          </w:tcPr>
          <w:p w14:paraId="785C0301" w14:textId="77777777" w:rsidR="003854B3" w:rsidRPr="003854B3" w:rsidRDefault="003854B3" w:rsidP="00794617">
            <w:pPr>
              <w:spacing w:line="240" w:lineRule="auto"/>
              <w:ind w:left="162" w:right="-36" w:hanging="162"/>
              <w:jc w:val="center"/>
              <w:rPr>
                <w:rFonts w:ascii="Browallia New" w:hAnsi="Browallia New" w:cs="Browallia New"/>
                <w:snapToGrid w:val="0"/>
                <w:color w:val="000000"/>
                <w:sz w:val="12"/>
                <w:szCs w:val="12"/>
                <w:cs/>
                <w:lang w:eastAsia="th-TH"/>
              </w:rPr>
            </w:pPr>
          </w:p>
        </w:tc>
        <w:tc>
          <w:tcPr>
            <w:tcW w:w="1560" w:type="dxa"/>
            <w:vAlign w:val="bottom"/>
          </w:tcPr>
          <w:p w14:paraId="7CEC3EFC" w14:textId="4419A318"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c>
          <w:tcPr>
            <w:tcW w:w="1464" w:type="dxa"/>
            <w:vAlign w:val="bottom"/>
          </w:tcPr>
          <w:p w14:paraId="0E39530B" w14:textId="2692A404"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อสังหาริมทรัพย์</w:t>
            </w:r>
          </w:p>
        </w:tc>
        <w:tc>
          <w:tcPr>
            <w:tcW w:w="1251" w:type="dxa"/>
            <w:vAlign w:val="bottom"/>
          </w:tcPr>
          <w:p w14:paraId="48338C76" w14:textId="7D946D67" w:rsidR="003854B3" w:rsidRPr="003854B3" w:rsidRDefault="003854B3" w:rsidP="00794617">
            <w:pPr>
              <w:tabs>
                <w:tab w:val="clear" w:pos="680"/>
                <w:tab w:val="clear" w:pos="907"/>
                <w:tab w:val="left" w:pos="951"/>
              </w:tabs>
              <w:spacing w:line="240" w:lineRule="auto"/>
              <w:ind w:left="-183" w:right="-168"/>
              <w:jc w:val="center"/>
              <w:rPr>
                <w:rFonts w:ascii="Browallia New" w:hAnsi="Browallia New" w:cs="Browallia New"/>
                <w:snapToGrid w:val="0"/>
                <w:color w:val="000000"/>
                <w:sz w:val="12"/>
                <w:szCs w:val="12"/>
                <w:cs/>
                <w:lang w:eastAsia="th-TH"/>
              </w:rPr>
            </w:pPr>
          </w:p>
        </w:tc>
        <w:tc>
          <w:tcPr>
            <w:tcW w:w="1559" w:type="dxa"/>
            <w:vAlign w:val="bottom"/>
          </w:tcPr>
          <w:p w14:paraId="6C65B473" w14:textId="62AAEE30" w:rsidR="003854B3" w:rsidRPr="003854B3" w:rsidRDefault="003854B3" w:rsidP="00794617">
            <w:pPr>
              <w:spacing w:line="240" w:lineRule="auto"/>
              <w:ind w:right="-36"/>
              <w:jc w:val="center"/>
              <w:rPr>
                <w:rFonts w:ascii="Browallia New" w:hAnsi="Browallia New" w:cs="Browallia New"/>
                <w:snapToGrid w:val="0"/>
                <w:color w:val="000000"/>
                <w:sz w:val="12"/>
                <w:szCs w:val="12"/>
                <w:cs/>
                <w:lang w:eastAsia="th-TH"/>
              </w:rPr>
            </w:pPr>
            <w:r w:rsidRPr="007C056D">
              <w:rPr>
                <w:rFonts w:ascii="Browallia New" w:hAnsi="Browallia New" w:cs="Browallia New" w:hint="cs"/>
                <w:snapToGrid w:val="0"/>
                <w:color w:val="000000"/>
                <w:sz w:val="28"/>
                <w:szCs w:val="28"/>
                <w:cs/>
                <w:lang w:eastAsia="th-TH"/>
              </w:rPr>
              <w:t>ที่ดินและ</w:t>
            </w:r>
          </w:p>
        </w:tc>
      </w:tr>
      <w:tr w:rsidR="003854B3" w:rsidRPr="007C056D" w14:paraId="23C8F03A" w14:textId="77777777" w:rsidTr="0029051B">
        <w:trPr>
          <w:cantSplit/>
          <w:tblHeader/>
        </w:trPr>
        <w:tc>
          <w:tcPr>
            <w:tcW w:w="3717" w:type="dxa"/>
            <w:vAlign w:val="bottom"/>
          </w:tcPr>
          <w:p w14:paraId="420DEEE1" w14:textId="453ECC2E" w:rsidR="003854B3" w:rsidRPr="007C056D" w:rsidRDefault="003854B3" w:rsidP="00A819E1">
            <w:pPr>
              <w:spacing w:line="240" w:lineRule="auto"/>
              <w:ind w:left="162" w:right="-36" w:hanging="162"/>
              <w:rPr>
                <w:rFonts w:ascii="Browallia New" w:hAnsi="Browallia New" w:cs="Browallia New"/>
                <w:snapToGrid w:val="0"/>
                <w:color w:val="000000"/>
                <w:sz w:val="28"/>
                <w:szCs w:val="28"/>
                <w:cs/>
                <w:lang w:eastAsia="th-TH"/>
              </w:rPr>
            </w:pPr>
          </w:p>
        </w:tc>
        <w:tc>
          <w:tcPr>
            <w:tcW w:w="1560" w:type="dxa"/>
            <w:vAlign w:val="bottom"/>
          </w:tcPr>
          <w:p w14:paraId="2B91FD17" w14:textId="521D8B4F"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c>
          <w:tcPr>
            <w:tcW w:w="1464" w:type="dxa"/>
            <w:vAlign w:val="bottom"/>
          </w:tcPr>
          <w:p w14:paraId="1AA71C8C" w14:textId="52763E99"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ให้เช่า</w:t>
            </w:r>
          </w:p>
        </w:tc>
        <w:tc>
          <w:tcPr>
            <w:tcW w:w="1251" w:type="dxa"/>
            <w:vAlign w:val="bottom"/>
          </w:tcPr>
          <w:p w14:paraId="17FEDB63" w14:textId="1D4C58D0" w:rsidR="003854B3" w:rsidRPr="007C056D" w:rsidRDefault="003E5B3D" w:rsidP="00794617">
            <w:pPr>
              <w:pBdr>
                <w:bottom w:val="single" w:sz="4" w:space="1" w:color="auto"/>
              </w:pBdr>
              <w:tabs>
                <w:tab w:val="clear" w:pos="680"/>
                <w:tab w:val="clear" w:pos="907"/>
                <w:tab w:val="left" w:pos="951"/>
              </w:tabs>
              <w:spacing w:line="240" w:lineRule="auto"/>
              <w:ind w:left="10"/>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รวม</w:t>
            </w:r>
          </w:p>
        </w:tc>
        <w:tc>
          <w:tcPr>
            <w:tcW w:w="1559" w:type="dxa"/>
            <w:vAlign w:val="bottom"/>
          </w:tcPr>
          <w:p w14:paraId="06AC2187" w14:textId="14F7E640" w:rsidR="003854B3" w:rsidRPr="007C056D" w:rsidRDefault="003E5B3D" w:rsidP="00794617">
            <w:pPr>
              <w:pBdr>
                <w:bottom w:val="single" w:sz="4" w:space="1" w:color="auto"/>
              </w:pBdr>
              <w:spacing w:line="240" w:lineRule="auto"/>
              <w:ind w:right="-36"/>
              <w:jc w:val="center"/>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ส่วนปรับปรุงที่ดิน</w:t>
            </w:r>
          </w:p>
        </w:tc>
      </w:tr>
      <w:tr w:rsidR="003854B3" w:rsidRPr="007C056D" w14:paraId="0F236B8C" w14:textId="77777777" w:rsidTr="0029051B">
        <w:trPr>
          <w:cantSplit/>
        </w:trPr>
        <w:tc>
          <w:tcPr>
            <w:tcW w:w="3717" w:type="dxa"/>
            <w:vAlign w:val="bottom"/>
          </w:tcPr>
          <w:p w14:paraId="6EB4A70D" w14:textId="5534B368" w:rsidR="003854B3" w:rsidRPr="007C056D" w:rsidRDefault="003854B3"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p>
        </w:tc>
        <w:tc>
          <w:tcPr>
            <w:tcW w:w="1560" w:type="dxa"/>
            <w:vAlign w:val="bottom"/>
          </w:tcPr>
          <w:p w14:paraId="23799097" w14:textId="01C69FD5"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09ACB5DE" w14:textId="58B70EFB"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41C9C44A" w14:textId="4763BF84"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4E33A67D" w14:textId="6B76CB57" w:rsidR="003854B3" w:rsidRPr="007C056D" w:rsidRDefault="003854B3" w:rsidP="00A819E1">
            <w:pPr>
              <w:spacing w:line="240" w:lineRule="auto"/>
              <w:ind w:right="-36"/>
              <w:jc w:val="right"/>
              <w:rPr>
                <w:rFonts w:ascii="Browallia New" w:hAnsi="Browallia New" w:cs="Browallia New"/>
                <w:snapToGrid w:val="0"/>
                <w:color w:val="000000"/>
                <w:sz w:val="28"/>
                <w:szCs w:val="28"/>
                <w:cs/>
                <w:lang w:eastAsia="th-TH"/>
              </w:rPr>
            </w:pPr>
          </w:p>
        </w:tc>
      </w:tr>
      <w:tr w:rsidR="00862935" w:rsidRPr="007C056D" w14:paraId="640A46DC" w14:textId="77777777" w:rsidTr="0029051B">
        <w:trPr>
          <w:cantSplit/>
        </w:trPr>
        <w:tc>
          <w:tcPr>
            <w:tcW w:w="3717" w:type="dxa"/>
            <w:vAlign w:val="bottom"/>
          </w:tcPr>
          <w:p w14:paraId="64A5B43A" w14:textId="4ECED5C7" w:rsidR="00862935" w:rsidRPr="007C056D" w:rsidRDefault="00862935" w:rsidP="00794617">
            <w:pPr>
              <w:spacing w:line="240" w:lineRule="auto"/>
              <w:ind w:left="162" w:right="-36" w:hanging="162"/>
              <w:jc w:val="both"/>
              <w:rPr>
                <w:rFonts w:ascii="Browallia New" w:hAnsi="Browallia New" w:cs="Browallia New"/>
                <w:b/>
                <w:bCs/>
                <w:snapToGrid w:val="0"/>
                <w:color w:val="000000"/>
                <w:sz w:val="28"/>
                <w:szCs w:val="28"/>
                <w:u w:val="single"/>
                <w:cs/>
                <w:lang w:eastAsia="th-TH"/>
              </w:rPr>
            </w:pPr>
            <w:r w:rsidRPr="007C056D">
              <w:rPr>
                <w:rFonts w:ascii="Browallia New" w:hAnsi="Browallia New" w:cs="Browallia New" w:hint="cs"/>
                <w:b/>
                <w:bCs/>
                <w:snapToGrid w:val="0"/>
                <w:color w:val="000000"/>
                <w:sz w:val="28"/>
                <w:szCs w:val="28"/>
                <w:u w:val="single"/>
                <w:cs/>
                <w:lang w:eastAsia="th-TH"/>
              </w:rPr>
              <w:t>ราคาทุน</w:t>
            </w:r>
          </w:p>
        </w:tc>
        <w:tc>
          <w:tcPr>
            <w:tcW w:w="1560" w:type="dxa"/>
            <w:vAlign w:val="bottom"/>
          </w:tcPr>
          <w:p w14:paraId="43FFF222"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464" w:type="dxa"/>
            <w:vAlign w:val="bottom"/>
          </w:tcPr>
          <w:p w14:paraId="4CF8CCC1"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251" w:type="dxa"/>
            <w:vAlign w:val="bottom"/>
          </w:tcPr>
          <w:p w14:paraId="7FD3F01C"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c>
          <w:tcPr>
            <w:tcW w:w="1559" w:type="dxa"/>
            <w:vAlign w:val="bottom"/>
          </w:tcPr>
          <w:p w14:paraId="00AF66E0" w14:textId="77777777" w:rsidR="00862935" w:rsidRPr="007C056D" w:rsidRDefault="00862935" w:rsidP="00A819E1">
            <w:pPr>
              <w:spacing w:line="240" w:lineRule="auto"/>
              <w:ind w:right="-36"/>
              <w:jc w:val="right"/>
              <w:rPr>
                <w:rFonts w:ascii="Browallia New" w:hAnsi="Browallia New" w:cs="Browallia New"/>
                <w:snapToGrid w:val="0"/>
                <w:color w:val="000000"/>
                <w:sz w:val="28"/>
                <w:szCs w:val="28"/>
                <w:cs/>
                <w:lang w:eastAsia="th-TH"/>
              </w:rPr>
            </w:pPr>
          </w:p>
        </w:tc>
      </w:tr>
      <w:tr w:rsidR="001A6364" w:rsidRPr="007C056D" w14:paraId="334BCC3A" w14:textId="77777777" w:rsidTr="0029051B">
        <w:trPr>
          <w:cantSplit/>
        </w:trPr>
        <w:tc>
          <w:tcPr>
            <w:tcW w:w="3717" w:type="dxa"/>
            <w:vAlign w:val="bottom"/>
          </w:tcPr>
          <w:p w14:paraId="5CE19C78" w14:textId="5B026E36" w:rsidR="001A6364" w:rsidRPr="007C056D" w:rsidRDefault="001A6364" w:rsidP="001A6364">
            <w:pPr>
              <w:spacing w:line="240" w:lineRule="auto"/>
              <w:ind w:left="162" w:right="-36" w:hanging="162"/>
              <w:rPr>
                <w:rFonts w:ascii="Browallia New" w:hAnsi="Browallia New" w:cs="Browallia New"/>
                <w:snapToGrid w:val="0"/>
                <w:color w:val="000000"/>
                <w:sz w:val="28"/>
                <w:szCs w:val="28"/>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563C93CA" w14:textId="120F3DD3"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523,733</w:t>
            </w:r>
          </w:p>
        </w:tc>
        <w:tc>
          <w:tcPr>
            <w:tcW w:w="1464" w:type="dxa"/>
            <w:vAlign w:val="bottom"/>
          </w:tcPr>
          <w:p w14:paraId="6CFE914F" w14:textId="6DC382EB"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492,007</w:t>
            </w:r>
          </w:p>
        </w:tc>
        <w:tc>
          <w:tcPr>
            <w:tcW w:w="1251" w:type="dxa"/>
            <w:vAlign w:val="bottom"/>
          </w:tcPr>
          <w:p w14:paraId="7D19773C" w14:textId="00826537"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1,015,740</w:t>
            </w:r>
          </w:p>
        </w:tc>
        <w:tc>
          <w:tcPr>
            <w:tcW w:w="1559" w:type="dxa"/>
            <w:vAlign w:val="bottom"/>
          </w:tcPr>
          <w:p w14:paraId="5CFBE2ED" w14:textId="72FC9E52" w:rsidR="001A6364" w:rsidRPr="00584F1C" w:rsidRDefault="001A6364" w:rsidP="001A6364">
            <w:pPr>
              <w:spacing w:line="240" w:lineRule="auto"/>
              <w:ind w:right="-36"/>
              <w:jc w:val="right"/>
              <w:rPr>
                <w:rFonts w:ascii="Browallia New" w:hAnsi="Browallia New" w:cs="Browallia New"/>
                <w:color w:val="000000"/>
                <w:spacing w:val="-10"/>
                <w:sz w:val="28"/>
                <w:szCs w:val="28"/>
              </w:rPr>
            </w:pPr>
            <w:r w:rsidRPr="00584F1C">
              <w:rPr>
                <w:rFonts w:ascii="Browallia New" w:hAnsi="Browallia New" w:cs="Browallia New"/>
                <w:snapToGrid w:val="0"/>
                <w:color w:val="000000"/>
                <w:sz w:val="28"/>
                <w:szCs w:val="28"/>
                <w:lang w:val="en-GB" w:eastAsia="th-TH"/>
              </w:rPr>
              <w:t>256,95</w:t>
            </w:r>
            <w:r w:rsidR="005B0715" w:rsidRPr="00584F1C">
              <w:rPr>
                <w:rFonts w:ascii="Browallia New" w:hAnsi="Browallia New" w:cs="Browallia New"/>
                <w:snapToGrid w:val="0"/>
                <w:color w:val="000000"/>
                <w:sz w:val="28"/>
                <w:szCs w:val="28"/>
                <w:lang w:val="en-GB" w:eastAsia="th-TH"/>
              </w:rPr>
              <w:t>7</w:t>
            </w:r>
          </w:p>
        </w:tc>
      </w:tr>
      <w:tr w:rsidR="001A6364" w:rsidRPr="007C056D" w14:paraId="58CD336C" w14:textId="77777777" w:rsidTr="006160B6">
        <w:trPr>
          <w:cantSplit/>
        </w:trPr>
        <w:tc>
          <w:tcPr>
            <w:tcW w:w="3717" w:type="dxa"/>
            <w:vAlign w:val="bottom"/>
          </w:tcPr>
          <w:p w14:paraId="0EB7964D" w14:textId="43F060F8" w:rsidR="001A6364" w:rsidRPr="007C056D" w:rsidRDefault="001A6364" w:rsidP="001A6364">
            <w:pPr>
              <w:spacing w:line="240" w:lineRule="auto"/>
              <w:ind w:left="162" w:right="-36" w:hanging="162"/>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ซื้อเพิ่ม</w:t>
            </w:r>
          </w:p>
        </w:tc>
        <w:tc>
          <w:tcPr>
            <w:tcW w:w="1560" w:type="dxa"/>
            <w:vAlign w:val="bottom"/>
          </w:tcPr>
          <w:p w14:paraId="340DD141" w14:textId="1269C014" w:rsidR="001A6364" w:rsidRPr="00584F1C"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51,784</w:t>
            </w:r>
          </w:p>
        </w:tc>
        <w:tc>
          <w:tcPr>
            <w:tcW w:w="1464" w:type="dxa"/>
            <w:vAlign w:val="bottom"/>
          </w:tcPr>
          <w:p w14:paraId="112176D2" w14:textId="7DFA794B" w:rsidR="001A6364" w:rsidRPr="00584F1C"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color w:val="000000"/>
                <w:spacing w:val="-10"/>
                <w:sz w:val="28"/>
                <w:szCs w:val="28"/>
              </w:rPr>
              <w:t>-</w:t>
            </w:r>
          </w:p>
        </w:tc>
        <w:tc>
          <w:tcPr>
            <w:tcW w:w="1251" w:type="dxa"/>
            <w:vAlign w:val="bottom"/>
          </w:tcPr>
          <w:p w14:paraId="4BD7FF59" w14:textId="0D0C3962" w:rsidR="001A6364" w:rsidRPr="00584F1C"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color w:val="000000"/>
                <w:spacing w:val="-10"/>
                <w:sz w:val="28"/>
                <w:szCs w:val="28"/>
              </w:rPr>
              <w:t>51,</w:t>
            </w:r>
            <w:r w:rsidRPr="00584F1C">
              <w:rPr>
                <w:rFonts w:ascii="Browallia New" w:hAnsi="Browallia New" w:cs="Browallia New"/>
                <w:snapToGrid w:val="0"/>
                <w:color w:val="000000"/>
                <w:sz w:val="28"/>
                <w:szCs w:val="28"/>
                <w:lang w:eastAsia="th-TH"/>
              </w:rPr>
              <w:t>784</w:t>
            </w:r>
          </w:p>
        </w:tc>
        <w:tc>
          <w:tcPr>
            <w:tcW w:w="1559" w:type="dxa"/>
          </w:tcPr>
          <w:p w14:paraId="2D65FDEC" w14:textId="29021B87" w:rsidR="001A6364" w:rsidRPr="00584F1C" w:rsidRDefault="001A6364" w:rsidP="001A6364">
            <w:pPr>
              <w:pBdr>
                <w:bottom w:val="single" w:sz="4" w:space="1" w:color="auto"/>
              </w:pBdr>
              <w:spacing w:line="240" w:lineRule="auto"/>
              <w:ind w:right="-36"/>
              <w:jc w:val="right"/>
              <w:rPr>
                <w:rFonts w:ascii="Browallia New" w:hAnsi="Browallia New" w:cs="Browallia New"/>
                <w:color w:val="000000"/>
                <w:spacing w:val="-10"/>
                <w:sz w:val="28"/>
                <w:szCs w:val="28"/>
                <w:cs/>
              </w:rPr>
            </w:pPr>
            <w:r w:rsidRPr="00584F1C">
              <w:rPr>
                <w:rFonts w:ascii="Browallia New" w:hAnsi="Browallia New" w:cs="Browallia New"/>
                <w:color w:val="000000"/>
                <w:spacing w:val="-10"/>
                <w:sz w:val="28"/>
                <w:szCs w:val="28"/>
              </w:rPr>
              <w:t>-</w:t>
            </w:r>
          </w:p>
        </w:tc>
      </w:tr>
      <w:tr w:rsidR="001A6364" w:rsidRPr="007C056D" w14:paraId="66028846" w14:textId="77777777" w:rsidTr="0029051B">
        <w:trPr>
          <w:cantSplit/>
        </w:trPr>
        <w:tc>
          <w:tcPr>
            <w:tcW w:w="3717" w:type="dxa"/>
            <w:vAlign w:val="bottom"/>
          </w:tcPr>
          <w:p w14:paraId="533A9B76" w14:textId="20821C79"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0A6AE6EC" w14:textId="50E6C2FD"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575,517</w:t>
            </w:r>
          </w:p>
        </w:tc>
        <w:tc>
          <w:tcPr>
            <w:tcW w:w="1464" w:type="dxa"/>
            <w:vAlign w:val="bottom"/>
          </w:tcPr>
          <w:p w14:paraId="4229922C" w14:textId="3FD33F8C"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492,007</w:t>
            </w:r>
          </w:p>
        </w:tc>
        <w:tc>
          <w:tcPr>
            <w:tcW w:w="1251" w:type="dxa"/>
            <w:vAlign w:val="bottom"/>
          </w:tcPr>
          <w:p w14:paraId="4FD982CB" w14:textId="2639BD52"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eastAsia="th-TH"/>
              </w:rPr>
              <w:t>1,067,524</w:t>
            </w:r>
          </w:p>
        </w:tc>
        <w:tc>
          <w:tcPr>
            <w:tcW w:w="1559" w:type="dxa"/>
            <w:vAlign w:val="bottom"/>
          </w:tcPr>
          <w:p w14:paraId="0E0E00F2" w14:textId="5F8131A8" w:rsidR="001A6364" w:rsidRPr="00584F1C" w:rsidRDefault="001A6364" w:rsidP="001A6364">
            <w:pPr>
              <w:spacing w:line="240" w:lineRule="auto"/>
              <w:ind w:right="-36"/>
              <w:jc w:val="right"/>
              <w:rPr>
                <w:rFonts w:ascii="Browallia New" w:hAnsi="Browallia New" w:cs="Browallia New"/>
                <w:snapToGrid w:val="0"/>
                <w:color w:val="000000"/>
                <w:sz w:val="28"/>
                <w:szCs w:val="28"/>
                <w:lang w:eastAsia="th-TH"/>
              </w:rPr>
            </w:pPr>
            <w:r w:rsidRPr="00584F1C">
              <w:rPr>
                <w:rFonts w:ascii="Browallia New" w:hAnsi="Browallia New" w:cs="Browallia New"/>
                <w:snapToGrid w:val="0"/>
                <w:color w:val="000000"/>
                <w:sz w:val="28"/>
                <w:szCs w:val="28"/>
                <w:lang w:val="en-GB" w:eastAsia="th-TH"/>
              </w:rPr>
              <w:t>256,95</w:t>
            </w:r>
            <w:r w:rsidR="005B0715" w:rsidRPr="00584F1C">
              <w:rPr>
                <w:rFonts w:ascii="Browallia New" w:hAnsi="Browallia New" w:cs="Browallia New"/>
                <w:snapToGrid w:val="0"/>
                <w:color w:val="000000"/>
                <w:sz w:val="28"/>
                <w:szCs w:val="28"/>
                <w:lang w:val="en-GB" w:eastAsia="th-TH"/>
              </w:rPr>
              <w:t>7</w:t>
            </w:r>
          </w:p>
        </w:tc>
      </w:tr>
      <w:tr w:rsidR="001A6364" w:rsidRPr="00A144CA" w14:paraId="502591A2" w14:textId="77777777" w:rsidTr="0029051B">
        <w:trPr>
          <w:cantSplit/>
        </w:trPr>
        <w:tc>
          <w:tcPr>
            <w:tcW w:w="3717" w:type="dxa"/>
            <w:vAlign w:val="bottom"/>
          </w:tcPr>
          <w:p w14:paraId="7C86F2B4" w14:textId="11529F2B" w:rsidR="001A6364" w:rsidRPr="009228A5" w:rsidRDefault="009A0DEE" w:rsidP="001A6364">
            <w:pPr>
              <w:spacing w:line="240" w:lineRule="auto"/>
              <w:ind w:left="162" w:right="-36" w:hanging="162"/>
              <w:jc w:val="both"/>
              <w:rPr>
                <w:rFonts w:ascii="Browallia New" w:hAnsi="Browallia New" w:cs="Browallia New"/>
                <w:snapToGrid w:val="0"/>
                <w:sz w:val="28"/>
                <w:szCs w:val="28"/>
                <w:cs/>
                <w:lang w:eastAsia="th-TH"/>
              </w:rPr>
            </w:pPr>
            <w:r w:rsidRPr="009228A5">
              <w:rPr>
                <w:rFonts w:ascii="Browallia New" w:hAnsi="Browallia New" w:cs="Browallia New"/>
                <w:snapToGrid w:val="0"/>
                <w:sz w:val="28"/>
                <w:szCs w:val="28"/>
                <w:cs/>
                <w:lang w:eastAsia="th-TH"/>
              </w:rPr>
              <w:t>โอนไปเป็นต้นทุนการพัฒนาอสังหาริมทรัพย์</w:t>
            </w:r>
            <w:r w:rsidR="005C6FDB" w:rsidRPr="009228A5">
              <w:rPr>
                <w:rFonts w:ascii="Browallia New" w:hAnsi="Browallia New" w:cs="Browallia New"/>
                <w:snapToGrid w:val="0"/>
                <w:sz w:val="28"/>
                <w:szCs w:val="28"/>
                <w:lang w:eastAsia="th-TH"/>
              </w:rPr>
              <w:t xml:space="preserve"> </w:t>
            </w:r>
            <w:r w:rsidR="005C6FDB" w:rsidRPr="009228A5">
              <w:rPr>
                <w:rFonts w:ascii="Browallia New" w:hAnsi="Browallia New" w:cs="Browallia New" w:hint="cs"/>
                <w:snapToGrid w:val="0"/>
                <w:sz w:val="28"/>
                <w:szCs w:val="28"/>
                <w:cs/>
                <w:lang w:eastAsia="th-TH"/>
              </w:rPr>
              <w:t>(หมายเหตุ</w:t>
            </w:r>
            <w:r w:rsidR="005C6FDB" w:rsidRPr="009228A5">
              <w:rPr>
                <w:rFonts w:ascii="Browallia New" w:hAnsi="Browallia New" w:cs="Browallia New"/>
                <w:snapToGrid w:val="0"/>
                <w:sz w:val="28"/>
                <w:szCs w:val="28"/>
                <w:lang w:eastAsia="th-TH"/>
              </w:rPr>
              <w:t xml:space="preserve"> </w:t>
            </w:r>
            <w:r w:rsidR="005C6FDB" w:rsidRPr="009228A5">
              <w:rPr>
                <w:rFonts w:ascii="Browallia New" w:hAnsi="Browallia New" w:cs="Browallia New" w:hint="cs"/>
                <w:snapToGrid w:val="0"/>
                <w:sz w:val="28"/>
                <w:szCs w:val="28"/>
                <w:cs/>
                <w:lang w:eastAsia="th-TH"/>
              </w:rPr>
              <w:t>ข้อ</w:t>
            </w:r>
            <w:r w:rsidR="009800D6" w:rsidRPr="009228A5">
              <w:rPr>
                <w:rFonts w:ascii="Browallia New" w:hAnsi="Browallia New" w:cs="Browallia New"/>
                <w:snapToGrid w:val="0"/>
                <w:sz w:val="28"/>
                <w:szCs w:val="28"/>
                <w:lang w:eastAsia="th-TH"/>
              </w:rPr>
              <w:t xml:space="preserve"> </w:t>
            </w:r>
            <w:r w:rsidR="005C6FDB" w:rsidRPr="009228A5">
              <w:rPr>
                <w:rFonts w:ascii="Browallia New" w:hAnsi="Browallia New" w:cs="Browallia New"/>
                <w:snapToGrid w:val="0"/>
                <w:sz w:val="28"/>
                <w:szCs w:val="28"/>
                <w:lang w:eastAsia="th-TH"/>
              </w:rPr>
              <w:t>4</w:t>
            </w:r>
            <w:r w:rsidR="002819B2">
              <w:rPr>
                <w:rFonts w:ascii="Browallia New" w:hAnsi="Browallia New" w:cs="Browallia New"/>
                <w:snapToGrid w:val="0"/>
                <w:sz w:val="28"/>
                <w:szCs w:val="28"/>
                <w:lang w:eastAsia="th-TH"/>
              </w:rPr>
              <w:t>1</w:t>
            </w:r>
            <w:r w:rsidR="005C6FDB" w:rsidRPr="009228A5">
              <w:rPr>
                <w:rFonts w:ascii="Browallia New" w:hAnsi="Browallia New" w:cs="Browallia New" w:hint="cs"/>
                <w:snapToGrid w:val="0"/>
                <w:sz w:val="28"/>
                <w:szCs w:val="28"/>
                <w:cs/>
                <w:lang w:eastAsia="th-TH"/>
              </w:rPr>
              <w:t>)</w:t>
            </w:r>
          </w:p>
        </w:tc>
        <w:tc>
          <w:tcPr>
            <w:tcW w:w="1560" w:type="dxa"/>
            <w:vAlign w:val="bottom"/>
          </w:tcPr>
          <w:p w14:paraId="6019E850" w14:textId="1275B38D" w:rsidR="001A6364" w:rsidRPr="00832248" w:rsidRDefault="00456D92" w:rsidP="001A6364">
            <w:pP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hint="cs"/>
                <w:color w:val="000000"/>
                <w:spacing w:val="-10"/>
                <w:sz w:val="28"/>
                <w:szCs w:val="28"/>
                <w:cs/>
              </w:rPr>
              <w:t>(</w:t>
            </w:r>
            <w:r w:rsidRPr="00832248">
              <w:rPr>
                <w:rFonts w:ascii="Browallia New" w:hAnsi="Browallia New" w:cs="Browallia New"/>
                <w:color w:val="000000"/>
                <w:spacing w:val="-10"/>
                <w:sz w:val="28"/>
                <w:szCs w:val="28"/>
              </w:rPr>
              <w:t>136,255</w:t>
            </w:r>
            <w:r w:rsidRPr="00832248">
              <w:rPr>
                <w:rFonts w:ascii="Browallia New" w:hAnsi="Browallia New" w:cs="Browallia New" w:hint="cs"/>
                <w:color w:val="000000"/>
                <w:spacing w:val="-10"/>
                <w:sz w:val="28"/>
                <w:szCs w:val="28"/>
                <w:cs/>
              </w:rPr>
              <w:t>)</w:t>
            </w:r>
          </w:p>
        </w:tc>
        <w:tc>
          <w:tcPr>
            <w:tcW w:w="1464" w:type="dxa"/>
            <w:vAlign w:val="bottom"/>
          </w:tcPr>
          <w:p w14:paraId="5CF227E4" w14:textId="31FF56C2" w:rsidR="001A6364" w:rsidRPr="00832248" w:rsidRDefault="008135DD"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p>
        </w:tc>
        <w:tc>
          <w:tcPr>
            <w:tcW w:w="1251" w:type="dxa"/>
            <w:vAlign w:val="bottom"/>
          </w:tcPr>
          <w:p w14:paraId="50F14612" w14:textId="16EAD933" w:rsidR="001A6364" w:rsidRPr="00832248" w:rsidRDefault="00A31D66"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hint="cs"/>
                <w:snapToGrid w:val="0"/>
                <w:color w:val="000000"/>
                <w:sz w:val="28"/>
                <w:szCs w:val="28"/>
                <w:cs/>
                <w:lang w:eastAsia="th-TH"/>
              </w:rPr>
              <w:t>(</w:t>
            </w:r>
            <w:r w:rsidRPr="00832248">
              <w:rPr>
                <w:rFonts w:ascii="Browallia New" w:hAnsi="Browallia New" w:cs="Browallia New"/>
                <w:snapToGrid w:val="0"/>
                <w:color w:val="000000"/>
                <w:sz w:val="28"/>
                <w:szCs w:val="28"/>
                <w:lang w:eastAsia="th-TH"/>
              </w:rPr>
              <w:t>136,255</w:t>
            </w:r>
            <w:r w:rsidRPr="00832248">
              <w:rPr>
                <w:rFonts w:ascii="Browallia New" w:hAnsi="Browallia New" w:cs="Browallia New" w:hint="cs"/>
                <w:snapToGrid w:val="0"/>
                <w:color w:val="000000"/>
                <w:sz w:val="28"/>
                <w:szCs w:val="28"/>
                <w:cs/>
                <w:lang w:eastAsia="th-TH"/>
              </w:rPr>
              <w:t>)</w:t>
            </w:r>
          </w:p>
        </w:tc>
        <w:tc>
          <w:tcPr>
            <w:tcW w:w="1559" w:type="dxa"/>
            <w:vAlign w:val="bottom"/>
          </w:tcPr>
          <w:p w14:paraId="551BAACF" w14:textId="760EEC05" w:rsidR="001A6364" w:rsidRPr="00A144CA" w:rsidRDefault="006C5691" w:rsidP="001A6364">
            <w:pPr>
              <w:spacing w:line="240" w:lineRule="auto"/>
              <w:ind w:right="-36"/>
              <w:jc w:val="right"/>
              <w:rPr>
                <w:rFonts w:ascii="Browallia New" w:hAnsi="Browallia New" w:cs="Browallia New"/>
                <w:color w:val="000000"/>
                <w:spacing w:val="-10"/>
                <w:sz w:val="28"/>
                <w:szCs w:val="28"/>
              </w:rPr>
            </w:pPr>
            <w:r w:rsidRPr="00A144CA">
              <w:rPr>
                <w:rFonts w:ascii="Browallia New" w:hAnsi="Browallia New" w:cs="Browallia New" w:hint="cs"/>
                <w:color w:val="000000"/>
                <w:spacing w:val="-10"/>
                <w:sz w:val="28"/>
                <w:szCs w:val="28"/>
                <w:cs/>
              </w:rPr>
              <w:t>(</w:t>
            </w:r>
            <w:r w:rsidRPr="00A144CA">
              <w:rPr>
                <w:rFonts w:ascii="Browallia New" w:hAnsi="Browallia New" w:cs="Browallia New"/>
                <w:color w:val="000000"/>
                <w:spacing w:val="-10"/>
                <w:sz w:val="28"/>
                <w:szCs w:val="28"/>
              </w:rPr>
              <w:t>50,099</w:t>
            </w:r>
            <w:r w:rsidRPr="00A144CA">
              <w:rPr>
                <w:rFonts w:ascii="Browallia New" w:hAnsi="Browallia New" w:cs="Browallia New" w:hint="cs"/>
                <w:color w:val="000000"/>
                <w:spacing w:val="-10"/>
                <w:sz w:val="28"/>
                <w:szCs w:val="28"/>
                <w:cs/>
              </w:rPr>
              <w:t>)</w:t>
            </w:r>
          </w:p>
        </w:tc>
      </w:tr>
      <w:tr w:rsidR="009A0DEE" w:rsidRPr="00A144CA" w14:paraId="0E387A48" w14:textId="77777777" w:rsidTr="0029051B">
        <w:trPr>
          <w:cantSplit/>
        </w:trPr>
        <w:tc>
          <w:tcPr>
            <w:tcW w:w="3717" w:type="dxa"/>
            <w:vAlign w:val="bottom"/>
          </w:tcPr>
          <w:p w14:paraId="0B829873" w14:textId="03F4EA16" w:rsidR="009A0DEE" w:rsidRPr="009228A5" w:rsidRDefault="006C5691" w:rsidP="001A6364">
            <w:pPr>
              <w:spacing w:line="240" w:lineRule="auto"/>
              <w:ind w:left="162" w:right="-36" w:hanging="162"/>
              <w:jc w:val="both"/>
              <w:rPr>
                <w:rFonts w:ascii="Browallia New" w:hAnsi="Browallia New" w:cs="Browallia New"/>
                <w:snapToGrid w:val="0"/>
                <w:sz w:val="28"/>
                <w:szCs w:val="28"/>
                <w:cs/>
                <w:lang w:eastAsia="th-TH"/>
              </w:rPr>
            </w:pPr>
            <w:r w:rsidRPr="009228A5">
              <w:rPr>
                <w:rFonts w:ascii="Browallia New" w:hAnsi="Browallia New" w:cs="Browallia New"/>
                <w:snapToGrid w:val="0"/>
                <w:sz w:val="28"/>
                <w:szCs w:val="28"/>
                <w:cs/>
                <w:lang w:eastAsia="th-TH"/>
              </w:rPr>
              <w:t>โอนไปเป็นที่ดินรอการพัฒนา</w:t>
            </w:r>
            <w:r w:rsidR="00E41EF6" w:rsidRPr="009228A5">
              <w:rPr>
                <w:rFonts w:ascii="Browallia New" w:hAnsi="Browallia New" w:cs="Browallia New"/>
                <w:snapToGrid w:val="0"/>
                <w:sz w:val="28"/>
                <w:szCs w:val="28"/>
                <w:lang w:eastAsia="th-TH"/>
              </w:rPr>
              <w:t xml:space="preserve"> </w:t>
            </w:r>
            <w:r w:rsidR="00E41EF6" w:rsidRPr="009228A5">
              <w:rPr>
                <w:rFonts w:ascii="Browallia New" w:hAnsi="Browallia New" w:cs="Browallia New" w:hint="cs"/>
                <w:snapToGrid w:val="0"/>
                <w:sz w:val="28"/>
                <w:szCs w:val="28"/>
                <w:cs/>
                <w:lang w:eastAsia="th-TH"/>
              </w:rPr>
              <w:t>(หมายเหตุ</w:t>
            </w:r>
            <w:r w:rsidR="006562F2" w:rsidRPr="009228A5">
              <w:rPr>
                <w:rFonts w:ascii="Browallia New" w:hAnsi="Browallia New" w:cs="Browallia New"/>
                <w:snapToGrid w:val="0"/>
                <w:sz w:val="28"/>
                <w:szCs w:val="28"/>
                <w:lang w:eastAsia="th-TH"/>
              </w:rPr>
              <w:t xml:space="preserve"> </w:t>
            </w:r>
            <w:r w:rsidR="006562F2" w:rsidRPr="009228A5">
              <w:rPr>
                <w:rFonts w:ascii="Browallia New" w:hAnsi="Browallia New" w:cs="Browallia New" w:hint="cs"/>
                <w:snapToGrid w:val="0"/>
                <w:sz w:val="28"/>
                <w:szCs w:val="28"/>
                <w:cs/>
                <w:lang w:eastAsia="th-TH"/>
              </w:rPr>
              <w:t>ข้อ</w:t>
            </w:r>
            <w:r w:rsidR="009800D6" w:rsidRPr="009228A5">
              <w:rPr>
                <w:rFonts w:ascii="Browallia New" w:hAnsi="Browallia New" w:cs="Browallia New"/>
                <w:snapToGrid w:val="0"/>
                <w:sz w:val="28"/>
                <w:szCs w:val="28"/>
                <w:lang w:eastAsia="th-TH"/>
              </w:rPr>
              <w:t xml:space="preserve"> </w:t>
            </w:r>
            <w:r w:rsidR="006562F2" w:rsidRPr="009228A5">
              <w:rPr>
                <w:rFonts w:ascii="Browallia New" w:hAnsi="Browallia New" w:cs="Browallia New"/>
                <w:snapToGrid w:val="0"/>
                <w:sz w:val="28"/>
                <w:szCs w:val="28"/>
                <w:lang w:eastAsia="th-TH"/>
              </w:rPr>
              <w:t>4</w:t>
            </w:r>
            <w:r w:rsidR="002819B2">
              <w:rPr>
                <w:rFonts w:ascii="Browallia New" w:hAnsi="Browallia New" w:cs="Browallia New"/>
                <w:snapToGrid w:val="0"/>
                <w:sz w:val="28"/>
                <w:szCs w:val="28"/>
                <w:lang w:eastAsia="th-TH"/>
              </w:rPr>
              <w:t>1</w:t>
            </w:r>
            <w:r w:rsidR="00E41EF6" w:rsidRPr="009228A5">
              <w:rPr>
                <w:rFonts w:ascii="Browallia New" w:hAnsi="Browallia New" w:cs="Browallia New" w:hint="cs"/>
                <w:snapToGrid w:val="0"/>
                <w:sz w:val="28"/>
                <w:szCs w:val="28"/>
                <w:cs/>
                <w:lang w:eastAsia="th-TH"/>
              </w:rPr>
              <w:t>)</w:t>
            </w:r>
          </w:p>
        </w:tc>
        <w:tc>
          <w:tcPr>
            <w:tcW w:w="1560" w:type="dxa"/>
            <w:vAlign w:val="bottom"/>
          </w:tcPr>
          <w:p w14:paraId="2C1F338B" w14:textId="4916A6C3" w:rsidR="009A0DEE" w:rsidRPr="00832248" w:rsidRDefault="00737FE8" w:rsidP="00B83456">
            <w:pPr>
              <w:pBdr>
                <w:bottom w:val="single" w:sz="4" w:space="1" w:color="auto"/>
              </w:pBd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hint="cs"/>
                <w:color w:val="000000"/>
                <w:spacing w:val="-10"/>
                <w:sz w:val="28"/>
                <w:szCs w:val="28"/>
                <w:cs/>
              </w:rPr>
              <w:t>(</w:t>
            </w:r>
            <w:r w:rsidRPr="00832248">
              <w:rPr>
                <w:rFonts w:ascii="Browallia New" w:hAnsi="Browallia New" w:cs="Browallia New"/>
                <w:color w:val="000000"/>
                <w:spacing w:val="-10"/>
                <w:sz w:val="28"/>
                <w:szCs w:val="28"/>
              </w:rPr>
              <w:t>34,669</w:t>
            </w:r>
            <w:r w:rsidRPr="00832248">
              <w:rPr>
                <w:rFonts w:ascii="Browallia New" w:hAnsi="Browallia New" w:cs="Browallia New" w:hint="cs"/>
                <w:color w:val="000000"/>
                <w:spacing w:val="-10"/>
                <w:sz w:val="28"/>
                <w:szCs w:val="28"/>
                <w:cs/>
              </w:rPr>
              <w:t>)</w:t>
            </w:r>
          </w:p>
        </w:tc>
        <w:tc>
          <w:tcPr>
            <w:tcW w:w="1464" w:type="dxa"/>
            <w:vAlign w:val="bottom"/>
          </w:tcPr>
          <w:p w14:paraId="44092513" w14:textId="05086867" w:rsidR="009A0DEE" w:rsidRPr="00832248" w:rsidRDefault="00737FE8" w:rsidP="00B83456">
            <w:pPr>
              <w:pBdr>
                <w:bottom w:val="single" w:sz="4" w:space="1" w:color="auto"/>
              </w:pBdr>
              <w:spacing w:line="240" w:lineRule="auto"/>
              <w:ind w:right="-36"/>
              <w:jc w:val="right"/>
              <w:rPr>
                <w:rFonts w:ascii="Browallia New" w:hAnsi="Browallia New" w:cs="Browallia New"/>
                <w:snapToGrid w:val="0"/>
                <w:color w:val="000000"/>
                <w:sz w:val="28"/>
                <w:szCs w:val="28"/>
                <w:cs/>
                <w:lang w:eastAsia="th-TH"/>
              </w:rPr>
            </w:pPr>
            <w:r w:rsidRPr="00832248">
              <w:rPr>
                <w:rFonts w:ascii="Browallia New" w:hAnsi="Browallia New" w:cs="Browallia New"/>
                <w:snapToGrid w:val="0"/>
                <w:color w:val="000000"/>
                <w:sz w:val="28"/>
                <w:szCs w:val="28"/>
                <w:lang w:eastAsia="th-TH"/>
              </w:rPr>
              <w:t>-</w:t>
            </w:r>
          </w:p>
        </w:tc>
        <w:tc>
          <w:tcPr>
            <w:tcW w:w="1251" w:type="dxa"/>
            <w:vAlign w:val="bottom"/>
          </w:tcPr>
          <w:p w14:paraId="2DE031FB" w14:textId="4286FB09" w:rsidR="009A0DEE" w:rsidRPr="00832248" w:rsidRDefault="00A31D66" w:rsidP="00B83456">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hint="cs"/>
                <w:snapToGrid w:val="0"/>
                <w:color w:val="000000"/>
                <w:sz w:val="28"/>
                <w:szCs w:val="28"/>
                <w:cs/>
                <w:lang w:eastAsia="th-TH"/>
              </w:rPr>
              <w:t>(</w:t>
            </w:r>
            <w:r w:rsidRPr="00832248">
              <w:rPr>
                <w:rFonts w:ascii="Browallia New" w:hAnsi="Browallia New" w:cs="Browallia New"/>
                <w:snapToGrid w:val="0"/>
                <w:color w:val="000000"/>
                <w:sz w:val="28"/>
                <w:szCs w:val="28"/>
                <w:lang w:eastAsia="th-TH"/>
              </w:rPr>
              <w:t>34,669</w:t>
            </w:r>
            <w:r w:rsidRPr="00832248">
              <w:rPr>
                <w:rFonts w:ascii="Browallia New" w:hAnsi="Browallia New" w:cs="Browallia New" w:hint="cs"/>
                <w:snapToGrid w:val="0"/>
                <w:color w:val="000000"/>
                <w:sz w:val="28"/>
                <w:szCs w:val="28"/>
                <w:cs/>
                <w:lang w:eastAsia="th-TH"/>
              </w:rPr>
              <w:t>)</w:t>
            </w:r>
          </w:p>
        </w:tc>
        <w:tc>
          <w:tcPr>
            <w:tcW w:w="1559" w:type="dxa"/>
            <w:vAlign w:val="bottom"/>
          </w:tcPr>
          <w:p w14:paraId="0CEA2920" w14:textId="0B574AC9" w:rsidR="009A0DEE" w:rsidRPr="00A144CA" w:rsidRDefault="00FB22A3" w:rsidP="00B83456">
            <w:pPr>
              <w:pBdr>
                <w:bottom w:val="single" w:sz="4" w:space="1" w:color="auto"/>
              </w:pBdr>
              <w:spacing w:line="240" w:lineRule="auto"/>
              <w:ind w:right="-36"/>
              <w:jc w:val="right"/>
              <w:rPr>
                <w:rFonts w:ascii="Browallia New" w:hAnsi="Browallia New" w:cs="Browallia New"/>
                <w:color w:val="000000"/>
                <w:spacing w:val="-10"/>
                <w:sz w:val="28"/>
                <w:szCs w:val="28"/>
              </w:rPr>
            </w:pPr>
            <w:r w:rsidRPr="00A144CA">
              <w:rPr>
                <w:rFonts w:ascii="Browallia New" w:hAnsi="Browallia New" w:cs="Browallia New"/>
                <w:color w:val="000000"/>
                <w:spacing w:val="-10"/>
                <w:sz w:val="28"/>
                <w:szCs w:val="28"/>
              </w:rPr>
              <w:t>-</w:t>
            </w:r>
          </w:p>
        </w:tc>
      </w:tr>
      <w:tr w:rsidR="00A23CC1" w:rsidRPr="00A144CA" w14:paraId="74864286" w14:textId="77777777" w:rsidTr="0029051B">
        <w:trPr>
          <w:cantSplit/>
        </w:trPr>
        <w:tc>
          <w:tcPr>
            <w:tcW w:w="3717" w:type="dxa"/>
            <w:vAlign w:val="bottom"/>
          </w:tcPr>
          <w:p w14:paraId="701D8D88" w14:textId="69A2B2E9" w:rsidR="00A23CC1" w:rsidRPr="007C056D" w:rsidRDefault="006C5691"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sidR="008A52DA">
              <w:rPr>
                <w:rFonts w:ascii="Browallia New" w:hAnsi="Browallia New" w:cs="Browallia New"/>
                <w:snapToGrid w:val="0"/>
                <w:color w:val="000000"/>
                <w:sz w:val="28"/>
                <w:szCs w:val="28"/>
                <w:lang w:eastAsia="th-TH"/>
              </w:rPr>
              <w:t>5</w:t>
            </w:r>
          </w:p>
        </w:tc>
        <w:tc>
          <w:tcPr>
            <w:tcW w:w="1560" w:type="dxa"/>
            <w:vAlign w:val="bottom"/>
          </w:tcPr>
          <w:p w14:paraId="38CB942A" w14:textId="09959FCF" w:rsidR="00A23CC1" w:rsidRPr="00832248" w:rsidRDefault="004167F5"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hint="cs"/>
                <w:snapToGrid w:val="0"/>
                <w:color w:val="000000"/>
                <w:sz w:val="28"/>
                <w:szCs w:val="28"/>
                <w:cs/>
                <w:lang w:eastAsia="th-TH"/>
              </w:rPr>
              <w:t>404</w:t>
            </w:r>
            <w:r w:rsidRPr="00832248">
              <w:rPr>
                <w:rFonts w:ascii="Browallia New" w:hAnsi="Browallia New" w:cs="Browallia New"/>
                <w:snapToGrid w:val="0"/>
                <w:color w:val="000000"/>
                <w:sz w:val="28"/>
                <w:szCs w:val="28"/>
                <w:lang w:eastAsia="th-TH"/>
              </w:rPr>
              <w:t>,593</w:t>
            </w:r>
          </w:p>
        </w:tc>
        <w:tc>
          <w:tcPr>
            <w:tcW w:w="1464" w:type="dxa"/>
            <w:vAlign w:val="bottom"/>
          </w:tcPr>
          <w:p w14:paraId="74FFEF8A" w14:textId="118221C4" w:rsidR="00A23CC1" w:rsidRPr="00832248" w:rsidRDefault="00A31D66"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492,007</w:t>
            </w:r>
          </w:p>
        </w:tc>
        <w:tc>
          <w:tcPr>
            <w:tcW w:w="1251" w:type="dxa"/>
            <w:vAlign w:val="bottom"/>
          </w:tcPr>
          <w:p w14:paraId="19956AA2" w14:textId="600B989B" w:rsidR="00A23CC1" w:rsidRPr="00832248" w:rsidRDefault="00646978"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896,600</w:t>
            </w:r>
          </w:p>
        </w:tc>
        <w:tc>
          <w:tcPr>
            <w:tcW w:w="1559" w:type="dxa"/>
            <w:vAlign w:val="bottom"/>
          </w:tcPr>
          <w:p w14:paraId="1428991A" w14:textId="6A7039EE" w:rsidR="00A23CC1" w:rsidRPr="00A144CA" w:rsidRDefault="00FB22A3"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A144CA">
              <w:rPr>
                <w:rFonts w:ascii="Browallia New" w:hAnsi="Browallia New" w:cs="Browallia New"/>
                <w:snapToGrid w:val="0"/>
                <w:color w:val="000000"/>
                <w:sz w:val="28"/>
                <w:szCs w:val="28"/>
                <w:lang w:eastAsia="th-TH"/>
              </w:rPr>
              <w:t>206,858</w:t>
            </w:r>
          </w:p>
        </w:tc>
      </w:tr>
      <w:tr w:rsidR="00A23CC1" w:rsidRPr="00A144CA" w14:paraId="3E2FDD16" w14:textId="77777777" w:rsidTr="0029051B">
        <w:trPr>
          <w:cantSplit/>
        </w:trPr>
        <w:tc>
          <w:tcPr>
            <w:tcW w:w="3717" w:type="dxa"/>
            <w:vAlign w:val="bottom"/>
          </w:tcPr>
          <w:p w14:paraId="53192B1C" w14:textId="43A79137" w:rsidR="00A23CC1" w:rsidRPr="007C056D" w:rsidRDefault="00FB22A3" w:rsidP="001A6364">
            <w:pPr>
              <w:spacing w:line="240" w:lineRule="auto"/>
              <w:ind w:left="162" w:right="-36" w:hanging="162"/>
              <w:jc w:val="both"/>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ซื้อเพิ่ม</w:t>
            </w:r>
          </w:p>
        </w:tc>
        <w:tc>
          <w:tcPr>
            <w:tcW w:w="1560" w:type="dxa"/>
            <w:vAlign w:val="bottom"/>
          </w:tcPr>
          <w:p w14:paraId="0797BE7F" w14:textId="70C07E39" w:rsidR="00A23CC1" w:rsidRPr="00832248" w:rsidRDefault="00196FEC" w:rsidP="001A6364">
            <w:pP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color w:val="000000"/>
                <w:spacing w:val="-10"/>
                <w:sz w:val="28"/>
                <w:szCs w:val="28"/>
              </w:rPr>
              <w:t>-</w:t>
            </w:r>
          </w:p>
        </w:tc>
        <w:tc>
          <w:tcPr>
            <w:tcW w:w="1464" w:type="dxa"/>
            <w:vAlign w:val="bottom"/>
          </w:tcPr>
          <w:p w14:paraId="6373C223" w14:textId="7853B0B2" w:rsidR="00A23CC1" w:rsidRPr="00832248" w:rsidRDefault="00203574"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5</w:t>
            </w:r>
          </w:p>
        </w:tc>
        <w:tc>
          <w:tcPr>
            <w:tcW w:w="1251" w:type="dxa"/>
            <w:vAlign w:val="bottom"/>
          </w:tcPr>
          <w:p w14:paraId="6AEB94CD" w14:textId="6B0D4D20" w:rsidR="00A23CC1" w:rsidRPr="00832248" w:rsidRDefault="00203574"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5</w:t>
            </w:r>
          </w:p>
        </w:tc>
        <w:tc>
          <w:tcPr>
            <w:tcW w:w="1559" w:type="dxa"/>
            <w:vAlign w:val="bottom"/>
          </w:tcPr>
          <w:p w14:paraId="6AB85F60" w14:textId="65BCF3A3" w:rsidR="00A23CC1" w:rsidRPr="00A144CA" w:rsidRDefault="001F2EB3" w:rsidP="001A6364">
            <w:pPr>
              <w:spacing w:line="240" w:lineRule="auto"/>
              <w:ind w:right="-36"/>
              <w:jc w:val="right"/>
              <w:rPr>
                <w:rFonts w:ascii="Browallia New" w:hAnsi="Browallia New" w:cs="Browallia New"/>
                <w:color w:val="000000"/>
                <w:spacing w:val="-10"/>
                <w:sz w:val="28"/>
                <w:szCs w:val="28"/>
              </w:rPr>
            </w:pPr>
            <w:r w:rsidRPr="00A144CA">
              <w:rPr>
                <w:rFonts w:ascii="Browallia New" w:hAnsi="Browallia New" w:cs="Browallia New"/>
                <w:color w:val="000000"/>
                <w:spacing w:val="-10"/>
                <w:sz w:val="28"/>
                <w:szCs w:val="28"/>
              </w:rPr>
              <w:t>-</w:t>
            </w:r>
          </w:p>
        </w:tc>
      </w:tr>
      <w:tr w:rsidR="00B17E47" w:rsidRPr="007C056D" w14:paraId="2B8EF242" w14:textId="77777777" w:rsidTr="0029051B">
        <w:trPr>
          <w:cantSplit/>
        </w:trPr>
        <w:tc>
          <w:tcPr>
            <w:tcW w:w="3717" w:type="dxa"/>
            <w:vAlign w:val="bottom"/>
          </w:tcPr>
          <w:p w14:paraId="4782E531" w14:textId="2EE2B4EA" w:rsidR="00B17E47" w:rsidRDefault="004602F3" w:rsidP="001A6364">
            <w:pPr>
              <w:spacing w:line="240" w:lineRule="auto"/>
              <w:ind w:left="162" w:right="-36" w:hanging="162"/>
              <w:jc w:val="both"/>
              <w:rPr>
                <w:rFonts w:ascii="Browallia New" w:hAnsi="Browallia New" w:cs="Browallia New"/>
                <w:snapToGrid w:val="0"/>
                <w:color w:val="000000"/>
                <w:sz w:val="28"/>
                <w:szCs w:val="28"/>
                <w:cs/>
                <w:lang w:eastAsia="th-TH"/>
              </w:rPr>
            </w:pPr>
            <w:r>
              <w:rPr>
                <w:rFonts w:ascii="Browallia New" w:hAnsi="Browallia New" w:cs="Browallia New" w:hint="cs"/>
                <w:snapToGrid w:val="0"/>
                <w:color w:val="000000"/>
                <w:sz w:val="28"/>
                <w:szCs w:val="28"/>
                <w:cs/>
                <w:lang w:eastAsia="th-TH"/>
              </w:rPr>
              <w:t>รับโอนจาก</w:t>
            </w:r>
            <w:r w:rsidRPr="009228A5">
              <w:rPr>
                <w:rFonts w:ascii="Browallia New" w:hAnsi="Browallia New" w:cs="Browallia New"/>
                <w:snapToGrid w:val="0"/>
                <w:sz w:val="28"/>
                <w:szCs w:val="28"/>
                <w:cs/>
                <w:lang w:eastAsia="th-TH"/>
              </w:rPr>
              <w:t>ต้นทุนการพัฒนาอสังหาริมทรัพย์</w:t>
            </w:r>
          </w:p>
        </w:tc>
        <w:tc>
          <w:tcPr>
            <w:tcW w:w="1560" w:type="dxa"/>
            <w:vAlign w:val="bottom"/>
          </w:tcPr>
          <w:p w14:paraId="039F5289" w14:textId="015A31C9" w:rsidR="00B17E47" w:rsidRPr="00832248" w:rsidRDefault="00AF21A9" w:rsidP="001A6364">
            <w:pP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hint="cs"/>
                <w:color w:val="000000"/>
                <w:spacing w:val="-10"/>
                <w:sz w:val="28"/>
                <w:szCs w:val="28"/>
                <w:cs/>
              </w:rPr>
              <w:t>28</w:t>
            </w:r>
            <w:r w:rsidRPr="00832248">
              <w:rPr>
                <w:rFonts w:ascii="Browallia New" w:hAnsi="Browallia New" w:cs="Browallia New"/>
                <w:color w:val="000000"/>
                <w:spacing w:val="-10"/>
                <w:sz w:val="28"/>
                <w:szCs w:val="28"/>
              </w:rPr>
              <w:t>,751</w:t>
            </w:r>
          </w:p>
        </w:tc>
        <w:tc>
          <w:tcPr>
            <w:tcW w:w="1464" w:type="dxa"/>
            <w:vAlign w:val="bottom"/>
          </w:tcPr>
          <w:p w14:paraId="122DFB0F" w14:textId="33E9AD23" w:rsidR="00B17E47" w:rsidRPr="00832248" w:rsidRDefault="001510C3"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p>
        </w:tc>
        <w:tc>
          <w:tcPr>
            <w:tcW w:w="1251" w:type="dxa"/>
            <w:vAlign w:val="bottom"/>
          </w:tcPr>
          <w:p w14:paraId="09052527" w14:textId="093E8E17" w:rsidR="00B17E47" w:rsidRPr="00832248" w:rsidRDefault="006726BD"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28,751</w:t>
            </w:r>
          </w:p>
        </w:tc>
        <w:tc>
          <w:tcPr>
            <w:tcW w:w="1559" w:type="dxa"/>
            <w:vAlign w:val="bottom"/>
          </w:tcPr>
          <w:p w14:paraId="256EED36" w14:textId="77777777" w:rsidR="00B17E47" w:rsidRPr="00A144CA" w:rsidRDefault="00B17E47" w:rsidP="001A6364">
            <w:pPr>
              <w:spacing w:line="240" w:lineRule="auto"/>
              <w:ind w:right="-36"/>
              <w:jc w:val="right"/>
              <w:rPr>
                <w:rFonts w:ascii="Browallia New" w:hAnsi="Browallia New" w:cs="Browallia New"/>
                <w:color w:val="000000"/>
                <w:spacing w:val="-10"/>
                <w:sz w:val="28"/>
                <w:szCs w:val="28"/>
              </w:rPr>
            </w:pPr>
          </w:p>
        </w:tc>
      </w:tr>
      <w:tr w:rsidR="00FB22A3" w:rsidRPr="00A144CA" w14:paraId="339E1D00" w14:textId="77777777" w:rsidTr="0029051B">
        <w:trPr>
          <w:cantSplit/>
        </w:trPr>
        <w:tc>
          <w:tcPr>
            <w:tcW w:w="3717" w:type="dxa"/>
            <w:vAlign w:val="bottom"/>
          </w:tcPr>
          <w:p w14:paraId="293D3743" w14:textId="51B651EE" w:rsidR="00FB22A3" w:rsidRPr="007C056D" w:rsidRDefault="001F2EB3" w:rsidP="001A6364">
            <w:pPr>
              <w:spacing w:line="240" w:lineRule="auto"/>
              <w:ind w:left="162" w:right="-36" w:hanging="162"/>
              <w:jc w:val="both"/>
              <w:rPr>
                <w:rFonts w:ascii="Browallia New" w:hAnsi="Browallia New" w:cs="Browallia New"/>
                <w:snapToGrid w:val="0"/>
                <w:color w:val="000000"/>
                <w:sz w:val="28"/>
                <w:szCs w:val="28"/>
                <w:cs/>
                <w:lang w:eastAsia="th-TH"/>
              </w:rPr>
            </w:pPr>
            <w:r w:rsidRPr="001F2EB3">
              <w:rPr>
                <w:rFonts w:ascii="Browallia New" w:hAnsi="Browallia New" w:cs="Browallia New"/>
                <w:snapToGrid w:val="0"/>
                <w:color w:val="000000"/>
                <w:sz w:val="28"/>
                <w:szCs w:val="28"/>
                <w:cs/>
                <w:lang w:eastAsia="th-TH"/>
              </w:rPr>
              <w:t>จำหน่าย</w:t>
            </w:r>
          </w:p>
        </w:tc>
        <w:tc>
          <w:tcPr>
            <w:tcW w:w="1560" w:type="dxa"/>
            <w:vAlign w:val="bottom"/>
          </w:tcPr>
          <w:p w14:paraId="2C7DC495" w14:textId="19C8E611" w:rsidR="00FB22A3" w:rsidRPr="00832248" w:rsidRDefault="00ED0A0F" w:rsidP="00060309">
            <w:pPr>
              <w:pBdr>
                <w:bottom w:val="single" w:sz="4" w:space="1" w:color="auto"/>
              </w:pBd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color w:val="000000"/>
                <w:spacing w:val="-10"/>
                <w:sz w:val="28"/>
                <w:szCs w:val="28"/>
              </w:rPr>
              <w:t>(130,6</w:t>
            </w:r>
            <w:r w:rsidR="00D05386" w:rsidRPr="00832248">
              <w:rPr>
                <w:rFonts w:ascii="Browallia New" w:hAnsi="Browallia New" w:cs="Browallia New"/>
                <w:color w:val="000000"/>
                <w:spacing w:val="-10"/>
                <w:sz w:val="28"/>
                <w:szCs w:val="28"/>
              </w:rPr>
              <w:t>8</w:t>
            </w:r>
            <w:r w:rsidR="00AF0B95" w:rsidRPr="00832248">
              <w:rPr>
                <w:rFonts w:ascii="Browallia New" w:hAnsi="Browallia New" w:cs="Browallia New"/>
                <w:color w:val="000000"/>
                <w:spacing w:val="-10"/>
                <w:sz w:val="28"/>
                <w:szCs w:val="28"/>
              </w:rPr>
              <w:t>0</w:t>
            </w:r>
            <w:r w:rsidRPr="00832248">
              <w:rPr>
                <w:rFonts w:ascii="Browallia New" w:hAnsi="Browallia New" w:cs="Browallia New"/>
                <w:color w:val="000000"/>
                <w:spacing w:val="-10"/>
                <w:sz w:val="28"/>
                <w:szCs w:val="28"/>
              </w:rPr>
              <w:t>)</w:t>
            </w:r>
          </w:p>
        </w:tc>
        <w:tc>
          <w:tcPr>
            <w:tcW w:w="1464" w:type="dxa"/>
            <w:vAlign w:val="bottom"/>
          </w:tcPr>
          <w:p w14:paraId="6FEB474A" w14:textId="4B97A074" w:rsidR="00FB22A3" w:rsidRPr="00832248" w:rsidRDefault="00860827" w:rsidP="0006030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r w:rsidR="009A7E01" w:rsidRPr="00832248">
              <w:rPr>
                <w:rFonts w:ascii="Browallia New" w:hAnsi="Browallia New" w:cs="Browallia New"/>
                <w:snapToGrid w:val="0"/>
                <w:color w:val="000000"/>
                <w:sz w:val="28"/>
                <w:szCs w:val="28"/>
                <w:lang w:eastAsia="th-TH"/>
              </w:rPr>
              <w:t>5</w:t>
            </w:r>
            <w:r w:rsidRPr="00832248">
              <w:rPr>
                <w:rFonts w:ascii="Browallia New" w:hAnsi="Browallia New" w:cs="Browallia New"/>
                <w:snapToGrid w:val="0"/>
                <w:color w:val="000000"/>
                <w:sz w:val="28"/>
                <w:szCs w:val="28"/>
                <w:lang w:eastAsia="th-TH"/>
              </w:rPr>
              <w:t>)</w:t>
            </w:r>
          </w:p>
        </w:tc>
        <w:tc>
          <w:tcPr>
            <w:tcW w:w="1251" w:type="dxa"/>
            <w:vAlign w:val="bottom"/>
          </w:tcPr>
          <w:p w14:paraId="301AE6CF" w14:textId="104F0127" w:rsidR="00FB22A3" w:rsidRPr="00832248" w:rsidRDefault="00067278" w:rsidP="00060309">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(130,6</w:t>
            </w:r>
            <w:r w:rsidR="00C31CD4" w:rsidRPr="00832248">
              <w:rPr>
                <w:rFonts w:ascii="Browallia New" w:hAnsi="Browallia New" w:cs="Browallia New"/>
                <w:snapToGrid w:val="0"/>
                <w:color w:val="000000"/>
                <w:sz w:val="28"/>
                <w:szCs w:val="28"/>
                <w:lang w:eastAsia="th-TH"/>
              </w:rPr>
              <w:t>85</w:t>
            </w:r>
            <w:r w:rsidRPr="00832248">
              <w:rPr>
                <w:rFonts w:ascii="Browallia New" w:hAnsi="Browallia New" w:cs="Browallia New"/>
                <w:snapToGrid w:val="0"/>
                <w:color w:val="000000"/>
                <w:sz w:val="28"/>
                <w:szCs w:val="28"/>
                <w:lang w:eastAsia="th-TH"/>
              </w:rPr>
              <w:t>)</w:t>
            </w:r>
          </w:p>
        </w:tc>
        <w:tc>
          <w:tcPr>
            <w:tcW w:w="1559" w:type="dxa"/>
            <w:vAlign w:val="bottom"/>
          </w:tcPr>
          <w:p w14:paraId="13154FAB" w14:textId="417049B1" w:rsidR="00FB22A3" w:rsidRPr="00A144CA" w:rsidRDefault="001F2EB3" w:rsidP="00060309">
            <w:pPr>
              <w:pBdr>
                <w:bottom w:val="single" w:sz="4" w:space="1" w:color="auto"/>
              </w:pBd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hint="cs"/>
                <w:color w:val="000000"/>
                <w:spacing w:val="-10"/>
                <w:sz w:val="28"/>
                <w:szCs w:val="28"/>
                <w:cs/>
              </w:rPr>
              <w:t>(</w:t>
            </w:r>
            <w:r w:rsidR="00BC2CB5" w:rsidRPr="00A144CA">
              <w:rPr>
                <w:rFonts w:ascii="Browallia New" w:hAnsi="Browallia New" w:cs="Browallia New"/>
                <w:color w:val="000000"/>
                <w:spacing w:val="-10"/>
                <w:sz w:val="28"/>
                <w:szCs w:val="28"/>
              </w:rPr>
              <w:t>130,680</w:t>
            </w:r>
            <w:r w:rsidRPr="00A144CA">
              <w:rPr>
                <w:rFonts w:ascii="Browallia New" w:hAnsi="Browallia New" w:cs="Browallia New" w:hint="cs"/>
                <w:color w:val="000000"/>
                <w:spacing w:val="-10"/>
                <w:sz w:val="28"/>
                <w:szCs w:val="28"/>
                <w:cs/>
              </w:rPr>
              <w:t>)</w:t>
            </w:r>
          </w:p>
        </w:tc>
      </w:tr>
      <w:tr w:rsidR="001F2EB3" w:rsidRPr="00A144CA" w14:paraId="552B5193" w14:textId="77777777" w:rsidTr="0029051B">
        <w:trPr>
          <w:cantSplit/>
        </w:trPr>
        <w:tc>
          <w:tcPr>
            <w:tcW w:w="3717" w:type="dxa"/>
            <w:vAlign w:val="bottom"/>
          </w:tcPr>
          <w:p w14:paraId="643D3787" w14:textId="77BA358E" w:rsidR="001F2EB3" w:rsidRPr="007C056D" w:rsidRDefault="001F2EB3" w:rsidP="001F2EB3">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6</w:t>
            </w:r>
          </w:p>
        </w:tc>
        <w:tc>
          <w:tcPr>
            <w:tcW w:w="1560" w:type="dxa"/>
            <w:vAlign w:val="bottom"/>
          </w:tcPr>
          <w:p w14:paraId="1B882F6E" w14:textId="5CA7EBBD" w:rsidR="001F2EB3" w:rsidRPr="00832248" w:rsidRDefault="007F034A" w:rsidP="00812F15">
            <w:pPr>
              <w:pBdr>
                <w:bottom w:val="single" w:sz="8" w:space="1" w:color="auto"/>
              </w:pBdr>
              <w:spacing w:line="240" w:lineRule="auto"/>
              <w:ind w:right="-36"/>
              <w:jc w:val="right"/>
              <w:rPr>
                <w:rFonts w:ascii="Browallia New" w:hAnsi="Browallia New" w:cs="Browallia New"/>
                <w:color w:val="000000"/>
                <w:spacing w:val="-10"/>
                <w:sz w:val="28"/>
                <w:szCs w:val="28"/>
              </w:rPr>
            </w:pPr>
            <w:r w:rsidRPr="00832248">
              <w:rPr>
                <w:rFonts w:ascii="Browallia New" w:hAnsi="Browallia New" w:cs="Browallia New"/>
                <w:color w:val="000000"/>
                <w:spacing w:val="-10"/>
                <w:sz w:val="28"/>
                <w:szCs w:val="28"/>
              </w:rPr>
              <w:t>302,664</w:t>
            </w:r>
          </w:p>
        </w:tc>
        <w:tc>
          <w:tcPr>
            <w:tcW w:w="1464" w:type="dxa"/>
            <w:vAlign w:val="bottom"/>
          </w:tcPr>
          <w:p w14:paraId="529057CA" w14:textId="584A39EE" w:rsidR="001F2EB3" w:rsidRPr="00832248" w:rsidRDefault="00067278"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492,00</w:t>
            </w:r>
            <w:r w:rsidR="00C0484A" w:rsidRPr="00832248">
              <w:rPr>
                <w:rFonts w:ascii="Browallia New" w:hAnsi="Browallia New" w:cs="Browallia New"/>
                <w:snapToGrid w:val="0"/>
                <w:color w:val="000000"/>
                <w:sz w:val="28"/>
                <w:szCs w:val="28"/>
                <w:lang w:eastAsia="th-TH"/>
              </w:rPr>
              <w:t>7</w:t>
            </w:r>
          </w:p>
        </w:tc>
        <w:tc>
          <w:tcPr>
            <w:tcW w:w="1251" w:type="dxa"/>
            <w:vAlign w:val="bottom"/>
          </w:tcPr>
          <w:p w14:paraId="0684CF81" w14:textId="421E804B" w:rsidR="001F2EB3" w:rsidRPr="00832248" w:rsidRDefault="00A44554" w:rsidP="00812F15">
            <w:pPr>
              <w:pBdr>
                <w:bottom w:val="single" w:sz="8"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7</w:t>
            </w:r>
            <w:r w:rsidR="002811E3" w:rsidRPr="00832248">
              <w:rPr>
                <w:rFonts w:ascii="Browallia New" w:hAnsi="Browallia New" w:cs="Browallia New"/>
                <w:snapToGrid w:val="0"/>
                <w:color w:val="000000"/>
                <w:sz w:val="28"/>
                <w:szCs w:val="28"/>
                <w:lang w:eastAsia="th-TH"/>
              </w:rPr>
              <w:t>94,671</w:t>
            </w:r>
          </w:p>
        </w:tc>
        <w:tc>
          <w:tcPr>
            <w:tcW w:w="1559" w:type="dxa"/>
            <w:vAlign w:val="bottom"/>
          </w:tcPr>
          <w:p w14:paraId="301949A7" w14:textId="72FD61B2" w:rsidR="001F2EB3" w:rsidRPr="00A144CA" w:rsidRDefault="00BC2CB5" w:rsidP="00812F15">
            <w:pPr>
              <w:pBdr>
                <w:bottom w:val="single" w:sz="8" w:space="1" w:color="auto"/>
              </w:pBdr>
              <w:spacing w:line="240" w:lineRule="auto"/>
              <w:ind w:right="-36"/>
              <w:jc w:val="right"/>
              <w:rPr>
                <w:rFonts w:ascii="Browallia New" w:hAnsi="Browallia New" w:cs="Browallia New"/>
                <w:color w:val="000000"/>
                <w:spacing w:val="-10"/>
                <w:sz w:val="28"/>
                <w:szCs w:val="28"/>
              </w:rPr>
            </w:pPr>
            <w:r w:rsidRPr="00A144CA">
              <w:rPr>
                <w:rFonts w:ascii="Browallia New" w:hAnsi="Browallia New" w:cs="Browallia New"/>
                <w:color w:val="000000"/>
                <w:spacing w:val="-10"/>
                <w:sz w:val="28"/>
                <w:szCs w:val="28"/>
              </w:rPr>
              <w:t>76,178</w:t>
            </w:r>
          </w:p>
        </w:tc>
      </w:tr>
      <w:tr w:rsidR="001F2EB3" w:rsidRPr="00A144CA" w14:paraId="35911047" w14:textId="77777777" w:rsidTr="0029051B">
        <w:trPr>
          <w:cantSplit/>
        </w:trPr>
        <w:tc>
          <w:tcPr>
            <w:tcW w:w="3717" w:type="dxa"/>
            <w:vAlign w:val="bottom"/>
          </w:tcPr>
          <w:p w14:paraId="0387195D" w14:textId="77777777" w:rsidR="001F2EB3" w:rsidRPr="007C056D" w:rsidRDefault="001F2EB3" w:rsidP="001F2EB3">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70E4B70F" w14:textId="77777777" w:rsidR="001F2EB3" w:rsidRPr="00791356" w:rsidRDefault="001F2EB3" w:rsidP="001F2EB3">
            <w:pPr>
              <w:spacing w:line="240" w:lineRule="auto"/>
              <w:ind w:right="-36"/>
              <w:jc w:val="right"/>
              <w:rPr>
                <w:rFonts w:ascii="Browallia New" w:hAnsi="Browallia New" w:cs="Browallia New"/>
                <w:color w:val="000000"/>
                <w:spacing w:val="-10"/>
                <w:sz w:val="28"/>
                <w:szCs w:val="28"/>
              </w:rPr>
            </w:pPr>
          </w:p>
        </w:tc>
        <w:tc>
          <w:tcPr>
            <w:tcW w:w="1464" w:type="dxa"/>
            <w:vAlign w:val="bottom"/>
          </w:tcPr>
          <w:p w14:paraId="114FB616" w14:textId="77777777" w:rsidR="001F2EB3" w:rsidRPr="00791356" w:rsidRDefault="001F2EB3" w:rsidP="001F2EB3">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3A091261" w14:textId="77777777" w:rsidR="001F2EB3" w:rsidRPr="00791356" w:rsidRDefault="001F2EB3" w:rsidP="001F2EB3">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912E969" w14:textId="77777777" w:rsidR="001F2EB3" w:rsidRPr="00A144CA" w:rsidRDefault="001F2EB3" w:rsidP="001F2EB3">
            <w:pPr>
              <w:spacing w:line="240" w:lineRule="auto"/>
              <w:ind w:right="-36"/>
              <w:jc w:val="right"/>
              <w:rPr>
                <w:rFonts w:ascii="Browallia New" w:hAnsi="Browallia New" w:cs="Browallia New"/>
                <w:color w:val="000000"/>
                <w:spacing w:val="-10"/>
                <w:sz w:val="28"/>
                <w:szCs w:val="28"/>
              </w:rPr>
            </w:pPr>
          </w:p>
        </w:tc>
      </w:tr>
      <w:tr w:rsidR="001A6364" w:rsidRPr="00A144CA" w14:paraId="0073A5E5" w14:textId="77777777" w:rsidTr="0029051B">
        <w:trPr>
          <w:cantSplit/>
        </w:trPr>
        <w:tc>
          <w:tcPr>
            <w:tcW w:w="3717" w:type="dxa"/>
            <w:vAlign w:val="bottom"/>
          </w:tcPr>
          <w:p w14:paraId="4C50CF57" w14:textId="5635311C"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ค่าเสื่อมราคาสะสม</w:t>
            </w:r>
          </w:p>
        </w:tc>
        <w:tc>
          <w:tcPr>
            <w:tcW w:w="1560" w:type="dxa"/>
            <w:vAlign w:val="bottom"/>
          </w:tcPr>
          <w:p w14:paraId="532F1C83" w14:textId="4A48F979" w:rsidR="001A6364" w:rsidRPr="00791356" w:rsidRDefault="001A6364" w:rsidP="001A6364">
            <w:pPr>
              <w:spacing w:line="240" w:lineRule="auto"/>
              <w:ind w:right="-36"/>
              <w:jc w:val="right"/>
              <w:rPr>
                <w:rFonts w:ascii="Browallia New" w:hAnsi="Browallia New" w:cs="Browallia New"/>
                <w:color w:val="000000"/>
                <w:spacing w:val="-10"/>
                <w:sz w:val="28"/>
                <w:szCs w:val="28"/>
              </w:rPr>
            </w:pPr>
          </w:p>
        </w:tc>
        <w:tc>
          <w:tcPr>
            <w:tcW w:w="1464" w:type="dxa"/>
            <w:vAlign w:val="bottom"/>
          </w:tcPr>
          <w:p w14:paraId="5165BA9C" w14:textId="407E59D4"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46B4D786" w14:textId="1B9F11E6"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EE193B6" w14:textId="596BE78E" w:rsidR="001A6364" w:rsidRPr="00A144CA" w:rsidRDefault="001A6364" w:rsidP="001A6364">
            <w:pPr>
              <w:spacing w:line="240" w:lineRule="auto"/>
              <w:ind w:right="-36"/>
              <w:jc w:val="right"/>
              <w:rPr>
                <w:rFonts w:ascii="Browallia New" w:hAnsi="Browallia New" w:cs="Browallia New"/>
                <w:color w:val="000000"/>
                <w:spacing w:val="-10"/>
                <w:sz w:val="28"/>
                <w:szCs w:val="28"/>
              </w:rPr>
            </w:pPr>
          </w:p>
        </w:tc>
      </w:tr>
      <w:tr w:rsidR="001A6364" w:rsidRPr="00A144CA" w14:paraId="1647EB7C" w14:textId="77777777" w:rsidTr="0029051B">
        <w:trPr>
          <w:cantSplit/>
        </w:trPr>
        <w:tc>
          <w:tcPr>
            <w:tcW w:w="3717" w:type="dxa"/>
            <w:vAlign w:val="bottom"/>
          </w:tcPr>
          <w:p w14:paraId="6FAFE987" w14:textId="4BB67CAB"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มกราคม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4A9EC7BF" w14:textId="5C641A8F"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color w:val="000000"/>
                <w:spacing w:val="-10"/>
                <w:sz w:val="28"/>
                <w:szCs w:val="28"/>
              </w:rPr>
              <w:t xml:space="preserve">           </w:t>
            </w:r>
            <w:r w:rsidRPr="00791356">
              <w:rPr>
                <w:rFonts w:ascii="Browallia New" w:hAnsi="Browallia New" w:cs="Browallia New" w:hint="cs"/>
                <w:color w:val="000000"/>
                <w:spacing w:val="-10"/>
                <w:sz w:val="28"/>
                <w:szCs w:val="28"/>
              </w:rPr>
              <w:t xml:space="preserve">  </w:t>
            </w:r>
            <w:r w:rsidRPr="00791356">
              <w:rPr>
                <w:rFonts w:ascii="Browallia New" w:hAnsi="Browallia New" w:cs="Browallia New"/>
                <w:color w:val="000000"/>
                <w:spacing w:val="-10"/>
                <w:sz w:val="28"/>
                <w:szCs w:val="28"/>
                <w:cs/>
              </w:rPr>
              <w:t>-</w:t>
            </w:r>
          </w:p>
        </w:tc>
        <w:tc>
          <w:tcPr>
            <w:tcW w:w="1464" w:type="dxa"/>
            <w:vAlign w:val="bottom"/>
          </w:tcPr>
          <w:p w14:paraId="4861B863" w14:textId="075BBD77"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115,321</w:t>
            </w:r>
          </w:p>
        </w:tc>
        <w:tc>
          <w:tcPr>
            <w:tcW w:w="1251" w:type="dxa"/>
            <w:vAlign w:val="bottom"/>
          </w:tcPr>
          <w:p w14:paraId="67EB8B2C" w14:textId="658025B7"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115,321</w:t>
            </w:r>
          </w:p>
        </w:tc>
        <w:tc>
          <w:tcPr>
            <w:tcW w:w="1559" w:type="dxa"/>
            <w:vAlign w:val="bottom"/>
          </w:tcPr>
          <w:p w14:paraId="776861D9" w14:textId="0033D31F" w:rsidR="001A6364" w:rsidRPr="00A144CA" w:rsidRDefault="001A6364" w:rsidP="001A6364">
            <w:pP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hint="cs"/>
                <w:color w:val="000000"/>
                <w:spacing w:val="-10"/>
                <w:sz w:val="28"/>
                <w:szCs w:val="28"/>
              </w:rPr>
              <w:t xml:space="preserve">             </w:t>
            </w:r>
            <w:r w:rsidRPr="00A144CA">
              <w:rPr>
                <w:rFonts w:ascii="Browallia New" w:hAnsi="Browallia New" w:cs="Browallia New" w:hint="cs"/>
                <w:color w:val="000000"/>
                <w:spacing w:val="-10"/>
                <w:sz w:val="28"/>
                <w:szCs w:val="28"/>
                <w:cs/>
              </w:rPr>
              <w:t>-</w:t>
            </w:r>
          </w:p>
        </w:tc>
      </w:tr>
      <w:tr w:rsidR="001A6364" w:rsidRPr="00A144CA" w14:paraId="255DCCD6" w14:textId="77777777" w:rsidTr="006160B6">
        <w:trPr>
          <w:cantSplit/>
        </w:trPr>
        <w:tc>
          <w:tcPr>
            <w:tcW w:w="3717" w:type="dxa"/>
            <w:vAlign w:val="bottom"/>
          </w:tcPr>
          <w:p w14:paraId="6021B981" w14:textId="7F1355EF"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8D67251" w14:textId="5F37067B" w:rsidR="001A6364" w:rsidRPr="00791356"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w:t>
            </w:r>
          </w:p>
        </w:tc>
        <w:tc>
          <w:tcPr>
            <w:tcW w:w="1464" w:type="dxa"/>
            <w:vAlign w:val="bottom"/>
          </w:tcPr>
          <w:p w14:paraId="25EC48D9" w14:textId="5D007BB1" w:rsidR="001A6364" w:rsidRPr="00791356"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251" w:type="dxa"/>
            <w:vAlign w:val="bottom"/>
          </w:tcPr>
          <w:p w14:paraId="74B361E1" w14:textId="769629D0" w:rsidR="001A6364" w:rsidRPr="00791356" w:rsidRDefault="001A6364"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559" w:type="dxa"/>
          </w:tcPr>
          <w:p w14:paraId="52AC74A9" w14:textId="79CEFBB5" w:rsidR="001A6364" w:rsidRPr="00A144CA" w:rsidRDefault="001A6364" w:rsidP="001A6364">
            <w:pPr>
              <w:pBdr>
                <w:bottom w:val="single" w:sz="4" w:space="1" w:color="auto"/>
              </w:pBd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hint="cs"/>
                <w:color w:val="000000"/>
                <w:spacing w:val="-10"/>
                <w:sz w:val="28"/>
                <w:szCs w:val="28"/>
              </w:rPr>
              <w:t xml:space="preserve">             </w:t>
            </w:r>
            <w:r w:rsidRPr="00A144CA">
              <w:rPr>
                <w:rFonts w:ascii="Browallia New" w:hAnsi="Browallia New" w:cs="Browallia New" w:hint="cs"/>
                <w:color w:val="000000"/>
                <w:spacing w:val="-10"/>
                <w:sz w:val="28"/>
                <w:szCs w:val="28"/>
                <w:cs/>
              </w:rPr>
              <w:t>-</w:t>
            </w:r>
          </w:p>
        </w:tc>
      </w:tr>
      <w:tr w:rsidR="001A6364" w:rsidRPr="00A144CA" w14:paraId="57E050C3" w14:textId="77777777" w:rsidTr="006160B6">
        <w:trPr>
          <w:cantSplit/>
        </w:trPr>
        <w:tc>
          <w:tcPr>
            <w:tcW w:w="3717" w:type="dxa"/>
            <w:vAlign w:val="bottom"/>
          </w:tcPr>
          <w:p w14:paraId="0E6CAD0D" w14:textId="5EE0B56F"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7A3775C1" w14:textId="149B455E"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w:t>
            </w:r>
          </w:p>
        </w:tc>
        <w:tc>
          <w:tcPr>
            <w:tcW w:w="1464" w:type="dxa"/>
            <w:vAlign w:val="bottom"/>
          </w:tcPr>
          <w:p w14:paraId="3CAD697F" w14:textId="23C0EF4E" w:rsidR="001A6364" w:rsidRPr="00791356" w:rsidRDefault="001A6364" w:rsidP="001A6364">
            <w:pPr>
              <w:tabs>
                <w:tab w:val="clear" w:pos="227"/>
                <w:tab w:val="left" w:pos="220"/>
              </w:tabs>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121,890</w:t>
            </w:r>
          </w:p>
        </w:tc>
        <w:tc>
          <w:tcPr>
            <w:tcW w:w="1251" w:type="dxa"/>
            <w:vAlign w:val="bottom"/>
          </w:tcPr>
          <w:p w14:paraId="63B4F4B1" w14:textId="3BA95A1A"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121,890</w:t>
            </w:r>
          </w:p>
        </w:tc>
        <w:tc>
          <w:tcPr>
            <w:tcW w:w="1559" w:type="dxa"/>
          </w:tcPr>
          <w:p w14:paraId="554253E9" w14:textId="6AF27E52" w:rsidR="001A6364" w:rsidRPr="00A144CA" w:rsidRDefault="001A6364" w:rsidP="001A6364">
            <w:pP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hint="cs"/>
                <w:color w:val="000000"/>
                <w:spacing w:val="-10"/>
                <w:sz w:val="28"/>
                <w:szCs w:val="28"/>
              </w:rPr>
              <w:t xml:space="preserve">             </w:t>
            </w:r>
            <w:r w:rsidRPr="00A144CA">
              <w:rPr>
                <w:rFonts w:ascii="Browallia New" w:hAnsi="Browallia New" w:cs="Browallia New" w:hint="cs"/>
                <w:color w:val="000000"/>
                <w:spacing w:val="-10"/>
                <w:sz w:val="28"/>
                <w:szCs w:val="28"/>
                <w:cs/>
              </w:rPr>
              <w:t>-</w:t>
            </w:r>
          </w:p>
        </w:tc>
      </w:tr>
      <w:tr w:rsidR="001E3CC8" w:rsidRPr="00A144CA" w14:paraId="0EEAC7F2" w14:textId="77777777" w:rsidTr="006160B6">
        <w:trPr>
          <w:cantSplit/>
        </w:trPr>
        <w:tc>
          <w:tcPr>
            <w:tcW w:w="3717" w:type="dxa"/>
            <w:vAlign w:val="bottom"/>
          </w:tcPr>
          <w:p w14:paraId="1107DBD5" w14:textId="2E1CDFA1" w:rsidR="001E3CC8" w:rsidRPr="007C056D" w:rsidRDefault="001E3CC8" w:rsidP="001A6364">
            <w:pPr>
              <w:spacing w:line="240" w:lineRule="auto"/>
              <w:ind w:left="162" w:right="-36" w:hanging="162"/>
              <w:jc w:val="both"/>
              <w:rPr>
                <w:rFonts w:ascii="Browallia New" w:hAnsi="Browallia New" w:cs="Browallia New"/>
                <w:snapToGrid w:val="0"/>
                <w:color w:val="000000"/>
                <w:sz w:val="28"/>
                <w:szCs w:val="28"/>
                <w:lang w:eastAsia="th-TH"/>
              </w:rPr>
            </w:pPr>
            <w:r w:rsidRPr="001F2EB3">
              <w:rPr>
                <w:rFonts w:ascii="Browallia New" w:hAnsi="Browallia New" w:cs="Browallia New"/>
                <w:snapToGrid w:val="0"/>
                <w:color w:val="000000"/>
                <w:sz w:val="28"/>
                <w:szCs w:val="28"/>
                <w:cs/>
                <w:lang w:eastAsia="th-TH"/>
              </w:rPr>
              <w:t>จำหน่าย</w:t>
            </w:r>
          </w:p>
        </w:tc>
        <w:tc>
          <w:tcPr>
            <w:tcW w:w="1560" w:type="dxa"/>
            <w:vAlign w:val="bottom"/>
          </w:tcPr>
          <w:p w14:paraId="758939B1" w14:textId="24BBE5F4" w:rsidR="001E3CC8" w:rsidRPr="00791356" w:rsidRDefault="001E3CC8"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p>
        </w:tc>
        <w:tc>
          <w:tcPr>
            <w:tcW w:w="1464" w:type="dxa"/>
            <w:vAlign w:val="bottom"/>
          </w:tcPr>
          <w:p w14:paraId="2C7727CC" w14:textId="31927F3A" w:rsidR="001E3CC8" w:rsidRPr="00832248" w:rsidRDefault="001E3CC8" w:rsidP="001A6364">
            <w:pPr>
              <w:tabs>
                <w:tab w:val="clear" w:pos="227"/>
                <w:tab w:val="left" w:pos="220"/>
              </w:tabs>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r w:rsidR="00DE5F1D" w:rsidRPr="00832248">
              <w:rPr>
                <w:rFonts w:ascii="Browallia New" w:hAnsi="Browallia New" w:cs="Browallia New"/>
                <w:snapToGrid w:val="0"/>
                <w:color w:val="000000"/>
                <w:sz w:val="28"/>
                <w:szCs w:val="28"/>
                <w:lang w:eastAsia="th-TH"/>
              </w:rPr>
              <w:t>1)</w:t>
            </w:r>
          </w:p>
        </w:tc>
        <w:tc>
          <w:tcPr>
            <w:tcW w:w="1251" w:type="dxa"/>
            <w:vAlign w:val="bottom"/>
          </w:tcPr>
          <w:p w14:paraId="723E978C" w14:textId="17ACEE32" w:rsidR="001E3CC8" w:rsidRPr="00832248" w:rsidRDefault="00DE5F1D" w:rsidP="001A6364">
            <w:pP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(1)</w:t>
            </w:r>
          </w:p>
        </w:tc>
        <w:tc>
          <w:tcPr>
            <w:tcW w:w="1559" w:type="dxa"/>
          </w:tcPr>
          <w:p w14:paraId="6648B8EA" w14:textId="0904781D" w:rsidR="001E3CC8" w:rsidRPr="00A144CA" w:rsidRDefault="00B34D3B" w:rsidP="001A6364">
            <w:pPr>
              <w:spacing w:line="240" w:lineRule="auto"/>
              <w:ind w:right="-36"/>
              <w:jc w:val="right"/>
              <w:rPr>
                <w:rFonts w:ascii="Browallia New" w:hAnsi="Browallia New" w:cs="Browallia New"/>
                <w:color w:val="000000"/>
                <w:spacing w:val="-10"/>
                <w:sz w:val="28"/>
                <w:szCs w:val="28"/>
              </w:rPr>
            </w:pPr>
            <w:r>
              <w:rPr>
                <w:rFonts w:ascii="Browallia New" w:hAnsi="Browallia New" w:cs="Browallia New"/>
                <w:color w:val="000000"/>
                <w:spacing w:val="-10"/>
                <w:sz w:val="28"/>
                <w:szCs w:val="28"/>
              </w:rPr>
              <w:t>-</w:t>
            </w:r>
          </w:p>
        </w:tc>
      </w:tr>
      <w:tr w:rsidR="001A6364" w:rsidRPr="00A144CA" w14:paraId="44FF0720" w14:textId="77777777">
        <w:trPr>
          <w:cantSplit/>
        </w:trPr>
        <w:tc>
          <w:tcPr>
            <w:tcW w:w="3717" w:type="dxa"/>
            <w:vAlign w:val="bottom"/>
          </w:tcPr>
          <w:p w14:paraId="219C3CDC" w14:textId="331498FA"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cs/>
                <w:lang w:eastAsia="th-TH"/>
              </w:rPr>
              <w:t>ค่าเสื่อมราคาสำหรับปี</w:t>
            </w:r>
          </w:p>
        </w:tc>
        <w:tc>
          <w:tcPr>
            <w:tcW w:w="1560" w:type="dxa"/>
            <w:vAlign w:val="bottom"/>
          </w:tcPr>
          <w:p w14:paraId="01D79A2B" w14:textId="7297A4AA" w:rsidR="001A6364" w:rsidRPr="00832248" w:rsidRDefault="00890E0B"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p>
        </w:tc>
        <w:tc>
          <w:tcPr>
            <w:tcW w:w="1464" w:type="dxa"/>
            <w:vAlign w:val="bottom"/>
          </w:tcPr>
          <w:p w14:paraId="474219B8" w14:textId="7D6716BD" w:rsidR="001A6364" w:rsidRPr="00832248" w:rsidRDefault="007E45C1"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6,45</w:t>
            </w:r>
            <w:r w:rsidR="00B34D3B" w:rsidRPr="00832248">
              <w:rPr>
                <w:rFonts w:ascii="Browallia New" w:hAnsi="Browallia New" w:cs="Browallia New"/>
                <w:snapToGrid w:val="0"/>
                <w:color w:val="000000"/>
                <w:sz w:val="28"/>
                <w:szCs w:val="28"/>
                <w:lang w:eastAsia="th-TH"/>
              </w:rPr>
              <w:t>8</w:t>
            </w:r>
          </w:p>
        </w:tc>
        <w:tc>
          <w:tcPr>
            <w:tcW w:w="1251" w:type="dxa"/>
            <w:vAlign w:val="bottom"/>
          </w:tcPr>
          <w:p w14:paraId="4DE1873B" w14:textId="1717D99F" w:rsidR="001A6364" w:rsidRPr="00832248" w:rsidRDefault="00F7278F"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6,45</w:t>
            </w:r>
            <w:r w:rsidR="00B34D3B" w:rsidRPr="00832248">
              <w:rPr>
                <w:rFonts w:ascii="Browallia New" w:hAnsi="Browallia New" w:cs="Browallia New"/>
                <w:snapToGrid w:val="0"/>
                <w:color w:val="000000"/>
                <w:sz w:val="28"/>
                <w:szCs w:val="28"/>
                <w:lang w:eastAsia="th-TH"/>
              </w:rPr>
              <w:t>8</w:t>
            </w:r>
          </w:p>
        </w:tc>
        <w:tc>
          <w:tcPr>
            <w:tcW w:w="1559" w:type="dxa"/>
          </w:tcPr>
          <w:p w14:paraId="1A896B70" w14:textId="6DA7923E" w:rsidR="001A6364" w:rsidRPr="00A144CA" w:rsidRDefault="00551C14" w:rsidP="001A6364">
            <w:pPr>
              <w:pBdr>
                <w:bottom w:val="single" w:sz="4" w:space="1" w:color="auto"/>
              </w:pBd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color w:val="000000"/>
                <w:spacing w:val="-10"/>
                <w:sz w:val="28"/>
                <w:szCs w:val="28"/>
              </w:rPr>
              <w:t>-</w:t>
            </w:r>
          </w:p>
        </w:tc>
      </w:tr>
      <w:tr w:rsidR="001A6364" w:rsidRPr="00A144CA" w14:paraId="5F4B4493" w14:textId="77777777">
        <w:trPr>
          <w:cantSplit/>
        </w:trPr>
        <w:tc>
          <w:tcPr>
            <w:tcW w:w="3717" w:type="dxa"/>
            <w:vAlign w:val="bottom"/>
          </w:tcPr>
          <w:p w14:paraId="46BB3F97" w14:textId="4548BA08"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6</w:t>
            </w:r>
          </w:p>
        </w:tc>
        <w:tc>
          <w:tcPr>
            <w:tcW w:w="1560" w:type="dxa"/>
            <w:vAlign w:val="bottom"/>
          </w:tcPr>
          <w:p w14:paraId="18835A8D" w14:textId="3E95027F" w:rsidR="001A6364" w:rsidRPr="00832248" w:rsidRDefault="00890E0B"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w:t>
            </w:r>
          </w:p>
        </w:tc>
        <w:tc>
          <w:tcPr>
            <w:tcW w:w="1464" w:type="dxa"/>
            <w:vAlign w:val="bottom"/>
          </w:tcPr>
          <w:p w14:paraId="02358CC6" w14:textId="4C9BCA0A" w:rsidR="001A6364" w:rsidRPr="00832248" w:rsidRDefault="00DD2EF3"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128,34</w:t>
            </w:r>
            <w:r w:rsidR="008B1C7C" w:rsidRPr="00832248">
              <w:rPr>
                <w:rFonts w:ascii="Browallia New" w:hAnsi="Browallia New" w:cs="Browallia New"/>
                <w:snapToGrid w:val="0"/>
                <w:color w:val="000000"/>
                <w:sz w:val="28"/>
                <w:szCs w:val="28"/>
                <w:lang w:eastAsia="th-TH"/>
              </w:rPr>
              <w:t>7</w:t>
            </w:r>
          </w:p>
        </w:tc>
        <w:tc>
          <w:tcPr>
            <w:tcW w:w="1251" w:type="dxa"/>
            <w:vAlign w:val="bottom"/>
          </w:tcPr>
          <w:p w14:paraId="5B662839" w14:textId="4A712153" w:rsidR="001A6364" w:rsidRPr="00832248" w:rsidRDefault="00F56266" w:rsidP="001A6364">
            <w:pPr>
              <w:pBdr>
                <w:bottom w:val="single" w:sz="4"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128,34</w:t>
            </w:r>
            <w:r w:rsidR="00302250" w:rsidRPr="00832248">
              <w:rPr>
                <w:rFonts w:ascii="Browallia New" w:hAnsi="Browallia New" w:cs="Browallia New"/>
                <w:snapToGrid w:val="0"/>
                <w:color w:val="000000"/>
                <w:sz w:val="28"/>
                <w:szCs w:val="28"/>
                <w:lang w:eastAsia="th-TH"/>
              </w:rPr>
              <w:t>7</w:t>
            </w:r>
          </w:p>
        </w:tc>
        <w:tc>
          <w:tcPr>
            <w:tcW w:w="1559" w:type="dxa"/>
          </w:tcPr>
          <w:p w14:paraId="47A68F71" w14:textId="696ED37B" w:rsidR="001A6364" w:rsidRPr="00A144CA" w:rsidRDefault="005B0715" w:rsidP="001A6364">
            <w:pPr>
              <w:pBdr>
                <w:bottom w:val="single" w:sz="4" w:space="1" w:color="auto"/>
              </w:pBdr>
              <w:spacing w:line="240" w:lineRule="auto"/>
              <w:ind w:right="-36"/>
              <w:jc w:val="right"/>
              <w:rPr>
                <w:rFonts w:ascii="Browallia New" w:hAnsi="Browallia New" w:cs="Browallia New"/>
                <w:color w:val="000000"/>
                <w:spacing w:val="-10"/>
                <w:sz w:val="28"/>
                <w:szCs w:val="28"/>
                <w:cs/>
              </w:rPr>
            </w:pPr>
            <w:r w:rsidRPr="00A144CA">
              <w:rPr>
                <w:rFonts w:ascii="Browallia New" w:hAnsi="Browallia New" w:cs="Browallia New"/>
                <w:color w:val="000000"/>
                <w:spacing w:val="-10"/>
                <w:sz w:val="28"/>
                <w:szCs w:val="28"/>
              </w:rPr>
              <w:t>-</w:t>
            </w:r>
          </w:p>
        </w:tc>
      </w:tr>
      <w:tr w:rsidR="001A6364" w:rsidRPr="00A144CA" w14:paraId="3031BF5E" w14:textId="77777777" w:rsidTr="0029051B">
        <w:trPr>
          <w:cantSplit/>
        </w:trPr>
        <w:tc>
          <w:tcPr>
            <w:tcW w:w="3717" w:type="dxa"/>
            <w:vAlign w:val="bottom"/>
          </w:tcPr>
          <w:p w14:paraId="561D6910" w14:textId="0CC04EC7"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41547D3A" w14:textId="7615DD2A"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615501EB" w14:textId="270496B1"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5378B23" w14:textId="2B744840"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7AC7F2C1" w14:textId="2633C75F" w:rsidR="001A6364" w:rsidRPr="00A144CA" w:rsidRDefault="001A6364" w:rsidP="001A6364">
            <w:pPr>
              <w:spacing w:line="240" w:lineRule="auto"/>
              <w:ind w:right="-36"/>
              <w:jc w:val="right"/>
              <w:rPr>
                <w:rFonts w:ascii="Browallia New" w:hAnsi="Browallia New" w:cs="Browallia New"/>
                <w:snapToGrid w:val="0"/>
                <w:color w:val="000000"/>
                <w:sz w:val="28"/>
                <w:szCs w:val="28"/>
                <w:lang w:eastAsia="th-TH"/>
              </w:rPr>
            </w:pPr>
          </w:p>
        </w:tc>
      </w:tr>
      <w:tr w:rsidR="001A6364" w:rsidRPr="00A144CA" w14:paraId="0FE3C6EF" w14:textId="77777777" w:rsidTr="0029051B">
        <w:trPr>
          <w:cantSplit/>
          <w:trHeight w:val="177"/>
        </w:trPr>
        <w:tc>
          <w:tcPr>
            <w:tcW w:w="3717" w:type="dxa"/>
            <w:vAlign w:val="bottom"/>
          </w:tcPr>
          <w:p w14:paraId="29D4F825" w14:textId="7941E7B9"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b/>
                <w:bCs/>
                <w:snapToGrid w:val="0"/>
                <w:color w:val="000000"/>
                <w:sz w:val="28"/>
                <w:szCs w:val="28"/>
                <w:u w:val="single"/>
                <w:cs/>
                <w:lang w:eastAsia="th-TH"/>
              </w:rPr>
              <w:t>มูลค่าสุทธิตามบัญชี</w:t>
            </w:r>
          </w:p>
        </w:tc>
        <w:tc>
          <w:tcPr>
            <w:tcW w:w="1560" w:type="dxa"/>
            <w:vAlign w:val="bottom"/>
          </w:tcPr>
          <w:p w14:paraId="6A406168" w14:textId="2113B26A"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42E5B4F0" w14:textId="0BB04708"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015B3315" w14:textId="04A1AC11"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559" w:type="dxa"/>
            <w:vAlign w:val="bottom"/>
          </w:tcPr>
          <w:p w14:paraId="0DD209E0" w14:textId="4952B775" w:rsidR="001A6364" w:rsidRPr="00A144CA" w:rsidRDefault="001A6364" w:rsidP="001A6364">
            <w:pPr>
              <w:spacing w:line="240" w:lineRule="auto"/>
              <w:ind w:right="-36"/>
              <w:jc w:val="right"/>
              <w:rPr>
                <w:rFonts w:ascii="Browallia New" w:hAnsi="Browallia New" w:cs="Browallia New"/>
                <w:snapToGrid w:val="0"/>
                <w:color w:val="000000"/>
                <w:sz w:val="28"/>
                <w:szCs w:val="28"/>
                <w:lang w:eastAsia="th-TH"/>
              </w:rPr>
            </w:pPr>
          </w:p>
        </w:tc>
      </w:tr>
      <w:tr w:rsidR="001A6364" w:rsidRPr="00A144CA" w14:paraId="69F37590" w14:textId="77777777" w:rsidTr="0029051B">
        <w:trPr>
          <w:cantSplit/>
        </w:trPr>
        <w:tc>
          <w:tcPr>
            <w:tcW w:w="3717" w:type="dxa"/>
            <w:vAlign w:val="bottom"/>
          </w:tcPr>
          <w:p w14:paraId="3DD9D85A" w14:textId="5F039A8F"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 xml:space="preserve">31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5</w:t>
            </w:r>
          </w:p>
        </w:tc>
        <w:tc>
          <w:tcPr>
            <w:tcW w:w="1560" w:type="dxa"/>
            <w:vAlign w:val="bottom"/>
          </w:tcPr>
          <w:p w14:paraId="694DC7A4" w14:textId="13C58E82" w:rsidR="001A6364" w:rsidRPr="00832248" w:rsidRDefault="00AF41B8"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404,593</w:t>
            </w:r>
          </w:p>
        </w:tc>
        <w:tc>
          <w:tcPr>
            <w:tcW w:w="1464" w:type="dxa"/>
            <w:vAlign w:val="bottom"/>
          </w:tcPr>
          <w:p w14:paraId="67F0BB56" w14:textId="0BEBA58C" w:rsidR="001A6364" w:rsidRPr="00832248" w:rsidRDefault="001A6364"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370,117</w:t>
            </w:r>
          </w:p>
        </w:tc>
        <w:tc>
          <w:tcPr>
            <w:tcW w:w="1251" w:type="dxa"/>
            <w:vAlign w:val="bottom"/>
          </w:tcPr>
          <w:p w14:paraId="194FCD80" w14:textId="05F52A06" w:rsidR="001A6364" w:rsidRPr="00832248" w:rsidRDefault="002B1ECE"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774,710</w:t>
            </w:r>
          </w:p>
        </w:tc>
        <w:tc>
          <w:tcPr>
            <w:tcW w:w="1559" w:type="dxa"/>
          </w:tcPr>
          <w:p w14:paraId="5B46CC93" w14:textId="33B9EAE9" w:rsidR="001A6364" w:rsidRPr="00A144CA" w:rsidRDefault="001F2EB3"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A144CA">
              <w:rPr>
                <w:rFonts w:ascii="Browallia New" w:hAnsi="Browallia New" w:cs="Browallia New"/>
                <w:snapToGrid w:val="0"/>
                <w:color w:val="000000"/>
                <w:sz w:val="28"/>
                <w:szCs w:val="28"/>
                <w:lang w:val="en-GB" w:eastAsia="th-TH"/>
              </w:rPr>
              <w:t>2</w:t>
            </w:r>
            <w:r w:rsidR="005322C7" w:rsidRPr="00A144CA">
              <w:rPr>
                <w:rFonts w:ascii="Browallia New" w:hAnsi="Browallia New" w:cs="Browallia New"/>
                <w:snapToGrid w:val="0"/>
                <w:color w:val="000000"/>
                <w:sz w:val="28"/>
                <w:szCs w:val="28"/>
                <w:lang w:val="en-GB" w:eastAsia="th-TH"/>
              </w:rPr>
              <w:t>06,858</w:t>
            </w:r>
          </w:p>
        </w:tc>
      </w:tr>
      <w:tr w:rsidR="001A6364" w:rsidRPr="00A144CA" w14:paraId="388234B2" w14:textId="77777777" w:rsidTr="0029051B">
        <w:trPr>
          <w:cantSplit/>
          <w:trHeight w:val="307"/>
        </w:trPr>
        <w:tc>
          <w:tcPr>
            <w:tcW w:w="3717" w:type="dxa"/>
            <w:vAlign w:val="bottom"/>
          </w:tcPr>
          <w:p w14:paraId="1C86023C" w14:textId="3AC4F178"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r w:rsidRPr="007C056D">
              <w:rPr>
                <w:rFonts w:ascii="Browallia New" w:hAnsi="Browallia New" w:cs="Browallia New" w:hint="cs"/>
                <w:snapToGrid w:val="0"/>
                <w:color w:val="000000"/>
                <w:sz w:val="28"/>
                <w:szCs w:val="28"/>
                <w:lang w:eastAsia="th-TH"/>
              </w:rPr>
              <w:t>31</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cs/>
                <w:lang w:eastAsia="th-TH"/>
              </w:rPr>
              <w:t>ธันวาคม</w:t>
            </w:r>
            <w:r w:rsidRPr="00F46B29">
              <w:rPr>
                <w:rFonts w:ascii="Browallia New" w:hAnsi="Browallia New" w:cs="Browallia New" w:hint="cs"/>
                <w:snapToGrid w:val="0"/>
                <w:color w:val="000000"/>
                <w:sz w:val="28"/>
                <w:szCs w:val="28"/>
                <w:lang w:eastAsia="th-TH"/>
              </w:rPr>
              <w:t xml:space="preserve"> </w:t>
            </w:r>
            <w:r w:rsidRPr="007C056D">
              <w:rPr>
                <w:rFonts w:ascii="Browallia New" w:hAnsi="Browallia New" w:cs="Browallia New" w:hint="cs"/>
                <w:snapToGrid w:val="0"/>
                <w:color w:val="000000"/>
                <w:sz w:val="28"/>
                <w:szCs w:val="28"/>
                <w:lang w:eastAsia="th-TH"/>
              </w:rPr>
              <w:t>256</w:t>
            </w:r>
            <w:r>
              <w:rPr>
                <w:rFonts w:ascii="Browallia New" w:hAnsi="Browallia New" w:cs="Browallia New"/>
                <w:snapToGrid w:val="0"/>
                <w:color w:val="000000"/>
                <w:sz w:val="28"/>
                <w:szCs w:val="28"/>
                <w:lang w:eastAsia="th-TH"/>
              </w:rPr>
              <w:t>6</w:t>
            </w:r>
          </w:p>
        </w:tc>
        <w:tc>
          <w:tcPr>
            <w:tcW w:w="1560" w:type="dxa"/>
            <w:vAlign w:val="bottom"/>
          </w:tcPr>
          <w:p w14:paraId="5C1074F9" w14:textId="40A92992" w:rsidR="001A6364" w:rsidRPr="00832248" w:rsidRDefault="007F034A"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302,664</w:t>
            </w:r>
          </w:p>
        </w:tc>
        <w:tc>
          <w:tcPr>
            <w:tcW w:w="1464" w:type="dxa"/>
            <w:vAlign w:val="bottom"/>
          </w:tcPr>
          <w:p w14:paraId="7E646D5A" w14:textId="6547D7A5" w:rsidR="001A6364" w:rsidRPr="00832248" w:rsidRDefault="00F25CBE" w:rsidP="001A6364">
            <w:pPr>
              <w:pBdr>
                <w:bottom w:val="single" w:sz="12" w:space="1" w:color="auto"/>
              </w:pBdr>
              <w:spacing w:line="240" w:lineRule="auto"/>
              <w:ind w:right="-36"/>
              <w:jc w:val="right"/>
              <w:rPr>
                <w:rFonts w:ascii="Browallia New" w:hAnsi="Browallia New" w:cs="Browallia New"/>
                <w:snapToGrid w:val="0"/>
                <w:color w:val="000000"/>
                <w:sz w:val="28"/>
                <w:szCs w:val="28"/>
                <w:cs/>
                <w:lang w:eastAsia="th-TH"/>
              </w:rPr>
            </w:pPr>
            <w:r w:rsidRPr="00832248">
              <w:rPr>
                <w:rFonts w:ascii="Browallia New" w:hAnsi="Browallia New" w:cs="Browallia New"/>
                <w:snapToGrid w:val="0"/>
                <w:color w:val="000000"/>
                <w:sz w:val="28"/>
                <w:szCs w:val="28"/>
                <w:lang w:eastAsia="th-TH"/>
              </w:rPr>
              <w:t>363</w:t>
            </w:r>
            <w:r w:rsidR="008220ED" w:rsidRPr="00832248">
              <w:rPr>
                <w:rFonts w:ascii="Browallia New" w:hAnsi="Browallia New" w:cs="Browallia New"/>
                <w:snapToGrid w:val="0"/>
                <w:color w:val="000000"/>
                <w:sz w:val="28"/>
                <w:szCs w:val="28"/>
                <w:lang w:eastAsia="th-TH"/>
              </w:rPr>
              <w:t>,</w:t>
            </w:r>
            <w:r w:rsidR="00116FD1" w:rsidRPr="00832248">
              <w:rPr>
                <w:rFonts w:ascii="Browallia New" w:hAnsi="Browallia New" w:cs="Browallia New"/>
                <w:snapToGrid w:val="0"/>
                <w:color w:val="000000"/>
                <w:sz w:val="28"/>
                <w:szCs w:val="28"/>
                <w:lang w:eastAsia="th-TH"/>
              </w:rPr>
              <w:t>660</w:t>
            </w:r>
          </w:p>
        </w:tc>
        <w:tc>
          <w:tcPr>
            <w:tcW w:w="1251" w:type="dxa"/>
            <w:vAlign w:val="bottom"/>
          </w:tcPr>
          <w:p w14:paraId="6DC405A3" w14:textId="1AAFA017" w:rsidR="001A6364" w:rsidRPr="00832248" w:rsidRDefault="004B0A48"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666</w:t>
            </w:r>
            <w:r w:rsidR="0057050B" w:rsidRPr="00832248">
              <w:rPr>
                <w:rFonts w:ascii="Browallia New" w:hAnsi="Browallia New" w:cs="Browallia New"/>
                <w:snapToGrid w:val="0"/>
                <w:color w:val="000000"/>
                <w:sz w:val="28"/>
                <w:szCs w:val="28"/>
                <w:lang w:eastAsia="th-TH"/>
              </w:rPr>
              <w:t>,324</w:t>
            </w:r>
          </w:p>
        </w:tc>
        <w:tc>
          <w:tcPr>
            <w:tcW w:w="1559" w:type="dxa"/>
          </w:tcPr>
          <w:p w14:paraId="4F0A2FA7" w14:textId="1383183E" w:rsidR="001A6364" w:rsidRPr="00A144CA" w:rsidRDefault="00012857" w:rsidP="001A6364">
            <w:pPr>
              <w:pBdr>
                <w:bottom w:val="single" w:sz="12" w:space="1" w:color="auto"/>
              </w:pBdr>
              <w:spacing w:line="240" w:lineRule="auto"/>
              <w:ind w:right="-36"/>
              <w:jc w:val="right"/>
              <w:rPr>
                <w:rFonts w:ascii="Browallia New" w:hAnsi="Browallia New" w:cs="Browallia New"/>
                <w:snapToGrid w:val="0"/>
                <w:color w:val="000000"/>
                <w:sz w:val="28"/>
                <w:szCs w:val="28"/>
                <w:lang w:val="en-GB" w:eastAsia="th-TH"/>
              </w:rPr>
            </w:pPr>
            <w:r w:rsidRPr="00A144CA">
              <w:rPr>
                <w:rFonts w:ascii="Browallia New" w:hAnsi="Browallia New" w:cs="Browallia New"/>
                <w:snapToGrid w:val="0"/>
                <w:color w:val="000000"/>
                <w:sz w:val="28"/>
                <w:szCs w:val="28"/>
                <w:lang w:val="en-GB" w:eastAsia="th-TH"/>
              </w:rPr>
              <w:t>76,</w:t>
            </w:r>
            <w:r w:rsidR="00583419" w:rsidRPr="00A144CA">
              <w:rPr>
                <w:rFonts w:ascii="Browallia New" w:hAnsi="Browallia New" w:cs="Browallia New"/>
                <w:snapToGrid w:val="0"/>
                <w:color w:val="000000"/>
                <w:sz w:val="28"/>
                <w:szCs w:val="28"/>
                <w:lang w:val="en-GB" w:eastAsia="th-TH"/>
              </w:rPr>
              <w:t>17</w:t>
            </w:r>
            <w:r w:rsidR="007735B1" w:rsidRPr="00A144CA">
              <w:rPr>
                <w:rFonts w:ascii="Browallia New" w:hAnsi="Browallia New" w:cs="Browallia New"/>
                <w:snapToGrid w:val="0"/>
                <w:color w:val="000000"/>
                <w:sz w:val="28"/>
                <w:szCs w:val="28"/>
                <w:lang w:val="en-GB" w:eastAsia="th-TH"/>
              </w:rPr>
              <w:t>8</w:t>
            </w:r>
          </w:p>
        </w:tc>
      </w:tr>
      <w:tr w:rsidR="001A6364" w:rsidRPr="00A144CA" w14:paraId="3CD53B7E" w14:textId="77777777" w:rsidTr="0029051B">
        <w:trPr>
          <w:cantSplit/>
        </w:trPr>
        <w:tc>
          <w:tcPr>
            <w:tcW w:w="3717" w:type="dxa"/>
            <w:vAlign w:val="bottom"/>
          </w:tcPr>
          <w:p w14:paraId="0AB27694" w14:textId="411BDECD" w:rsidR="001A6364" w:rsidRPr="007C056D" w:rsidRDefault="001A6364" w:rsidP="001A6364">
            <w:pPr>
              <w:spacing w:line="240" w:lineRule="auto"/>
              <w:ind w:left="162" w:right="-36" w:hanging="162"/>
              <w:jc w:val="both"/>
              <w:rPr>
                <w:rFonts w:ascii="Browallia New" w:hAnsi="Browallia New" w:cs="Browallia New"/>
                <w:snapToGrid w:val="0"/>
                <w:color w:val="000000"/>
                <w:sz w:val="28"/>
                <w:szCs w:val="28"/>
                <w:cs/>
                <w:lang w:eastAsia="th-TH"/>
              </w:rPr>
            </w:pPr>
          </w:p>
        </w:tc>
        <w:tc>
          <w:tcPr>
            <w:tcW w:w="1560" w:type="dxa"/>
            <w:vAlign w:val="bottom"/>
          </w:tcPr>
          <w:p w14:paraId="7B7BC65B" w14:textId="77777777" w:rsidR="001A6364" w:rsidRPr="006312CD"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464" w:type="dxa"/>
            <w:vAlign w:val="bottom"/>
          </w:tcPr>
          <w:p w14:paraId="567592E9" w14:textId="0CB4476A" w:rsidR="001A6364" w:rsidRPr="006312CD"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7791C63D" w14:textId="7B246BC5" w:rsidR="001A6364" w:rsidRPr="00791356"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559" w:type="dxa"/>
          </w:tcPr>
          <w:p w14:paraId="415886BA" w14:textId="77777777" w:rsidR="001A6364" w:rsidRPr="00A144CA" w:rsidRDefault="001A6364" w:rsidP="001A6364">
            <w:pPr>
              <w:spacing w:line="240" w:lineRule="auto"/>
              <w:ind w:right="-36"/>
              <w:jc w:val="right"/>
              <w:rPr>
                <w:rFonts w:ascii="Browallia New" w:hAnsi="Browallia New" w:cs="Browallia New"/>
                <w:snapToGrid w:val="0"/>
                <w:color w:val="000000"/>
                <w:sz w:val="28"/>
                <w:szCs w:val="28"/>
                <w:lang w:eastAsia="th-TH"/>
              </w:rPr>
            </w:pPr>
          </w:p>
        </w:tc>
      </w:tr>
      <w:tr w:rsidR="001A6364" w:rsidRPr="00A144CA" w14:paraId="729955C5" w14:textId="77777777" w:rsidTr="0029051B">
        <w:trPr>
          <w:cantSplit/>
        </w:trPr>
        <w:tc>
          <w:tcPr>
            <w:tcW w:w="5277" w:type="dxa"/>
            <w:gridSpan w:val="2"/>
            <w:vAlign w:val="bottom"/>
          </w:tcPr>
          <w:p w14:paraId="59FE9890" w14:textId="38397409" w:rsidR="001A6364" w:rsidRPr="001A6364" w:rsidRDefault="001A6364" w:rsidP="001A6364">
            <w:pPr>
              <w:spacing w:line="240" w:lineRule="auto"/>
              <w:ind w:right="-36"/>
              <w:rPr>
                <w:rFonts w:ascii="Browallia New" w:hAnsi="Browallia New" w:cs="Browallia New"/>
                <w:b/>
                <w:bCs/>
                <w:snapToGrid w:val="0"/>
                <w:color w:val="000000"/>
                <w:sz w:val="28"/>
                <w:szCs w:val="28"/>
                <w:lang w:eastAsia="th-TH"/>
              </w:rPr>
            </w:pPr>
            <w:r w:rsidRPr="001A6364">
              <w:rPr>
                <w:rFonts w:ascii="Browallia New" w:hAnsi="Browallia New" w:cs="Browallia New" w:hint="cs"/>
                <w:b/>
                <w:bCs/>
                <w:snapToGrid w:val="0"/>
                <w:color w:val="000000"/>
                <w:sz w:val="28"/>
                <w:szCs w:val="28"/>
                <w:cs/>
                <w:lang w:eastAsia="th-TH"/>
              </w:rPr>
              <w:t>ค่าเสื่อมราคาสำหรับปี</w:t>
            </w:r>
            <w:r w:rsidRPr="001A6364">
              <w:rPr>
                <w:rFonts w:ascii="Browallia New" w:hAnsi="Browallia New" w:cs="Browallia New" w:hint="cs"/>
                <w:b/>
                <w:bCs/>
                <w:snapToGrid w:val="0"/>
                <w:color w:val="000000"/>
                <w:sz w:val="28"/>
                <w:szCs w:val="28"/>
                <w:lang w:eastAsia="th-TH"/>
              </w:rPr>
              <w:t xml:space="preserve"> 256</w:t>
            </w:r>
            <w:r>
              <w:rPr>
                <w:rFonts w:ascii="Browallia New" w:hAnsi="Browallia New" w:cs="Browallia New"/>
                <w:b/>
                <w:bCs/>
                <w:snapToGrid w:val="0"/>
                <w:color w:val="000000"/>
                <w:sz w:val="28"/>
                <w:szCs w:val="28"/>
                <w:lang w:eastAsia="th-TH"/>
              </w:rPr>
              <w:t>5</w:t>
            </w:r>
            <w:r w:rsidRPr="001A6364">
              <w:rPr>
                <w:rFonts w:ascii="Browallia New" w:hAnsi="Browallia New" w:cs="Browallia New" w:hint="cs"/>
                <w:b/>
                <w:bCs/>
                <w:snapToGrid w:val="0"/>
                <w:color w:val="000000"/>
                <w:sz w:val="28"/>
                <w:szCs w:val="28"/>
                <w:lang w:eastAsia="th-TH"/>
              </w:rPr>
              <w:t xml:space="preserve"> - </w:t>
            </w:r>
            <w:r w:rsidRPr="001A6364">
              <w:rPr>
                <w:rFonts w:ascii="Browallia New" w:hAnsi="Browallia New" w:cs="Browallia New" w:hint="cs"/>
                <w:b/>
                <w:bCs/>
                <w:snapToGrid w:val="0"/>
                <w:color w:val="000000"/>
                <w:sz w:val="28"/>
                <w:szCs w:val="28"/>
                <w:cs/>
                <w:lang w:eastAsia="th-TH"/>
              </w:rPr>
              <w:t>ต้นทุนค่าบริการ</w:t>
            </w:r>
          </w:p>
        </w:tc>
        <w:tc>
          <w:tcPr>
            <w:tcW w:w="1464" w:type="dxa"/>
            <w:vAlign w:val="bottom"/>
          </w:tcPr>
          <w:p w14:paraId="172FC1A7" w14:textId="77777777" w:rsidR="001A6364" w:rsidRPr="006312CD"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E24E861" w14:textId="1E4D0274" w:rsidR="001A6364" w:rsidRPr="00791356" w:rsidRDefault="001A6364"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791356">
              <w:rPr>
                <w:rFonts w:ascii="Browallia New" w:hAnsi="Browallia New" w:cs="Browallia New"/>
                <w:snapToGrid w:val="0"/>
                <w:color w:val="000000"/>
                <w:sz w:val="28"/>
                <w:szCs w:val="28"/>
                <w:lang w:eastAsia="th-TH"/>
              </w:rPr>
              <w:t>6,569</w:t>
            </w:r>
          </w:p>
        </w:tc>
        <w:tc>
          <w:tcPr>
            <w:tcW w:w="1559" w:type="dxa"/>
            <w:vAlign w:val="bottom"/>
          </w:tcPr>
          <w:p w14:paraId="40CCDAF9" w14:textId="0B63D829" w:rsidR="001A6364" w:rsidRPr="00A144CA" w:rsidRDefault="001A6364"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A144CA">
              <w:rPr>
                <w:rFonts w:ascii="Browallia New" w:hAnsi="Browallia New" w:cs="Browallia New" w:hint="cs"/>
                <w:color w:val="000000"/>
                <w:spacing w:val="-10"/>
                <w:sz w:val="28"/>
                <w:szCs w:val="28"/>
              </w:rPr>
              <w:t xml:space="preserve">           </w:t>
            </w:r>
            <w:r w:rsidRPr="00A144CA">
              <w:rPr>
                <w:rFonts w:ascii="Browallia New" w:hAnsi="Browallia New" w:cs="Browallia New" w:hint="cs"/>
                <w:color w:val="000000"/>
                <w:spacing w:val="-10"/>
                <w:sz w:val="28"/>
                <w:szCs w:val="28"/>
                <w:cs/>
              </w:rPr>
              <w:t>-</w:t>
            </w:r>
          </w:p>
        </w:tc>
      </w:tr>
      <w:tr w:rsidR="001A6364" w:rsidRPr="00A144CA" w14:paraId="0D19DC0D" w14:textId="77777777" w:rsidTr="0029051B">
        <w:trPr>
          <w:cantSplit/>
        </w:trPr>
        <w:tc>
          <w:tcPr>
            <w:tcW w:w="5277" w:type="dxa"/>
            <w:gridSpan w:val="2"/>
            <w:vAlign w:val="bottom"/>
          </w:tcPr>
          <w:p w14:paraId="1A5C1CA5" w14:textId="27A8320B" w:rsidR="001A6364" w:rsidRPr="001A6364" w:rsidRDefault="001A6364" w:rsidP="001A6364">
            <w:pPr>
              <w:spacing w:line="240" w:lineRule="auto"/>
              <w:ind w:right="-36"/>
              <w:rPr>
                <w:rFonts w:ascii="Browallia New" w:hAnsi="Browallia New" w:cs="Browallia New"/>
                <w:b/>
                <w:bCs/>
                <w:snapToGrid w:val="0"/>
                <w:color w:val="000000"/>
                <w:sz w:val="28"/>
                <w:szCs w:val="28"/>
                <w:lang w:eastAsia="th-TH"/>
              </w:rPr>
            </w:pPr>
            <w:r w:rsidRPr="001A6364">
              <w:rPr>
                <w:rFonts w:ascii="Browallia New" w:hAnsi="Browallia New" w:cs="Browallia New" w:hint="cs"/>
                <w:b/>
                <w:bCs/>
                <w:snapToGrid w:val="0"/>
                <w:color w:val="000000"/>
                <w:sz w:val="28"/>
                <w:szCs w:val="28"/>
                <w:cs/>
                <w:lang w:eastAsia="th-TH"/>
              </w:rPr>
              <w:t>ค่าเสื่อมราคาสำหรับปี</w:t>
            </w:r>
            <w:r w:rsidRPr="001A6364">
              <w:rPr>
                <w:rFonts w:ascii="Browallia New" w:hAnsi="Browallia New" w:cs="Browallia New" w:hint="cs"/>
                <w:b/>
                <w:bCs/>
                <w:snapToGrid w:val="0"/>
                <w:color w:val="000000"/>
                <w:sz w:val="28"/>
                <w:szCs w:val="28"/>
                <w:lang w:eastAsia="th-TH"/>
              </w:rPr>
              <w:t xml:space="preserve"> 256</w:t>
            </w:r>
            <w:r>
              <w:rPr>
                <w:rFonts w:ascii="Browallia New" w:hAnsi="Browallia New" w:cs="Browallia New"/>
                <w:b/>
                <w:bCs/>
                <w:snapToGrid w:val="0"/>
                <w:color w:val="000000"/>
                <w:sz w:val="28"/>
                <w:szCs w:val="28"/>
                <w:lang w:eastAsia="th-TH"/>
              </w:rPr>
              <w:t>6</w:t>
            </w:r>
            <w:r w:rsidRPr="001A6364">
              <w:rPr>
                <w:rFonts w:ascii="Browallia New" w:hAnsi="Browallia New" w:cs="Browallia New" w:hint="cs"/>
                <w:b/>
                <w:bCs/>
                <w:snapToGrid w:val="0"/>
                <w:color w:val="000000"/>
                <w:sz w:val="28"/>
                <w:szCs w:val="28"/>
                <w:lang w:eastAsia="th-TH"/>
              </w:rPr>
              <w:t xml:space="preserve"> - </w:t>
            </w:r>
            <w:r w:rsidRPr="001A6364">
              <w:rPr>
                <w:rFonts w:ascii="Browallia New" w:hAnsi="Browallia New" w:cs="Browallia New" w:hint="cs"/>
                <w:b/>
                <w:bCs/>
                <w:snapToGrid w:val="0"/>
                <w:color w:val="000000"/>
                <w:sz w:val="28"/>
                <w:szCs w:val="28"/>
                <w:cs/>
                <w:lang w:eastAsia="th-TH"/>
              </w:rPr>
              <w:t>ต้นทุนค่าบริการ</w:t>
            </w:r>
          </w:p>
        </w:tc>
        <w:tc>
          <w:tcPr>
            <w:tcW w:w="1464" w:type="dxa"/>
            <w:vAlign w:val="bottom"/>
          </w:tcPr>
          <w:p w14:paraId="5AC3ABD9" w14:textId="77777777" w:rsidR="001A6364" w:rsidRPr="006312CD" w:rsidRDefault="001A6364" w:rsidP="001A6364">
            <w:pPr>
              <w:spacing w:line="240" w:lineRule="auto"/>
              <w:ind w:right="-36"/>
              <w:jc w:val="right"/>
              <w:rPr>
                <w:rFonts w:ascii="Browallia New" w:hAnsi="Browallia New" w:cs="Browallia New"/>
                <w:snapToGrid w:val="0"/>
                <w:color w:val="000000"/>
                <w:sz w:val="28"/>
                <w:szCs w:val="28"/>
                <w:lang w:eastAsia="th-TH"/>
              </w:rPr>
            </w:pPr>
          </w:p>
        </w:tc>
        <w:tc>
          <w:tcPr>
            <w:tcW w:w="1251" w:type="dxa"/>
            <w:vAlign w:val="bottom"/>
          </w:tcPr>
          <w:p w14:paraId="1FA48FBB" w14:textId="2D2A7126" w:rsidR="001A6364" w:rsidRPr="00791356" w:rsidRDefault="00DF27B1"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832248">
              <w:rPr>
                <w:rFonts w:ascii="Browallia New" w:hAnsi="Browallia New" w:cs="Browallia New"/>
                <w:snapToGrid w:val="0"/>
                <w:color w:val="000000"/>
                <w:sz w:val="28"/>
                <w:szCs w:val="28"/>
                <w:lang w:eastAsia="th-TH"/>
              </w:rPr>
              <w:t>6,45</w:t>
            </w:r>
            <w:r w:rsidR="0031265E" w:rsidRPr="00832248">
              <w:rPr>
                <w:rFonts w:ascii="Browallia New" w:hAnsi="Browallia New" w:cs="Browallia New"/>
                <w:snapToGrid w:val="0"/>
                <w:color w:val="000000"/>
                <w:sz w:val="28"/>
                <w:szCs w:val="28"/>
                <w:lang w:eastAsia="th-TH"/>
              </w:rPr>
              <w:t>8</w:t>
            </w:r>
          </w:p>
        </w:tc>
        <w:tc>
          <w:tcPr>
            <w:tcW w:w="1559" w:type="dxa"/>
            <w:vAlign w:val="bottom"/>
          </w:tcPr>
          <w:p w14:paraId="7468E776" w14:textId="1738803A" w:rsidR="001A6364" w:rsidRPr="00A144CA" w:rsidRDefault="008F489E" w:rsidP="001A6364">
            <w:pPr>
              <w:pBdr>
                <w:bottom w:val="single" w:sz="12" w:space="1" w:color="auto"/>
              </w:pBdr>
              <w:spacing w:line="240" w:lineRule="auto"/>
              <w:ind w:right="-36"/>
              <w:jc w:val="right"/>
              <w:rPr>
                <w:rFonts w:ascii="Browallia New" w:hAnsi="Browallia New" w:cs="Browallia New"/>
                <w:snapToGrid w:val="0"/>
                <w:color w:val="000000"/>
                <w:sz w:val="28"/>
                <w:szCs w:val="28"/>
                <w:lang w:eastAsia="th-TH"/>
              </w:rPr>
            </w:pPr>
            <w:r w:rsidRPr="00A144CA">
              <w:rPr>
                <w:rFonts w:ascii="Browallia New" w:hAnsi="Browallia New" w:cs="Browallia New"/>
                <w:snapToGrid w:val="0"/>
                <w:color w:val="000000"/>
                <w:sz w:val="28"/>
                <w:szCs w:val="28"/>
                <w:lang w:eastAsia="th-TH"/>
              </w:rPr>
              <w:t>-</w:t>
            </w:r>
          </w:p>
        </w:tc>
      </w:tr>
    </w:tbl>
    <w:p w14:paraId="3D5B3F50" w14:textId="77777777" w:rsidR="00121B6C" w:rsidRPr="00167722" w:rsidRDefault="00121B6C" w:rsidP="0016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74A5F40C" w14:textId="77777777" w:rsidR="003B5929" w:rsidRDefault="003B5929"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452A84E0" w14:textId="77777777" w:rsidR="003B5929" w:rsidRDefault="003B5929"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66C8398" w14:textId="77777777" w:rsidR="002548B7" w:rsidRDefault="002548B7"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2E6F19D" w14:textId="5CBDEA71" w:rsidR="003837CF" w:rsidRDefault="00394DF3"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r w:rsidRPr="00BF5B25">
        <w:rPr>
          <w:rFonts w:ascii="Browallia New" w:hAnsi="Browallia New" w:cs="Browallia New"/>
          <w:sz w:val="28"/>
          <w:szCs w:val="28"/>
          <w:cs/>
        </w:rPr>
        <w:t>ที่ดินและส่วนปรับปรุงที่ดิน</w:t>
      </w:r>
      <w:r w:rsidR="00785474" w:rsidRPr="00BF5B25">
        <w:rPr>
          <w:rFonts w:ascii="Browallia New" w:hAnsi="Browallia New" w:cs="Browallia New" w:hint="cs"/>
          <w:sz w:val="28"/>
          <w:szCs w:val="28"/>
          <w:cs/>
        </w:rPr>
        <w:t>ได้รวม</w:t>
      </w:r>
      <w:r w:rsidR="00150BBC" w:rsidRPr="00BF5B25">
        <w:rPr>
          <w:rFonts w:ascii="Browallia New" w:hAnsi="Browallia New" w:cs="Browallia New"/>
          <w:sz w:val="28"/>
          <w:szCs w:val="28"/>
          <w:cs/>
        </w:rPr>
        <w:t>ต้นทุนการได้มาซึ่งสิทธิการใช้ประโยชน์ที่ดินเป็นสิทธิเพื่อได้มาซึ่งการครอบครองที่ดินจำนวน</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401</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ไร่</w:t>
      </w:r>
      <w:r w:rsidR="001D3D21" w:rsidRPr="00BF5B25">
        <w:rPr>
          <w:rFonts w:ascii="Browallia New" w:hAnsi="Browallia New" w:cs="Browallia New" w:hint="cs"/>
          <w:sz w:val="28"/>
          <w:szCs w:val="28"/>
          <w:cs/>
        </w:rPr>
        <w:t xml:space="preserve"> คิดเป็นจำนวนเงิน</w:t>
      </w:r>
      <w:r w:rsidR="00B03251" w:rsidRPr="00BF5B25">
        <w:rPr>
          <w:rFonts w:ascii="Browallia New" w:hAnsi="Browallia New" w:cs="Browallia New" w:hint="cs"/>
          <w:sz w:val="28"/>
          <w:szCs w:val="28"/>
          <w:cs/>
        </w:rPr>
        <w:t xml:space="preserve"> </w:t>
      </w:r>
      <w:r w:rsidR="00B03251" w:rsidRPr="00280E7E">
        <w:rPr>
          <w:rFonts w:ascii="Browallia New" w:hAnsi="Browallia New" w:cs="Browallia New"/>
          <w:sz w:val="28"/>
          <w:szCs w:val="28"/>
          <w:cs/>
        </w:rPr>
        <w:t>75.25</w:t>
      </w:r>
      <w:r w:rsidR="00B03251" w:rsidRPr="00BF5B25">
        <w:rPr>
          <w:rFonts w:ascii="Browallia New" w:hAnsi="Browallia New" w:cs="Browallia New"/>
          <w:sz w:val="28"/>
          <w:szCs w:val="28"/>
          <w:cs/>
        </w:rPr>
        <w:t xml:space="preserve"> </w:t>
      </w:r>
      <w:r w:rsidR="001D3D21" w:rsidRPr="00BF5B25">
        <w:rPr>
          <w:rFonts w:ascii="Browallia New" w:hAnsi="Browallia New" w:cs="Browallia New" w:hint="cs"/>
          <w:sz w:val="28"/>
          <w:szCs w:val="28"/>
          <w:cs/>
        </w:rPr>
        <w:t xml:space="preserve">ล้านบาท </w:t>
      </w:r>
      <w:r w:rsidR="00150BBC" w:rsidRPr="00BF5B25">
        <w:rPr>
          <w:rFonts w:ascii="Browallia New" w:hAnsi="Browallia New" w:cs="Browallia New"/>
          <w:sz w:val="28"/>
          <w:szCs w:val="28"/>
          <w:cs/>
        </w:rPr>
        <w:t>ที่บริษัทย่อยแห่งหนึ่งได้พัฒนาเป็นสนามกอล์ฟและจัดสรรเพื่อขายที่ดินดังกล่าว</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มีหลักฐาน</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ภ.บ.ท.5</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แสดงการครอบครองการทำประโยชน์และได้จ่ายค่าธรรมเนียมเป็นรายปี</w:t>
      </w:r>
      <w:r w:rsidR="00F46B29" w:rsidRPr="00BF5B25">
        <w:rPr>
          <w:rFonts w:ascii="Browallia New" w:hAnsi="Browallia New" w:cs="Browallia New"/>
          <w:sz w:val="28"/>
          <w:szCs w:val="28"/>
          <w:cs/>
        </w:rPr>
        <w:t xml:space="preserve"> </w:t>
      </w:r>
      <w:r w:rsidR="00150BBC" w:rsidRPr="00BF5B25">
        <w:rPr>
          <w:rFonts w:ascii="Browallia New" w:hAnsi="Browallia New" w:cs="Browallia New"/>
          <w:sz w:val="28"/>
          <w:szCs w:val="28"/>
          <w:cs/>
        </w:rPr>
        <w:t>ที่ดินและที่ดินพร้อมสิ่งปลูกสร้างที่ไม่ได้ใช้ใน</w:t>
      </w:r>
      <w:r w:rsidR="002C1013">
        <w:rPr>
          <w:rFonts w:ascii="Browallia New" w:hAnsi="Browallia New" w:cs="Browallia New" w:hint="cs"/>
          <w:sz w:val="28"/>
          <w:szCs w:val="28"/>
          <w:cs/>
        </w:rPr>
        <w:t>งานดำเนิ</w:t>
      </w:r>
      <w:r w:rsidR="009432F9">
        <w:rPr>
          <w:rFonts w:ascii="Browallia New" w:hAnsi="Browallia New" w:cs="Browallia New" w:hint="cs"/>
          <w:sz w:val="28"/>
          <w:szCs w:val="28"/>
          <w:cs/>
        </w:rPr>
        <w:t>น</w:t>
      </w:r>
      <w:r w:rsidR="00150BBC" w:rsidRPr="00BF5B25">
        <w:rPr>
          <w:rFonts w:ascii="Browallia New" w:hAnsi="Browallia New" w:cs="Browallia New"/>
          <w:sz w:val="28"/>
          <w:szCs w:val="28"/>
          <w:cs/>
        </w:rPr>
        <w:t>และยังมิได้ระบุวัตถุประสงค์ของการใช้ในอนาคต</w:t>
      </w:r>
      <w:r w:rsidR="00F46B29" w:rsidRPr="00BF5B25">
        <w:rPr>
          <w:rFonts w:ascii="Browallia New" w:hAnsi="Browallia New" w:cs="Browallia New"/>
          <w:sz w:val="28"/>
          <w:szCs w:val="28"/>
          <w:cs/>
        </w:rPr>
        <w:t xml:space="preserve"> </w:t>
      </w:r>
      <w:r w:rsidR="00150BBC" w:rsidRPr="00BF5B25">
        <w:rPr>
          <w:rFonts w:ascii="Browallia New" w:hAnsi="Browallia New" w:cs="Browallia New" w:hint="cs"/>
          <w:sz w:val="28"/>
          <w:szCs w:val="28"/>
          <w:cs/>
        </w:rPr>
        <w:t>และอสังหาริมทรัพย์ให้เช่า</w:t>
      </w:r>
      <w:r w:rsidR="00F46B29" w:rsidRPr="00BF5B25">
        <w:rPr>
          <w:rFonts w:ascii="Browallia New" w:hAnsi="Browallia New" w:cs="Browallia New" w:hint="cs"/>
          <w:sz w:val="28"/>
          <w:szCs w:val="28"/>
          <w:cs/>
        </w:rPr>
        <w:t xml:space="preserve"> </w:t>
      </w:r>
      <w:r w:rsidR="00150BBC" w:rsidRPr="00BF5B25">
        <w:rPr>
          <w:rFonts w:ascii="Browallia New" w:hAnsi="Browallia New" w:cs="Browallia New" w:hint="cs"/>
          <w:sz w:val="28"/>
          <w:szCs w:val="28"/>
          <w:cs/>
        </w:rPr>
        <w:t>เพื่อให้ได้ประโยชน์จากรายได้ค่าเช่า</w:t>
      </w:r>
      <w:r w:rsidR="003A0B9B">
        <w:rPr>
          <w:rFonts w:ascii="Browallia New" w:hAnsi="Browallia New" w:cs="Browallia New"/>
          <w:sz w:val="28"/>
          <w:szCs w:val="28"/>
          <w:cs/>
        </w:rPr>
        <w:t xml:space="preserve"> </w:t>
      </w:r>
    </w:p>
    <w:p w14:paraId="0FAD3D58" w14:textId="77777777" w:rsidR="005B7124" w:rsidRDefault="005B7124" w:rsidP="005B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p w14:paraId="7630E994" w14:textId="5AA8F755" w:rsidR="00750731" w:rsidRPr="000B4B92" w:rsidRDefault="00271D2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E840DA">
        <w:rPr>
          <w:rFonts w:ascii="Browallia New" w:hAnsi="Browallia New" w:cs="Browallia New"/>
          <w:sz w:val="28"/>
          <w:szCs w:val="28"/>
          <w:cs/>
        </w:rPr>
        <w:t>ณ</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วันที่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31</w:t>
      </w:r>
      <w:r w:rsidR="00F46B29" w:rsidRPr="00E840DA">
        <w:rPr>
          <w:rFonts w:ascii="Browallia New" w:hAnsi="Browallia New" w:cs="Browallia New"/>
          <w:sz w:val="28"/>
          <w:szCs w:val="28"/>
        </w:rPr>
        <w:t xml:space="preserve"> </w:t>
      </w:r>
      <w:r w:rsidRPr="00E840DA">
        <w:rPr>
          <w:rFonts w:ascii="Browallia New" w:hAnsi="Browallia New" w:cs="Browallia New"/>
          <w:spacing w:val="-4"/>
          <w:sz w:val="28"/>
          <w:szCs w:val="28"/>
          <w:cs/>
        </w:rPr>
        <w:t>ธันวาคม</w:t>
      </w:r>
      <w:r w:rsidR="00F46B29" w:rsidRPr="00E840DA">
        <w:rPr>
          <w:rFonts w:ascii="Browallia New" w:hAnsi="Browallia New" w:cs="Browallia New"/>
          <w:spacing w:val="-4"/>
          <w:sz w:val="28"/>
          <w:szCs w:val="28"/>
        </w:rPr>
        <w:t xml:space="preserve"> </w:t>
      </w:r>
      <w:r w:rsidRPr="00E840DA">
        <w:rPr>
          <w:rFonts w:ascii="Browallia New" w:hAnsi="Browallia New" w:cs="Browallia New"/>
          <w:sz w:val="28"/>
          <w:szCs w:val="28"/>
        </w:rPr>
        <w:t>256</w:t>
      </w:r>
      <w:r w:rsidR="00297C07">
        <w:rPr>
          <w:rFonts w:ascii="Browallia New" w:hAnsi="Browallia New" w:cs="Browallia New"/>
          <w:sz w:val="28"/>
          <w:szCs w:val="28"/>
        </w:rPr>
        <w:t>6</w:t>
      </w:r>
      <w:r w:rsidR="00F46B29"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อสังหาริมทรัพย์เพื่อการลงทุน</w:t>
      </w:r>
      <w:r w:rsidRPr="00E840DA">
        <w:rPr>
          <w:rFonts w:ascii="Browallia New" w:hAnsi="Browallia New" w:cs="Browallia New" w:hint="cs"/>
          <w:spacing w:val="-4"/>
          <w:sz w:val="28"/>
          <w:szCs w:val="28"/>
          <w:cs/>
        </w:rPr>
        <w:t>ในงบการเงินรวม</w:t>
      </w:r>
      <w:r w:rsidRPr="00E840DA">
        <w:rPr>
          <w:rFonts w:ascii="Browallia New" w:hAnsi="Browallia New" w:cs="Browallia New"/>
          <w:spacing w:val="-4"/>
          <w:sz w:val="28"/>
          <w:szCs w:val="28"/>
          <w:cs/>
        </w:rPr>
        <w:t>มีมูลค่ายุติธรรมรวม</w:t>
      </w:r>
      <w:r w:rsidR="00F46B29" w:rsidRPr="00E840DA">
        <w:rPr>
          <w:rFonts w:ascii="Browallia New" w:hAnsi="Browallia New" w:cs="Browallia New"/>
          <w:spacing w:val="-4"/>
          <w:sz w:val="28"/>
          <w:szCs w:val="28"/>
        </w:rPr>
        <w:t xml:space="preserve"> </w:t>
      </w:r>
      <w:r w:rsidR="00053AEB">
        <w:rPr>
          <w:rFonts w:ascii="Browallia New" w:hAnsi="Browallia New" w:cs="Browallia New"/>
          <w:spacing w:val="-4"/>
          <w:sz w:val="28"/>
          <w:szCs w:val="28"/>
        </w:rPr>
        <w:t>1,011.28</w:t>
      </w:r>
      <w:r w:rsidR="00990AF7" w:rsidRPr="00E840DA">
        <w:rPr>
          <w:rFonts w:ascii="Browallia New" w:hAnsi="Browallia New" w:cs="Browallia New"/>
          <w:spacing w:val="-4"/>
          <w:sz w:val="28"/>
          <w:szCs w:val="28"/>
        </w:rPr>
        <w:t xml:space="preserve"> </w:t>
      </w:r>
      <w:r w:rsidRPr="00E840DA">
        <w:rPr>
          <w:rFonts w:ascii="Browallia New" w:hAnsi="Browallia New" w:cs="Browallia New"/>
          <w:spacing w:val="-4"/>
          <w:sz w:val="28"/>
          <w:szCs w:val="28"/>
          <w:cs/>
        </w:rPr>
        <w:t>ล้านบาท</w:t>
      </w:r>
      <w:r w:rsidRPr="00E840DA">
        <w:rPr>
          <w:rFonts w:ascii="Browallia New" w:hAnsi="Browallia New" w:cs="Browallia New"/>
          <w:sz w:val="28"/>
          <w:szCs w:val="28"/>
        </w:rPr>
        <w:t xml:space="preserve"> </w:t>
      </w:r>
      <w:r w:rsidR="00B93D43">
        <w:rPr>
          <w:rFonts w:ascii="Browallia New" w:hAnsi="Browallia New" w:cs="Browallia New"/>
          <w:sz w:val="28"/>
          <w:szCs w:val="28"/>
        </w:rPr>
        <w:br/>
      </w:r>
      <w:r w:rsidRPr="00E840DA">
        <w:rPr>
          <w:rFonts w:ascii="Browallia New" w:hAnsi="Browallia New" w:cs="Browallia New"/>
          <w:sz w:val="28"/>
          <w:szCs w:val="28"/>
        </w:rPr>
        <w:t>(</w:t>
      </w:r>
      <w:r w:rsidRPr="00E840DA">
        <w:rPr>
          <w:rFonts w:ascii="Browallia New" w:hAnsi="Browallia New" w:cs="Browallia New"/>
          <w:sz w:val="28"/>
          <w:szCs w:val="28"/>
          <w:cs/>
        </w:rPr>
        <w:t>งบการเงินเฉพาะของบริษัท</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rPr>
        <w:t xml:space="preserve">: </w:t>
      </w:r>
      <w:r w:rsidRPr="00E840DA">
        <w:rPr>
          <w:rFonts w:ascii="Browallia New" w:hAnsi="Browallia New" w:cs="Browallia New"/>
          <w:sz w:val="28"/>
          <w:szCs w:val="28"/>
          <w:cs/>
        </w:rPr>
        <w:t>จำนวน</w:t>
      </w:r>
      <w:r w:rsidR="00F46B29" w:rsidRPr="00E840DA">
        <w:rPr>
          <w:rFonts w:ascii="Browallia New" w:hAnsi="Browallia New" w:cs="Browallia New"/>
          <w:sz w:val="28"/>
          <w:szCs w:val="28"/>
        </w:rPr>
        <w:t xml:space="preserve"> </w:t>
      </w:r>
      <w:r w:rsidR="00BD3EC5">
        <w:rPr>
          <w:rFonts w:ascii="Browallia New" w:hAnsi="Browallia New" w:cs="Browallia New"/>
          <w:sz w:val="28"/>
          <w:szCs w:val="28"/>
        </w:rPr>
        <w:t>1</w:t>
      </w:r>
      <w:r w:rsidR="00D161E1">
        <w:rPr>
          <w:rFonts w:ascii="Browallia New" w:hAnsi="Browallia New" w:cs="Browallia New"/>
          <w:sz w:val="28"/>
          <w:szCs w:val="28"/>
        </w:rPr>
        <w:t>80</w:t>
      </w:r>
      <w:r w:rsidR="00BD3EC5">
        <w:rPr>
          <w:rFonts w:ascii="Browallia New" w:hAnsi="Browallia New" w:cs="Browallia New"/>
          <w:sz w:val="28"/>
          <w:szCs w:val="28"/>
        </w:rPr>
        <w:t>.</w:t>
      </w:r>
      <w:r w:rsidR="00D161E1">
        <w:rPr>
          <w:rFonts w:ascii="Browallia New" w:hAnsi="Browallia New" w:cs="Browallia New"/>
          <w:sz w:val="28"/>
          <w:szCs w:val="28"/>
        </w:rPr>
        <w:t>00</w:t>
      </w:r>
      <w:r w:rsidR="00F46B29" w:rsidRPr="00E840DA">
        <w:rPr>
          <w:rFonts w:ascii="Browallia New" w:hAnsi="Browallia New" w:cs="Browallia New"/>
          <w:sz w:val="28"/>
          <w:szCs w:val="28"/>
        </w:rPr>
        <w:t xml:space="preserve"> </w:t>
      </w:r>
      <w:r w:rsidRPr="00E840DA">
        <w:rPr>
          <w:rFonts w:ascii="Browallia New" w:hAnsi="Browallia New" w:cs="Browallia New"/>
          <w:sz w:val="28"/>
          <w:szCs w:val="28"/>
          <w:cs/>
        </w:rPr>
        <w:t>ล้านบาท</w:t>
      </w:r>
      <w:r w:rsidRPr="00E840DA">
        <w:rPr>
          <w:rFonts w:ascii="Browallia New" w:hAnsi="Browallia New" w:cs="Browallia New"/>
          <w:sz w:val="28"/>
          <w:szCs w:val="28"/>
        </w:rPr>
        <w:t>)</w:t>
      </w:r>
      <w:r w:rsidR="00F46B29" w:rsidRPr="00E840DA">
        <w:rPr>
          <w:rFonts w:ascii="Browallia New" w:hAnsi="Browallia New" w:cs="Browallia New"/>
          <w:sz w:val="28"/>
          <w:szCs w:val="28"/>
        </w:rPr>
        <w:t xml:space="preserve"> </w:t>
      </w:r>
      <w:r w:rsidR="00822B60">
        <w:rPr>
          <w:rFonts w:ascii="Browallia New" w:hAnsi="Browallia New" w:cs="Browallia New" w:hint="cs"/>
          <w:sz w:val="28"/>
          <w:szCs w:val="28"/>
          <w:cs/>
        </w:rPr>
        <w:t>อ้างอิงตามการ</w:t>
      </w:r>
      <w:r w:rsidR="00822B60" w:rsidRPr="00822B60">
        <w:rPr>
          <w:rFonts w:ascii="Browallia New" w:hAnsi="Browallia New" w:cs="Browallia New"/>
          <w:sz w:val="28"/>
          <w:szCs w:val="28"/>
          <w:cs/>
        </w:rPr>
        <w:t>วัดมูลค่ายุติธรรม</w:t>
      </w:r>
      <w:r w:rsidR="00CA42C8">
        <w:rPr>
          <w:rFonts w:ascii="Browallia New" w:hAnsi="Browallia New" w:cs="Browallia New" w:hint="cs"/>
          <w:sz w:val="28"/>
          <w:szCs w:val="28"/>
          <w:cs/>
        </w:rPr>
        <w:t xml:space="preserve">ระดับ </w:t>
      </w:r>
      <w:r w:rsidR="008F5E87">
        <w:rPr>
          <w:rFonts w:ascii="Browallia New" w:hAnsi="Browallia New" w:cs="Browallia New"/>
          <w:sz w:val="28"/>
          <w:szCs w:val="28"/>
        </w:rPr>
        <w:t>2</w:t>
      </w:r>
      <w:r w:rsidR="00CA42C8">
        <w:rPr>
          <w:rFonts w:ascii="Browallia New" w:hAnsi="Browallia New" w:cs="Browallia New"/>
          <w:sz w:val="28"/>
          <w:szCs w:val="28"/>
        </w:rPr>
        <w:t xml:space="preserve"> </w:t>
      </w:r>
      <w:r w:rsidRPr="00E840DA">
        <w:rPr>
          <w:rFonts w:ascii="Browallia New" w:hAnsi="Browallia New" w:cs="Browallia New" w:hint="cs"/>
          <w:sz w:val="28"/>
          <w:szCs w:val="28"/>
          <w:cs/>
        </w:rPr>
        <w:t>ซึ่งมูลค่ายุติธรรม</w:t>
      </w:r>
      <w:r w:rsidRPr="00E840DA">
        <w:rPr>
          <w:rFonts w:ascii="Browallia New" w:hAnsi="Browallia New" w:cs="Browallia New"/>
          <w:sz w:val="28"/>
          <w:szCs w:val="28"/>
          <w:cs/>
        </w:rPr>
        <w:t>ของอสังหาริมทรัพย์เพื่อการลงทุน</w:t>
      </w:r>
      <w:r w:rsidRPr="00E840DA">
        <w:rPr>
          <w:rFonts w:ascii="Browallia New" w:hAnsi="Browallia New" w:cs="Browallia New" w:hint="cs"/>
          <w:sz w:val="28"/>
          <w:szCs w:val="28"/>
          <w:cs/>
        </w:rPr>
        <w:t>บางรายการประเมินโดย</w:t>
      </w:r>
      <w:r w:rsidRPr="00E840DA">
        <w:rPr>
          <w:rFonts w:ascii="Browallia New" w:hAnsi="Browallia New" w:cs="Browallia New"/>
          <w:sz w:val="28"/>
          <w:szCs w:val="28"/>
          <w:cs/>
        </w:rPr>
        <w:t>ผู้ประเมิ</w:t>
      </w:r>
      <w:r w:rsidRPr="00E840DA">
        <w:rPr>
          <w:rFonts w:ascii="Browallia New" w:hAnsi="Browallia New" w:cs="Browallia New" w:hint="cs"/>
          <w:sz w:val="28"/>
          <w:szCs w:val="28"/>
          <w:cs/>
        </w:rPr>
        <w:t>น</w:t>
      </w:r>
      <w:r w:rsidRPr="00E840DA">
        <w:rPr>
          <w:rFonts w:ascii="Browallia New" w:hAnsi="Browallia New" w:cs="Browallia New"/>
          <w:sz w:val="28"/>
          <w:szCs w:val="28"/>
          <w:cs/>
        </w:rPr>
        <w:t>อิสระซึ่งมีคุณสมบัติของผู้เชี่ยวชาญในวิชาชีพ</w:t>
      </w:r>
      <w:r w:rsidR="00F46B29" w:rsidRPr="00E840DA">
        <w:rPr>
          <w:rFonts w:ascii="Browallia New" w:hAnsi="Browallia New" w:cs="Browallia New" w:hint="cs"/>
          <w:sz w:val="28"/>
          <w:szCs w:val="28"/>
        </w:rPr>
        <w:t xml:space="preserve"> </w:t>
      </w:r>
      <w:r w:rsidR="00297C07">
        <w:rPr>
          <w:rFonts w:ascii="Browallia New" w:hAnsi="Browallia New" w:cs="Browallia New"/>
          <w:sz w:val="28"/>
          <w:szCs w:val="28"/>
        </w:rPr>
        <w:br/>
      </w:r>
      <w:r w:rsidRPr="00E840DA">
        <w:rPr>
          <w:rFonts w:ascii="Browallia New" w:hAnsi="Browallia New" w:cs="Browallia New" w:hint="cs"/>
          <w:sz w:val="28"/>
          <w:szCs w:val="28"/>
          <w:cs/>
        </w:rPr>
        <w:t>และ</w:t>
      </w:r>
      <w:r w:rsidRPr="00E840DA">
        <w:rPr>
          <w:rFonts w:ascii="Browallia New" w:hAnsi="Browallia New" w:cs="Browallia New"/>
          <w:sz w:val="28"/>
          <w:szCs w:val="28"/>
          <w:cs/>
        </w:rPr>
        <w:t>อสังหาริมทรัพย์เพื่อการลงทุน</w:t>
      </w:r>
      <w:r w:rsidRPr="00E840DA">
        <w:rPr>
          <w:rFonts w:ascii="Browallia New" w:hAnsi="Browallia New" w:cs="Browallia New" w:hint="cs"/>
          <w:sz w:val="28"/>
          <w:szCs w:val="28"/>
          <w:cs/>
        </w:rPr>
        <w:t>บางรายการประเมินโดยกลุ่มบริษัทโดยใช้วิธีเทียบเคียงมูลค่าตลาดของที่ดินข้างเคียง</w:t>
      </w:r>
      <w:r w:rsidR="00B958B7">
        <w:rPr>
          <w:rFonts w:ascii="Browallia New" w:hAnsi="Browallia New" w:cs="Browallia New"/>
          <w:sz w:val="28"/>
          <w:szCs w:val="28"/>
        </w:rPr>
        <w:t xml:space="preserve"> </w:t>
      </w:r>
      <w:r w:rsidR="00C41359">
        <w:rPr>
          <w:rFonts w:ascii="Browallia New" w:hAnsi="Browallia New" w:cs="Browallia New" w:hint="cs"/>
          <w:sz w:val="28"/>
          <w:szCs w:val="28"/>
          <w:cs/>
        </w:rPr>
        <w:t xml:space="preserve">(ข้อมูลระดับ </w:t>
      </w:r>
      <w:r w:rsidR="00C41359">
        <w:rPr>
          <w:rFonts w:ascii="Browallia New" w:hAnsi="Browallia New" w:cs="Browallia New"/>
          <w:sz w:val="28"/>
          <w:szCs w:val="28"/>
        </w:rPr>
        <w:t>2</w:t>
      </w:r>
      <w:r w:rsidR="00C41359">
        <w:rPr>
          <w:rFonts w:ascii="Browallia New" w:hAnsi="Browallia New" w:cs="Browallia New" w:hint="cs"/>
          <w:sz w:val="28"/>
          <w:szCs w:val="28"/>
          <w:cs/>
        </w:rPr>
        <w:t>)</w:t>
      </w:r>
    </w:p>
    <w:p w14:paraId="5D197687" w14:textId="77777777" w:rsidR="005171DA" w:rsidRPr="00E6481D" w:rsidRDefault="005171DA"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3CDA221" w14:textId="19C169FF" w:rsidR="000064DA" w:rsidRPr="000B4B92" w:rsidRDefault="00CC2EE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CC2EEE">
        <w:rPr>
          <w:rFonts w:ascii="Browallia New" w:hAnsi="Browallia New" w:cs="Browallia New"/>
          <w:sz w:val="28"/>
          <w:szCs w:val="28"/>
          <w:cs/>
        </w:rPr>
        <w:t xml:space="preserve">บริษัท ไมด้า ลิสซิ่ง จำกัด (มหาชน) (บริษัทย่อย) </w:t>
      </w:r>
      <w:r w:rsidR="000064DA" w:rsidRPr="00E840DA">
        <w:rPr>
          <w:rFonts w:ascii="Browallia New" w:hAnsi="Browallia New" w:cs="Browallia New"/>
          <w:sz w:val="28"/>
          <w:szCs w:val="28"/>
          <w:cs/>
        </w:rPr>
        <w:t>จดจำนองที่ดิน</w:t>
      </w:r>
      <w:r w:rsidR="002E62E4" w:rsidRPr="002E62E4">
        <w:rPr>
          <w:rFonts w:ascii="Browallia New" w:hAnsi="Browallia New" w:cs="Browallia New"/>
          <w:sz w:val="28"/>
          <w:szCs w:val="28"/>
          <w:cs/>
        </w:rPr>
        <w:t>พร้อมสิ่งปลูกสร้างซึ่งมี</w:t>
      </w:r>
      <w:r w:rsidR="000064DA" w:rsidRPr="00E840DA">
        <w:rPr>
          <w:rFonts w:ascii="Browallia New" w:hAnsi="Browallia New" w:cs="Browallia New"/>
          <w:sz w:val="28"/>
          <w:szCs w:val="28"/>
          <w:cs/>
        </w:rPr>
        <w:t>มูลค่า</w:t>
      </w:r>
      <w:r w:rsidR="002E62E4" w:rsidRPr="002E62E4">
        <w:rPr>
          <w:rFonts w:ascii="Browallia New" w:hAnsi="Browallia New" w:cs="Browallia New"/>
          <w:sz w:val="28"/>
          <w:szCs w:val="28"/>
          <w:cs/>
        </w:rPr>
        <w:t>สุทธิตามบัญชี ณ วันที่ 31 ธันวาคม 2566 จำนวน 14.00 ล้านบาท</w:t>
      </w:r>
      <w:r w:rsidR="00F46B29" w:rsidRPr="00E840DA">
        <w:rPr>
          <w:rFonts w:ascii="Browallia New" w:hAnsi="Browallia New" w:cs="Browallia New"/>
          <w:sz w:val="28"/>
          <w:szCs w:val="28"/>
          <w:cs/>
        </w:rPr>
        <w:t xml:space="preserve"> </w:t>
      </w:r>
      <w:r w:rsidR="000064DA" w:rsidRPr="00E840DA">
        <w:rPr>
          <w:rFonts w:ascii="Browallia New" w:hAnsi="Browallia New" w:cs="Browallia New"/>
          <w:sz w:val="28"/>
          <w:szCs w:val="28"/>
          <w:cs/>
        </w:rPr>
        <w:t>เพื่อค้ำประกันวงเงิน</w:t>
      </w:r>
      <w:r w:rsidR="002E62E4" w:rsidRPr="002E62E4">
        <w:rPr>
          <w:rFonts w:ascii="Browallia New" w:hAnsi="Browallia New" w:cs="Browallia New"/>
          <w:sz w:val="28"/>
          <w:szCs w:val="28"/>
          <w:cs/>
        </w:rPr>
        <w:t>สินเชื่อที่ได้รับ</w:t>
      </w:r>
      <w:r w:rsidR="000064DA" w:rsidRPr="00E840DA">
        <w:rPr>
          <w:rFonts w:ascii="Browallia New" w:hAnsi="Browallia New" w:cs="Browallia New"/>
          <w:sz w:val="28"/>
          <w:szCs w:val="28"/>
          <w:cs/>
        </w:rPr>
        <w:t>จาก</w:t>
      </w:r>
      <w:r w:rsidR="002E62E4" w:rsidRPr="002E62E4">
        <w:rPr>
          <w:rFonts w:ascii="Browallia New" w:hAnsi="Browallia New" w:cs="Browallia New"/>
          <w:sz w:val="28"/>
          <w:szCs w:val="28"/>
          <w:cs/>
        </w:rPr>
        <w:t>ธนาคาร</w:t>
      </w:r>
      <w:r w:rsidR="000064DA" w:rsidRPr="00E840DA">
        <w:rPr>
          <w:rFonts w:ascii="Browallia New" w:hAnsi="Browallia New" w:cs="Browallia New"/>
          <w:sz w:val="28"/>
          <w:szCs w:val="28"/>
          <w:cs/>
        </w:rPr>
        <w:t>ในประเทศ</w:t>
      </w:r>
      <w:r w:rsidR="00F46B29" w:rsidRPr="00E840DA">
        <w:rPr>
          <w:rFonts w:ascii="Browallia New" w:hAnsi="Browallia New" w:cs="Browallia New"/>
          <w:sz w:val="28"/>
          <w:szCs w:val="28"/>
          <w:cs/>
        </w:rPr>
        <w:t xml:space="preserve"> </w:t>
      </w:r>
      <w:r w:rsidR="000064DA" w:rsidRPr="00E840DA">
        <w:rPr>
          <w:rFonts w:ascii="Browallia New" w:hAnsi="Browallia New" w:cs="Browallia New"/>
          <w:sz w:val="28"/>
          <w:szCs w:val="28"/>
          <w:cs/>
        </w:rPr>
        <w:t>ตามที่กล่าวไว้ในหมายเหตุ</w:t>
      </w:r>
      <w:r w:rsidR="002E62E4" w:rsidRPr="002E62E4">
        <w:rPr>
          <w:rFonts w:ascii="Browallia New" w:hAnsi="Browallia New" w:cs="Browallia New"/>
          <w:sz w:val="28"/>
          <w:szCs w:val="28"/>
          <w:cs/>
        </w:rPr>
        <w:t>ข้อ</w:t>
      </w:r>
      <w:r w:rsidR="00F46B29" w:rsidRPr="00E840DA">
        <w:rPr>
          <w:rFonts w:ascii="Browallia New" w:hAnsi="Browallia New" w:cs="Browallia New"/>
          <w:sz w:val="28"/>
          <w:szCs w:val="28"/>
          <w:cs/>
        </w:rPr>
        <w:t xml:space="preserve"> </w:t>
      </w:r>
      <w:r w:rsidR="00FA7A7C" w:rsidRPr="00213E62">
        <w:rPr>
          <w:rFonts w:ascii="Browallia New" w:hAnsi="Browallia New" w:cs="Browallia New"/>
          <w:sz w:val="28"/>
          <w:szCs w:val="28"/>
          <w:cs/>
        </w:rPr>
        <w:t>2</w:t>
      </w:r>
      <w:r w:rsidR="00114B5E" w:rsidRPr="00213E62">
        <w:rPr>
          <w:rFonts w:ascii="Browallia New" w:hAnsi="Browallia New" w:cs="Browallia New"/>
          <w:sz w:val="28"/>
          <w:szCs w:val="28"/>
          <w:cs/>
        </w:rPr>
        <w:t>4</w:t>
      </w:r>
      <w:r w:rsidR="00F46B29" w:rsidRPr="00E840DA">
        <w:rPr>
          <w:rFonts w:ascii="Browallia New" w:hAnsi="Browallia New" w:cs="Browallia New"/>
          <w:sz w:val="28"/>
          <w:szCs w:val="28"/>
          <w:cs/>
        </w:rPr>
        <w:t xml:space="preserve"> </w:t>
      </w:r>
      <w:r w:rsidR="00E72A74" w:rsidRPr="00E840DA">
        <w:rPr>
          <w:rFonts w:ascii="Browallia New" w:hAnsi="Browallia New" w:cs="Browallia New"/>
          <w:sz w:val="28"/>
          <w:szCs w:val="28"/>
          <w:cs/>
        </w:rPr>
        <w:t>และ</w:t>
      </w:r>
      <w:r w:rsidR="00F46B29" w:rsidRPr="00E840DA">
        <w:rPr>
          <w:rFonts w:ascii="Browallia New" w:hAnsi="Browallia New" w:cs="Browallia New"/>
          <w:sz w:val="28"/>
          <w:szCs w:val="28"/>
          <w:cs/>
        </w:rPr>
        <w:t xml:space="preserve"> </w:t>
      </w:r>
      <w:r w:rsidR="00CE03F0" w:rsidRPr="00E840DA">
        <w:rPr>
          <w:rFonts w:ascii="Browallia New" w:hAnsi="Browallia New" w:cs="Browallia New"/>
          <w:sz w:val="28"/>
          <w:szCs w:val="28"/>
          <w:cs/>
        </w:rPr>
        <w:t>2</w:t>
      </w:r>
      <w:r w:rsidR="00114B5E">
        <w:rPr>
          <w:rFonts w:ascii="Browallia New" w:hAnsi="Browallia New" w:cs="Browallia New"/>
          <w:sz w:val="28"/>
          <w:szCs w:val="28"/>
          <w:cs/>
        </w:rPr>
        <w:t>8</w:t>
      </w:r>
      <w:r w:rsidR="002E62E4" w:rsidRPr="002E62E4">
        <w:rPr>
          <w:rFonts w:ascii="Browallia New" w:hAnsi="Browallia New" w:cs="Browallia New"/>
          <w:sz w:val="28"/>
          <w:szCs w:val="28"/>
          <w:cs/>
        </w:rPr>
        <w:t xml:space="preserve"> (31 ธันวาคม 2565 : 73.58 ล้านบาท)</w:t>
      </w:r>
    </w:p>
    <w:p w14:paraId="40FA9072" w14:textId="77777777" w:rsidR="00F36D29" w:rsidRPr="00E6481D" w:rsidRDefault="00F36D29"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cs/>
        </w:rPr>
      </w:pPr>
    </w:p>
    <w:p w14:paraId="5758A7DC" w14:textId="3DAD4E9E" w:rsidR="00B61A23" w:rsidRPr="00C95C79" w:rsidRDefault="00B61A2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C95C79">
        <w:rPr>
          <w:rFonts w:ascii="Browallia New" w:hAnsi="Browallia New" w:cs="Browallia New"/>
          <w:b/>
          <w:bCs/>
          <w:sz w:val="28"/>
          <w:szCs w:val="28"/>
          <w:cs/>
          <w:lang w:val="en-GB"/>
        </w:rPr>
        <w:t>สินทรัพย์</w:t>
      </w:r>
      <w:r w:rsidRPr="00C95C79">
        <w:rPr>
          <w:rFonts w:ascii="Browallia New" w:hAnsi="Browallia New" w:cs="Browallia New" w:hint="cs"/>
          <w:b/>
          <w:bCs/>
          <w:sz w:val="28"/>
          <w:szCs w:val="28"/>
          <w:cs/>
          <w:lang w:val="en-GB"/>
        </w:rPr>
        <w:t>ที่มีข้อจำกัดในการขาย</w:t>
      </w:r>
    </w:p>
    <w:p w14:paraId="762B8C4E" w14:textId="77777777" w:rsidR="00A17470" w:rsidRPr="00E6481D"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tbl>
      <w:tblPr>
        <w:tblW w:w="9010" w:type="dxa"/>
        <w:tblInd w:w="350" w:type="dxa"/>
        <w:tblLook w:val="01E0" w:firstRow="1" w:lastRow="1" w:firstColumn="1" w:lastColumn="1" w:noHBand="0" w:noVBand="0"/>
      </w:tblPr>
      <w:tblGrid>
        <w:gridCol w:w="4960"/>
        <w:gridCol w:w="1908"/>
        <w:gridCol w:w="283"/>
        <w:gridCol w:w="1859"/>
      </w:tblGrid>
      <w:tr w:rsidR="00131B52" w:rsidRPr="007F519C" w14:paraId="296A1E13" w14:textId="77777777">
        <w:trPr>
          <w:trHeight w:val="353"/>
        </w:trPr>
        <w:tc>
          <w:tcPr>
            <w:tcW w:w="4960" w:type="dxa"/>
          </w:tcPr>
          <w:p w14:paraId="4830F993" w14:textId="77777777" w:rsidR="00131B52" w:rsidRPr="007F519C" w:rsidRDefault="00131B52">
            <w:pPr>
              <w:jc w:val="thaiDistribute"/>
              <w:rPr>
                <w:rFonts w:ascii="Browallia New" w:hAnsi="Browallia New" w:cs="Browallia New"/>
                <w:sz w:val="28"/>
                <w:szCs w:val="28"/>
              </w:rPr>
            </w:pPr>
          </w:p>
        </w:tc>
        <w:tc>
          <w:tcPr>
            <w:tcW w:w="1908" w:type="dxa"/>
          </w:tcPr>
          <w:p w14:paraId="19E35D5D" w14:textId="77777777" w:rsidR="00131B52" w:rsidRPr="007F519C" w:rsidRDefault="00131B52">
            <w:pPr>
              <w:ind w:right="-46" w:hanging="97"/>
              <w:jc w:val="right"/>
              <w:rPr>
                <w:rFonts w:ascii="Browallia New" w:hAnsi="Browallia New" w:cs="Browallia New"/>
                <w:sz w:val="28"/>
                <w:szCs w:val="28"/>
                <w:cs/>
              </w:rPr>
            </w:pPr>
          </w:p>
        </w:tc>
        <w:tc>
          <w:tcPr>
            <w:tcW w:w="283" w:type="dxa"/>
          </w:tcPr>
          <w:p w14:paraId="42816DE9" w14:textId="77777777" w:rsidR="00131B52" w:rsidRPr="007F519C" w:rsidRDefault="00131B52">
            <w:pPr>
              <w:ind w:right="-46" w:hanging="97"/>
              <w:jc w:val="right"/>
              <w:rPr>
                <w:rFonts w:ascii="Browallia New" w:hAnsi="Browallia New" w:cs="Browallia New"/>
                <w:sz w:val="28"/>
                <w:szCs w:val="28"/>
                <w:cs/>
              </w:rPr>
            </w:pPr>
          </w:p>
        </w:tc>
        <w:tc>
          <w:tcPr>
            <w:tcW w:w="1859" w:type="dxa"/>
            <w:hideMark/>
          </w:tcPr>
          <w:p w14:paraId="7A62552A" w14:textId="77777777" w:rsidR="00131B52" w:rsidRPr="007F519C" w:rsidRDefault="00131B52">
            <w:pPr>
              <w:ind w:right="-46" w:hanging="97"/>
              <w:jc w:val="right"/>
              <w:rPr>
                <w:rFonts w:ascii="Browallia New" w:hAnsi="Browallia New" w:cs="Browallia New"/>
                <w:sz w:val="28"/>
                <w:szCs w:val="28"/>
              </w:rPr>
            </w:pPr>
            <w:r w:rsidRPr="007F519C">
              <w:rPr>
                <w:rFonts w:ascii="Browallia New" w:hAnsi="Browallia New" w:cs="Browallia New" w:hint="cs"/>
                <w:sz w:val="28"/>
                <w:szCs w:val="28"/>
                <w:cs/>
              </w:rPr>
              <w:t>(หน่วย : พันบาท)</w:t>
            </w:r>
          </w:p>
        </w:tc>
      </w:tr>
      <w:tr w:rsidR="00131B52" w:rsidRPr="007F519C" w14:paraId="3A488CDD" w14:textId="77777777">
        <w:trPr>
          <w:trHeight w:val="353"/>
        </w:trPr>
        <w:tc>
          <w:tcPr>
            <w:tcW w:w="4960" w:type="dxa"/>
          </w:tcPr>
          <w:p w14:paraId="67109571" w14:textId="77777777" w:rsidR="00131B52" w:rsidRPr="007F519C" w:rsidRDefault="00131B52">
            <w:pPr>
              <w:jc w:val="thaiDistribute"/>
              <w:rPr>
                <w:rFonts w:ascii="Browallia New" w:hAnsi="Browallia New" w:cs="Browallia New"/>
                <w:sz w:val="28"/>
                <w:szCs w:val="28"/>
              </w:rPr>
            </w:pPr>
          </w:p>
        </w:tc>
        <w:tc>
          <w:tcPr>
            <w:tcW w:w="4050" w:type="dxa"/>
            <w:gridSpan w:val="3"/>
            <w:tcBorders>
              <w:bottom w:val="single" w:sz="4" w:space="0" w:color="auto"/>
            </w:tcBorders>
          </w:tcPr>
          <w:p w14:paraId="02420864" w14:textId="0F9835D9" w:rsidR="00131B52" w:rsidRPr="007F519C" w:rsidRDefault="00131B52">
            <w:pPr>
              <w:ind w:right="-108" w:hanging="97"/>
              <w:jc w:val="center"/>
              <w:rPr>
                <w:rFonts w:ascii="Browallia New" w:hAnsi="Browallia New" w:cs="Browallia New"/>
                <w:sz w:val="28"/>
                <w:szCs w:val="28"/>
              </w:rPr>
            </w:pPr>
            <w:r w:rsidRPr="007F519C">
              <w:rPr>
                <w:rFonts w:ascii="Browallia New" w:hAnsi="Browallia New" w:cs="Browallia New" w:hint="cs"/>
                <w:snapToGrid w:val="0"/>
                <w:sz w:val="28"/>
                <w:szCs w:val="28"/>
                <w:cs/>
                <w:lang w:eastAsia="th-TH"/>
              </w:rPr>
              <w:t>งบการเงินรวม</w:t>
            </w:r>
          </w:p>
        </w:tc>
      </w:tr>
      <w:tr w:rsidR="00131B52" w:rsidRPr="007F519C" w14:paraId="4841CCA0" w14:textId="77777777">
        <w:trPr>
          <w:trHeight w:val="96"/>
        </w:trPr>
        <w:tc>
          <w:tcPr>
            <w:tcW w:w="4960" w:type="dxa"/>
          </w:tcPr>
          <w:p w14:paraId="0C50DE65" w14:textId="77777777" w:rsidR="00131B52" w:rsidRPr="007F519C" w:rsidRDefault="00131B52">
            <w:pPr>
              <w:jc w:val="thaiDistribute"/>
              <w:rPr>
                <w:rFonts w:ascii="Browallia New" w:hAnsi="Browallia New" w:cs="Browallia New"/>
                <w:sz w:val="28"/>
                <w:szCs w:val="28"/>
              </w:rPr>
            </w:pPr>
          </w:p>
        </w:tc>
        <w:tc>
          <w:tcPr>
            <w:tcW w:w="1908" w:type="dxa"/>
            <w:tcBorders>
              <w:top w:val="single" w:sz="4" w:space="0" w:color="auto"/>
              <w:bottom w:val="single" w:sz="4" w:space="0" w:color="auto"/>
            </w:tcBorders>
          </w:tcPr>
          <w:p w14:paraId="15708696" w14:textId="77777777" w:rsidR="00131B52" w:rsidRPr="007F519C" w:rsidRDefault="00131B52">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6</w:t>
            </w:r>
          </w:p>
        </w:tc>
        <w:tc>
          <w:tcPr>
            <w:tcW w:w="283" w:type="dxa"/>
            <w:tcBorders>
              <w:top w:val="single" w:sz="4" w:space="0" w:color="auto"/>
            </w:tcBorders>
          </w:tcPr>
          <w:p w14:paraId="18E7DD52" w14:textId="77777777" w:rsidR="00131B52" w:rsidRPr="007F519C" w:rsidRDefault="00131B52">
            <w:pPr>
              <w:jc w:val="center"/>
              <w:rPr>
                <w:rFonts w:ascii="Browallia New" w:hAnsi="Browallia New" w:cs="Browallia New"/>
                <w:sz w:val="28"/>
                <w:szCs w:val="28"/>
              </w:rPr>
            </w:pPr>
          </w:p>
        </w:tc>
        <w:tc>
          <w:tcPr>
            <w:tcW w:w="1859" w:type="dxa"/>
            <w:tcBorders>
              <w:top w:val="single" w:sz="4" w:space="0" w:color="auto"/>
              <w:left w:val="nil"/>
              <w:bottom w:val="single" w:sz="4" w:space="0" w:color="auto"/>
              <w:right w:val="nil"/>
            </w:tcBorders>
          </w:tcPr>
          <w:p w14:paraId="12224871" w14:textId="77777777" w:rsidR="00131B52" w:rsidRPr="007F519C" w:rsidRDefault="00131B52">
            <w:pPr>
              <w:jc w:val="center"/>
              <w:rPr>
                <w:rFonts w:ascii="Browallia New" w:hAnsi="Browallia New" w:cs="Browallia New"/>
                <w:sz w:val="28"/>
                <w:szCs w:val="28"/>
              </w:rPr>
            </w:pPr>
            <w:r w:rsidRPr="007F519C">
              <w:rPr>
                <w:rFonts w:ascii="Browallia New" w:hAnsi="Browallia New" w:cs="Browallia New" w:hint="cs"/>
                <w:sz w:val="28"/>
                <w:szCs w:val="28"/>
              </w:rPr>
              <w:t>256</w:t>
            </w:r>
            <w:r>
              <w:rPr>
                <w:rFonts w:ascii="Browallia New" w:hAnsi="Browallia New" w:cs="Browallia New"/>
                <w:sz w:val="28"/>
                <w:szCs w:val="28"/>
              </w:rPr>
              <w:t>5</w:t>
            </w:r>
          </w:p>
        </w:tc>
      </w:tr>
      <w:tr w:rsidR="00131B52" w:rsidRPr="007F519C" w14:paraId="6CF0E95D" w14:textId="77777777">
        <w:trPr>
          <w:trHeight w:val="96"/>
        </w:trPr>
        <w:tc>
          <w:tcPr>
            <w:tcW w:w="4960" w:type="dxa"/>
          </w:tcPr>
          <w:p w14:paraId="1F53EB19" w14:textId="77777777" w:rsidR="00131B52" w:rsidRPr="007F519C" w:rsidRDefault="00131B52">
            <w:pPr>
              <w:tabs>
                <w:tab w:val="left" w:pos="3390"/>
              </w:tabs>
              <w:jc w:val="thaiDistribute"/>
              <w:rPr>
                <w:rFonts w:ascii="Browallia New" w:hAnsi="Browallia New" w:cs="Browallia New"/>
                <w:sz w:val="28"/>
                <w:szCs w:val="28"/>
                <w:cs/>
              </w:rPr>
            </w:pPr>
          </w:p>
        </w:tc>
        <w:tc>
          <w:tcPr>
            <w:tcW w:w="1908" w:type="dxa"/>
            <w:tcBorders>
              <w:top w:val="single" w:sz="4" w:space="0" w:color="auto"/>
            </w:tcBorders>
          </w:tcPr>
          <w:p w14:paraId="716ED0CE" w14:textId="77777777" w:rsidR="00131B52" w:rsidRPr="007F519C" w:rsidRDefault="00131B52">
            <w:pPr>
              <w:tabs>
                <w:tab w:val="left" w:pos="3390"/>
              </w:tabs>
              <w:jc w:val="right"/>
              <w:rPr>
                <w:rFonts w:ascii="Browallia New" w:hAnsi="Browallia New" w:cs="Browallia New"/>
                <w:sz w:val="28"/>
                <w:szCs w:val="28"/>
              </w:rPr>
            </w:pPr>
          </w:p>
        </w:tc>
        <w:tc>
          <w:tcPr>
            <w:tcW w:w="283" w:type="dxa"/>
          </w:tcPr>
          <w:p w14:paraId="434D6DEA" w14:textId="77777777" w:rsidR="00131B52" w:rsidRPr="007F519C" w:rsidRDefault="00131B52">
            <w:pPr>
              <w:tabs>
                <w:tab w:val="left" w:pos="3390"/>
              </w:tabs>
              <w:jc w:val="right"/>
              <w:rPr>
                <w:rFonts w:ascii="Browallia New" w:hAnsi="Browallia New" w:cs="Browallia New"/>
                <w:sz w:val="28"/>
                <w:szCs w:val="28"/>
              </w:rPr>
            </w:pPr>
          </w:p>
        </w:tc>
        <w:tc>
          <w:tcPr>
            <w:tcW w:w="1859" w:type="dxa"/>
          </w:tcPr>
          <w:p w14:paraId="0C7E863F" w14:textId="77777777" w:rsidR="00131B52" w:rsidRPr="007F519C" w:rsidRDefault="00131B52">
            <w:pPr>
              <w:tabs>
                <w:tab w:val="left" w:pos="3390"/>
              </w:tabs>
              <w:jc w:val="right"/>
              <w:rPr>
                <w:rFonts w:ascii="Browallia New" w:hAnsi="Browallia New" w:cs="Browallia New"/>
                <w:sz w:val="28"/>
                <w:szCs w:val="28"/>
              </w:rPr>
            </w:pPr>
          </w:p>
        </w:tc>
      </w:tr>
      <w:tr w:rsidR="00131B52" w:rsidRPr="007F519C" w14:paraId="6F35F778" w14:textId="77777777">
        <w:trPr>
          <w:trHeight w:val="97"/>
        </w:trPr>
        <w:tc>
          <w:tcPr>
            <w:tcW w:w="4960" w:type="dxa"/>
            <w:hideMark/>
          </w:tcPr>
          <w:p w14:paraId="713583C0" w14:textId="77777777" w:rsidR="00131B52" w:rsidRPr="007F519C" w:rsidRDefault="00131B52">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 xml:space="preserve">ราคาทุน ณ วันที่ </w:t>
            </w:r>
            <w:r w:rsidRPr="007F519C">
              <w:rPr>
                <w:rFonts w:ascii="Browallia New" w:hAnsi="Browallia New" w:cs="Browallia New" w:hint="cs"/>
                <w:sz w:val="28"/>
                <w:szCs w:val="28"/>
              </w:rPr>
              <w:t>1</w:t>
            </w:r>
            <w:r w:rsidRPr="007F519C">
              <w:rPr>
                <w:rFonts w:ascii="Browallia New" w:hAnsi="Browallia New" w:cs="Browallia New" w:hint="cs"/>
                <w:sz w:val="28"/>
                <w:szCs w:val="28"/>
                <w:cs/>
              </w:rPr>
              <w:t xml:space="preserve"> มกราคม</w:t>
            </w:r>
          </w:p>
        </w:tc>
        <w:tc>
          <w:tcPr>
            <w:tcW w:w="1908" w:type="dxa"/>
          </w:tcPr>
          <w:p w14:paraId="2D0C5D67" w14:textId="77777777" w:rsidR="00131B52" w:rsidRPr="007F519C" w:rsidRDefault="00131B52">
            <w:pPr>
              <w:tabs>
                <w:tab w:val="left" w:pos="3390"/>
              </w:tabs>
              <w:jc w:val="right"/>
              <w:rPr>
                <w:rFonts w:ascii="Browallia New" w:hAnsi="Browallia New" w:cs="Browallia New"/>
                <w:sz w:val="28"/>
                <w:szCs w:val="28"/>
              </w:rPr>
            </w:pPr>
            <w:r>
              <w:rPr>
                <w:rFonts w:ascii="Browallia New" w:hAnsi="Browallia New" w:cs="Browallia New"/>
                <w:sz w:val="28"/>
                <w:szCs w:val="28"/>
              </w:rPr>
              <w:t>42,694</w:t>
            </w:r>
          </w:p>
        </w:tc>
        <w:tc>
          <w:tcPr>
            <w:tcW w:w="283" w:type="dxa"/>
          </w:tcPr>
          <w:p w14:paraId="4E680D9C" w14:textId="77777777" w:rsidR="00131B52" w:rsidRPr="007F519C" w:rsidRDefault="00131B52">
            <w:pPr>
              <w:tabs>
                <w:tab w:val="left" w:pos="3390"/>
              </w:tabs>
              <w:jc w:val="right"/>
              <w:rPr>
                <w:rFonts w:ascii="Browallia New" w:hAnsi="Browallia New" w:cs="Browallia New"/>
                <w:sz w:val="28"/>
                <w:szCs w:val="28"/>
              </w:rPr>
            </w:pPr>
          </w:p>
        </w:tc>
        <w:tc>
          <w:tcPr>
            <w:tcW w:w="1859" w:type="dxa"/>
          </w:tcPr>
          <w:p w14:paraId="08DF07AC" w14:textId="77777777" w:rsidR="00131B52" w:rsidRPr="007F519C" w:rsidRDefault="00131B52">
            <w:pPr>
              <w:tabs>
                <w:tab w:val="left" w:pos="3390"/>
              </w:tabs>
              <w:jc w:val="right"/>
              <w:rPr>
                <w:rFonts w:ascii="Browallia New" w:hAnsi="Browallia New" w:cs="Browallia New"/>
                <w:sz w:val="28"/>
                <w:szCs w:val="28"/>
              </w:rPr>
            </w:pPr>
            <w:r>
              <w:rPr>
                <w:rFonts w:ascii="Browallia New" w:hAnsi="Browallia New" w:cs="Browallia New"/>
                <w:sz w:val="28"/>
                <w:szCs w:val="28"/>
              </w:rPr>
              <w:t>8,507</w:t>
            </w:r>
          </w:p>
        </w:tc>
      </w:tr>
      <w:tr w:rsidR="00131B52" w:rsidRPr="007F519C" w14:paraId="71E8D57D" w14:textId="77777777">
        <w:trPr>
          <w:trHeight w:val="366"/>
        </w:trPr>
        <w:tc>
          <w:tcPr>
            <w:tcW w:w="4960" w:type="dxa"/>
            <w:hideMark/>
          </w:tcPr>
          <w:p w14:paraId="0463BA52" w14:textId="77777777" w:rsidR="00131B52" w:rsidRPr="007F519C" w:rsidRDefault="00131B52">
            <w:pPr>
              <w:tabs>
                <w:tab w:val="left" w:pos="3390"/>
              </w:tabs>
              <w:jc w:val="thaiDistribute"/>
              <w:rPr>
                <w:rFonts w:ascii="Browallia New" w:hAnsi="Browallia New" w:cs="Browallia New"/>
                <w:sz w:val="28"/>
                <w:szCs w:val="28"/>
              </w:rPr>
            </w:pPr>
            <w:r w:rsidRPr="007F519C">
              <w:rPr>
                <w:rFonts w:ascii="Browallia New" w:hAnsi="Browallia New" w:cs="Browallia New" w:hint="cs"/>
                <w:sz w:val="28"/>
                <w:szCs w:val="28"/>
                <w:cs/>
              </w:rPr>
              <w:t>รับโอนจากลูกหนี้เพื่อชำระหนี้ระหว่างปี</w:t>
            </w:r>
          </w:p>
        </w:tc>
        <w:tc>
          <w:tcPr>
            <w:tcW w:w="1908" w:type="dxa"/>
          </w:tcPr>
          <w:p w14:paraId="00EF9BDB" w14:textId="77777777" w:rsidR="00131B52" w:rsidRPr="004D1654" w:rsidRDefault="00131B52">
            <w:pPr>
              <w:ind w:left="-106"/>
              <w:jc w:val="center"/>
              <w:rPr>
                <w:rFonts w:ascii="Browallia New" w:hAnsi="Browallia New" w:cs="Browallia New"/>
                <w:sz w:val="28"/>
                <w:szCs w:val="28"/>
              </w:rPr>
            </w:pPr>
            <w:r>
              <w:rPr>
                <w:rFonts w:ascii="Browallia New" w:hAnsi="Browallia New" w:cs="Browallia New" w:hint="cs"/>
                <w:sz w:val="28"/>
                <w:szCs w:val="28"/>
                <w:cs/>
              </w:rPr>
              <w:t xml:space="preserve"> </w:t>
            </w:r>
            <w:r>
              <w:rPr>
                <w:rFonts w:hint="cs"/>
                <w:szCs w:val="28"/>
                <w:cs/>
              </w:rPr>
              <w:t xml:space="preserve">                         </w:t>
            </w:r>
            <w:r>
              <w:rPr>
                <w:rFonts w:ascii="Browallia New" w:hAnsi="Browallia New" w:cs="Browallia New"/>
                <w:sz w:val="28"/>
                <w:szCs w:val="28"/>
              </w:rPr>
              <w:t>-</w:t>
            </w:r>
          </w:p>
        </w:tc>
        <w:tc>
          <w:tcPr>
            <w:tcW w:w="283" w:type="dxa"/>
          </w:tcPr>
          <w:p w14:paraId="033ADFA7" w14:textId="77777777" w:rsidR="00131B52" w:rsidRPr="002F2F13" w:rsidRDefault="00131B52">
            <w:pPr>
              <w:jc w:val="right"/>
              <w:rPr>
                <w:rFonts w:ascii="Browallia New" w:hAnsi="Browallia New" w:cs="Browallia New"/>
                <w:sz w:val="28"/>
                <w:szCs w:val="28"/>
                <w:cs/>
              </w:rPr>
            </w:pPr>
          </w:p>
        </w:tc>
        <w:tc>
          <w:tcPr>
            <w:tcW w:w="1859" w:type="dxa"/>
          </w:tcPr>
          <w:p w14:paraId="04A2BAE7" w14:textId="77777777" w:rsidR="00131B52" w:rsidRPr="007F519C" w:rsidRDefault="00131B52">
            <w:pPr>
              <w:jc w:val="right"/>
              <w:rPr>
                <w:rFonts w:ascii="Browallia New" w:hAnsi="Browallia New" w:cs="Browallia New"/>
                <w:sz w:val="28"/>
                <w:szCs w:val="28"/>
                <w:cs/>
              </w:rPr>
            </w:pPr>
            <w:r w:rsidRPr="002F2F13">
              <w:rPr>
                <w:rFonts w:ascii="Browallia New" w:hAnsi="Browallia New" w:cs="Browallia New"/>
                <w:sz w:val="28"/>
                <w:szCs w:val="28"/>
              </w:rPr>
              <w:t>34,187</w:t>
            </w:r>
          </w:p>
        </w:tc>
      </w:tr>
      <w:tr w:rsidR="00131B52" w:rsidRPr="00002E39" w14:paraId="3755C52E" w14:textId="77777777">
        <w:trPr>
          <w:trHeight w:val="366"/>
        </w:trPr>
        <w:tc>
          <w:tcPr>
            <w:tcW w:w="4960" w:type="dxa"/>
          </w:tcPr>
          <w:p w14:paraId="0C531C5D" w14:textId="77777777" w:rsidR="00131B52" w:rsidRPr="007F519C" w:rsidRDefault="00131B52">
            <w:pPr>
              <w:tabs>
                <w:tab w:val="left" w:pos="3390"/>
              </w:tabs>
              <w:jc w:val="thaiDistribute"/>
              <w:rPr>
                <w:rFonts w:ascii="Browallia New" w:hAnsi="Browallia New" w:cs="Browallia New"/>
                <w:sz w:val="28"/>
                <w:szCs w:val="28"/>
                <w:cs/>
              </w:rPr>
            </w:pPr>
            <w:r w:rsidRPr="004937EF">
              <w:rPr>
                <w:rFonts w:ascii="Browallia New" w:hAnsi="Browallia New" w:cs="Browallia New" w:hint="cs"/>
                <w:sz w:val="28"/>
                <w:szCs w:val="28"/>
                <w:cs/>
              </w:rPr>
              <w:t>โอนเปลี่ยนประเภทเป็น</w:t>
            </w:r>
            <w:r w:rsidRPr="004937EF">
              <w:rPr>
                <w:rFonts w:ascii="Browallia New" w:hAnsi="Browallia New" w:cs="Browallia New"/>
                <w:sz w:val="28"/>
                <w:szCs w:val="28"/>
                <w:cs/>
              </w:rPr>
              <w:t>อสังหาริมทรัพย์เพื่อการลงทุน</w:t>
            </w:r>
          </w:p>
        </w:tc>
        <w:tc>
          <w:tcPr>
            <w:tcW w:w="1908" w:type="dxa"/>
            <w:tcBorders>
              <w:bottom w:val="single" w:sz="4" w:space="0" w:color="auto"/>
            </w:tcBorders>
          </w:tcPr>
          <w:p w14:paraId="6B73D135" w14:textId="77777777" w:rsidR="00131B52" w:rsidRDefault="00131B52">
            <w:pPr>
              <w:ind w:left="-106"/>
              <w:jc w:val="right"/>
              <w:rPr>
                <w:rFonts w:ascii="Browallia New" w:hAnsi="Browallia New" w:cs="Browallia New"/>
                <w:sz w:val="28"/>
                <w:szCs w:val="28"/>
              </w:rPr>
            </w:pPr>
            <w:r>
              <w:rPr>
                <w:rFonts w:ascii="Browallia New" w:hAnsi="Browallia New" w:cs="Browallia New"/>
                <w:sz w:val="28"/>
                <w:szCs w:val="28"/>
              </w:rPr>
              <w:t>(8,507)</w:t>
            </w:r>
          </w:p>
        </w:tc>
        <w:tc>
          <w:tcPr>
            <w:tcW w:w="283" w:type="dxa"/>
          </w:tcPr>
          <w:p w14:paraId="552DCBA6" w14:textId="77777777" w:rsidR="00131B52" w:rsidRPr="002F2F13" w:rsidRDefault="00131B52">
            <w:pPr>
              <w:jc w:val="right"/>
              <w:rPr>
                <w:rFonts w:ascii="Browallia New" w:hAnsi="Browallia New" w:cs="Browallia New"/>
                <w:sz w:val="28"/>
                <w:szCs w:val="28"/>
                <w:cs/>
              </w:rPr>
            </w:pPr>
          </w:p>
        </w:tc>
        <w:tc>
          <w:tcPr>
            <w:tcW w:w="1859" w:type="dxa"/>
          </w:tcPr>
          <w:p w14:paraId="58EA80A3" w14:textId="77777777" w:rsidR="00131B52" w:rsidRPr="00002E39" w:rsidRDefault="00131B52">
            <w:pPr>
              <w:jc w:val="center"/>
              <w:rPr>
                <w:rFonts w:ascii="Browallia New" w:hAnsi="Browallia New" w:cs="Browallia New"/>
                <w:sz w:val="28"/>
                <w:szCs w:val="28"/>
              </w:rPr>
            </w:pPr>
            <w:r>
              <w:rPr>
                <w:rFonts w:ascii="Browallia New" w:hAnsi="Browallia New" w:cs="Browallia New" w:hint="cs"/>
                <w:sz w:val="28"/>
                <w:szCs w:val="28"/>
                <w:cs/>
              </w:rPr>
              <w:t xml:space="preserve"> </w:t>
            </w:r>
            <w:r>
              <w:rPr>
                <w:rFonts w:hint="cs"/>
                <w:szCs w:val="28"/>
                <w:cs/>
              </w:rPr>
              <w:t xml:space="preserve">                    </w:t>
            </w:r>
            <w:r>
              <w:rPr>
                <w:rFonts w:ascii="Browallia New" w:hAnsi="Browallia New" w:cs="Browallia New"/>
                <w:sz w:val="28"/>
                <w:szCs w:val="28"/>
              </w:rPr>
              <w:t>-</w:t>
            </w:r>
          </w:p>
        </w:tc>
      </w:tr>
      <w:tr w:rsidR="00131B52" w:rsidRPr="007F519C" w14:paraId="5D7AFC4E" w14:textId="77777777">
        <w:trPr>
          <w:trHeight w:val="341"/>
        </w:trPr>
        <w:tc>
          <w:tcPr>
            <w:tcW w:w="4960" w:type="dxa"/>
            <w:hideMark/>
          </w:tcPr>
          <w:p w14:paraId="707A58FD" w14:textId="77777777" w:rsidR="00131B52" w:rsidRPr="007F519C" w:rsidRDefault="00131B52">
            <w:pPr>
              <w:tabs>
                <w:tab w:val="left" w:pos="3390"/>
              </w:tabs>
              <w:jc w:val="thaiDistribute"/>
              <w:rPr>
                <w:rFonts w:ascii="Browallia New" w:hAnsi="Browallia New" w:cs="Browallia New"/>
                <w:sz w:val="28"/>
                <w:szCs w:val="28"/>
                <w:cs/>
              </w:rPr>
            </w:pPr>
            <w:r w:rsidRPr="007F519C">
              <w:rPr>
                <w:rFonts w:ascii="Browallia New" w:hAnsi="Browallia New" w:cs="Browallia New" w:hint="cs"/>
                <w:sz w:val="28"/>
                <w:szCs w:val="28"/>
                <w:cs/>
              </w:rPr>
              <w:t>ราคาทุน ณ วันที่</w:t>
            </w:r>
            <w:r w:rsidRPr="007F519C">
              <w:rPr>
                <w:rFonts w:ascii="Browallia New" w:hAnsi="Browallia New" w:cs="Browallia New" w:hint="cs"/>
                <w:sz w:val="28"/>
                <w:szCs w:val="28"/>
              </w:rPr>
              <w:t xml:space="preserve"> 31 </w:t>
            </w:r>
            <w:r w:rsidRPr="007F519C">
              <w:rPr>
                <w:rFonts w:ascii="Browallia New" w:hAnsi="Browallia New" w:cs="Browallia New" w:hint="cs"/>
                <w:sz w:val="28"/>
                <w:szCs w:val="28"/>
                <w:cs/>
              </w:rPr>
              <w:t>ธันวาคม</w:t>
            </w:r>
          </w:p>
        </w:tc>
        <w:tc>
          <w:tcPr>
            <w:tcW w:w="1908" w:type="dxa"/>
            <w:tcBorders>
              <w:top w:val="single" w:sz="4" w:space="0" w:color="auto"/>
              <w:bottom w:val="single" w:sz="12" w:space="0" w:color="auto"/>
            </w:tcBorders>
          </w:tcPr>
          <w:p w14:paraId="20B4D59A" w14:textId="77777777" w:rsidR="00131B52" w:rsidRPr="007F519C" w:rsidRDefault="00131B52">
            <w:pPr>
              <w:jc w:val="right"/>
              <w:rPr>
                <w:rFonts w:ascii="Browallia New" w:hAnsi="Browallia New" w:cs="Browallia New"/>
                <w:sz w:val="28"/>
                <w:szCs w:val="28"/>
                <w:cs/>
              </w:rPr>
            </w:pPr>
            <w:r>
              <w:rPr>
                <w:rFonts w:ascii="Browallia New" w:hAnsi="Browallia New" w:cs="Browallia New"/>
                <w:sz w:val="28"/>
                <w:szCs w:val="28"/>
              </w:rPr>
              <w:t>34,187</w:t>
            </w:r>
          </w:p>
        </w:tc>
        <w:tc>
          <w:tcPr>
            <w:tcW w:w="283" w:type="dxa"/>
          </w:tcPr>
          <w:p w14:paraId="547339CE" w14:textId="77777777" w:rsidR="00131B52" w:rsidRPr="007F519C" w:rsidRDefault="00131B52">
            <w:pPr>
              <w:jc w:val="right"/>
              <w:rPr>
                <w:rFonts w:ascii="Browallia New" w:hAnsi="Browallia New" w:cs="Browallia New"/>
                <w:sz w:val="28"/>
                <w:szCs w:val="28"/>
                <w:cs/>
              </w:rPr>
            </w:pPr>
          </w:p>
        </w:tc>
        <w:tc>
          <w:tcPr>
            <w:tcW w:w="1859" w:type="dxa"/>
            <w:tcBorders>
              <w:top w:val="single" w:sz="4" w:space="0" w:color="auto"/>
              <w:left w:val="nil"/>
              <w:bottom w:val="single" w:sz="12" w:space="0" w:color="auto"/>
              <w:right w:val="nil"/>
            </w:tcBorders>
          </w:tcPr>
          <w:p w14:paraId="637D6AE7" w14:textId="77777777" w:rsidR="00131B52" w:rsidRPr="007F519C" w:rsidRDefault="00131B52">
            <w:pPr>
              <w:jc w:val="right"/>
              <w:rPr>
                <w:rFonts w:ascii="Browallia New" w:hAnsi="Browallia New" w:cs="Browallia New"/>
                <w:sz w:val="28"/>
                <w:szCs w:val="28"/>
                <w:cs/>
              </w:rPr>
            </w:pPr>
            <w:r>
              <w:rPr>
                <w:rFonts w:ascii="Browallia New" w:hAnsi="Browallia New" w:cs="Browallia New"/>
                <w:sz w:val="28"/>
                <w:szCs w:val="28"/>
              </w:rPr>
              <w:t>42,694</w:t>
            </w:r>
          </w:p>
        </w:tc>
      </w:tr>
    </w:tbl>
    <w:p w14:paraId="39CE6590" w14:textId="77777777" w:rsidR="00DC5CED" w:rsidRDefault="00DC5CED"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41DE6FC4" w14:textId="777AB714" w:rsidR="00A17470" w:rsidRPr="00A17470" w:rsidRDefault="00A17470" w:rsidP="00A174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A17470">
        <w:rPr>
          <w:rFonts w:ascii="Browallia New" w:hAnsi="Browallia New" w:cs="Browallia New" w:hint="cs"/>
          <w:sz w:val="28"/>
          <w:szCs w:val="28"/>
          <w:cs/>
        </w:rPr>
        <w:t xml:space="preserve">ณ วันที่ </w:t>
      </w:r>
      <w:r w:rsidRPr="00A17470">
        <w:rPr>
          <w:rFonts w:ascii="Browallia New" w:hAnsi="Browallia New" w:cs="Browallia New"/>
          <w:sz w:val="28"/>
          <w:szCs w:val="28"/>
        </w:rPr>
        <w:t xml:space="preserve">31 </w:t>
      </w:r>
      <w:r w:rsidRPr="00A17470">
        <w:rPr>
          <w:rFonts w:ascii="Browallia New" w:hAnsi="Browallia New" w:cs="Browallia New" w:hint="cs"/>
          <w:sz w:val="28"/>
          <w:szCs w:val="28"/>
          <w:cs/>
        </w:rPr>
        <w:t xml:space="preserve">ธันวาคม </w:t>
      </w:r>
      <w:r w:rsidRPr="00A17470">
        <w:rPr>
          <w:rFonts w:ascii="Browallia New" w:hAnsi="Browallia New" w:cs="Browallia New"/>
          <w:sz w:val="28"/>
          <w:szCs w:val="28"/>
        </w:rPr>
        <w:t>256</w:t>
      </w:r>
      <w:r w:rsidR="0060776D">
        <w:rPr>
          <w:rFonts w:ascii="Browallia New" w:hAnsi="Browallia New" w:cs="Browallia New"/>
          <w:sz w:val="28"/>
          <w:szCs w:val="28"/>
        </w:rPr>
        <w:t>6</w:t>
      </w:r>
      <w:r w:rsidRPr="00A17470">
        <w:rPr>
          <w:rFonts w:ascii="Browallia New" w:hAnsi="Browallia New" w:cs="Browallia New"/>
          <w:sz w:val="28"/>
          <w:szCs w:val="28"/>
          <w:cs/>
        </w:rPr>
        <w:t xml:space="preserve"> </w:t>
      </w:r>
      <w:r w:rsidRPr="00A17470">
        <w:rPr>
          <w:rFonts w:ascii="Browallia New" w:hAnsi="Browallia New" w:cs="Browallia New" w:hint="cs"/>
          <w:sz w:val="28"/>
          <w:szCs w:val="28"/>
          <w:cs/>
        </w:rPr>
        <w:t>บริษัท</w:t>
      </w:r>
      <w:r w:rsidR="004D1AC8" w:rsidRPr="004D1AC8">
        <w:rPr>
          <w:rFonts w:ascii="Browallia New" w:hAnsi="Browallia New" w:cs="Browallia New"/>
          <w:sz w:val="28"/>
          <w:szCs w:val="28"/>
          <w:cs/>
        </w:rPr>
        <w:t xml:space="preserve"> ไมด้า ลิสซิ่ง จำกัด (มหาชน)</w:t>
      </w:r>
      <w:r w:rsidR="004D1AC8">
        <w:rPr>
          <w:rFonts w:ascii="Browallia New" w:hAnsi="Browallia New" w:cs="Browallia New"/>
          <w:sz w:val="28"/>
          <w:szCs w:val="28"/>
        </w:rPr>
        <w:t xml:space="preserve"> (</w:t>
      </w:r>
      <w:r w:rsidR="004D1AC8">
        <w:rPr>
          <w:rFonts w:ascii="Browallia New" w:hAnsi="Browallia New" w:cs="Browallia New" w:hint="cs"/>
          <w:sz w:val="28"/>
          <w:szCs w:val="28"/>
          <w:cs/>
        </w:rPr>
        <w:t>บริษัทย่อย</w:t>
      </w:r>
      <w:r w:rsidR="004D1AC8">
        <w:rPr>
          <w:rFonts w:ascii="Browallia New" w:hAnsi="Browallia New" w:cs="Browallia New"/>
          <w:sz w:val="28"/>
          <w:szCs w:val="28"/>
        </w:rPr>
        <w:t xml:space="preserve">) </w:t>
      </w:r>
      <w:r w:rsidRPr="00A17470">
        <w:rPr>
          <w:rFonts w:ascii="Browallia New" w:hAnsi="Browallia New" w:cs="Browallia New" w:hint="cs"/>
          <w:sz w:val="28"/>
          <w:szCs w:val="28"/>
          <w:cs/>
        </w:rPr>
        <w:t xml:space="preserve">มีที่ดินที่ได้รับโอนจากลูกหนี้เงินให้กู้ยืม </w:t>
      </w:r>
      <w:r w:rsidR="00843C52">
        <w:rPr>
          <w:rFonts w:ascii="Browallia New" w:hAnsi="Browallia New" w:cs="Browallia New"/>
          <w:sz w:val="28"/>
          <w:szCs w:val="28"/>
        </w:rPr>
        <w:t>1</w:t>
      </w:r>
      <w:r w:rsidRPr="00A17470">
        <w:rPr>
          <w:rFonts w:ascii="Browallia New" w:hAnsi="Browallia New" w:cs="Browallia New"/>
          <w:sz w:val="28"/>
          <w:szCs w:val="28"/>
        </w:rPr>
        <w:t xml:space="preserve"> </w:t>
      </w:r>
      <w:r w:rsidRPr="00A17470">
        <w:rPr>
          <w:rFonts w:ascii="Browallia New" w:hAnsi="Browallia New" w:cs="Browallia New" w:hint="cs"/>
          <w:sz w:val="28"/>
          <w:szCs w:val="28"/>
          <w:cs/>
        </w:rPr>
        <w:t xml:space="preserve">ราย จำนวนรวม </w:t>
      </w:r>
      <w:r w:rsidR="00843C52">
        <w:rPr>
          <w:rFonts w:ascii="Browallia New" w:hAnsi="Browallia New" w:cs="Browallia New"/>
          <w:sz w:val="28"/>
          <w:szCs w:val="28"/>
        </w:rPr>
        <w:t>34.19</w:t>
      </w:r>
      <w:r w:rsidRPr="00A17470">
        <w:rPr>
          <w:rFonts w:ascii="Browallia New" w:hAnsi="Browallia New" w:cs="Browallia New"/>
          <w:sz w:val="28"/>
          <w:szCs w:val="28"/>
        </w:rPr>
        <w:t xml:space="preserve"> </w:t>
      </w:r>
      <w:r w:rsidRPr="00A17470">
        <w:rPr>
          <w:rFonts w:ascii="Browallia New" w:hAnsi="Browallia New" w:cs="Browallia New" w:hint="cs"/>
          <w:sz w:val="28"/>
          <w:szCs w:val="28"/>
          <w:cs/>
        </w:rPr>
        <w:t>ล้านบาท</w:t>
      </w:r>
      <w:r w:rsidR="0060776D">
        <w:rPr>
          <w:rFonts w:ascii="Browallia New" w:hAnsi="Browallia New" w:cs="Browallia New"/>
          <w:sz w:val="28"/>
          <w:szCs w:val="28"/>
        </w:rPr>
        <w:t xml:space="preserve"> </w:t>
      </w:r>
      <w:r w:rsidRPr="00A17470">
        <w:rPr>
          <w:rFonts w:ascii="Browallia New" w:hAnsi="Browallia New" w:cs="Browallia New" w:hint="cs"/>
          <w:sz w:val="28"/>
          <w:szCs w:val="28"/>
          <w:cs/>
        </w:rPr>
        <w:t>เพื่อชำระหนี้ โดยมีข้อตกลงให้สิทธิลูกหนี้ซื้อคืนด้วยมูลค่าตามสัญญาที่ตกลงร่วมกัน เป็น</w:t>
      </w:r>
      <w:r w:rsidRPr="00096A8C">
        <w:rPr>
          <w:rFonts w:ascii="Browallia New" w:hAnsi="Browallia New" w:cs="Browallia New" w:hint="cs"/>
          <w:sz w:val="28"/>
          <w:szCs w:val="28"/>
          <w:cs/>
        </w:rPr>
        <w:t xml:space="preserve">เงิน </w:t>
      </w:r>
      <w:r w:rsidR="007C54EF">
        <w:rPr>
          <w:rFonts w:ascii="Browallia New" w:hAnsi="Browallia New" w:cs="Browallia New"/>
          <w:sz w:val="28"/>
          <w:szCs w:val="28"/>
        </w:rPr>
        <w:t>34.19</w:t>
      </w:r>
      <w:r w:rsidRPr="00A17470">
        <w:rPr>
          <w:rFonts w:ascii="Browallia New" w:hAnsi="Browallia New" w:cs="Browallia New"/>
          <w:sz w:val="28"/>
          <w:szCs w:val="28"/>
        </w:rPr>
        <w:t xml:space="preserve"> </w:t>
      </w:r>
      <w:r w:rsidRPr="00A17470">
        <w:rPr>
          <w:rFonts w:ascii="Browallia New" w:hAnsi="Browallia New" w:cs="Browallia New" w:hint="cs"/>
          <w:sz w:val="28"/>
          <w:szCs w:val="28"/>
          <w:cs/>
        </w:rPr>
        <w:t xml:space="preserve">ล้านบาท </w:t>
      </w:r>
      <w:r w:rsidRPr="003C2AEE">
        <w:rPr>
          <w:rFonts w:ascii="Browallia New" w:hAnsi="Browallia New" w:cs="Browallia New" w:hint="cs"/>
          <w:sz w:val="28"/>
          <w:szCs w:val="28"/>
          <w:cs/>
        </w:rPr>
        <w:t>ภายในปี</w:t>
      </w:r>
      <w:r w:rsidRPr="003C2AEE">
        <w:rPr>
          <w:rFonts w:ascii="Browallia New" w:hAnsi="Browallia New" w:cs="Browallia New"/>
          <w:sz w:val="28"/>
          <w:szCs w:val="28"/>
        </w:rPr>
        <w:t xml:space="preserve"> 256</w:t>
      </w:r>
      <w:r w:rsidR="003C2AEE" w:rsidRPr="003C2AEE">
        <w:rPr>
          <w:rFonts w:ascii="Browallia New" w:hAnsi="Browallia New" w:cs="Browallia New"/>
          <w:sz w:val="28"/>
          <w:szCs w:val="28"/>
        </w:rPr>
        <w:t>8</w:t>
      </w:r>
      <w:r w:rsidRPr="00A17470">
        <w:rPr>
          <w:rFonts w:ascii="Browallia New" w:hAnsi="Browallia New" w:cs="Browallia New" w:hint="cs"/>
          <w:sz w:val="28"/>
          <w:szCs w:val="28"/>
          <w:cs/>
        </w:rPr>
        <w:t xml:space="preserve"> </w:t>
      </w:r>
    </w:p>
    <w:p w14:paraId="09847808" w14:textId="77777777" w:rsidR="005B19E2" w:rsidRDefault="005B19E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3D76D4A3"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285A60A4"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0BADAB15"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4BC51C9"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B36A417"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1DF79C2E"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17234B66"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4DB0F512"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31D5ABD2"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018DE55B" w14:textId="77777777" w:rsidR="00131B52"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32F8D88C" w14:textId="77777777" w:rsidR="00131B52" w:rsidRPr="00E6481D" w:rsidRDefault="00131B52"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610F074C" w14:textId="08859D5D" w:rsidR="00CF3CCD" w:rsidRPr="00D97220" w:rsidRDefault="00F760F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D97220">
        <w:rPr>
          <w:rFonts w:ascii="Browallia New" w:hAnsi="Browallia New" w:cs="Browallia New" w:hint="cs"/>
          <w:b/>
          <w:bCs/>
          <w:sz w:val="28"/>
          <w:szCs w:val="28"/>
          <w:cs/>
          <w:lang w:val="en-GB"/>
        </w:rPr>
        <w:t>เ</w:t>
      </w:r>
      <w:r w:rsidR="005965AF" w:rsidRPr="00D97220">
        <w:rPr>
          <w:rFonts w:ascii="Browallia New" w:hAnsi="Browallia New" w:cs="Browallia New"/>
          <w:b/>
          <w:bCs/>
          <w:sz w:val="28"/>
          <w:szCs w:val="28"/>
          <w:cs/>
          <w:lang w:val="en-GB"/>
        </w:rPr>
        <w:t>งินลงทุนในลูกหนี้</w:t>
      </w:r>
    </w:p>
    <w:p w14:paraId="64DB731F" w14:textId="7ABA7F35" w:rsidR="005965AF" w:rsidRDefault="005965AF"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Style w:val="TableGrid"/>
        <w:tblW w:w="9124"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1440"/>
        <w:gridCol w:w="1395"/>
        <w:gridCol w:w="1449"/>
        <w:gridCol w:w="1411"/>
      </w:tblGrid>
      <w:tr w:rsidR="005329CC" w14:paraId="6CB8F491" w14:textId="77777777" w:rsidTr="00C07995">
        <w:tc>
          <w:tcPr>
            <w:tcW w:w="3429" w:type="dxa"/>
          </w:tcPr>
          <w:p w14:paraId="5D5C83E3"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13C8B4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4AB73D1D"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60" w:type="dxa"/>
            <w:gridSpan w:val="2"/>
          </w:tcPr>
          <w:p w14:paraId="75A24188" w14:textId="3F1A14FE" w:rsidR="005329CC" w:rsidRDefault="005329CC"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5329CC">
              <w:rPr>
                <w:rFonts w:ascii="Browallia New" w:hAnsi="Browallia New" w:cs="Browallia New"/>
                <w:sz w:val="28"/>
                <w:szCs w:val="28"/>
              </w:rPr>
              <w:t>(</w:t>
            </w:r>
            <w:r w:rsidRPr="005329CC">
              <w:rPr>
                <w:rFonts w:ascii="Browallia New" w:hAnsi="Browallia New" w:cs="Browallia New"/>
                <w:sz w:val="28"/>
                <w:szCs w:val="28"/>
                <w:cs/>
              </w:rPr>
              <w:t>หน่วย : พันบาท)</w:t>
            </w:r>
          </w:p>
        </w:tc>
      </w:tr>
      <w:tr w:rsidR="005329CC" w14:paraId="11F92B10" w14:textId="77777777" w:rsidTr="00C07995">
        <w:tc>
          <w:tcPr>
            <w:tcW w:w="3429" w:type="dxa"/>
          </w:tcPr>
          <w:p w14:paraId="0E8B49C0"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5695" w:type="dxa"/>
            <w:gridSpan w:val="4"/>
          </w:tcPr>
          <w:p w14:paraId="2E085D89" w14:textId="6FECB006"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งบการเงินรวม</w:t>
            </w:r>
          </w:p>
        </w:tc>
      </w:tr>
      <w:tr w:rsidR="005329CC" w14:paraId="354F7268" w14:textId="77777777" w:rsidTr="00C07995">
        <w:tc>
          <w:tcPr>
            <w:tcW w:w="3429" w:type="dxa"/>
          </w:tcPr>
          <w:p w14:paraId="1EF5B392" w14:textId="77777777" w:rsidR="005329CC" w:rsidRDefault="005329CC"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2835" w:type="dxa"/>
            <w:gridSpan w:val="2"/>
          </w:tcPr>
          <w:p w14:paraId="5BB2D1DD" w14:textId="37529D99"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w:t>
            </w:r>
            <w:r w:rsidR="0060776D">
              <w:rPr>
                <w:rFonts w:ascii="Browallia New" w:hAnsi="Browallia New" w:cs="Browallia New"/>
                <w:sz w:val="28"/>
                <w:szCs w:val="28"/>
              </w:rPr>
              <w:t>6</w:t>
            </w:r>
          </w:p>
        </w:tc>
        <w:tc>
          <w:tcPr>
            <w:tcW w:w="2860" w:type="dxa"/>
            <w:gridSpan w:val="2"/>
          </w:tcPr>
          <w:p w14:paraId="40C088DE" w14:textId="576C90E8"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Pr>
                <w:rFonts w:ascii="Browallia New" w:hAnsi="Browallia New" w:cs="Browallia New"/>
                <w:sz w:val="28"/>
                <w:szCs w:val="28"/>
              </w:rPr>
              <w:t>256</w:t>
            </w:r>
            <w:r w:rsidR="0060776D">
              <w:rPr>
                <w:rFonts w:ascii="Browallia New" w:hAnsi="Browallia New" w:cs="Browallia New"/>
                <w:sz w:val="28"/>
                <w:szCs w:val="28"/>
              </w:rPr>
              <w:t>5</w:t>
            </w:r>
          </w:p>
        </w:tc>
      </w:tr>
      <w:tr w:rsidR="005329CC" w14:paraId="1F149136" w14:textId="77777777" w:rsidTr="00C07995">
        <w:tc>
          <w:tcPr>
            <w:tcW w:w="3429" w:type="dxa"/>
          </w:tcPr>
          <w:p w14:paraId="43E4DDBE"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3E1B9352" w14:textId="474A11C4"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395" w:type="dxa"/>
          </w:tcPr>
          <w:p w14:paraId="42EF8DB3" w14:textId="0C9757F3"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c>
          <w:tcPr>
            <w:tcW w:w="1449" w:type="dxa"/>
          </w:tcPr>
          <w:p w14:paraId="7B1BEEDB" w14:textId="19BB3D28"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จำนวนสัญญา</w:t>
            </w:r>
          </w:p>
        </w:tc>
        <w:tc>
          <w:tcPr>
            <w:tcW w:w="1411" w:type="dxa"/>
          </w:tcPr>
          <w:p w14:paraId="79A737CC" w14:textId="3F25F3E2" w:rsidR="005329CC" w:rsidRDefault="005329CC" w:rsidP="0029051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Browallia New" w:hAnsi="Browallia New" w:cs="Browallia New"/>
                <w:sz w:val="28"/>
                <w:szCs w:val="28"/>
              </w:rPr>
            </w:pPr>
            <w:r w:rsidRPr="005329CC">
              <w:rPr>
                <w:rFonts w:ascii="Browallia New" w:hAnsi="Browallia New" w:cs="Browallia New"/>
                <w:sz w:val="28"/>
                <w:szCs w:val="28"/>
                <w:cs/>
              </w:rPr>
              <w:t>จำนวนเงิน</w:t>
            </w:r>
          </w:p>
        </w:tc>
      </w:tr>
      <w:tr w:rsidR="005329CC" w14:paraId="616BC07A" w14:textId="77777777" w:rsidTr="00C07995">
        <w:tc>
          <w:tcPr>
            <w:tcW w:w="3429" w:type="dxa"/>
          </w:tcPr>
          <w:p w14:paraId="73138115"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0" w:type="dxa"/>
          </w:tcPr>
          <w:p w14:paraId="4E4BF2D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395" w:type="dxa"/>
          </w:tcPr>
          <w:p w14:paraId="52B132BF"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49" w:type="dxa"/>
          </w:tcPr>
          <w:p w14:paraId="72F4AC24"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c>
          <w:tcPr>
            <w:tcW w:w="1411" w:type="dxa"/>
          </w:tcPr>
          <w:p w14:paraId="2F7CCA5B" w14:textId="77777777" w:rsidR="005329CC" w:rsidRDefault="005329CC" w:rsidP="00532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c>
      </w:tr>
      <w:tr w:rsidR="000C73D8" w14:paraId="3A583E46" w14:textId="77777777" w:rsidTr="00C07995">
        <w:tc>
          <w:tcPr>
            <w:tcW w:w="3429" w:type="dxa"/>
            <w:vAlign w:val="center"/>
          </w:tcPr>
          <w:p w14:paraId="7DC3E3BB" w14:textId="1B112F94"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ลูกหนี้เช่าซื้อ</w:t>
            </w:r>
          </w:p>
        </w:tc>
        <w:tc>
          <w:tcPr>
            <w:tcW w:w="1440" w:type="dxa"/>
            <w:vAlign w:val="bottom"/>
          </w:tcPr>
          <w:p w14:paraId="5F046DD9" w14:textId="000F4041"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B85455">
              <w:rPr>
                <w:rFonts w:ascii="Browallia New" w:hAnsi="Browallia New" w:cs="Browallia New"/>
                <w:sz w:val="28"/>
                <w:szCs w:val="28"/>
              </w:rPr>
              <w:t>1,05</w:t>
            </w:r>
            <w:r>
              <w:rPr>
                <w:rFonts w:ascii="Browallia New" w:hAnsi="Browallia New" w:cs="Browallia New"/>
                <w:sz w:val="28"/>
                <w:szCs w:val="28"/>
              </w:rPr>
              <w:t>6</w:t>
            </w:r>
          </w:p>
        </w:tc>
        <w:tc>
          <w:tcPr>
            <w:tcW w:w="1395" w:type="dxa"/>
            <w:vAlign w:val="bottom"/>
          </w:tcPr>
          <w:p w14:paraId="47F713D8" w14:textId="224CF8F2"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A7003">
              <w:rPr>
                <w:rFonts w:ascii="Browallia New" w:hAnsi="Browallia New" w:cs="Browallia New"/>
                <w:sz w:val="28"/>
                <w:szCs w:val="28"/>
              </w:rPr>
              <w:t>28,</w:t>
            </w:r>
            <w:r w:rsidRPr="0066077F">
              <w:rPr>
                <w:rFonts w:ascii="Browallia New" w:hAnsi="Browallia New" w:cs="Browallia New"/>
                <w:sz w:val="28"/>
                <w:szCs w:val="28"/>
              </w:rPr>
              <w:t>123</w:t>
            </w:r>
          </w:p>
        </w:tc>
        <w:tc>
          <w:tcPr>
            <w:tcW w:w="1449" w:type="dxa"/>
            <w:vAlign w:val="bottom"/>
          </w:tcPr>
          <w:p w14:paraId="6CC12287" w14:textId="3CBD6B5D"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1,068</w:t>
            </w:r>
          </w:p>
        </w:tc>
        <w:tc>
          <w:tcPr>
            <w:tcW w:w="1411" w:type="dxa"/>
            <w:vAlign w:val="bottom"/>
          </w:tcPr>
          <w:p w14:paraId="485685CF" w14:textId="49CC9033"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28,614</w:t>
            </w:r>
          </w:p>
        </w:tc>
      </w:tr>
      <w:tr w:rsidR="000C73D8" w14:paraId="4C107692" w14:textId="77777777" w:rsidTr="00C07995">
        <w:tc>
          <w:tcPr>
            <w:tcW w:w="3429" w:type="dxa"/>
            <w:vAlign w:val="center"/>
          </w:tcPr>
          <w:p w14:paraId="6659E8BB" w14:textId="7D5B0A6B"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r>
              <w:rPr>
                <w:rFonts w:ascii="Browallia New" w:hAnsi="Browallia New" w:cs="Browallia New" w:hint="cs"/>
                <w:sz w:val="28"/>
                <w:szCs w:val="28"/>
                <w:cs/>
              </w:rPr>
              <w:t>ลูกหนี้ที่มีหลักประกัน</w:t>
            </w:r>
          </w:p>
        </w:tc>
        <w:tc>
          <w:tcPr>
            <w:tcW w:w="1440" w:type="dxa"/>
            <w:vAlign w:val="bottom"/>
          </w:tcPr>
          <w:p w14:paraId="22423DF4" w14:textId="64209D62" w:rsidR="000C73D8"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6D6195">
              <w:rPr>
                <w:rFonts w:ascii="Browallia New" w:hAnsi="Browallia New" w:cs="Browallia New"/>
                <w:sz w:val="28"/>
                <w:szCs w:val="28"/>
              </w:rPr>
              <w:t>1</w:t>
            </w:r>
          </w:p>
        </w:tc>
        <w:tc>
          <w:tcPr>
            <w:tcW w:w="1395" w:type="dxa"/>
            <w:vAlign w:val="bottom"/>
          </w:tcPr>
          <w:p w14:paraId="624F8252" w14:textId="7DF70DBE" w:rsidR="000C73D8"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A7003">
              <w:rPr>
                <w:rFonts w:ascii="Browallia New" w:hAnsi="Browallia New" w:cs="Browallia New"/>
                <w:sz w:val="28"/>
                <w:szCs w:val="28"/>
              </w:rPr>
              <w:t>114,</w:t>
            </w:r>
            <w:r w:rsidRPr="008E7562">
              <w:rPr>
                <w:rFonts w:ascii="Browallia New" w:hAnsi="Browallia New" w:cs="Browallia New"/>
                <w:sz w:val="28"/>
                <w:szCs w:val="28"/>
              </w:rPr>
              <w:t>79</w:t>
            </w:r>
            <w:r>
              <w:rPr>
                <w:rFonts w:ascii="Browallia New" w:hAnsi="Browallia New" w:cs="Browallia New"/>
                <w:sz w:val="28"/>
                <w:szCs w:val="28"/>
              </w:rPr>
              <w:t>6</w:t>
            </w:r>
          </w:p>
        </w:tc>
        <w:tc>
          <w:tcPr>
            <w:tcW w:w="1449" w:type="dxa"/>
            <w:vAlign w:val="bottom"/>
          </w:tcPr>
          <w:p w14:paraId="1F4764F9" w14:textId="47C4BDF5" w:rsidR="000C73D8"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w:t>
            </w:r>
          </w:p>
        </w:tc>
        <w:tc>
          <w:tcPr>
            <w:tcW w:w="1411" w:type="dxa"/>
            <w:vAlign w:val="bottom"/>
          </w:tcPr>
          <w:p w14:paraId="10F96E7D" w14:textId="61B83A24" w:rsidR="000C73D8"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114,796</w:t>
            </w:r>
          </w:p>
        </w:tc>
      </w:tr>
      <w:tr w:rsidR="000C73D8" w14:paraId="641919A7" w14:textId="77777777" w:rsidTr="00C07995">
        <w:tc>
          <w:tcPr>
            <w:tcW w:w="3429" w:type="dxa"/>
            <w:vAlign w:val="center"/>
          </w:tcPr>
          <w:p w14:paraId="799D1EC1" w14:textId="31FA0911"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r>
              <w:rPr>
                <w:rFonts w:ascii="Browallia New" w:hAnsi="Browallia New" w:cs="Browallia New" w:hint="cs"/>
                <w:sz w:val="28"/>
                <w:szCs w:val="28"/>
                <w:cs/>
              </w:rPr>
              <w:t>รวม</w:t>
            </w:r>
          </w:p>
        </w:tc>
        <w:tc>
          <w:tcPr>
            <w:tcW w:w="1440" w:type="dxa"/>
            <w:vAlign w:val="bottom"/>
          </w:tcPr>
          <w:p w14:paraId="1BB1CF8C" w14:textId="5242930A" w:rsidR="000C73D8" w:rsidRDefault="000C73D8" w:rsidP="000C73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0A78E2">
              <w:rPr>
                <w:rFonts w:ascii="Browallia New" w:hAnsi="Browallia New" w:cs="Browallia New"/>
                <w:sz w:val="28"/>
                <w:szCs w:val="28"/>
              </w:rPr>
              <w:t>1,05</w:t>
            </w:r>
            <w:r>
              <w:rPr>
                <w:rFonts w:ascii="Browallia New" w:hAnsi="Browallia New" w:cs="Browallia New"/>
                <w:sz w:val="28"/>
                <w:szCs w:val="28"/>
              </w:rPr>
              <w:t>7</w:t>
            </w:r>
          </w:p>
        </w:tc>
        <w:tc>
          <w:tcPr>
            <w:tcW w:w="1395" w:type="dxa"/>
            <w:vAlign w:val="bottom"/>
          </w:tcPr>
          <w:p w14:paraId="0F73E409" w14:textId="09D71ADA" w:rsidR="000C73D8" w:rsidRPr="00F04094"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4F532F">
              <w:rPr>
                <w:rFonts w:ascii="Browallia New" w:hAnsi="Browallia New" w:cs="Browallia New"/>
                <w:sz w:val="28"/>
                <w:szCs w:val="28"/>
              </w:rPr>
              <w:t>142,</w:t>
            </w:r>
            <w:r w:rsidRPr="008E7562">
              <w:rPr>
                <w:rFonts w:ascii="Browallia New" w:hAnsi="Browallia New" w:cs="Browallia New"/>
                <w:sz w:val="28"/>
                <w:szCs w:val="28"/>
              </w:rPr>
              <w:t>9</w:t>
            </w:r>
            <w:r>
              <w:rPr>
                <w:rFonts w:ascii="Browallia New" w:hAnsi="Browallia New" w:cs="Browallia New"/>
                <w:sz w:val="28"/>
                <w:szCs w:val="28"/>
              </w:rPr>
              <w:t>19</w:t>
            </w:r>
          </w:p>
        </w:tc>
        <w:tc>
          <w:tcPr>
            <w:tcW w:w="1449" w:type="dxa"/>
            <w:vAlign w:val="bottom"/>
          </w:tcPr>
          <w:p w14:paraId="6BFFED42" w14:textId="739B649F" w:rsidR="000C73D8" w:rsidRPr="00F04094" w:rsidRDefault="000C73D8" w:rsidP="000C73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1,069</w:t>
            </w:r>
          </w:p>
        </w:tc>
        <w:tc>
          <w:tcPr>
            <w:tcW w:w="1411" w:type="dxa"/>
            <w:vAlign w:val="bottom"/>
          </w:tcPr>
          <w:p w14:paraId="543DDB76" w14:textId="2B701708" w:rsidR="000C73D8" w:rsidRPr="00F04094"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04094">
              <w:rPr>
                <w:rFonts w:ascii="Browallia New" w:hAnsi="Browallia New" w:cs="Browallia New"/>
                <w:sz w:val="28"/>
                <w:szCs w:val="28"/>
              </w:rPr>
              <w:t>143,410</w:t>
            </w:r>
          </w:p>
        </w:tc>
      </w:tr>
      <w:tr w:rsidR="000C73D8" w14:paraId="54C4FCF2" w14:textId="77777777" w:rsidTr="00C07995">
        <w:tc>
          <w:tcPr>
            <w:tcW w:w="3429" w:type="dxa"/>
            <w:vAlign w:val="center"/>
          </w:tcPr>
          <w:p w14:paraId="45678A41" w14:textId="06CD446A" w:rsidR="000C73D8" w:rsidRDefault="000C73D8" w:rsidP="00456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1" w:hanging="611"/>
              <w:jc w:val="thaiDistribute"/>
              <w:rPr>
                <w:rFonts w:ascii="Browallia New" w:hAnsi="Browallia New" w:cs="Browallia New"/>
                <w:sz w:val="28"/>
                <w:szCs w:val="28"/>
                <w:cs/>
              </w:rPr>
            </w:pPr>
            <w:r w:rsidRPr="00B12C06">
              <w:rPr>
                <w:rFonts w:ascii="Browallia New" w:hAnsi="Browallia New" w:cs="Browallia New" w:hint="cs"/>
                <w:sz w:val="28"/>
                <w:szCs w:val="28"/>
                <w:u w:val="single"/>
                <w:cs/>
              </w:rPr>
              <w:t>หัก</w:t>
            </w:r>
            <w:r w:rsidRPr="00F46B29">
              <w:rPr>
                <w:rFonts w:ascii="Browallia New" w:hAnsi="Browallia New" w:cs="Browallia New" w:hint="cs"/>
                <w:sz w:val="28"/>
                <w:szCs w:val="28"/>
              </w:rPr>
              <w:t xml:space="preserve"> </w:t>
            </w:r>
            <w:r>
              <w:rPr>
                <w:rFonts w:ascii="Browallia New" w:hAnsi="Browallia New" w:cs="Browallia New" w:hint="cs"/>
                <w:sz w:val="28"/>
                <w:szCs w:val="28"/>
                <w:cs/>
              </w:rPr>
              <w:t>ค่าเผื่อ</w:t>
            </w:r>
            <w:r w:rsidR="0045653A" w:rsidRPr="0045653A">
              <w:rPr>
                <w:rFonts w:ascii="Browallia New" w:hAnsi="Browallia New" w:cs="Browallia New"/>
                <w:sz w:val="28"/>
                <w:szCs w:val="28"/>
                <w:cs/>
              </w:rPr>
              <w:t>ผลขาดทุนด้านเครดิตของเงิน</w:t>
            </w:r>
            <w:r>
              <w:rPr>
                <w:rFonts w:ascii="Browallia New" w:hAnsi="Browallia New" w:cs="Browallia New" w:hint="cs"/>
                <w:sz w:val="28"/>
                <w:szCs w:val="28"/>
                <w:cs/>
              </w:rPr>
              <w:t>ลงทุนในลูกหนี้</w:t>
            </w:r>
          </w:p>
        </w:tc>
        <w:tc>
          <w:tcPr>
            <w:tcW w:w="1440" w:type="dxa"/>
          </w:tcPr>
          <w:p w14:paraId="302FBC00" w14:textId="77777777"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24C246B" w14:textId="1C2DD52B" w:rsidR="000C73D8" w:rsidRPr="00F04094"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Pr>
                <w:rFonts w:ascii="Browallia New" w:hAnsi="Browallia New" w:cs="Browallia New"/>
                <w:sz w:val="28"/>
                <w:szCs w:val="28"/>
              </w:rPr>
              <w:t>(</w:t>
            </w:r>
            <w:r w:rsidRPr="00FA7003">
              <w:rPr>
                <w:rFonts w:ascii="Browallia New" w:hAnsi="Browallia New" w:cs="Browallia New"/>
                <w:sz w:val="28"/>
                <w:szCs w:val="28"/>
              </w:rPr>
              <w:t>1</w:t>
            </w:r>
            <w:r>
              <w:rPr>
                <w:rFonts w:ascii="Browallia New" w:hAnsi="Browallia New" w:cs="Browallia New"/>
                <w:sz w:val="28"/>
                <w:szCs w:val="28"/>
              </w:rPr>
              <w:t>7</w:t>
            </w:r>
            <w:r w:rsidRPr="00FA7003">
              <w:rPr>
                <w:rFonts w:ascii="Browallia New" w:hAnsi="Browallia New" w:cs="Browallia New"/>
                <w:sz w:val="28"/>
                <w:szCs w:val="28"/>
              </w:rPr>
              <w:t>,</w:t>
            </w:r>
            <w:r>
              <w:rPr>
                <w:rFonts w:ascii="Browallia New" w:hAnsi="Browallia New" w:cs="Browallia New"/>
                <w:sz w:val="28"/>
                <w:szCs w:val="28"/>
              </w:rPr>
              <w:t>578)</w:t>
            </w:r>
          </w:p>
        </w:tc>
        <w:tc>
          <w:tcPr>
            <w:tcW w:w="1449" w:type="dxa"/>
          </w:tcPr>
          <w:p w14:paraId="2E1DDD3C" w14:textId="77777777" w:rsidR="000C73D8" w:rsidRPr="00F04094"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4ABD21C2" w14:textId="06305DB5" w:rsidR="000C73D8" w:rsidRPr="00F04094" w:rsidRDefault="000C73D8" w:rsidP="000C73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F04094">
              <w:rPr>
                <w:rFonts w:ascii="Browallia New" w:hAnsi="Browallia New" w:cs="Browallia New"/>
                <w:sz w:val="28"/>
                <w:szCs w:val="28"/>
                <w:cs/>
              </w:rPr>
              <w:t>(</w:t>
            </w:r>
            <w:r w:rsidRPr="00F04094">
              <w:rPr>
                <w:rFonts w:ascii="Browallia New" w:hAnsi="Browallia New" w:cs="Browallia New"/>
                <w:sz w:val="28"/>
                <w:szCs w:val="28"/>
              </w:rPr>
              <w:t>2,958</w:t>
            </w:r>
            <w:r w:rsidRPr="00F04094">
              <w:rPr>
                <w:rFonts w:ascii="Browallia New" w:hAnsi="Browallia New" w:cs="Browallia New"/>
                <w:sz w:val="28"/>
                <w:szCs w:val="28"/>
                <w:cs/>
              </w:rPr>
              <w:t>)</w:t>
            </w:r>
          </w:p>
        </w:tc>
      </w:tr>
      <w:tr w:rsidR="000C73D8" w14:paraId="24952D7B" w14:textId="77777777" w:rsidTr="00C07995">
        <w:tc>
          <w:tcPr>
            <w:tcW w:w="3429" w:type="dxa"/>
            <w:vAlign w:val="center"/>
          </w:tcPr>
          <w:p w14:paraId="05A249E8" w14:textId="09FE8953" w:rsidR="000C73D8" w:rsidRPr="00B12C06"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u w:val="single"/>
                <w:cs/>
              </w:rPr>
            </w:pPr>
            <w:r>
              <w:rPr>
                <w:rFonts w:ascii="Browallia New" w:hAnsi="Browallia New" w:cs="Browallia New" w:hint="cs"/>
                <w:sz w:val="28"/>
                <w:szCs w:val="28"/>
                <w:cs/>
              </w:rPr>
              <w:t>สุทธิ</w:t>
            </w:r>
          </w:p>
        </w:tc>
        <w:tc>
          <w:tcPr>
            <w:tcW w:w="1440" w:type="dxa"/>
          </w:tcPr>
          <w:p w14:paraId="3DFA0766" w14:textId="77777777" w:rsidR="000C73D8"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395" w:type="dxa"/>
            <w:vAlign w:val="bottom"/>
          </w:tcPr>
          <w:p w14:paraId="3BFA9DC9" w14:textId="2557A066" w:rsidR="000C73D8" w:rsidRPr="00F04094" w:rsidRDefault="000C73D8" w:rsidP="000C73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4A439C">
              <w:rPr>
                <w:rFonts w:ascii="Browallia New" w:hAnsi="Browallia New" w:cs="Browallia New"/>
                <w:sz w:val="28"/>
                <w:szCs w:val="28"/>
              </w:rPr>
              <w:t>125,3</w:t>
            </w:r>
            <w:r>
              <w:rPr>
                <w:rFonts w:ascii="Browallia New" w:hAnsi="Browallia New" w:cs="Browallia New"/>
                <w:sz w:val="28"/>
                <w:szCs w:val="28"/>
              </w:rPr>
              <w:t>41</w:t>
            </w:r>
          </w:p>
        </w:tc>
        <w:tc>
          <w:tcPr>
            <w:tcW w:w="1449" w:type="dxa"/>
          </w:tcPr>
          <w:p w14:paraId="1883F7AC" w14:textId="77777777" w:rsidR="000C73D8" w:rsidRPr="00F04094" w:rsidRDefault="000C73D8" w:rsidP="000C7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p>
        </w:tc>
        <w:tc>
          <w:tcPr>
            <w:tcW w:w="1411" w:type="dxa"/>
            <w:vAlign w:val="bottom"/>
          </w:tcPr>
          <w:p w14:paraId="19C1382F" w14:textId="4EF99F17" w:rsidR="000C73D8" w:rsidRPr="00F04094" w:rsidRDefault="000C73D8" w:rsidP="000C73D8">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Browallia New" w:hAnsi="Browallia New" w:cs="Browallia New"/>
                <w:sz w:val="28"/>
                <w:szCs w:val="28"/>
              </w:rPr>
            </w:pPr>
            <w:r w:rsidRPr="003F1336">
              <w:rPr>
                <w:rFonts w:ascii="Browallia New" w:hAnsi="Browallia New" w:cs="Browallia New" w:hint="cs"/>
                <w:sz w:val="28"/>
                <w:szCs w:val="28"/>
              </w:rPr>
              <w:t>140</w:t>
            </w:r>
            <w:r w:rsidRPr="00F04094">
              <w:rPr>
                <w:rFonts w:ascii="Browallia New" w:hAnsi="Browallia New" w:cs="Browallia New"/>
                <w:sz w:val="28"/>
                <w:szCs w:val="28"/>
              </w:rPr>
              <w:t>,452</w:t>
            </w:r>
          </w:p>
        </w:tc>
      </w:tr>
    </w:tbl>
    <w:p w14:paraId="11416EBC" w14:textId="77777777" w:rsidR="004D2BFD" w:rsidRDefault="004D2BFD"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lang w:val="en-GB" w:eastAsia="en-GB"/>
        </w:rPr>
      </w:pPr>
    </w:p>
    <w:p w14:paraId="18BDDF60" w14:textId="13513E30" w:rsidR="00266E18" w:rsidRDefault="008424DE"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B737D5">
        <w:rPr>
          <w:rFonts w:ascii="Browallia New" w:hAnsi="Browallia New" w:cs="Browallia New"/>
          <w:sz w:val="28"/>
          <w:szCs w:val="28"/>
          <w:cs/>
          <w:lang w:val="en-GB" w:eastAsia="en-GB"/>
        </w:rPr>
        <w:t>บริษัท</w:t>
      </w:r>
      <w:r w:rsidR="00FE4D1D" w:rsidRPr="00FE4D1D">
        <w:rPr>
          <w:rFonts w:ascii="Browallia New" w:hAnsi="Browallia New" w:cs="Browallia New"/>
          <w:sz w:val="28"/>
          <w:szCs w:val="28"/>
          <w:cs/>
          <w:lang w:val="en-GB" w:eastAsia="en-GB"/>
        </w:rPr>
        <w:t xml:space="preserve"> บริหารสินทรัพย์ ไมด้า จำกัด</w:t>
      </w:r>
      <w:r w:rsidR="00FE4D1D">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บริษัทย่อยทางอ้อม</w:t>
      </w:r>
      <w:r w:rsidR="00FE4D1D">
        <w:rPr>
          <w:rFonts w:ascii="Browallia New" w:hAnsi="Browallia New" w:cs="Browallia New"/>
          <w:sz w:val="28"/>
          <w:szCs w:val="28"/>
          <w:lang w:val="en-GB" w:eastAsia="en-GB"/>
        </w:rPr>
        <w:t xml:space="preserve">) </w:t>
      </w:r>
      <w:r w:rsidRPr="00AB6804">
        <w:rPr>
          <w:rFonts w:ascii="Browallia New" w:hAnsi="Browallia New" w:cs="Browallia New"/>
          <w:sz w:val="28"/>
          <w:szCs w:val="28"/>
          <w:cs/>
        </w:rPr>
        <w:t>ได้รับโอนสิทธิเรียกร้อง</w:t>
      </w:r>
      <w:r w:rsidR="00AB6804" w:rsidRPr="00AB6804">
        <w:rPr>
          <w:rFonts w:ascii="Browallia New" w:hAnsi="Browallia New" w:cs="Browallia New"/>
          <w:sz w:val="28"/>
          <w:szCs w:val="28"/>
          <w:cs/>
        </w:rPr>
        <w:t>จากเงินลงทุนในลูกหนี้</w:t>
      </w:r>
      <w:r w:rsidR="00AB6804" w:rsidRPr="00AB6804">
        <w:rPr>
          <w:rFonts w:ascii="Browallia New" w:hAnsi="Browallia New" w:cs="Browallia New"/>
          <w:sz w:val="28"/>
          <w:szCs w:val="28"/>
        </w:rPr>
        <w:t xml:space="preserve"> 1 </w:t>
      </w:r>
      <w:r w:rsidR="00AB6804" w:rsidRPr="00AB6804">
        <w:rPr>
          <w:rFonts w:ascii="Browallia New" w:hAnsi="Browallia New" w:cs="Browallia New"/>
          <w:sz w:val="28"/>
          <w:szCs w:val="28"/>
          <w:cs/>
        </w:rPr>
        <w:t xml:space="preserve">สัญญา </w:t>
      </w:r>
      <w:r w:rsidR="00FE4D1D" w:rsidRPr="00AB6804">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จำนวนเงินรวม </w:t>
      </w:r>
      <w:r w:rsidRPr="00B737D5">
        <w:rPr>
          <w:rFonts w:ascii="Browallia New" w:hAnsi="Browallia New" w:cs="Browallia New"/>
          <w:sz w:val="28"/>
          <w:szCs w:val="28"/>
          <w:lang w:val="en-GB" w:eastAsia="en-GB"/>
        </w:rPr>
        <w:t>180</w:t>
      </w:r>
      <w:r w:rsidRPr="00B737D5">
        <w:rPr>
          <w:rFonts w:ascii="Browallia New" w:hAnsi="Browallia New" w:cs="Browallia New"/>
          <w:sz w:val="28"/>
          <w:szCs w:val="28"/>
          <w:lang w:eastAsia="en-GB"/>
        </w:rPr>
        <w:t>.00</w:t>
      </w:r>
      <w:r w:rsidRPr="00B737D5">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ล้านบาท ซึ่งมีที่ดินว่างเปล่าจำนวน </w:t>
      </w:r>
      <w:r w:rsidRPr="00B737D5">
        <w:rPr>
          <w:rFonts w:ascii="Browallia New" w:hAnsi="Browallia New" w:cs="Browallia New"/>
          <w:sz w:val="28"/>
          <w:szCs w:val="28"/>
          <w:lang w:val="en-GB" w:eastAsia="en-GB"/>
        </w:rPr>
        <w:t xml:space="preserve">3 </w:t>
      </w:r>
      <w:r w:rsidRPr="00B737D5">
        <w:rPr>
          <w:rFonts w:ascii="Browallia New" w:hAnsi="Browallia New" w:cs="Browallia New"/>
          <w:sz w:val="28"/>
          <w:szCs w:val="28"/>
          <w:cs/>
          <w:lang w:val="en-GB" w:eastAsia="en-GB"/>
        </w:rPr>
        <w:t>แปลงเป็นหลักทรัพย์ค้ำประกัน บริษัท</w:t>
      </w:r>
      <w:r w:rsidR="00DC312C" w:rsidRPr="00FE4D1D">
        <w:rPr>
          <w:rFonts w:ascii="Browallia New" w:hAnsi="Browallia New" w:cs="Browallia New"/>
          <w:sz w:val="28"/>
          <w:szCs w:val="28"/>
          <w:cs/>
          <w:lang w:val="en-GB" w:eastAsia="en-GB"/>
        </w:rPr>
        <w:t xml:space="preserve"> บริหารสินทรัพย์ ไมด้า จำกัด</w:t>
      </w:r>
      <w:r w:rsidR="00DC312C">
        <w:rPr>
          <w:rFonts w:ascii="Browallia New" w:hAnsi="Browallia New" w:cs="Browallia New"/>
          <w:sz w:val="28"/>
          <w:szCs w:val="28"/>
          <w:lang w:val="en-GB" w:eastAsia="en-GB"/>
        </w:rPr>
        <w:t xml:space="preserve"> (</w:t>
      </w:r>
      <w:r w:rsidR="00DC312C" w:rsidRPr="00B737D5">
        <w:rPr>
          <w:rFonts w:ascii="Browallia New" w:hAnsi="Browallia New" w:cs="Browallia New"/>
          <w:sz w:val="28"/>
          <w:szCs w:val="28"/>
          <w:cs/>
          <w:lang w:val="en-GB" w:eastAsia="en-GB"/>
        </w:rPr>
        <w:t>บริษัทย่อยทางอ้อม</w:t>
      </w:r>
      <w:r w:rsidR="00DC312C">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ได้ว่าจ้างผู้ประเมินราคาอิสระให้</w:t>
      </w:r>
      <w:r w:rsidRPr="00B737D5">
        <w:rPr>
          <w:rFonts w:ascii="Browallia New" w:hAnsi="Browallia New" w:cs="Browallia New" w:hint="cs"/>
          <w:sz w:val="28"/>
          <w:szCs w:val="28"/>
          <w:cs/>
          <w:lang w:val="en-GB" w:eastAsia="en-GB"/>
        </w:rPr>
        <w:t>ประเมิน</w:t>
      </w:r>
      <w:r w:rsidRPr="00B737D5">
        <w:rPr>
          <w:rFonts w:ascii="Browallia New" w:hAnsi="Browallia New" w:cs="Browallia New"/>
          <w:sz w:val="28"/>
          <w:szCs w:val="28"/>
          <w:cs/>
          <w:lang w:val="en-GB" w:eastAsia="en-GB"/>
        </w:rPr>
        <w:t>ราคาที่ดินด้วยวิธีเปรียบเทียบราคาตลาด (</w:t>
      </w:r>
      <w:r w:rsidRPr="00B737D5">
        <w:rPr>
          <w:rFonts w:ascii="Browallia New" w:hAnsi="Browallia New" w:cs="Browallia New"/>
          <w:sz w:val="28"/>
          <w:szCs w:val="28"/>
          <w:lang w:val="en-GB" w:eastAsia="en-GB"/>
        </w:rPr>
        <w:t>Market Approach</w:t>
      </w:r>
      <w:r w:rsidRPr="00B737D5">
        <w:rPr>
          <w:rFonts w:ascii="Browallia New" w:hAnsi="Browallia New" w:cs="Browallia New"/>
          <w:sz w:val="28"/>
          <w:szCs w:val="28"/>
          <w:cs/>
          <w:lang w:val="en-GB" w:eastAsia="en-GB"/>
        </w:rPr>
        <w:t xml:space="preserve">) โดยคิดเป็นมูลค่า </w:t>
      </w:r>
      <w:r w:rsidRPr="00B737D5">
        <w:rPr>
          <w:rFonts w:ascii="Browallia New" w:hAnsi="Browallia New" w:cs="Browallia New"/>
          <w:sz w:val="28"/>
          <w:szCs w:val="28"/>
          <w:lang w:val="en-GB" w:eastAsia="en-GB"/>
        </w:rPr>
        <w:t>506</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 xml:space="preserve">40 </w:t>
      </w:r>
      <w:r w:rsidRPr="00B737D5">
        <w:rPr>
          <w:rFonts w:ascii="Browallia New" w:hAnsi="Browallia New" w:cs="Browallia New"/>
          <w:sz w:val="28"/>
          <w:szCs w:val="28"/>
          <w:cs/>
          <w:lang w:val="en-GB" w:eastAsia="en-GB"/>
        </w:rPr>
        <w:t xml:space="preserve">ล้านบาท โดยในระหว่างปี </w:t>
      </w:r>
      <w:r w:rsidRPr="00B737D5">
        <w:rPr>
          <w:rFonts w:ascii="Browallia New" w:hAnsi="Browallia New" w:cs="Browallia New"/>
          <w:sz w:val="28"/>
          <w:szCs w:val="28"/>
          <w:lang w:val="en-GB" w:eastAsia="en-GB"/>
        </w:rPr>
        <w:t>2562</w:t>
      </w:r>
      <w:r w:rsidRPr="00B737D5">
        <w:rPr>
          <w:rFonts w:ascii="Browallia New" w:hAnsi="Browallia New" w:cs="Browallia New"/>
          <w:sz w:val="28"/>
          <w:szCs w:val="28"/>
          <w:cs/>
          <w:lang w:val="en-GB" w:eastAsia="en-GB"/>
        </w:rPr>
        <w:t xml:space="preserve"> บริษัท</w:t>
      </w:r>
      <w:r w:rsidR="00DC312C" w:rsidRPr="00FE4D1D">
        <w:rPr>
          <w:rFonts w:ascii="Browallia New" w:hAnsi="Browallia New" w:cs="Browallia New"/>
          <w:sz w:val="28"/>
          <w:szCs w:val="28"/>
          <w:cs/>
          <w:lang w:val="en-GB" w:eastAsia="en-GB"/>
        </w:rPr>
        <w:t xml:space="preserve"> บริหารสินทรัพย์ ไมด้า จำกัด</w:t>
      </w:r>
      <w:r w:rsidR="00DC312C">
        <w:rPr>
          <w:rFonts w:ascii="Browallia New" w:hAnsi="Browallia New" w:cs="Browallia New"/>
          <w:sz w:val="28"/>
          <w:szCs w:val="28"/>
          <w:lang w:val="en-GB" w:eastAsia="en-GB"/>
        </w:rPr>
        <w:t xml:space="preserve"> (</w:t>
      </w:r>
      <w:r w:rsidR="00DC312C" w:rsidRPr="00B737D5">
        <w:rPr>
          <w:rFonts w:ascii="Browallia New" w:hAnsi="Browallia New" w:cs="Browallia New"/>
          <w:sz w:val="28"/>
          <w:szCs w:val="28"/>
          <w:cs/>
          <w:lang w:val="en-GB" w:eastAsia="en-GB"/>
        </w:rPr>
        <w:t>บริษัทย่อยทางอ้อม</w:t>
      </w:r>
      <w:r w:rsidR="00DC312C">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ได้รับชำระเงินบางส่วนจากลูกหนี้ดังกล่าว จำนวน </w:t>
      </w:r>
      <w:r w:rsidRPr="00B737D5">
        <w:rPr>
          <w:rFonts w:ascii="Browallia New" w:hAnsi="Browallia New" w:cs="Browallia New"/>
          <w:sz w:val="28"/>
          <w:szCs w:val="28"/>
          <w:lang w:val="en-GB" w:eastAsia="en-GB"/>
        </w:rPr>
        <w:t>65</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20</w:t>
      </w:r>
      <w:r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B737D5">
        <w:rPr>
          <w:rFonts w:ascii="Browallia New" w:hAnsi="Browallia New" w:cs="Browallia New"/>
          <w:sz w:val="28"/>
          <w:szCs w:val="28"/>
          <w:lang w:val="en-GB" w:eastAsia="en-GB"/>
        </w:rPr>
        <w:t xml:space="preserve">120.00 </w:t>
      </w:r>
      <w:r w:rsidRPr="00B737D5">
        <w:rPr>
          <w:rFonts w:ascii="Browallia New" w:hAnsi="Browallia New" w:cs="Browallia New"/>
          <w:sz w:val="28"/>
          <w:szCs w:val="28"/>
          <w:cs/>
          <w:lang w:val="en-GB" w:eastAsia="en-GB"/>
        </w:rPr>
        <w:t xml:space="preserve">ล้านบาท พร้อมดอกเบี้ยในอัตราร้อยละ </w:t>
      </w:r>
      <w:r w:rsidRPr="00B737D5">
        <w:rPr>
          <w:rFonts w:ascii="Browallia New" w:hAnsi="Browallia New" w:cs="Browallia New"/>
          <w:sz w:val="28"/>
          <w:szCs w:val="28"/>
          <w:lang w:val="en-GB" w:eastAsia="en-GB"/>
        </w:rPr>
        <w:t>19</w:t>
      </w:r>
      <w:r w:rsidRPr="00B737D5">
        <w:rPr>
          <w:rFonts w:ascii="Browallia New" w:hAnsi="Browallia New" w:cs="Browallia New"/>
          <w:sz w:val="28"/>
          <w:szCs w:val="28"/>
          <w:cs/>
          <w:lang w:val="en-GB" w:eastAsia="en-GB"/>
        </w:rPr>
        <w:t xml:space="preserve"> ต่อปี เป็นเวลา</w:t>
      </w:r>
      <w:r w:rsidRPr="00B737D5">
        <w:rPr>
          <w:rFonts w:ascii="Browallia New" w:hAnsi="Browallia New" w:cs="Browallia New"/>
          <w:sz w:val="28"/>
          <w:szCs w:val="28"/>
          <w:lang w:val="en-GB" w:eastAsia="en-GB"/>
        </w:rPr>
        <w:t xml:space="preserve"> 5</w:t>
      </w:r>
      <w:r w:rsidRPr="00B737D5">
        <w:rPr>
          <w:rFonts w:ascii="Browallia New" w:hAnsi="Browallia New" w:cs="Browallia New"/>
          <w:sz w:val="28"/>
          <w:szCs w:val="28"/>
          <w:cs/>
          <w:lang w:val="en-GB" w:eastAsia="en-GB"/>
        </w:rPr>
        <w:t xml:space="preserve"> ปี หรือคิดเป็นดอกเบี้ย</w:t>
      </w:r>
      <w:r w:rsidRPr="00B737D5">
        <w:rPr>
          <w:rFonts w:ascii="Browallia New" w:hAnsi="Browallia New" w:cs="Browallia New" w:hint="cs"/>
          <w:sz w:val="28"/>
          <w:szCs w:val="28"/>
          <w:cs/>
          <w:lang w:val="en-GB" w:eastAsia="en-GB"/>
        </w:rPr>
        <w:t>จำนวน</w:t>
      </w:r>
      <w:r w:rsidRPr="00B737D5">
        <w:rPr>
          <w:rFonts w:ascii="Browallia New" w:hAnsi="Browallia New" w:cs="Browallia New"/>
          <w:sz w:val="28"/>
          <w:szCs w:val="28"/>
          <w:cs/>
          <w:lang w:val="en-GB" w:eastAsia="en-GB"/>
        </w:rPr>
        <w:t xml:space="preserve"> </w:t>
      </w:r>
      <w:r w:rsidRPr="00B737D5">
        <w:rPr>
          <w:rFonts w:ascii="Browallia New" w:hAnsi="Browallia New" w:cs="Browallia New"/>
          <w:sz w:val="28"/>
          <w:szCs w:val="28"/>
          <w:lang w:val="en-GB" w:eastAsia="en-GB"/>
        </w:rPr>
        <w:t>114.00</w:t>
      </w:r>
      <w:r w:rsidRPr="00B737D5">
        <w:rPr>
          <w:rFonts w:ascii="Browallia New" w:hAnsi="Browallia New" w:cs="Browallia New"/>
          <w:sz w:val="28"/>
          <w:szCs w:val="28"/>
          <w:cs/>
          <w:lang w:val="en-GB" w:eastAsia="en-GB"/>
        </w:rPr>
        <w:t xml:space="preserve"> ล้านบาท รวมเป็นเงินฟ้อง</w:t>
      </w:r>
      <w:r w:rsidRPr="00625ECF">
        <w:rPr>
          <w:rFonts w:ascii="Browallia New" w:hAnsi="Browallia New" w:cs="Browallia New"/>
          <w:sz w:val="28"/>
          <w:szCs w:val="28"/>
          <w:cs/>
        </w:rPr>
        <w:t>บังคับ</w:t>
      </w:r>
      <w:r w:rsidRPr="00B737D5">
        <w:rPr>
          <w:rFonts w:ascii="Browallia New" w:hAnsi="Browallia New" w:cs="Browallia New"/>
          <w:sz w:val="28"/>
          <w:szCs w:val="28"/>
          <w:cs/>
          <w:lang w:val="en-GB" w:eastAsia="en-GB"/>
        </w:rPr>
        <w:t xml:space="preserve">จำนอง </w:t>
      </w:r>
      <w:r w:rsidRPr="00B737D5">
        <w:rPr>
          <w:rFonts w:ascii="Browallia New" w:hAnsi="Browallia New" w:cs="Browallia New"/>
          <w:sz w:val="28"/>
          <w:szCs w:val="28"/>
          <w:lang w:val="en-GB" w:eastAsia="en-GB"/>
        </w:rPr>
        <w:t>234.00</w:t>
      </w:r>
      <w:r w:rsidRPr="00B737D5">
        <w:rPr>
          <w:rFonts w:ascii="Browallia New" w:hAnsi="Browallia New" w:cs="Browallia New"/>
          <w:sz w:val="28"/>
          <w:szCs w:val="28"/>
          <w:cs/>
          <w:lang w:val="en-GB" w:eastAsia="en-GB"/>
        </w:rPr>
        <w:t xml:space="preserve"> ล้านบาท </w:t>
      </w:r>
    </w:p>
    <w:p w14:paraId="126CD13E" w14:textId="77777777" w:rsidR="009E6B85" w:rsidRPr="00E6481D" w:rsidRDefault="009E6B85" w:rsidP="000B4B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4"/>
          <w:szCs w:val="24"/>
        </w:rPr>
      </w:pPr>
    </w:p>
    <w:p w14:paraId="18421540" w14:textId="67BD8569" w:rsidR="00652992" w:rsidRDefault="006201A1" w:rsidP="0065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lang w:val="en-GB" w:eastAsia="en-GB"/>
        </w:rPr>
      </w:pPr>
      <w:r w:rsidRPr="00367094">
        <w:rPr>
          <w:rFonts w:ascii="Browallia New" w:hAnsi="Browallia New" w:cs="Browallia New"/>
          <w:sz w:val="28"/>
          <w:szCs w:val="28"/>
          <w:cs/>
          <w:lang w:val="en-GB" w:eastAsia="en-GB"/>
        </w:rPr>
        <w:t xml:space="preserve">เมื่อวันที่ </w:t>
      </w:r>
      <w:r w:rsidRPr="006B74D9">
        <w:rPr>
          <w:rFonts w:ascii="Browallia New" w:hAnsi="Browallia New" w:cs="Browallia New"/>
          <w:sz w:val="28"/>
          <w:szCs w:val="28"/>
          <w:cs/>
          <w:lang w:eastAsia="en-GB"/>
        </w:rPr>
        <w:t>28</w:t>
      </w:r>
      <w:r w:rsidRPr="00367094">
        <w:rPr>
          <w:rFonts w:ascii="Browallia New" w:hAnsi="Browallia New" w:cs="Browallia New"/>
          <w:sz w:val="28"/>
          <w:szCs w:val="28"/>
          <w:cs/>
          <w:lang w:val="en-GB" w:eastAsia="en-GB"/>
        </w:rPr>
        <w:t xml:space="preserve"> ธันวาคม </w:t>
      </w:r>
      <w:r w:rsidRPr="006B74D9">
        <w:rPr>
          <w:rFonts w:ascii="Browallia New" w:hAnsi="Browallia New" w:cs="Browallia New"/>
          <w:sz w:val="28"/>
          <w:szCs w:val="28"/>
          <w:cs/>
          <w:lang w:eastAsia="en-GB"/>
        </w:rPr>
        <w:t>2565</w:t>
      </w:r>
      <w:r w:rsidRPr="00367094">
        <w:rPr>
          <w:rFonts w:ascii="Browallia New" w:hAnsi="Browallia New" w:cs="Browallia New"/>
          <w:sz w:val="28"/>
          <w:szCs w:val="28"/>
          <w:cs/>
          <w:lang w:val="en-GB" w:eastAsia="en-GB"/>
        </w:rPr>
        <w:t xml:space="preserve"> ศาลได้มีคำพิพากษาให้จำเลยชำระหนี้เต็มตามฟ้องจำนวนเงิน </w:t>
      </w:r>
      <w:r w:rsidRPr="006B74D9">
        <w:rPr>
          <w:rFonts w:ascii="Browallia New" w:hAnsi="Browallia New" w:cs="Browallia New"/>
          <w:sz w:val="28"/>
          <w:szCs w:val="28"/>
          <w:cs/>
          <w:lang w:eastAsia="en-GB"/>
        </w:rPr>
        <w:t>234</w:t>
      </w:r>
      <w:r w:rsidRPr="00367094">
        <w:rPr>
          <w:rFonts w:ascii="Browallia New" w:hAnsi="Browallia New" w:cs="Browallia New"/>
          <w:sz w:val="28"/>
          <w:szCs w:val="28"/>
          <w:cs/>
          <w:lang w:eastAsia="en-GB"/>
        </w:rPr>
        <w:t>.00</w:t>
      </w:r>
      <w:r w:rsidRPr="00367094">
        <w:rPr>
          <w:rFonts w:ascii="Browallia New" w:hAnsi="Browallia New" w:cs="Browallia New"/>
          <w:sz w:val="28"/>
          <w:szCs w:val="28"/>
          <w:cs/>
          <w:lang w:val="en-GB" w:eastAsia="en-GB"/>
        </w:rPr>
        <w:t xml:space="preserve"> ล้านบาท ขณะนี้อยู่ในระหว่างที่จำเลยได้ขอขยายระยะเวลายื่นอุทธรณ์</w:t>
      </w:r>
      <w:r w:rsidRPr="00361F45">
        <w:rPr>
          <w:rFonts w:ascii="Browallia New" w:hAnsi="Browallia New" w:cs="Browallia New"/>
          <w:sz w:val="28"/>
          <w:szCs w:val="28"/>
          <w:cs/>
          <w:lang w:val="en-GB" w:eastAsia="en-GB"/>
        </w:rPr>
        <w:t>และอยู่ระหว่างพิจารณาโดยศาลแพ่ง</w:t>
      </w:r>
      <w:r>
        <w:rPr>
          <w:rFonts w:ascii="Browallia New" w:hAnsi="Browallia New" w:cs="Browallia New"/>
          <w:sz w:val="28"/>
          <w:szCs w:val="28"/>
          <w:cs/>
          <w:lang w:val="en-GB" w:eastAsia="en-GB"/>
        </w:rPr>
        <w:t xml:space="preserve"> </w:t>
      </w:r>
      <w:r w:rsidR="00652992" w:rsidRPr="00652992">
        <w:rPr>
          <w:rFonts w:ascii="Browallia New" w:hAnsi="Browallia New" w:cs="Browallia New" w:hint="cs"/>
          <w:sz w:val="28"/>
          <w:szCs w:val="28"/>
          <w:cs/>
          <w:lang w:val="en-GB" w:eastAsia="en-GB"/>
        </w:rPr>
        <w:t xml:space="preserve">อย่างไรก็ตาม </w:t>
      </w:r>
      <w:r w:rsidR="00B83310" w:rsidRPr="00367094">
        <w:rPr>
          <w:rFonts w:ascii="Browallia New" w:hAnsi="Browallia New" w:cs="Browallia New"/>
          <w:sz w:val="28"/>
          <w:szCs w:val="28"/>
          <w:cs/>
          <w:lang w:val="en-GB" w:eastAsia="en-GB"/>
        </w:rPr>
        <w:t xml:space="preserve">ผู้บริหารของบริษัท บริหารสินทรัพย์ ไมด้า จำกัด (บริษัทย่อยทางอ้อม) </w:t>
      </w:r>
      <w:r w:rsidR="00B83310" w:rsidRPr="00207F29">
        <w:rPr>
          <w:rFonts w:ascii="Browallia New" w:hAnsi="Browallia New" w:cs="Browallia New"/>
          <w:sz w:val="28"/>
          <w:szCs w:val="28"/>
          <w:cs/>
          <w:lang w:val="en-GB" w:eastAsia="en-GB"/>
        </w:rPr>
        <w:t>เชื่อว่ามูลค่าทรัพย์สิน</w:t>
      </w:r>
      <w:r w:rsidR="00B83310" w:rsidRPr="00367094">
        <w:rPr>
          <w:rFonts w:ascii="Browallia New" w:hAnsi="Browallia New" w:cs="Browallia New"/>
          <w:sz w:val="28"/>
          <w:szCs w:val="28"/>
          <w:cs/>
          <w:lang w:val="en-GB" w:eastAsia="en-GB"/>
        </w:rPr>
        <w:t>ที่ค้ำประกันสูงกว่าเงินให้สินเชื่อ จึงไม่ได้ตั้งค่าเผื่อขาดทุนจากการด้อยค่า</w:t>
      </w:r>
    </w:p>
    <w:p w14:paraId="4247C8BE" w14:textId="77777777" w:rsidR="00B24804" w:rsidRDefault="00B24804" w:rsidP="00B2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lang w:val="en-GB" w:eastAsia="en-GB"/>
        </w:rPr>
      </w:pPr>
    </w:p>
    <w:p w14:paraId="7491A865" w14:textId="3A35F012" w:rsidR="00B1405C" w:rsidRDefault="00B16394" w:rsidP="00B248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681A9E">
        <w:rPr>
          <w:rFonts w:ascii="Browallia New" w:hAnsi="Browallia New" w:cs="Browallia New" w:hint="cs"/>
          <w:sz w:val="28"/>
          <w:szCs w:val="28"/>
          <w:cs/>
        </w:rPr>
        <w:t xml:space="preserve">สำหรับปีสิ้นสุดวันที่ </w:t>
      </w:r>
      <w:r w:rsidR="005E0F52">
        <w:rPr>
          <w:rFonts w:ascii="Browallia New" w:hAnsi="Browallia New" w:cs="Browallia New"/>
          <w:sz w:val="28"/>
          <w:szCs w:val="28"/>
        </w:rPr>
        <w:t>31</w:t>
      </w:r>
      <w:r w:rsidR="005E0F52" w:rsidRPr="00681A9E">
        <w:rPr>
          <w:rFonts w:ascii="Browallia New" w:hAnsi="Browallia New" w:cs="Browallia New" w:hint="cs"/>
          <w:sz w:val="28"/>
          <w:szCs w:val="28"/>
        </w:rPr>
        <w:t xml:space="preserve"> </w:t>
      </w:r>
      <w:r w:rsidRPr="00681A9E">
        <w:rPr>
          <w:rFonts w:ascii="Browallia New" w:hAnsi="Browallia New" w:cs="Browallia New" w:hint="cs"/>
          <w:sz w:val="28"/>
          <w:szCs w:val="28"/>
          <w:cs/>
        </w:rPr>
        <w:t xml:space="preserve">ธันวาคม </w:t>
      </w:r>
      <w:r w:rsidRPr="00681A9E">
        <w:rPr>
          <w:rFonts w:ascii="Browallia New" w:hAnsi="Browallia New" w:cs="Browallia New" w:hint="cs"/>
          <w:sz w:val="28"/>
          <w:szCs w:val="28"/>
        </w:rPr>
        <w:t>256</w:t>
      </w:r>
      <w:r w:rsidR="00B83310">
        <w:rPr>
          <w:rFonts w:ascii="Browallia New" w:hAnsi="Browallia New" w:cs="Browallia New"/>
          <w:sz w:val="28"/>
          <w:szCs w:val="28"/>
        </w:rPr>
        <w:t>6</w:t>
      </w:r>
      <w:r w:rsidRPr="00681A9E">
        <w:rPr>
          <w:rFonts w:ascii="Browallia New" w:hAnsi="Browallia New" w:cs="Browallia New" w:hint="cs"/>
          <w:sz w:val="28"/>
          <w:szCs w:val="28"/>
          <w:cs/>
        </w:rPr>
        <w:t xml:space="preserve"> และ </w:t>
      </w:r>
      <w:r w:rsidRPr="00681A9E">
        <w:rPr>
          <w:rFonts w:ascii="Browallia New" w:hAnsi="Browallia New" w:cs="Browallia New"/>
          <w:sz w:val="28"/>
          <w:szCs w:val="28"/>
        </w:rPr>
        <w:t>256</w:t>
      </w:r>
      <w:r w:rsidR="00B83310">
        <w:rPr>
          <w:rFonts w:ascii="Browallia New" w:hAnsi="Browallia New" w:cs="Browallia New"/>
          <w:sz w:val="28"/>
          <w:szCs w:val="28"/>
        </w:rPr>
        <w:t>5</w:t>
      </w:r>
      <w:r w:rsidR="00F73CF3" w:rsidRPr="00F73CF3">
        <w:rPr>
          <w:rFonts w:ascii="Browallia New" w:hAnsi="Browallia New" w:cs="Browallia New"/>
          <w:sz w:val="28"/>
          <w:szCs w:val="28"/>
          <w:cs/>
        </w:rPr>
        <w:t xml:space="preserve"> มีรายการเคลื่อนไหวของ</w:t>
      </w:r>
      <w:r w:rsidR="00B60ED1" w:rsidRPr="00B60ED1">
        <w:rPr>
          <w:rFonts w:ascii="Browallia New" w:hAnsi="Browallia New" w:cs="Browallia New"/>
          <w:sz w:val="28"/>
          <w:szCs w:val="28"/>
          <w:cs/>
        </w:rPr>
        <w:t>เงินลงทุนระยะยาวในลูกหนี้</w:t>
      </w:r>
      <w:r w:rsidR="00F73CF3" w:rsidRPr="00F73CF3">
        <w:rPr>
          <w:rFonts w:ascii="Browallia New" w:hAnsi="Browallia New" w:cs="Browallia New"/>
          <w:sz w:val="28"/>
          <w:szCs w:val="28"/>
          <w:cs/>
        </w:rPr>
        <w:t>ดังนี้</w:t>
      </w:r>
    </w:p>
    <w:p w14:paraId="07825442" w14:textId="2DE712B0" w:rsidR="00B1405C" w:rsidRDefault="00B1405C"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076" w:type="dxa"/>
        <w:tblInd w:w="280" w:type="dxa"/>
        <w:tblLayout w:type="fixed"/>
        <w:tblLook w:val="01E0" w:firstRow="1" w:lastRow="1" w:firstColumn="1" w:lastColumn="1" w:noHBand="0" w:noVBand="0"/>
      </w:tblPr>
      <w:tblGrid>
        <w:gridCol w:w="5228"/>
        <w:gridCol w:w="1872"/>
        <w:gridCol w:w="1976"/>
      </w:tblGrid>
      <w:tr w:rsidR="00116F4B" w:rsidRPr="00A74AA7" w14:paraId="3C0F3E7E" w14:textId="77777777" w:rsidTr="00C07995">
        <w:trPr>
          <w:trHeight w:val="18"/>
        </w:trPr>
        <w:tc>
          <w:tcPr>
            <w:tcW w:w="5228" w:type="dxa"/>
            <w:vAlign w:val="bottom"/>
          </w:tcPr>
          <w:p w14:paraId="677995B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3848" w:type="dxa"/>
            <w:gridSpan w:val="2"/>
            <w:vAlign w:val="bottom"/>
          </w:tcPr>
          <w:p w14:paraId="3E722557" w14:textId="77777777" w:rsidR="00116F4B" w:rsidRPr="00A74AA7" w:rsidRDefault="00116F4B" w:rsidP="00BF5FC1">
            <w:pPr>
              <w:ind w:left="-105" w:right="-95"/>
              <w:jc w:val="right"/>
              <w:rPr>
                <w:rFonts w:ascii="Browallia New" w:hAnsi="Browallia New" w:cs="Browallia New"/>
                <w:sz w:val="28"/>
                <w:szCs w:val="28"/>
                <w:cs/>
              </w:rPr>
            </w:pPr>
            <w:r w:rsidRPr="00A74AA7">
              <w:rPr>
                <w:rFonts w:ascii="Browallia New" w:hAnsi="Browallia New" w:cs="Browallia New"/>
                <w:sz w:val="28"/>
                <w:szCs w:val="28"/>
                <w:cs/>
              </w:rPr>
              <w:t>(หน่วย : พันบาท)</w:t>
            </w:r>
          </w:p>
        </w:tc>
      </w:tr>
      <w:tr w:rsidR="00116F4B" w:rsidRPr="00A74AA7" w14:paraId="2811266B" w14:textId="77777777" w:rsidTr="00C07995">
        <w:trPr>
          <w:trHeight w:val="18"/>
        </w:trPr>
        <w:tc>
          <w:tcPr>
            <w:tcW w:w="5228" w:type="dxa"/>
            <w:vAlign w:val="bottom"/>
          </w:tcPr>
          <w:p w14:paraId="2FDD30FB" w14:textId="77777777" w:rsidR="00116F4B" w:rsidRPr="00A74AA7" w:rsidRDefault="00116F4B" w:rsidP="00BF5FC1">
            <w:pPr>
              <w:tabs>
                <w:tab w:val="clear" w:pos="907"/>
                <w:tab w:val="left" w:pos="900"/>
              </w:tabs>
              <w:ind w:right="43"/>
              <w:jc w:val="center"/>
              <w:rPr>
                <w:rFonts w:ascii="Browallia New" w:hAnsi="Browallia New" w:cs="Browallia New"/>
                <w:sz w:val="28"/>
                <w:szCs w:val="28"/>
                <w:u w:val="single"/>
              </w:rPr>
            </w:pPr>
          </w:p>
        </w:tc>
        <w:tc>
          <w:tcPr>
            <w:tcW w:w="3848" w:type="dxa"/>
            <w:gridSpan w:val="2"/>
            <w:vAlign w:val="bottom"/>
          </w:tcPr>
          <w:p w14:paraId="53ACD26B" w14:textId="7F244266" w:rsidR="00116F4B" w:rsidRPr="00A74AA7" w:rsidRDefault="00116F4B" w:rsidP="00C07995">
            <w:pPr>
              <w:pBdr>
                <w:bottom w:val="single" w:sz="4" w:space="1" w:color="auto"/>
              </w:pBdr>
              <w:ind w:right="-27"/>
              <w:jc w:val="center"/>
              <w:rPr>
                <w:rFonts w:ascii="Browallia New" w:hAnsi="Browallia New" w:cs="Browallia New"/>
                <w:sz w:val="28"/>
                <w:szCs w:val="28"/>
                <w:cs/>
              </w:rPr>
            </w:pPr>
            <w:r w:rsidRPr="00A74AA7">
              <w:rPr>
                <w:rFonts w:ascii="Browallia New" w:hAnsi="Browallia New" w:cs="Browallia New"/>
                <w:sz w:val="28"/>
                <w:szCs w:val="28"/>
                <w:cs/>
              </w:rPr>
              <w:t>งบการเงินรวม</w:t>
            </w:r>
          </w:p>
        </w:tc>
      </w:tr>
      <w:tr w:rsidR="00116F4B" w:rsidRPr="00A74AA7" w14:paraId="1F54BD02" w14:textId="77777777" w:rsidTr="00C07995">
        <w:trPr>
          <w:trHeight w:val="18"/>
        </w:trPr>
        <w:tc>
          <w:tcPr>
            <w:tcW w:w="5228" w:type="dxa"/>
            <w:vAlign w:val="bottom"/>
          </w:tcPr>
          <w:p w14:paraId="34FB9EA7" w14:textId="77777777" w:rsidR="00116F4B" w:rsidRPr="00A74AA7" w:rsidRDefault="00116F4B" w:rsidP="00BF5FC1">
            <w:pPr>
              <w:tabs>
                <w:tab w:val="clear" w:pos="907"/>
                <w:tab w:val="left" w:pos="900"/>
              </w:tabs>
              <w:ind w:right="45"/>
              <w:jc w:val="center"/>
              <w:rPr>
                <w:rFonts w:ascii="Browallia New" w:hAnsi="Browallia New" w:cs="Browallia New"/>
                <w:sz w:val="28"/>
                <w:szCs w:val="28"/>
                <w:u w:val="single"/>
              </w:rPr>
            </w:pPr>
          </w:p>
        </w:tc>
        <w:tc>
          <w:tcPr>
            <w:tcW w:w="1872" w:type="dxa"/>
            <w:vAlign w:val="bottom"/>
          </w:tcPr>
          <w:p w14:paraId="6993390B" w14:textId="5AC85363" w:rsidR="00116F4B" w:rsidRPr="00A74AA7" w:rsidRDefault="00E81BD1" w:rsidP="00C07995">
            <w:pPr>
              <w:pBdr>
                <w:bottom w:val="single" w:sz="4" w:space="1" w:color="auto"/>
              </w:pBdr>
              <w:ind w:right="-27"/>
              <w:jc w:val="center"/>
              <w:rPr>
                <w:rFonts w:ascii="Browallia New" w:hAnsi="Browallia New" w:cs="Browallia New"/>
                <w:sz w:val="28"/>
                <w:szCs w:val="28"/>
                <w:cs/>
              </w:rPr>
            </w:pPr>
            <w:r>
              <w:rPr>
                <w:rFonts w:ascii="Browallia New" w:hAnsi="Browallia New" w:cs="Browallia New"/>
                <w:sz w:val="28"/>
                <w:szCs w:val="28"/>
              </w:rPr>
              <w:t>256</w:t>
            </w:r>
            <w:r w:rsidR="00B83310">
              <w:rPr>
                <w:rFonts w:ascii="Browallia New" w:hAnsi="Browallia New" w:cs="Browallia New"/>
                <w:sz w:val="28"/>
                <w:szCs w:val="28"/>
              </w:rPr>
              <w:t>6</w:t>
            </w:r>
          </w:p>
        </w:tc>
        <w:tc>
          <w:tcPr>
            <w:tcW w:w="1976" w:type="dxa"/>
            <w:vAlign w:val="bottom"/>
          </w:tcPr>
          <w:p w14:paraId="62562EF8" w14:textId="2ADB41F7" w:rsidR="00116F4B" w:rsidRPr="00A74AA7" w:rsidRDefault="00E81BD1" w:rsidP="00C07995">
            <w:pPr>
              <w:pBdr>
                <w:bottom w:val="single" w:sz="4" w:space="1" w:color="auto"/>
              </w:pBdr>
              <w:ind w:right="-27"/>
              <w:jc w:val="center"/>
              <w:rPr>
                <w:rFonts w:ascii="Browallia New" w:hAnsi="Browallia New" w:cs="Browallia New"/>
                <w:sz w:val="28"/>
                <w:szCs w:val="28"/>
                <w:cs/>
              </w:rPr>
            </w:pPr>
            <w:r>
              <w:rPr>
                <w:rFonts w:ascii="Browallia New" w:hAnsi="Browallia New" w:cs="Browallia New"/>
                <w:sz w:val="28"/>
                <w:szCs w:val="28"/>
              </w:rPr>
              <w:t>256</w:t>
            </w:r>
            <w:r w:rsidR="00B83310">
              <w:rPr>
                <w:rFonts w:ascii="Browallia New" w:hAnsi="Browallia New" w:cs="Browallia New"/>
                <w:sz w:val="28"/>
                <w:szCs w:val="28"/>
              </w:rPr>
              <w:t>5</w:t>
            </w:r>
          </w:p>
        </w:tc>
      </w:tr>
      <w:tr w:rsidR="00116F4B" w:rsidRPr="00A74AA7" w14:paraId="55A926FE" w14:textId="77777777" w:rsidTr="00C07995">
        <w:trPr>
          <w:trHeight w:val="18"/>
        </w:trPr>
        <w:tc>
          <w:tcPr>
            <w:tcW w:w="5228" w:type="dxa"/>
            <w:vAlign w:val="bottom"/>
          </w:tcPr>
          <w:p w14:paraId="10E3B232" w14:textId="77777777" w:rsidR="00116F4B" w:rsidRPr="00A74AA7" w:rsidRDefault="00116F4B" w:rsidP="00BF5FC1">
            <w:pPr>
              <w:ind w:left="8"/>
              <w:rPr>
                <w:rFonts w:ascii="Browallia New" w:hAnsi="Browallia New" w:cs="Browallia New"/>
                <w:sz w:val="27"/>
                <w:szCs w:val="27"/>
              </w:rPr>
            </w:pPr>
          </w:p>
        </w:tc>
        <w:tc>
          <w:tcPr>
            <w:tcW w:w="1872" w:type="dxa"/>
            <w:vAlign w:val="bottom"/>
          </w:tcPr>
          <w:p w14:paraId="1F4D6D95" w14:textId="77777777" w:rsidR="00116F4B" w:rsidRPr="00A74AA7" w:rsidRDefault="00116F4B" w:rsidP="00BF5FC1">
            <w:pPr>
              <w:ind w:right="72"/>
              <w:jc w:val="right"/>
              <w:rPr>
                <w:rFonts w:ascii="Browallia New" w:hAnsi="Browallia New" w:cs="Browallia New"/>
                <w:sz w:val="27"/>
                <w:szCs w:val="27"/>
              </w:rPr>
            </w:pPr>
          </w:p>
        </w:tc>
        <w:tc>
          <w:tcPr>
            <w:tcW w:w="1976" w:type="dxa"/>
            <w:vAlign w:val="bottom"/>
          </w:tcPr>
          <w:p w14:paraId="3F2A526E" w14:textId="77777777" w:rsidR="00116F4B" w:rsidRPr="00A74AA7" w:rsidRDefault="00116F4B" w:rsidP="00BF5FC1">
            <w:pPr>
              <w:ind w:right="72"/>
              <w:jc w:val="right"/>
              <w:rPr>
                <w:rFonts w:ascii="Browallia New" w:hAnsi="Browallia New" w:cs="Browallia New"/>
                <w:sz w:val="27"/>
                <w:szCs w:val="27"/>
              </w:rPr>
            </w:pPr>
          </w:p>
        </w:tc>
      </w:tr>
      <w:tr w:rsidR="004A2F6C" w:rsidRPr="00A74AA7" w14:paraId="7C76C217" w14:textId="77777777" w:rsidTr="00C07995">
        <w:trPr>
          <w:trHeight w:val="18"/>
        </w:trPr>
        <w:tc>
          <w:tcPr>
            <w:tcW w:w="5228" w:type="dxa"/>
            <w:vAlign w:val="bottom"/>
          </w:tcPr>
          <w:p w14:paraId="5549C0BA" w14:textId="77777777" w:rsidR="004A2F6C" w:rsidRPr="00FB79C2" w:rsidRDefault="004A2F6C" w:rsidP="004A2F6C">
            <w:pPr>
              <w:ind w:left="8"/>
              <w:rPr>
                <w:rFonts w:ascii="Browallia New" w:hAnsi="Browallia New" w:cs="Browallia New"/>
                <w:sz w:val="28"/>
                <w:szCs w:val="28"/>
                <w:cs/>
              </w:rPr>
            </w:pPr>
            <w:r>
              <w:rPr>
                <w:rFonts w:ascii="Browallia New" w:hAnsi="Browallia New" w:cs="Browallia New" w:hint="cs"/>
                <w:sz w:val="28"/>
                <w:szCs w:val="28"/>
                <w:cs/>
              </w:rPr>
              <w:t>ราคาทุนที่จ่ายซื้อ</w:t>
            </w:r>
          </w:p>
        </w:tc>
        <w:tc>
          <w:tcPr>
            <w:tcW w:w="1872" w:type="dxa"/>
          </w:tcPr>
          <w:p w14:paraId="31E81612" w14:textId="66ABFB27" w:rsidR="004A2F6C" w:rsidRPr="00141577" w:rsidRDefault="004A2F6C" w:rsidP="004A2F6C">
            <w:pPr>
              <w:jc w:val="right"/>
              <w:rPr>
                <w:rFonts w:ascii="Browallia New" w:hAnsi="Browallia New" w:cs="Browallia New"/>
                <w:sz w:val="28"/>
                <w:szCs w:val="28"/>
              </w:rPr>
            </w:pPr>
            <w:r w:rsidRPr="0024601F">
              <w:rPr>
                <w:rFonts w:ascii="Browallia New" w:hAnsi="Browallia New" w:cs="Browallia New"/>
                <w:sz w:val="28"/>
                <w:szCs w:val="28"/>
              </w:rPr>
              <w:t>143,410</w:t>
            </w:r>
          </w:p>
        </w:tc>
        <w:tc>
          <w:tcPr>
            <w:tcW w:w="1976" w:type="dxa"/>
          </w:tcPr>
          <w:p w14:paraId="2EF808CF" w14:textId="01965B82" w:rsidR="004A2F6C" w:rsidRPr="00A74AA7" w:rsidRDefault="004A2F6C" w:rsidP="004A2F6C">
            <w:pPr>
              <w:jc w:val="right"/>
              <w:rPr>
                <w:rFonts w:ascii="Browallia New" w:hAnsi="Browallia New" w:cs="Browallia New"/>
                <w:sz w:val="28"/>
                <w:szCs w:val="28"/>
                <w:cs/>
              </w:rPr>
            </w:pPr>
            <w:r w:rsidRPr="00141577">
              <w:rPr>
                <w:rFonts w:ascii="Browallia New" w:hAnsi="Browallia New" w:cs="Browallia New"/>
                <w:sz w:val="28"/>
                <w:szCs w:val="28"/>
              </w:rPr>
              <w:t>144,966</w:t>
            </w:r>
          </w:p>
        </w:tc>
      </w:tr>
      <w:tr w:rsidR="004A2F6C" w:rsidRPr="00A74AA7" w14:paraId="7F62291F" w14:textId="77777777" w:rsidTr="00C07995">
        <w:trPr>
          <w:trHeight w:val="18"/>
        </w:trPr>
        <w:tc>
          <w:tcPr>
            <w:tcW w:w="5228" w:type="dxa"/>
            <w:vAlign w:val="bottom"/>
          </w:tcPr>
          <w:p w14:paraId="2A200205" w14:textId="193BEDFF" w:rsidR="004A2F6C" w:rsidRPr="00C749A4" w:rsidRDefault="004A2F6C" w:rsidP="004A2F6C">
            <w:pPr>
              <w:ind w:left="8"/>
              <w:rPr>
                <w:rFonts w:ascii="Browallia New" w:hAnsi="Browallia New" w:cs="Browallia New"/>
                <w:sz w:val="28"/>
                <w:szCs w:val="28"/>
                <w:u w:val="single"/>
                <w:cs/>
              </w:rPr>
            </w:pPr>
            <w:r w:rsidRPr="00050BCE">
              <w:rPr>
                <w:rFonts w:ascii="Browallia New" w:hAnsi="Browallia New" w:cs="Browallia New"/>
                <w:sz w:val="28"/>
                <w:szCs w:val="28"/>
                <w:u w:val="single"/>
                <w:cs/>
              </w:rPr>
              <w:t>หัก</w:t>
            </w:r>
            <w:r w:rsidRPr="00050BCE">
              <w:rPr>
                <w:rFonts w:ascii="Browallia New" w:hAnsi="Browallia New" w:cs="Browallia New" w:hint="cs"/>
                <w:sz w:val="28"/>
                <w:szCs w:val="28"/>
                <w:cs/>
              </w:rPr>
              <w:t xml:space="preserve"> โอนคืนสิทธิเรียกร้องในลูกหนี้</w:t>
            </w:r>
          </w:p>
        </w:tc>
        <w:tc>
          <w:tcPr>
            <w:tcW w:w="1872" w:type="dxa"/>
          </w:tcPr>
          <w:p w14:paraId="28FA3337" w14:textId="16FBBD74" w:rsidR="004A2F6C" w:rsidRPr="00141577" w:rsidRDefault="004A2F6C" w:rsidP="004A2F6C">
            <w:pPr>
              <w:jc w:val="right"/>
              <w:rPr>
                <w:rFonts w:ascii="Browallia New" w:hAnsi="Browallia New" w:cs="Browallia New"/>
                <w:sz w:val="28"/>
                <w:szCs w:val="28"/>
              </w:rPr>
            </w:pPr>
            <w:r w:rsidRPr="007F519C">
              <w:rPr>
                <w:rFonts w:ascii="Browallia New" w:hAnsi="Browallia New" w:cs="Browallia New"/>
                <w:sz w:val="28"/>
                <w:szCs w:val="28"/>
              </w:rPr>
              <w:t xml:space="preserve">       </w:t>
            </w:r>
            <w:r w:rsidRPr="007F519C">
              <w:rPr>
                <w:rFonts w:ascii="Browallia New" w:hAnsi="Browallia New" w:cs="Browallia New" w:hint="cs"/>
                <w:sz w:val="28"/>
                <w:szCs w:val="28"/>
                <w:cs/>
              </w:rPr>
              <w:t>-</w:t>
            </w:r>
          </w:p>
        </w:tc>
        <w:tc>
          <w:tcPr>
            <w:tcW w:w="1976" w:type="dxa"/>
          </w:tcPr>
          <w:p w14:paraId="218B7DB4" w14:textId="64055BC0" w:rsidR="004A2F6C" w:rsidRPr="00B46FCA" w:rsidRDefault="004A2F6C" w:rsidP="004A2F6C">
            <w:pPr>
              <w:jc w:val="right"/>
              <w:rPr>
                <w:rFonts w:ascii="Browallia New" w:hAnsi="Browallia New" w:cs="Browallia New"/>
                <w:sz w:val="28"/>
                <w:szCs w:val="28"/>
              </w:rPr>
            </w:pPr>
            <w:r w:rsidRPr="00141577">
              <w:rPr>
                <w:rFonts w:ascii="Browallia New" w:hAnsi="Browallia New" w:cs="Browallia New"/>
                <w:sz w:val="28"/>
                <w:szCs w:val="28"/>
                <w:cs/>
              </w:rPr>
              <w:t>(</w:t>
            </w:r>
            <w:r w:rsidRPr="00141577">
              <w:rPr>
                <w:rFonts w:ascii="Browallia New" w:hAnsi="Browallia New" w:cs="Browallia New"/>
                <w:sz w:val="28"/>
                <w:szCs w:val="28"/>
              </w:rPr>
              <w:t>464</w:t>
            </w:r>
            <w:r w:rsidRPr="00141577">
              <w:rPr>
                <w:rFonts w:ascii="Browallia New" w:hAnsi="Browallia New" w:cs="Browallia New"/>
                <w:sz w:val="28"/>
                <w:szCs w:val="28"/>
                <w:cs/>
              </w:rPr>
              <w:t>)</w:t>
            </w:r>
          </w:p>
        </w:tc>
      </w:tr>
      <w:tr w:rsidR="004A2F6C" w:rsidRPr="00A74AA7" w14:paraId="7D495E3A" w14:textId="77777777" w:rsidTr="00C07995">
        <w:trPr>
          <w:trHeight w:val="18"/>
        </w:trPr>
        <w:tc>
          <w:tcPr>
            <w:tcW w:w="5228" w:type="dxa"/>
            <w:vAlign w:val="bottom"/>
          </w:tcPr>
          <w:p w14:paraId="7300E4D6" w14:textId="525AEFDB" w:rsidR="004A2F6C" w:rsidRPr="00A74AA7" w:rsidRDefault="004A2F6C" w:rsidP="004A2F6C">
            <w:pPr>
              <w:ind w:left="8"/>
              <w:rPr>
                <w:rFonts w:ascii="Browallia New" w:hAnsi="Browallia New" w:cs="Browallia New"/>
                <w:sz w:val="28"/>
                <w:szCs w:val="28"/>
                <w:cs/>
              </w:rPr>
            </w:pPr>
            <w:r w:rsidRPr="00C749A4">
              <w:rPr>
                <w:rFonts w:ascii="Browallia New" w:hAnsi="Browallia New" w:cs="Browallia New"/>
                <w:sz w:val="28"/>
                <w:szCs w:val="28"/>
                <w:u w:val="single"/>
                <w:cs/>
              </w:rPr>
              <w:t>หัก</w:t>
            </w:r>
            <w:r w:rsidRPr="001A5008">
              <w:rPr>
                <w:rFonts w:ascii="Browallia New" w:hAnsi="Browallia New" w:cs="Browallia New"/>
                <w:sz w:val="28"/>
                <w:szCs w:val="28"/>
                <w:cs/>
              </w:rPr>
              <w:t xml:space="preserve"> สัดส่วนที่ลดลงจากการรับชำระเงิน</w:t>
            </w:r>
          </w:p>
        </w:tc>
        <w:tc>
          <w:tcPr>
            <w:tcW w:w="1872" w:type="dxa"/>
          </w:tcPr>
          <w:p w14:paraId="3B90417D" w14:textId="529FD325" w:rsidR="004A2F6C" w:rsidRPr="00141577" w:rsidRDefault="004A2F6C" w:rsidP="004A2F6C">
            <w:pPr>
              <w:pBdr>
                <w:bottom w:val="single" w:sz="4" w:space="1" w:color="auto"/>
              </w:pBdr>
              <w:jc w:val="right"/>
              <w:rPr>
                <w:rFonts w:ascii="Browallia New" w:hAnsi="Browallia New" w:cs="Browallia New"/>
                <w:sz w:val="28"/>
                <w:szCs w:val="28"/>
              </w:rPr>
            </w:pPr>
            <w:r>
              <w:rPr>
                <w:rFonts w:ascii="Browallia New" w:hAnsi="Browallia New" w:cs="Browallia New"/>
                <w:sz w:val="28"/>
                <w:szCs w:val="28"/>
              </w:rPr>
              <w:t>(</w:t>
            </w:r>
            <w:r w:rsidRPr="0024601F">
              <w:rPr>
                <w:rFonts w:ascii="Browallia New" w:hAnsi="Browallia New" w:cs="Browallia New"/>
                <w:sz w:val="28"/>
                <w:szCs w:val="28"/>
              </w:rPr>
              <w:t>4</w:t>
            </w:r>
            <w:r>
              <w:rPr>
                <w:rFonts w:ascii="Browallia New" w:hAnsi="Browallia New" w:cs="Browallia New"/>
                <w:sz w:val="28"/>
                <w:szCs w:val="28"/>
              </w:rPr>
              <w:t>91)</w:t>
            </w:r>
          </w:p>
        </w:tc>
        <w:tc>
          <w:tcPr>
            <w:tcW w:w="1976" w:type="dxa"/>
          </w:tcPr>
          <w:p w14:paraId="6832BB53" w14:textId="3C9DB226" w:rsidR="004A2F6C" w:rsidRPr="00A74AA7" w:rsidRDefault="004A2F6C" w:rsidP="004A2F6C">
            <w:pPr>
              <w:pBdr>
                <w:bottom w:val="single" w:sz="4" w:space="1" w:color="auto"/>
              </w:pBdr>
              <w:jc w:val="right"/>
              <w:rPr>
                <w:rFonts w:ascii="Browallia New" w:hAnsi="Browallia New" w:cs="Browallia New"/>
                <w:sz w:val="28"/>
                <w:szCs w:val="28"/>
              </w:rPr>
            </w:pPr>
            <w:r w:rsidRPr="00141577">
              <w:rPr>
                <w:rFonts w:ascii="Browallia New" w:hAnsi="Browallia New" w:cs="Browallia New"/>
                <w:sz w:val="28"/>
                <w:szCs w:val="28"/>
                <w:cs/>
              </w:rPr>
              <w:t>(</w:t>
            </w:r>
            <w:r w:rsidRPr="00141577">
              <w:rPr>
                <w:rFonts w:ascii="Browallia New" w:hAnsi="Browallia New" w:cs="Browallia New"/>
                <w:sz w:val="28"/>
                <w:szCs w:val="28"/>
              </w:rPr>
              <w:t>1,092</w:t>
            </w:r>
            <w:r w:rsidRPr="00141577">
              <w:rPr>
                <w:rFonts w:ascii="Browallia New" w:hAnsi="Browallia New" w:cs="Browallia New"/>
                <w:sz w:val="28"/>
                <w:szCs w:val="28"/>
                <w:cs/>
              </w:rPr>
              <w:t>)</w:t>
            </w:r>
          </w:p>
        </w:tc>
      </w:tr>
      <w:tr w:rsidR="004A2F6C" w:rsidRPr="00A74AA7" w14:paraId="2298D99F" w14:textId="77777777" w:rsidTr="00C07995">
        <w:trPr>
          <w:trHeight w:val="18"/>
        </w:trPr>
        <w:tc>
          <w:tcPr>
            <w:tcW w:w="5228" w:type="dxa"/>
            <w:vAlign w:val="bottom"/>
          </w:tcPr>
          <w:p w14:paraId="02B0D9AD" w14:textId="77777777" w:rsidR="004A2F6C" w:rsidRPr="00A74AA7" w:rsidRDefault="004A2F6C" w:rsidP="004A2F6C">
            <w:pPr>
              <w:ind w:left="8"/>
              <w:rPr>
                <w:rFonts w:ascii="Browallia New" w:hAnsi="Browallia New" w:cs="Browallia New"/>
                <w:sz w:val="28"/>
                <w:szCs w:val="28"/>
                <w:cs/>
              </w:rPr>
            </w:pPr>
            <w:r w:rsidRPr="00A74AA7">
              <w:rPr>
                <w:rFonts w:ascii="Browallia New" w:hAnsi="Browallia New" w:cs="Browallia New"/>
                <w:sz w:val="28"/>
                <w:szCs w:val="28"/>
                <w:cs/>
              </w:rPr>
              <w:t>สุทธิ</w:t>
            </w:r>
          </w:p>
        </w:tc>
        <w:tc>
          <w:tcPr>
            <w:tcW w:w="1872" w:type="dxa"/>
          </w:tcPr>
          <w:p w14:paraId="45A65D35" w14:textId="587421A2" w:rsidR="004A2F6C" w:rsidRPr="00141577" w:rsidRDefault="004A2F6C" w:rsidP="004A2F6C">
            <w:pPr>
              <w:pBdr>
                <w:bottom w:val="single" w:sz="12" w:space="1" w:color="auto"/>
              </w:pBdr>
              <w:jc w:val="right"/>
              <w:rPr>
                <w:rFonts w:ascii="Browallia New" w:hAnsi="Browallia New" w:cs="Browallia New"/>
                <w:sz w:val="28"/>
                <w:szCs w:val="28"/>
              </w:rPr>
            </w:pPr>
            <w:r w:rsidRPr="004000FE">
              <w:rPr>
                <w:rFonts w:ascii="Browallia New" w:hAnsi="Browallia New" w:cs="Browallia New"/>
                <w:sz w:val="28"/>
                <w:szCs w:val="28"/>
              </w:rPr>
              <w:t>142,9</w:t>
            </w:r>
            <w:r>
              <w:rPr>
                <w:rFonts w:ascii="Browallia New" w:hAnsi="Browallia New" w:cs="Browallia New"/>
                <w:sz w:val="28"/>
                <w:szCs w:val="28"/>
              </w:rPr>
              <w:t>19</w:t>
            </w:r>
          </w:p>
        </w:tc>
        <w:tc>
          <w:tcPr>
            <w:tcW w:w="1976" w:type="dxa"/>
          </w:tcPr>
          <w:p w14:paraId="6FEAED27" w14:textId="08C81E45" w:rsidR="004A2F6C" w:rsidRPr="00117877" w:rsidRDefault="004A2F6C" w:rsidP="004A2F6C">
            <w:pPr>
              <w:pBdr>
                <w:bottom w:val="single" w:sz="12" w:space="1" w:color="auto"/>
              </w:pBdr>
              <w:jc w:val="right"/>
              <w:rPr>
                <w:rFonts w:ascii="Browallia New" w:hAnsi="Browallia New" w:cs="Browallia New"/>
                <w:sz w:val="28"/>
                <w:szCs w:val="28"/>
                <w:highlight w:val="green"/>
              </w:rPr>
            </w:pPr>
            <w:r w:rsidRPr="00141577">
              <w:rPr>
                <w:rFonts w:ascii="Browallia New" w:hAnsi="Browallia New" w:cs="Browallia New"/>
                <w:sz w:val="28"/>
                <w:szCs w:val="28"/>
              </w:rPr>
              <w:t>143,410</w:t>
            </w:r>
          </w:p>
        </w:tc>
      </w:tr>
    </w:tbl>
    <w:p w14:paraId="2FF6391A" w14:textId="3BD65BC0" w:rsidR="00CF3CCD" w:rsidRDefault="00CF3CCD"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0D41019A" w14:textId="77777777" w:rsidR="00640530" w:rsidRDefault="00640530" w:rsidP="00681A9E">
      <w:pPr>
        <w:pStyle w:val="ListParagraph"/>
        <w:ind w:left="360"/>
        <w:jc w:val="thaiDistribute"/>
        <w:rPr>
          <w:rFonts w:ascii="Browallia New" w:hAnsi="Browallia New" w:cs="Browallia New"/>
          <w:sz w:val="28"/>
          <w:szCs w:val="28"/>
        </w:rPr>
      </w:pPr>
    </w:p>
    <w:p w14:paraId="7F576E73" w14:textId="457DFC33" w:rsidR="00681A9E" w:rsidRDefault="00681A9E" w:rsidP="00681A9E">
      <w:pPr>
        <w:pStyle w:val="ListParagraph"/>
        <w:ind w:left="360"/>
        <w:jc w:val="thaiDistribute"/>
        <w:rPr>
          <w:rFonts w:ascii="Browallia New" w:hAnsi="Browallia New" w:cs="Browallia New"/>
          <w:sz w:val="28"/>
          <w:szCs w:val="28"/>
        </w:rPr>
      </w:pPr>
      <w:r w:rsidRPr="00681A9E">
        <w:rPr>
          <w:rFonts w:ascii="Browallia New" w:hAnsi="Browallia New" w:cs="Browallia New" w:hint="cs"/>
          <w:sz w:val="28"/>
          <w:szCs w:val="28"/>
          <w:cs/>
        </w:rPr>
        <w:t xml:space="preserve">รายการเคลื่อนไหวของค่าเผื่อการด้อยค่าของเงินลงทุนในลูกหนี้ สำหรับปีสิ้นสุดวันที่ </w:t>
      </w:r>
      <w:r w:rsidRPr="00681A9E">
        <w:rPr>
          <w:rFonts w:ascii="Browallia New" w:hAnsi="Browallia New" w:cs="Browallia New" w:hint="cs"/>
          <w:sz w:val="28"/>
          <w:szCs w:val="28"/>
        </w:rPr>
        <w:t xml:space="preserve">31 </w:t>
      </w:r>
      <w:r w:rsidRPr="00681A9E">
        <w:rPr>
          <w:rFonts w:ascii="Browallia New" w:hAnsi="Browallia New" w:cs="Browallia New" w:hint="cs"/>
          <w:sz w:val="28"/>
          <w:szCs w:val="28"/>
          <w:cs/>
        </w:rPr>
        <w:t xml:space="preserve">ธันวาคม </w:t>
      </w:r>
      <w:r w:rsidRPr="00681A9E">
        <w:rPr>
          <w:rFonts w:ascii="Browallia New" w:hAnsi="Browallia New" w:cs="Browallia New" w:hint="cs"/>
          <w:sz w:val="28"/>
          <w:szCs w:val="28"/>
        </w:rPr>
        <w:t>256</w:t>
      </w:r>
      <w:r w:rsidR="00B83310">
        <w:rPr>
          <w:rFonts w:ascii="Browallia New" w:hAnsi="Browallia New" w:cs="Browallia New"/>
          <w:sz w:val="28"/>
          <w:szCs w:val="28"/>
        </w:rPr>
        <w:t>6</w:t>
      </w:r>
      <w:r w:rsidRPr="00681A9E">
        <w:rPr>
          <w:rFonts w:ascii="Browallia New" w:hAnsi="Browallia New" w:cs="Browallia New" w:hint="cs"/>
          <w:sz w:val="28"/>
          <w:szCs w:val="28"/>
          <w:cs/>
        </w:rPr>
        <w:t xml:space="preserve"> และ </w:t>
      </w:r>
      <w:r w:rsidRPr="00681A9E">
        <w:rPr>
          <w:rFonts w:ascii="Browallia New" w:hAnsi="Browallia New" w:cs="Browallia New"/>
          <w:sz w:val="28"/>
          <w:szCs w:val="28"/>
        </w:rPr>
        <w:t>256</w:t>
      </w:r>
      <w:r w:rsidR="00B83310">
        <w:rPr>
          <w:rFonts w:ascii="Browallia New" w:hAnsi="Browallia New" w:cs="Browallia New"/>
          <w:sz w:val="28"/>
          <w:szCs w:val="28"/>
        </w:rPr>
        <w:t>5</w:t>
      </w:r>
      <w:r w:rsidRPr="00681A9E">
        <w:rPr>
          <w:rFonts w:ascii="Browallia New" w:hAnsi="Browallia New" w:cs="Browallia New"/>
          <w:sz w:val="28"/>
          <w:szCs w:val="28"/>
        </w:rPr>
        <w:t xml:space="preserve"> </w:t>
      </w:r>
      <w:r w:rsidR="002821B9">
        <w:rPr>
          <w:rFonts w:ascii="Browallia New" w:hAnsi="Browallia New" w:cs="Browallia New"/>
          <w:sz w:val="28"/>
          <w:szCs w:val="28"/>
        </w:rPr>
        <w:br/>
      </w:r>
      <w:r w:rsidRPr="00681A9E">
        <w:rPr>
          <w:rFonts w:ascii="Browallia New" w:hAnsi="Browallia New" w:cs="Browallia New" w:hint="cs"/>
          <w:sz w:val="28"/>
          <w:szCs w:val="28"/>
          <w:cs/>
        </w:rPr>
        <w:t>มีดังนี้</w:t>
      </w:r>
    </w:p>
    <w:p w14:paraId="08F2334F" w14:textId="77777777" w:rsidR="008C0F46" w:rsidRPr="00681A9E" w:rsidRDefault="008C0F46" w:rsidP="00681A9E">
      <w:pPr>
        <w:pStyle w:val="ListParagraph"/>
        <w:ind w:left="360"/>
        <w:jc w:val="thaiDistribute"/>
        <w:rPr>
          <w:rFonts w:ascii="Browallia New" w:hAnsi="Browallia New" w:cs="Browallia New"/>
          <w:sz w:val="28"/>
          <w:szCs w:val="28"/>
        </w:rPr>
      </w:pPr>
    </w:p>
    <w:tbl>
      <w:tblPr>
        <w:tblW w:w="9031" w:type="dxa"/>
        <w:tblInd w:w="284" w:type="dxa"/>
        <w:tblLayout w:type="fixed"/>
        <w:tblLook w:val="0000" w:firstRow="0" w:lastRow="0" w:firstColumn="0" w:lastColumn="0" w:noHBand="0" w:noVBand="0"/>
      </w:tblPr>
      <w:tblGrid>
        <w:gridCol w:w="4925"/>
        <w:gridCol w:w="382"/>
        <w:gridCol w:w="1753"/>
        <w:gridCol w:w="243"/>
        <w:gridCol w:w="1728"/>
      </w:tblGrid>
      <w:tr w:rsidR="00681A9E" w:rsidRPr="00CA0006" w14:paraId="18B5783E" w14:textId="77777777" w:rsidTr="00B83310">
        <w:trPr>
          <w:cantSplit/>
          <w:trHeight w:val="353"/>
        </w:trPr>
        <w:tc>
          <w:tcPr>
            <w:tcW w:w="4925" w:type="dxa"/>
          </w:tcPr>
          <w:p w14:paraId="58353E1E"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0D9CE6FC" w14:textId="77777777" w:rsidR="00681A9E" w:rsidRPr="00CA0006" w:rsidRDefault="00681A9E" w:rsidP="00305AAE">
            <w:pPr>
              <w:ind w:right="72"/>
              <w:jc w:val="center"/>
              <w:rPr>
                <w:rFonts w:ascii="Browallia New" w:hAnsi="Browallia New" w:cs="Browallia New"/>
                <w:sz w:val="28"/>
                <w:szCs w:val="28"/>
                <w:cs/>
              </w:rPr>
            </w:pPr>
          </w:p>
        </w:tc>
        <w:tc>
          <w:tcPr>
            <w:tcW w:w="3724" w:type="dxa"/>
            <w:gridSpan w:val="3"/>
            <w:vAlign w:val="bottom"/>
          </w:tcPr>
          <w:p w14:paraId="5755FC1B" w14:textId="77777777" w:rsidR="00681A9E" w:rsidRPr="00CA0006" w:rsidRDefault="00681A9E" w:rsidP="00305AAE">
            <w:pPr>
              <w:ind w:left="-105" w:right="-95"/>
              <w:jc w:val="right"/>
              <w:rPr>
                <w:rFonts w:ascii="Browallia New" w:hAnsi="Browallia New" w:cs="Browallia New"/>
                <w:sz w:val="28"/>
                <w:szCs w:val="28"/>
                <w:cs/>
              </w:rPr>
            </w:pPr>
            <w:r w:rsidRPr="00CA0006">
              <w:rPr>
                <w:rFonts w:ascii="Browallia New" w:hAnsi="Browallia New" w:cs="Browallia New"/>
                <w:sz w:val="28"/>
                <w:szCs w:val="28"/>
                <w:cs/>
              </w:rPr>
              <w:t>(หน่วย : พันบาท)</w:t>
            </w:r>
          </w:p>
        </w:tc>
      </w:tr>
      <w:tr w:rsidR="00681A9E" w:rsidRPr="00CA0006" w14:paraId="2C39E9B2" w14:textId="77777777" w:rsidTr="00B83310">
        <w:trPr>
          <w:cantSplit/>
          <w:trHeight w:val="353"/>
        </w:trPr>
        <w:tc>
          <w:tcPr>
            <w:tcW w:w="4925" w:type="dxa"/>
          </w:tcPr>
          <w:p w14:paraId="04D2B39A"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240BC97" w14:textId="77777777" w:rsidR="00681A9E" w:rsidRPr="00CA0006" w:rsidRDefault="00681A9E" w:rsidP="00305AAE">
            <w:pPr>
              <w:ind w:right="72"/>
              <w:jc w:val="center"/>
              <w:rPr>
                <w:rFonts w:ascii="Browallia New" w:hAnsi="Browallia New" w:cs="Browallia New"/>
                <w:sz w:val="28"/>
                <w:szCs w:val="28"/>
                <w:cs/>
              </w:rPr>
            </w:pPr>
          </w:p>
        </w:tc>
        <w:tc>
          <w:tcPr>
            <w:tcW w:w="3724" w:type="dxa"/>
            <w:gridSpan w:val="3"/>
            <w:tcBorders>
              <w:bottom w:val="single" w:sz="4" w:space="0" w:color="auto"/>
            </w:tcBorders>
            <w:vAlign w:val="bottom"/>
          </w:tcPr>
          <w:p w14:paraId="288FB5B0" w14:textId="6C1EF977" w:rsidR="00681A9E" w:rsidRPr="00CA0006" w:rsidRDefault="00681A9E" w:rsidP="00305AAE">
            <w:pPr>
              <w:ind w:left="-105" w:right="-108"/>
              <w:jc w:val="center"/>
              <w:rPr>
                <w:rFonts w:ascii="Browallia New" w:hAnsi="Browallia New" w:cs="Browallia New"/>
                <w:sz w:val="28"/>
                <w:szCs w:val="28"/>
                <w:cs/>
              </w:rPr>
            </w:pPr>
            <w:r w:rsidRPr="00CA0006">
              <w:rPr>
                <w:rFonts w:ascii="Browallia New" w:hAnsi="Browallia New" w:cs="Browallia New"/>
                <w:sz w:val="28"/>
                <w:szCs w:val="28"/>
                <w:cs/>
              </w:rPr>
              <w:t>งบการเงินรวม</w:t>
            </w:r>
          </w:p>
        </w:tc>
      </w:tr>
      <w:tr w:rsidR="00681A9E" w:rsidRPr="00CA0006" w14:paraId="58261276" w14:textId="77777777" w:rsidTr="00B83310">
        <w:trPr>
          <w:cantSplit/>
          <w:trHeight w:val="353"/>
        </w:trPr>
        <w:tc>
          <w:tcPr>
            <w:tcW w:w="4925" w:type="dxa"/>
          </w:tcPr>
          <w:p w14:paraId="44C71373" w14:textId="77777777" w:rsidR="00681A9E" w:rsidRPr="00CA0006" w:rsidRDefault="00681A9E" w:rsidP="00305AAE">
            <w:pPr>
              <w:pStyle w:val="3"/>
              <w:tabs>
                <w:tab w:val="clear" w:pos="360"/>
                <w:tab w:val="clear" w:pos="720"/>
              </w:tabs>
              <w:rPr>
                <w:rFonts w:ascii="Browallia New" w:hAnsi="Browallia New" w:cs="Browallia New"/>
                <w:sz w:val="28"/>
                <w:szCs w:val="28"/>
                <w:cs/>
              </w:rPr>
            </w:pPr>
          </w:p>
        </w:tc>
        <w:tc>
          <w:tcPr>
            <w:tcW w:w="382" w:type="dxa"/>
            <w:tcBorders>
              <w:left w:val="nil"/>
            </w:tcBorders>
          </w:tcPr>
          <w:p w14:paraId="24420F0D" w14:textId="77777777" w:rsidR="00681A9E" w:rsidRPr="00CA0006" w:rsidRDefault="00681A9E" w:rsidP="00305AAE">
            <w:pPr>
              <w:ind w:right="72"/>
              <w:jc w:val="center"/>
              <w:rPr>
                <w:rFonts w:ascii="Browallia New" w:hAnsi="Browallia New" w:cs="Browallia New"/>
                <w:sz w:val="28"/>
                <w:szCs w:val="28"/>
                <w:cs/>
              </w:rPr>
            </w:pPr>
          </w:p>
        </w:tc>
        <w:tc>
          <w:tcPr>
            <w:tcW w:w="1753" w:type="dxa"/>
            <w:tcBorders>
              <w:top w:val="single" w:sz="4" w:space="0" w:color="auto"/>
              <w:bottom w:val="single" w:sz="4" w:space="0" w:color="auto"/>
            </w:tcBorders>
          </w:tcPr>
          <w:p w14:paraId="15482B42" w14:textId="3077E7A5"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w:t>
            </w:r>
            <w:r w:rsidR="00B83310">
              <w:rPr>
                <w:rFonts w:ascii="Browallia New" w:hAnsi="Browallia New" w:cs="Browallia New"/>
                <w:sz w:val="28"/>
                <w:szCs w:val="28"/>
              </w:rPr>
              <w:t>6</w:t>
            </w:r>
          </w:p>
        </w:tc>
        <w:tc>
          <w:tcPr>
            <w:tcW w:w="243" w:type="dxa"/>
            <w:tcBorders>
              <w:top w:val="single" w:sz="4" w:space="0" w:color="auto"/>
            </w:tcBorders>
          </w:tcPr>
          <w:p w14:paraId="0CB04C09" w14:textId="77777777" w:rsidR="00681A9E" w:rsidRPr="00CA0006" w:rsidRDefault="00681A9E" w:rsidP="00305AAE">
            <w:pPr>
              <w:ind w:left="-108" w:right="-108"/>
              <w:jc w:val="center"/>
              <w:rPr>
                <w:rFonts w:ascii="Browallia New" w:hAnsi="Browallia New" w:cs="Browallia New"/>
                <w:sz w:val="28"/>
                <w:szCs w:val="28"/>
              </w:rPr>
            </w:pPr>
          </w:p>
        </w:tc>
        <w:tc>
          <w:tcPr>
            <w:tcW w:w="1728" w:type="dxa"/>
            <w:tcBorders>
              <w:top w:val="single" w:sz="4" w:space="0" w:color="auto"/>
              <w:bottom w:val="single" w:sz="4" w:space="0" w:color="auto"/>
            </w:tcBorders>
          </w:tcPr>
          <w:p w14:paraId="6261AC91" w14:textId="78585011" w:rsidR="00681A9E" w:rsidRPr="00CA0006" w:rsidRDefault="00681A9E" w:rsidP="00305AAE">
            <w:pPr>
              <w:ind w:left="-108" w:right="-108"/>
              <w:jc w:val="center"/>
              <w:rPr>
                <w:rFonts w:ascii="Browallia New" w:hAnsi="Browallia New" w:cs="Browallia New"/>
                <w:sz w:val="28"/>
                <w:szCs w:val="28"/>
              </w:rPr>
            </w:pPr>
            <w:r w:rsidRPr="00CA0006">
              <w:rPr>
                <w:rFonts w:ascii="Browallia New" w:hAnsi="Browallia New" w:cs="Browallia New"/>
                <w:sz w:val="28"/>
                <w:szCs w:val="28"/>
              </w:rPr>
              <w:t>256</w:t>
            </w:r>
            <w:r w:rsidR="00B83310">
              <w:rPr>
                <w:rFonts w:ascii="Browallia New" w:hAnsi="Browallia New" w:cs="Browallia New"/>
                <w:sz w:val="28"/>
                <w:szCs w:val="28"/>
              </w:rPr>
              <w:t>5</w:t>
            </w:r>
          </w:p>
        </w:tc>
      </w:tr>
      <w:tr w:rsidR="00681A9E" w:rsidRPr="00CA0006" w14:paraId="79A84905" w14:textId="77777777" w:rsidTr="00B83310">
        <w:trPr>
          <w:cantSplit/>
          <w:trHeight w:val="289"/>
        </w:trPr>
        <w:tc>
          <w:tcPr>
            <w:tcW w:w="4925" w:type="dxa"/>
          </w:tcPr>
          <w:p w14:paraId="479F2643" w14:textId="77777777" w:rsidR="00681A9E" w:rsidRPr="00CA0006" w:rsidRDefault="00681A9E" w:rsidP="00305AAE">
            <w:pPr>
              <w:ind w:right="-54"/>
              <w:jc w:val="both"/>
              <w:rPr>
                <w:rFonts w:ascii="Browallia New" w:hAnsi="Browallia New" w:cs="Browallia New"/>
                <w:sz w:val="27"/>
                <w:szCs w:val="27"/>
                <w:u w:val="single"/>
                <w:cs/>
              </w:rPr>
            </w:pPr>
          </w:p>
        </w:tc>
        <w:tc>
          <w:tcPr>
            <w:tcW w:w="382" w:type="dxa"/>
            <w:tcBorders>
              <w:left w:val="nil"/>
            </w:tcBorders>
          </w:tcPr>
          <w:p w14:paraId="3F8BB9AC" w14:textId="77777777" w:rsidR="00681A9E" w:rsidRPr="00CA0006" w:rsidRDefault="00681A9E" w:rsidP="00305AAE">
            <w:pPr>
              <w:pStyle w:val="3"/>
              <w:tabs>
                <w:tab w:val="clear" w:pos="360"/>
                <w:tab w:val="clear" w:pos="720"/>
              </w:tabs>
              <w:rPr>
                <w:rFonts w:ascii="Browallia New" w:hAnsi="Browallia New" w:cs="Browallia New"/>
                <w:sz w:val="27"/>
                <w:szCs w:val="27"/>
                <w:cs/>
              </w:rPr>
            </w:pPr>
          </w:p>
        </w:tc>
        <w:tc>
          <w:tcPr>
            <w:tcW w:w="1753" w:type="dxa"/>
          </w:tcPr>
          <w:p w14:paraId="6E5ED373"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c>
          <w:tcPr>
            <w:tcW w:w="243" w:type="dxa"/>
          </w:tcPr>
          <w:p w14:paraId="46E2C60F" w14:textId="77777777" w:rsidR="00681A9E" w:rsidRPr="00CA0006" w:rsidRDefault="00681A9E" w:rsidP="00305AAE">
            <w:pPr>
              <w:pStyle w:val="a1"/>
              <w:jc w:val="center"/>
              <w:rPr>
                <w:rFonts w:ascii="Browallia New" w:hAnsi="Browallia New" w:cs="Browallia New"/>
                <w:sz w:val="27"/>
                <w:szCs w:val="27"/>
                <w:cs/>
              </w:rPr>
            </w:pPr>
          </w:p>
        </w:tc>
        <w:tc>
          <w:tcPr>
            <w:tcW w:w="1728" w:type="dxa"/>
          </w:tcPr>
          <w:p w14:paraId="04D4FADB" w14:textId="77777777" w:rsidR="00681A9E" w:rsidRPr="00CA0006" w:rsidRDefault="00681A9E" w:rsidP="00305AAE">
            <w:pPr>
              <w:pStyle w:val="3"/>
              <w:tabs>
                <w:tab w:val="clear" w:pos="360"/>
                <w:tab w:val="clear" w:pos="720"/>
              </w:tabs>
              <w:jc w:val="center"/>
              <w:rPr>
                <w:rFonts w:ascii="Browallia New" w:hAnsi="Browallia New" w:cs="Browallia New"/>
                <w:sz w:val="27"/>
                <w:szCs w:val="27"/>
                <w:lang w:val="en-GB"/>
              </w:rPr>
            </w:pPr>
          </w:p>
        </w:tc>
      </w:tr>
      <w:tr w:rsidR="00620867" w:rsidRPr="00CA0006" w14:paraId="5623327B" w14:textId="77777777" w:rsidTr="00B83310">
        <w:trPr>
          <w:cantSplit/>
          <w:trHeight w:val="353"/>
        </w:trPr>
        <w:tc>
          <w:tcPr>
            <w:tcW w:w="4925" w:type="dxa"/>
            <w:vAlign w:val="bottom"/>
          </w:tcPr>
          <w:p w14:paraId="48063E20" w14:textId="77777777" w:rsidR="00620867" w:rsidRPr="00CA0006" w:rsidRDefault="00620867" w:rsidP="00620867">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1 </w:t>
            </w:r>
            <w:r w:rsidRPr="00CA0006">
              <w:rPr>
                <w:rFonts w:ascii="Browallia New" w:hAnsi="Browallia New" w:cs="Browallia New" w:hint="cs"/>
                <w:color w:val="auto"/>
                <w:cs/>
              </w:rPr>
              <w:t>มกราคม</w:t>
            </w:r>
          </w:p>
        </w:tc>
        <w:tc>
          <w:tcPr>
            <w:tcW w:w="382" w:type="dxa"/>
            <w:tcBorders>
              <w:left w:val="nil"/>
            </w:tcBorders>
          </w:tcPr>
          <w:p w14:paraId="328A2E76" w14:textId="77777777" w:rsidR="00620867" w:rsidRPr="00CA0006" w:rsidRDefault="00620867" w:rsidP="00620867">
            <w:pPr>
              <w:ind w:left="-106"/>
              <w:jc w:val="right"/>
              <w:rPr>
                <w:rFonts w:ascii="Browallia New" w:hAnsi="Browallia New" w:cs="Browallia New"/>
                <w:sz w:val="28"/>
                <w:szCs w:val="28"/>
                <w:cs/>
              </w:rPr>
            </w:pPr>
          </w:p>
        </w:tc>
        <w:tc>
          <w:tcPr>
            <w:tcW w:w="1753" w:type="dxa"/>
          </w:tcPr>
          <w:p w14:paraId="7A2540BA" w14:textId="3E0F6CD4" w:rsidR="00620867" w:rsidRPr="00431BA7" w:rsidRDefault="00620867" w:rsidP="00620867">
            <w:pPr>
              <w:ind w:left="-106"/>
              <w:jc w:val="right"/>
              <w:rPr>
                <w:rFonts w:ascii="Browallia New" w:hAnsi="Browallia New" w:cs="Browallia New"/>
                <w:sz w:val="28"/>
                <w:szCs w:val="28"/>
                <w:cs/>
              </w:rPr>
            </w:pPr>
            <w:r w:rsidRPr="007034D9">
              <w:rPr>
                <w:rFonts w:ascii="Browallia New" w:hAnsi="Browallia New" w:cs="Browallia New"/>
                <w:sz w:val="28"/>
                <w:szCs w:val="28"/>
                <w:lang w:val="en-GB"/>
              </w:rPr>
              <w:t>2,958</w:t>
            </w:r>
          </w:p>
        </w:tc>
        <w:tc>
          <w:tcPr>
            <w:tcW w:w="243" w:type="dxa"/>
          </w:tcPr>
          <w:p w14:paraId="023113F0" w14:textId="77777777" w:rsidR="00620867" w:rsidRPr="00431BA7" w:rsidRDefault="00620867" w:rsidP="00620867">
            <w:pPr>
              <w:ind w:left="-106"/>
              <w:jc w:val="right"/>
              <w:rPr>
                <w:rFonts w:ascii="Browallia New" w:hAnsi="Browallia New" w:cs="Browallia New"/>
                <w:sz w:val="28"/>
                <w:szCs w:val="28"/>
                <w:cs/>
              </w:rPr>
            </w:pPr>
          </w:p>
        </w:tc>
        <w:tc>
          <w:tcPr>
            <w:tcW w:w="1728" w:type="dxa"/>
          </w:tcPr>
          <w:p w14:paraId="2FD6951C" w14:textId="4FC2F706" w:rsidR="00620867" w:rsidRPr="00431BA7" w:rsidRDefault="00620867" w:rsidP="00620867">
            <w:pPr>
              <w:ind w:left="-106"/>
              <w:jc w:val="right"/>
              <w:rPr>
                <w:rFonts w:ascii="Browallia New" w:hAnsi="Browallia New" w:cs="Browallia New"/>
                <w:sz w:val="28"/>
                <w:szCs w:val="28"/>
                <w:cs/>
              </w:rPr>
            </w:pPr>
            <w:r w:rsidRPr="00431BA7">
              <w:rPr>
                <w:rFonts w:ascii="Browallia New" w:hAnsi="Browallia New" w:cs="Browallia New"/>
                <w:sz w:val="28"/>
                <w:szCs w:val="28"/>
                <w:lang w:val="en-GB"/>
              </w:rPr>
              <w:t>601</w:t>
            </w:r>
          </w:p>
        </w:tc>
      </w:tr>
      <w:tr w:rsidR="00620867" w:rsidRPr="00CA0006" w14:paraId="5BF3C4F6" w14:textId="77777777" w:rsidTr="00B83310">
        <w:trPr>
          <w:cantSplit/>
          <w:trHeight w:val="353"/>
        </w:trPr>
        <w:tc>
          <w:tcPr>
            <w:tcW w:w="4925" w:type="dxa"/>
            <w:vAlign w:val="bottom"/>
          </w:tcPr>
          <w:p w14:paraId="1F548B54" w14:textId="77777777" w:rsidR="00620867" w:rsidRPr="00CA0006" w:rsidRDefault="00620867" w:rsidP="00620867">
            <w:pPr>
              <w:pStyle w:val="12"/>
              <w:widowControl/>
              <w:ind w:right="-180"/>
              <w:rPr>
                <w:rFonts w:ascii="Browallia New" w:hAnsi="Browallia New" w:cs="Browallia New"/>
                <w:color w:val="auto"/>
                <w:u w:val="single"/>
                <w:cs/>
              </w:rPr>
            </w:pPr>
            <w:r>
              <w:rPr>
                <w:rFonts w:ascii="Browallia New" w:hAnsi="Browallia New" w:cs="Browallia New" w:hint="cs"/>
                <w:color w:val="auto"/>
                <w:u w:val="single"/>
                <w:cs/>
              </w:rPr>
              <w:t>บวก</w:t>
            </w:r>
            <w:r w:rsidRPr="00F06713">
              <w:rPr>
                <w:rFonts w:ascii="Browallia New" w:hAnsi="Browallia New" w:cs="Browallia New" w:hint="cs"/>
                <w:color w:val="auto"/>
                <w:cs/>
              </w:rPr>
              <w:t xml:space="preserve"> </w:t>
            </w:r>
            <w:r w:rsidRPr="00CA0006">
              <w:rPr>
                <w:rFonts w:ascii="Browallia New" w:hAnsi="Browallia New" w:cs="Browallia New" w:hint="cs"/>
                <w:color w:val="auto"/>
                <w:cs/>
              </w:rPr>
              <w:t>ค่าเผื่อการด้อยค่า</w:t>
            </w:r>
            <w:r>
              <w:rPr>
                <w:rFonts w:ascii="Browallia New" w:hAnsi="Browallia New" w:cs="Browallia New" w:hint="cs"/>
                <w:color w:val="auto"/>
                <w:cs/>
              </w:rPr>
              <w:t>เพิ่มขึ้นระหว่างปี</w:t>
            </w:r>
          </w:p>
        </w:tc>
        <w:tc>
          <w:tcPr>
            <w:tcW w:w="382" w:type="dxa"/>
            <w:tcBorders>
              <w:left w:val="nil"/>
            </w:tcBorders>
          </w:tcPr>
          <w:p w14:paraId="0971C58C" w14:textId="77777777" w:rsidR="00620867" w:rsidRPr="00CA0006" w:rsidRDefault="00620867" w:rsidP="00620867">
            <w:pPr>
              <w:ind w:left="-106"/>
              <w:jc w:val="right"/>
              <w:rPr>
                <w:rFonts w:ascii="Browallia New" w:hAnsi="Browallia New" w:cs="Browallia New"/>
                <w:sz w:val="28"/>
                <w:szCs w:val="28"/>
                <w:cs/>
              </w:rPr>
            </w:pPr>
          </w:p>
        </w:tc>
        <w:tc>
          <w:tcPr>
            <w:tcW w:w="1753" w:type="dxa"/>
          </w:tcPr>
          <w:p w14:paraId="6CB44FE4" w14:textId="70CEE664" w:rsidR="00620867" w:rsidRPr="00431BA7" w:rsidRDefault="00620867" w:rsidP="00620867">
            <w:pPr>
              <w:ind w:left="-106"/>
              <w:jc w:val="right"/>
              <w:rPr>
                <w:rFonts w:ascii="Browallia New" w:hAnsi="Browallia New" w:cs="Browallia New"/>
                <w:sz w:val="28"/>
                <w:szCs w:val="28"/>
              </w:rPr>
            </w:pPr>
            <w:r w:rsidRPr="0066077F">
              <w:rPr>
                <w:rFonts w:ascii="Browallia New" w:hAnsi="Browallia New" w:cs="Browallia New"/>
                <w:sz w:val="28"/>
                <w:szCs w:val="28"/>
                <w:lang w:val="en-GB"/>
              </w:rPr>
              <w:t>14,620</w:t>
            </w:r>
          </w:p>
        </w:tc>
        <w:tc>
          <w:tcPr>
            <w:tcW w:w="243" w:type="dxa"/>
          </w:tcPr>
          <w:p w14:paraId="5C69DB55" w14:textId="77777777" w:rsidR="00620867" w:rsidRPr="00431BA7" w:rsidRDefault="00620867" w:rsidP="00620867">
            <w:pPr>
              <w:ind w:left="-106"/>
              <w:jc w:val="right"/>
              <w:rPr>
                <w:rFonts w:ascii="Browallia New" w:hAnsi="Browallia New" w:cs="Browallia New"/>
                <w:sz w:val="28"/>
                <w:szCs w:val="28"/>
                <w:cs/>
              </w:rPr>
            </w:pPr>
          </w:p>
        </w:tc>
        <w:tc>
          <w:tcPr>
            <w:tcW w:w="1728" w:type="dxa"/>
          </w:tcPr>
          <w:p w14:paraId="64102F4F" w14:textId="058B763A" w:rsidR="00620867" w:rsidRPr="00431BA7" w:rsidRDefault="00620867" w:rsidP="00620867">
            <w:pPr>
              <w:ind w:left="-106"/>
              <w:jc w:val="right"/>
              <w:rPr>
                <w:rFonts w:ascii="Browallia New" w:hAnsi="Browallia New" w:cs="Browallia New"/>
                <w:sz w:val="28"/>
                <w:szCs w:val="28"/>
                <w:cs/>
              </w:rPr>
            </w:pPr>
            <w:r w:rsidRPr="00431BA7">
              <w:rPr>
                <w:rFonts w:ascii="Browallia New" w:hAnsi="Browallia New" w:cs="Browallia New"/>
                <w:sz w:val="28"/>
                <w:szCs w:val="28"/>
                <w:lang w:val="en-GB"/>
              </w:rPr>
              <w:t>2,357</w:t>
            </w:r>
          </w:p>
        </w:tc>
      </w:tr>
      <w:tr w:rsidR="00620867" w:rsidRPr="00CA0006" w14:paraId="2A487575" w14:textId="77777777" w:rsidTr="006160B6">
        <w:trPr>
          <w:cantSplit/>
          <w:trHeight w:val="145"/>
        </w:trPr>
        <w:tc>
          <w:tcPr>
            <w:tcW w:w="4925" w:type="dxa"/>
            <w:vAlign w:val="center"/>
          </w:tcPr>
          <w:p w14:paraId="6BFD770B" w14:textId="77777777" w:rsidR="00620867" w:rsidRPr="00CA0006" w:rsidRDefault="00620867" w:rsidP="00620867">
            <w:pPr>
              <w:pStyle w:val="12"/>
              <w:widowControl/>
              <w:ind w:right="-180"/>
              <w:rPr>
                <w:rFonts w:ascii="Browallia New" w:hAnsi="Browallia New" w:cs="Browallia New"/>
                <w:color w:val="auto"/>
                <w:cs/>
              </w:rPr>
            </w:pPr>
            <w:r w:rsidRPr="00CA0006">
              <w:rPr>
                <w:rFonts w:ascii="Browallia New" w:hAnsi="Browallia New" w:cs="Browallia New" w:hint="cs"/>
                <w:color w:val="auto"/>
                <w:cs/>
              </w:rPr>
              <w:t xml:space="preserve">ณ วันที่ </w:t>
            </w:r>
            <w:r w:rsidRPr="00CA0006">
              <w:rPr>
                <w:rFonts w:ascii="Browallia New" w:hAnsi="Browallia New" w:cs="Browallia New"/>
                <w:color w:val="auto"/>
              </w:rPr>
              <w:t xml:space="preserve">31 </w:t>
            </w:r>
            <w:r w:rsidRPr="00CA0006">
              <w:rPr>
                <w:rFonts w:ascii="Browallia New" w:hAnsi="Browallia New" w:cs="Browallia New" w:hint="cs"/>
                <w:color w:val="auto"/>
                <w:cs/>
              </w:rPr>
              <w:t>ธันวาคม</w:t>
            </w:r>
          </w:p>
        </w:tc>
        <w:tc>
          <w:tcPr>
            <w:tcW w:w="382" w:type="dxa"/>
            <w:tcBorders>
              <w:left w:val="nil"/>
            </w:tcBorders>
            <w:vAlign w:val="center"/>
          </w:tcPr>
          <w:p w14:paraId="75CCDCC6" w14:textId="77777777" w:rsidR="00620867" w:rsidRPr="00CA0006" w:rsidRDefault="00620867" w:rsidP="00620867">
            <w:pPr>
              <w:ind w:left="-106"/>
              <w:jc w:val="right"/>
              <w:rPr>
                <w:rFonts w:ascii="Browallia New" w:hAnsi="Browallia New" w:cs="Browallia New"/>
                <w:sz w:val="28"/>
                <w:szCs w:val="28"/>
                <w:cs/>
              </w:rPr>
            </w:pPr>
          </w:p>
        </w:tc>
        <w:tc>
          <w:tcPr>
            <w:tcW w:w="1753" w:type="dxa"/>
            <w:tcBorders>
              <w:top w:val="single" w:sz="4" w:space="0" w:color="auto"/>
              <w:bottom w:val="single" w:sz="12" w:space="0" w:color="auto"/>
            </w:tcBorders>
          </w:tcPr>
          <w:p w14:paraId="4F3E9AD4" w14:textId="0386F727" w:rsidR="00620867" w:rsidRPr="00431BA7" w:rsidRDefault="00D1038D" w:rsidP="00620867">
            <w:pPr>
              <w:ind w:left="-106"/>
              <w:jc w:val="right"/>
              <w:rPr>
                <w:rFonts w:ascii="Browallia New" w:hAnsi="Browallia New" w:cs="Browallia New"/>
                <w:sz w:val="28"/>
                <w:szCs w:val="28"/>
              </w:rPr>
            </w:pPr>
            <w:r w:rsidRPr="0066077F">
              <w:rPr>
                <w:rFonts w:ascii="Browallia New" w:hAnsi="Browallia New" w:cs="Browallia New"/>
                <w:sz w:val="28"/>
                <w:szCs w:val="28"/>
              </w:rPr>
              <w:t>17,578</w:t>
            </w:r>
          </w:p>
        </w:tc>
        <w:tc>
          <w:tcPr>
            <w:tcW w:w="243" w:type="dxa"/>
            <w:vAlign w:val="center"/>
          </w:tcPr>
          <w:p w14:paraId="2FC69D72" w14:textId="77777777" w:rsidR="00620867" w:rsidRPr="00431BA7" w:rsidRDefault="00620867" w:rsidP="00620867">
            <w:pPr>
              <w:ind w:left="-106"/>
              <w:jc w:val="right"/>
              <w:rPr>
                <w:rFonts w:ascii="Browallia New" w:hAnsi="Browallia New" w:cs="Browallia New"/>
                <w:sz w:val="28"/>
                <w:szCs w:val="28"/>
              </w:rPr>
            </w:pPr>
          </w:p>
        </w:tc>
        <w:tc>
          <w:tcPr>
            <w:tcW w:w="1728" w:type="dxa"/>
            <w:tcBorders>
              <w:top w:val="single" w:sz="4" w:space="0" w:color="auto"/>
              <w:bottom w:val="single" w:sz="12" w:space="0" w:color="auto"/>
            </w:tcBorders>
          </w:tcPr>
          <w:p w14:paraId="7192DD80" w14:textId="7A4B5BCB" w:rsidR="00620867" w:rsidRPr="00431BA7" w:rsidRDefault="00620867" w:rsidP="00620867">
            <w:pPr>
              <w:ind w:left="-106"/>
              <w:jc w:val="right"/>
              <w:rPr>
                <w:rFonts w:ascii="Browallia New" w:hAnsi="Browallia New" w:cs="Browallia New"/>
                <w:sz w:val="28"/>
                <w:szCs w:val="28"/>
                <w:cs/>
              </w:rPr>
            </w:pPr>
            <w:r w:rsidRPr="00431BA7">
              <w:rPr>
                <w:rFonts w:ascii="Browallia New" w:hAnsi="Browallia New" w:cs="Browallia New"/>
                <w:sz w:val="28"/>
                <w:szCs w:val="28"/>
              </w:rPr>
              <w:t>2,958</w:t>
            </w:r>
          </w:p>
        </w:tc>
      </w:tr>
    </w:tbl>
    <w:p w14:paraId="733A2601" w14:textId="77777777" w:rsidR="00BF616F" w:rsidRPr="00586BC5" w:rsidRDefault="00BF616F" w:rsidP="00AF61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cs/>
        </w:rPr>
      </w:pPr>
    </w:p>
    <w:p w14:paraId="1004657E" w14:textId="66CB515F" w:rsidR="006971B8" w:rsidRPr="00E56A15" w:rsidRDefault="006971B8"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E56A15">
        <w:rPr>
          <w:rFonts w:ascii="Browallia New" w:hAnsi="Browallia New" w:cs="Browallia New"/>
          <w:b/>
          <w:bCs/>
          <w:sz w:val="28"/>
          <w:szCs w:val="28"/>
          <w:cs/>
          <w:lang w:val="en-GB"/>
        </w:rPr>
        <w:t>สินทรัพย์ภาษีเงินได้รอการตัดบัญชี</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E56A15">
        <w:rPr>
          <w:rFonts w:ascii="Browallia New" w:hAnsi="Browallia New" w:cs="Browallia New"/>
          <w:b/>
          <w:bCs/>
          <w:sz w:val="28"/>
          <w:szCs w:val="28"/>
          <w:cs/>
          <w:lang w:val="en-GB"/>
        </w:rPr>
        <w:t>ค่าใช้จ่ายภาษีเงินได้</w:t>
      </w:r>
    </w:p>
    <w:p w14:paraId="13B64C79" w14:textId="77777777" w:rsidR="006971B8"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3188DE48" w14:textId="750AF092" w:rsidR="001E1BFA" w:rsidRDefault="001E1BFA" w:rsidP="001E1B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F91C84">
        <w:rPr>
          <w:rFonts w:ascii="Browallia New" w:hAnsi="Browallia New" w:cs="Browallia New"/>
          <w:sz w:val="28"/>
          <w:szCs w:val="28"/>
          <w:cs/>
        </w:rPr>
        <w:t>กลุ่ม</w:t>
      </w:r>
      <w:r w:rsidR="00172F12">
        <w:rPr>
          <w:rFonts w:ascii="Browallia New" w:hAnsi="Browallia New" w:cs="Browallia New" w:hint="cs"/>
          <w:sz w:val="28"/>
          <w:szCs w:val="28"/>
          <w:cs/>
        </w:rPr>
        <w:t>บริษัท</w:t>
      </w:r>
      <w:r>
        <w:rPr>
          <w:rFonts w:ascii="Browallia New" w:hAnsi="Browallia New" w:cs="Browallia New" w:hint="cs"/>
          <w:sz w:val="28"/>
          <w:szCs w:val="28"/>
          <w:cs/>
        </w:rPr>
        <w:t>ตั้งอยู่ในประเทศไทยและลาว</w:t>
      </w:r>
      <w:r w:rsidRPr="00F91C84">
        <w:rPr>
          <w:rFonts w:ascii="Browallia New" w:hAnsi="Browallia New" w:cs="Browallia New"/>
          <w:sz w:val="28"/>
          <w:szCs w:val="28"/>
          <w:cs/>
        </w:rPr>
        <w:t>เสียภาษีเงินได้</w:t>
      </w:r>
      <w:r>
        <w:rPr>
          <w:rFonts w:ascii="Browallia New" w:hAnsi="Browallia New" w:cs="Browallia New" w:hint="cs"/>
          <w:sz w:val="28"/>
          <w:szCs w:val="28"/>
          <w:cs/>
        </w:rPr>
        <w:t xml:space="preserve">ร้อยละ </w:t>
      </w:r>
      <w:r>
        <w:rPr>
          <w:rFonts w:ascii="Browallia New" w:hAnsi="Browallia New" w:cs="Browallia New"/>
          <w:sz w:val="28"/>
          <w:szCs w:val="28"/>
        </w:rPr>
        <w:t>20</w:t>
      </w:r>
    </w:p>
    <w:p w14:paraId="4D91B9E5" w14:textId="77777777" w:rsidR="001E1BFA" w:rsidRDefault="001E1BFA"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p w14:paraId="53A06C30" w14:textId="71519B9F" w:rsidR="006971B8" w:rsidRPr="00586BC5" w:rsidRDefault="006971B8"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r w:rsidRPr="00586BC5">
        <w:rPr>
          <w:rFonts w:ascii="Browallia New" w:hAnsi="Browallia New" w:cs="Browallia New"/>
          <w:sz w:val="28"/>
          <w:szCs w:val="28"/>
          <w:cs/>
        </w:rPr>
        <w:t>สินทรัพย์/หนี้สินภาษีเงินได้รอการตัดบัญชี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D94EC6" w:rsidRPr="00225396">
        <w:rPr>
          <w:rFonts w:ascii="Browallia New" w:hAnsi="Browallia New" w:cs="Browallia New"/>
          <w:sz w:val="28"/>
          <w:szCs w:val="28"/>
        </w:rPr>
        <w:t xml:space="preserve">31 </w:t>
      </w:r>
      <w:r w:rsidR="00D94EC6"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225396">
        <w:rPr>
          <w:rFonts w:ascii="Browallia New" w:hAnsi="Browallia New" w:cs="Browallia New"/>
          <w:sz w:val="28"/>
          <w:szCs w:val="28"/>
        </w:rPr>
        <w:t>25</w:t>
      </w:r>
      <w:r w:rsidR="009761F9" w:rsidRPr="00225396">
        <w:rPr>
          <w:rFonts w:ascii="Browallia New" w:hAnsi="Browallia New" w:cs="Browallia New"/>
          <w:sz w:val="28"/>
          <w:szCs w:val="28"/>
        </w:rPr>
        <w:t>6</w:t>
      </w:r>
      <w:r w:rsidR="00B83310">
        <w:rPr>
          <w:rFonts w:ascii="Browallia New" w:hAnsi="Browallia New" w:cs="Browallia New"/>
          <w:sz w:val="28"/>
          <w:szCs w:val="28"/>
        </w:rPr>
        <w:t>6</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rPr>
        <w:t>25</w:t>
      </w:r>
      <w:r w:rsidR="00C81A7D" w:rsidRPr="00586BC5">
        <w:rPr>
          <w:rFonts w:ascii="Browallia New" w:hAnsi="Browallia New" w:cs="Browallia New"/>
          <w:sz w:val="28"/>
          <w:szCs w:val="28"/>
        </w:rPr>
        <w:t>6</w:t>
      </w:r>
      <w:r w:rsidR="00B83310">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เกิดจากผลแตกต่างชั่วคราว</w:t>
      </w:r>
      <w:r w:rsidR="00C81A7D" w:rsidRPr="00586BC5">
        <w:rPr>
          <w:rFonts w:ascii="Browallia New" w:hAnsi="Browallia New" w:cs="Browallia New"/>
          <w:sz w:val="28"/>
          <w:szCs w:val="28"/>
        </w:rPr>
        <w:t xml:space="preserve">             </w:t>
      </w:r>
      <w:r w:rsidRPr="00586BC5">
        <w:rPr>
          <w:rFonts w:ascii="Browallia New" w:hAnsi="Browallia New" w:cs="Browallia New"/>
          <w:sz w:val="28"/>
          <w:szCs w:val="28"/>
          <w:cs/>
        </w:rPr>
        <w:t>ทางภาษี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ระหว่างสินทรัพย์/หนี้สินตามเกณฑ์ภาษี</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และสินทรัพย์/หนี้สินตามบัญชี</w:t>
      </w:r>
      <w:r w:rsidR="00F46B29" w:rsidRPr="00F46B29">
        <w:rPr>
          <w:rFonts w:ascii="Browallia New" w:hAnsi="Browallia New" w:cs="Browallia New"/>
          <w:sz w:val="28"/>
          <w:szCs w:val="28"/>
        </w:rPr>
        <w:t xml:space="preserve"> </w:t>
      </w:r>
      <w:r w:rsidRPr="00586BC5">
        <w:rPr>
          <w:rFonts w:ascii="Browallia New" w:hAnsi="Browallia New" w:cs="Browallia New"/>
          <w:sz w:val="28"/>
          <w:szCs w:val="28"/>
          <w:cs/>
        </w:rPr>
        <w:t>ซึ่งมีรายละเอียดสรุปได้ดังนี้</w:t>
      </w:r>
    </w:p>
    <w:p w14:paraId="3C886FB8" w14:textId="77777777" w:rsidR="002821B9" w:rsidRDefault="002821B9" w:rsidP="0058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B83310" w:rsidRPr="00825592" w14:paraId="67944AAE" w14:textId="77777777" w:rsidTr="006160B6">
        <w:trPr>
          <w:trHeight w:val="20"/>
          <w:tblHeader/>
        </w:trPr>
        <w:tc>
          <w:tcPr>
            <w:tcW w:w="4608" w:type="dxa"/>
            <w:vAlign w:val="bottom"/>
          </w:tcPr>
          <w:p w14:paraId="434C99E0" w14:textId="77777777" w:rsidR="00B83310" w:rsidRPr="00825592" w:rsidRDefault="00B83310" w:rsidP="006160B6">
            <w:pPr>
              <w:spacing w:line="240" w:lineRule="auto"/>
              <w:ind w:left="252" w:hanging="270"/>
              <w:rPr>
                <w:rFonts w:ascii="Browallia New" w:hAnsi="Browallia New" w:cs="Browallia New"/>
                <w:sz w:val="23"/>
                <w:szCs w:val="23"/>
                <w:cs/>
              </w:rPr>
            </w:pPr>
          </w:p>
        </w:tc>
        <w:tc>
          <w:tcPr>
            <w:tcW w:w="4566" w:type="dxa"/>
            <w:gridSpan w:val="4"/>
            <w:vAlign w:val="bottom"/>
          </w:tcPr>
          <w:p w14:paraId="6CB7F08D" w14:textId="77777777" w:rsidR="00B83310" w:rsidRPr="00825592" w:rsidRDefault="00B83310" w:rsidP="006160B6">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B83310" w:rsidRPr="00825592" w14:paraId="39F9325F" w14:textId="77777777" w:rsidTr="006160B6">
        <w:trPr>
          <w:trHeight w:val="20"/>
          <w:tblHeader/>
        </w:trPr>
        <w:tc>
          <w:tcPr>
            <w:tcW w:w="4608" w:type="dxa"/>
            <w:vAlign w:val="bottom"/>
          </w:tcPr>
          <w:p w14:paraId="3F01DFFC" w14:textId="77777777" w:rsidR="00B83310" w:rsidRPr="00825592" w:rsidRDefault="00B83310" w:rsidP="006160B6">
            <w:pPr>
              <w:spacing w:line="240" w:lineRule="auto"/>
              <w:ind w:left="252" w:hanging="270"/>
              <w:rPr>
                <w:rFonts w:ascii="Browallia New" w:hAnsi="Browallia New" w:cs="Browallia New"/>
                <w:sz w:val="23"/>
                <w:szCs w:val="23"/>
                <w:cs/>
              </w:rPr>
            </w:pPr>
          </w:p>
        </w:tc>
        <w:tc>
          <w:tcPr>
            <w:tcW w:w="4566" w:type="dxa"/>
            <w:gridSpan w:val="4"/>
            <w:vAlign w:val="bottom"/>
            <w:hideMark/>
          </w:tcPr>
          <w:p w14:paraId="45FA9A2B" w14:textId="77777777" w:rsidR="00B83310" w:rsidRPr="00825592" w:rsidRDefault="00B83310" w:rsidP="006160B6">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B83310" w:rsidRPr="00825592" w14:paraId="7351D52A" w14:textId="77777777" w:rsidTr="006160B6">
        <w:trPr>
          <w:trHeight w:val="20"/>
          <w:tblHeader/>
        </w:trPr>
        <w:tc>
          <w:tcPr>
            <w:tcW w:w="4608" w:type="dxa"/>
            <w:vAlign w:val="bottom"/>
          </w:tcPr>
          <w:p w14:paraId="280E3CAE" w14:textId="77777777" w:rsidR="00B83310" w:rsidRPr="00825592" w:rsidRDefault="00B83310" w:rsidP="006160B6">
            <w:pPr>
              <w:spacing w:line="240" w:lineRule="auto"/>
              <w:ind w:left="252" w:hanging="270"/>
              <w:rPr>
                <w:rFonts w:ascii="Browallia New" w:hAnsi="Browallia New" w:cs="Browallia New"/>
                <w:sz w:val="23"/>
                <w:szCs w:val="23"/>
                <w:cs/>
              </w:rPr>
            </w:pPr>
          </w:p>
        </w:tc>
        <w:tc>
          <w:tcPr>
            <w:tcW w:w="1146" w:type="dxa"/>
            <w:vAlign w:val="bottom"/>
          </w:tcPr>
          <w:p w14:paraId="453AB4B4" w14:textId="77777777" w:rsidR="00B83310" w:rsidRPr="00825592" w:rsidRDefault="00B83310" w:rsidP="006160B6">
            <w:pPr>
              <w:spacing w:line="240" w:lineRule="auto"/>
              <w:jc w:val="center"/>
              <w:rPr>
                <w:rFonts w:ascii="Browallia New" w:hAnsi="Browallia New" w:cs="Browallia New"/>
                <w:sz w:val="23"/>
                <w:szCs w:val="23"/>
                <w:cs/>
              </w:rPr>
            </w:pPr>
          </w:p>
        </w:tc>
        <w:tc>
          <w:tcPr>
            <w:tcW w:w="2250" w:type="dxa"/>
            <w:gridSpan w:val="2"/>
            <w:vAlign w:val="bottom"/>
            <w:hideMark/>
          </w:tcPr>
          <w:p w14:paraId="783340E4" w14:textId="77777777" w:rsidR="00B83310" w:rsidRPr="00825592" w:rsidRDefault="00B83310" w:rsidP="006160B6">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614D736C" w14:textId="77777777" w:rsidR="00B83310" w:rsidRPr="00825592" w:rsidRDefault="00B83310" w:rsidP="006160B6">
            <w:pPr>
              <w:spacing w:line="240" w:lineRule="auto"/>
              <w:jc w:val="center"/>
              <w:rPr>
                <w:rFonts w:ascii="Browallia New" w:hAnsi="Browallia New" w:cs="Browallia New"/>
                <w:sz w:val="23"/>
                <w:szCs w:val="23"/>
                <w:cs/>
              </w:rPr>
            </w:pPr>
          </w:p>
        </w:tc>
      </w:tr>
      <w:tr w:rsidR="00B83310" w:rsidRPr="00825592" w14:paraId="64838357" w14:textId="77777777" w:rsidTr="006160B6">
        <w:trPr>
          <w:trHeight w:val="20"/>
          <w:tblHeader/>
        </w:trPr>
        <w:tc>
          <w:tcPr>
            <w:tcW w:w="4608" w:type="dxa"/>
            <w:vAlign w:val="bottom"/>
          </w:tcPr>
          <w:p w14:paraId="256BB1C8" w14:textId="77777777" w:rsidR="00B83310" w:rsidRPr="00825592" w:rsidRDefault="00B83310" w:rsidP="006160B6">
            <w:pPr>
              <w:spacing w:line="240" w:lineRule="auto"/>
              <w:ind w:left="252" w:hanging="270"/>
              <w:rPr>
                <w:rFonts w:ascii="Browallia New" w:hAnsi="Browallia New" w:cs="Browallia New"/>
                <w:sz w:val="23"/>
                <w:szCs w:val="23"/>
                <w:cs/>
              </w:rPr>
            </w:pPr>
          </w:p>
        </w:tc>
        <w:tc>
          <w:tcPr>
            <w:tcW w:w="1146" w:type="dxa"/>
            <w:vAlign w:val="bottom"/>
            <w:hideMark/>
          </w:tcPr>
          <w:p w14:paraId="2F901382" w14:textId="310551C9" w:rsidR="00B83310" w:rsidRPr="00825592" w:rsidRDefault="00B83310" w:rsidP="006160B6">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6</w:t>
            </w:r>
          </w:p>
        </w:tc>
        <w:tc>
          <w:tcPr>
            <w:tcW w:w="1170" w:type="dxa"/>
            <w:vAlign w:val="bottom"/>
            <w:hideMark/>
          </w:tcPr>
          <w:p w14:paraId="45493180" w14:textId="77777777" w:rsidR="00B83310" w:rsidRPr="00825592" w:rsidRDefault="00B83310" w:rsidP="006160B6">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23FCDC16" w14:textId="77777777" w:rsidR="00B83310" w:rsidRPr="00825592" w:rsidRDefault="00B83310" w:rsidP="006160B6">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3693F0A4" w14:textId="30EFF8FD" w:rsidR="00B83310" w:rsidRPr="00825592" w:rsidRDefault="00B83310" w:rsidP="006160B6">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Pr>
                <w:rFonts w:ascii="Browallia New" w:hAnsi="Browallia New" w:cs="Browallia New"/>
                <w:sz w:val="23"/>
                <w:szCs w:val="23"/>
                <w:lang w:val="en-GB"/>
              </w:rPr>
              <w:t>6</w:t>
            </w:r>
          </w:p>
        </w:tc>
      </w:tr>
      <w:tr w:rsidR="00B83310" w:rsidRPr="00825592" w14:paraId="28F621F2" w14:textId="77777777" w:rsidTr="006160B6">
        <w:trPr>
          <w:trHeight w:val="20"/>
        </w:trPr>
        <w:tc>
          <w:tcPr>
            <w:tcW w:w="4608" w:type="dxa"/>
            <w:vAlign w:val="bottom"/>
          </w:tcPr>
          <w:p w14:paraId="2452908D" w14:textId="77777777" w:rsidR="00B83310" w:rsidRPr="00825592" w:rsidRDefault="00B83310" w:rsidP="006160B6">
            <w:pPr>
              <w:spacing w:line="240" w:lineRule="auto"/>
              <w:rPr>
                <w:rFonts w:ascii="Browallia New" w:hAnsi="Browallia New" w:cs="Browallia New"/>
                <w:b/>
                <w:bCs/>
                <w:sz w:val="23"/>
                <w:szCs w:val="23"/>
                <w:cs/>
              </w:rPr>
            </w:pPr>
          </w:p>
        </w:tc>
        <w:tc>
          <w:tcPr>
            <w:tcW w:w="1146" w:type="dxa"/>
            <w:vAlign w:val="bottom"/>
          </w:tcPr>
          <w:p w14:paraId="0E8032F0" w14:textId="77777777" w:rsidR="00B83310" w:rsidRPr="00825592"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672EE020" w14:textId="77777777" w:rsidR="00B83310" w:rsidRPr="00825592" w:rsidRDefault="00B83310" w:rsidP="006160B6">
            <w:pPr>
              <w:spacing w:line="240" w:lineRule="auto"/>
              <w:jc w:val="right"/>
              <w:rPr>
                <w:rFonts w:ascii="Browallia New" w:hAnsi="Browallia New" w:cs="Browallia New"/>
                <w:sz w:val="23"/>
                <w:szCs w:val="23"/>
                <w:cs/>
                <w:lang w:val="en-GB"/>
              </w:rPr>
            </w:pPr>
          </w:p>
        </w:tc>
        <w:tc>
          <w:tcPr>
            <w:tcW w:w="1080" w:type="dxa"/>
            <w:vAlign w:val="bottom"/>
          </w:tcPr>
          <w:p w14:paraId="0C591BA5" w14:textId="77777777" w:rsidR="00B83310" w:rsidRPr="00825592" w:rsidRDefault="00B83310" w:rsidP="006160B6">
            <w:pPr>
              <w:spacing w:line="240" w:lineRule="auto"/>
              <w:jc w:val="center"/>
              <w:rPr>
                <w:rFonts w:ascii="Browallia New" w:hAnsi="Browallia New" w:cs="Browallia New"/>
                <w:sz w:val="23"/>
                <w:szCs w:val="23"/>
                <w:cs/>
                <w:lang w:val="en-GB"/>
              </w:rPr>
            </w:pPr>
          </w:p>
        </w:tc>
        <w:tc>
          <w:tcPr>
            <w:tcW w:w="1170" w:type="dxa"/>
            <w:vAlign w:val="bottom"/>
          </w:tcPr>
          <w:p w14:paraId="5186519F" w14:textId="77777777" w:rsidR="00B83310" w:rsidRPr="00825592" w:rsidRDefault="00B83310" w:rsidP="006160B6">
            <w:pPr>
              <w:spacing w:line="240" w:lineRule="auto"/>
              <w:jc w:val="right"/>
              <w:rPr>
                <w:rFonts w:ascii="Browallia New" w:hAnsi="Browallia New" w:cs="Browallia New"/>
                <w:sz w:val="23"/>
                <w:szCs w:val="23"/>
                <w:lang w:val="en-GB"/>
              </w:rPr>
            </w:pPr>
          </w:p>
        </w:tc>
      </w:tr>
      <w:tr w:rsidR="00B83310" w:rsidRPr="00825592" w14:paraId="496C506C" w14:textId="77777777" w:rsidTr="006160B6">
        <w:trPr>
          <w:trHeight w:val="20"/>
        </w:trPr>
        <w:tc>
          <w:tcPr>
            <w:tcW w:w="4608" w:type="dxa"/>
            <w:vAlign w:val="bottom"/>
            <w:hideMark/>
          </w:tcPr>
          <w:p w14:paraId="05810AF2" w14:textId="77777777" w:rsidR="00B83310" w:rsidRPr="00825592" w:rsidRDefault="00B83310" w:rsidP="006160B6">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Pr="00F46B29">
              <w:rPr>
                <w:rFonts w:ascii="Browallia New" w:hAnsi="Browallia New" w:cs="Browallia New" w:hint="cs"/>
                <w:b/>
                <w:bCs/>
                <w:sz w:val="23"/>
                <w:szCs w:val="23"/>
              </w:rPr>
              <w:t xml:space="preserve"> </w:t>
            </w:r>
          </w:p>
        </w:tc>
        <w:tc>
          <w:tcPr>
            <w:tcW w:w="1146" w:type="dxa"/>
            <w:vAlign w:val="bottom"/>
          </w:tcPr>
          <w:p w14:paraId="428DAB13" w14:textId="77777777" w:rsidR="00B83310" w:rsidRPr="00825592"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4FE8C47A" w14:textId="77777777" w:rsidR="00B83310" w:rsidRPr="00825592" w:rsidRDefault="00B83310" w:rsidP="006160B6">
            <w:pPr>
              <w:spacing w:line="240" w:lineRule="auto"/>
              <w:jc w:val="right"/>
              <w:rPr>
                <w:rFonts w:ascii="Browallia New" w:hAnsi="Browallia New" w:cs="Browallia New"/>
                <w:sz w:val="23"/>
                <w:szCs w:val="23"/>
                <w:cs/>
                <w:lang w:val="en-GB"/>
              </w:rPr>
            </w:pPr>
          </w:p>
        </w:tc>
        <w:tc>
          <w:tcPr>
            <w:tcW w:w="1080" w:type="dxa"/>
            <w:vAlign w:val="bottom"/>
          </w:tcPr>
          <w:p w14:paraId="2FC66E96" w14:textId="77777777" w:rsidR="00B83310" w:rsidRPr="00825592" w:rsidRDefault="00B83310" w:rsidP="006160B6">
            <w:pPr>
              <w:spacing w:line="240" w:lineRule="auto"/>
              <w:jc w:val="center"/>
              <w:rPr>
                <w:rFonts w:ascii="Browallia New" w:hAnsi="Browallia New" w:cs="Browallia New"/>
                <w:sz w:val="23"/>
                <w:szCs w:val="23"/>
                <w:cs/>
                <w:lang w:val="en-GB"/>
              </w:rPr>
            </w:pPr>
          </w:p>
        </w:tc>
        <w:tc>
          <w:tcPr>
            <w:tcW w:w="1170" w:type="dxa"/>
            <w:vAlign w:val="bottom"/>
          </w:tcPr>
          <w:p w14:paraId="6A8D4A67" w14:textId="77777777" w:rsidR="00B83310" w:rsidRPr="00825592" w:rsidRDefault="00B83310" w:rsidP="006160B6">
            <w:pPr>
              <w:spacing w:line="240" w:lineRule="auto"/>
              <w:jc w:val="right"/>
              <w:rPr>
                <w:rFonts w:ascii="Browallia New" w:hAnsi="Browallia New" w:cs="Browallia New"/>
                <w:sz w:val="23"/>
                <w:szCs w:val="23"/>
                <w:lang w:val="en-GB"/>
              </w:rPr>
            </w:pPr>
          </w:p>
        </w:tc>
      </w:tr>
      <w:tr w:rsidR="00B83310" w:rsidRPr="00825592" w14:paraId="44072E4D" w14:textId="77777777" w:rsidTr="006160B6">
        <w:trPr>
          <w:trHeight w:val="20"/>
        </w:trPr>
        <w:tc>
          <w:tcPr>
            <w:tcW w:w="4608" w:type="dxa"/>
            <w:vAlign w:val="bottom"/>
          </w:tcPr>
          <w:p w14:paraId="5B561480" w14:textId="77777777" w:rsidR="00B83310" w:rsidRPr="00825592" w:rsidRDefault="00B83310" w:rsidP="00B83310">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w:t>
            </w:r>
            <w:r>
              <w:rPr>
                <w:rFonts w:ascii="Browallia New" w:hAnsi="Browallia New" w:cs="Browallia New"/>
                <w:sz w:val="23"/>
                <w:szCs w:val="23"/>
              </w:rPr>
              <w:br/>
              <w:t xml:space="preserve">  </w:t>
            </w:r>
            <w:r w:rsidRPr="00825592">
              <w:rPr>
                <w:rFonts w:ascii="Browallia New" w:hAnsi="Browallia New" w:cs="Browallia New" w:hint="cs"/>
                <w:sz w:val="23"/>
                <w:szCs w:val="23"/>
                <w:cs/>
              </w:rPr>
              <w:t>ตามสัญญาเช่าซื้อ</w:t>
            </w:r>
          </w:p>
        </w:tc>
        <w:tc>
          <w:tcPr>
            <w:tcW w:w="1146" w:type="dxa"/>
            <w:vAlign w:val="bottom"/>
          </w:tcPr>
          <w:p w14:paraId="105D6777" w14:textId="59B38148"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45,468</w:t>
            </w:r>
          </w:p>
        </w:tc>
        <w:tc>
          <w:tcPr>
            <w:tcW w:w="1170" w:type="dxa"/>
            <w:tcBorders>
              <w:top w:val="nil"/>
              <w:left w:val="nil"/>
              <w:bottom w:val="nil"/>
              <w:right w:val="nil"/>
            </w:tcBorders>
            <w:shd w:val="clear" w:color="auto" w:fill="auto"/>
            <w:vAlign w:val="bottom"/>
          </w:tcPr>
          <w:p w14:paraId="6A570876" w14:textId="1D41FB22" w:rsidR="00B83310" w:rsidRPr="00825592" w:rsidRDefault="00B7240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9,568</w:t>
            </w:r>
          </w:p>
        </w:tc>
        <w:tc>
          <w:tcPr>
            <w:tcW w:w="1080" w:type="dxa"/>
            <w:vAlign w:val="bottom"/>
          </w:tcPr>
          <w:p w14:paraId="27EC749B" w14:textId="074BFB95" w:rsidR="00B83310" w:rsidRPr="00825592" w:rsidRDefault="00B7240D"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5421AB4" w14:textId="09FBEE66" w:rsidR="00B83310" w:rsidRPr="00825592" w:rsidRDefault="001F0FC7"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55,036</w:t>
            </w:r>
          </w:p>
        </w:tc>
      </w:tr>
      <w:tr w:rsidR="00B83310" w:rsidRPr="00825592" w14:paraId="15A20BBF" w14:textId="77777777" w:rsidTr="006160B6">
        <w:trPr>
          <w:trHeight w:val="20"/>
        </w:trPr>
        <w:tc>
          <w:tcPr>
            <w:tcW w:w="4608" w:type="dxa"/>
            <w:vAlign w:val="bottom"/>
          </w:tcPr>
          <w:p w14:paraId="628821AD" w14:textId="77777777" w:rsidR="00B83310" w:rsidRPr="00825592"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1B80E4A8" w14:textId="5673979F"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2,317</w:t>
            </w:r>
          </w:p>
        </w:tc>
        <w:tc>
          <w:tcPr>
            <w:tcW w:w="1170" w:type="dxa"/>
            <w:tcBorders>
              <w:top w:val="nil"/>
              <w:left w:val="nil"/>
              <w:bottom w:val="nil"/>
              <w:right w:val="nil"/>
            </w:tcBorders>
            <w:shd w:val="clear" w:color="auto" w:fill="auto"/>
            <w:vAlign w:val="bottom"/>
          </w:tcPr>
          <w:p w14:paraId="3AD0CFB5" w14:textId="6795A3CF" w:rsidR="00B83310" w:rsidRPr="00825592" w:rsidRDefault="004731AF"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285</w:t>
            </w:r>
          </w:p>
        </w:tc>
        <w:tc>
          <w:tcPr>
            <w:tcW w:w="1080" w:type="dxa"/>
            <w:vAlign w:val="bottom"/>
          </w:tcPr>
          <w:p w14:paraId="77BD21F3" w14:textId="08FF2766" w:rsidR="00B83310" w:rsidRPr="00825592" w:rsidRDefault="00B7240D"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DCC6742" w14:textId="02B0A1EB" w:rsidR="00B83310" w:rsidRPr="00825592" w:rsidRDefault="00DB498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2,602</w:t>
            </w:r>
          </w:p>
        </w:tc>
      </w:tr>
      <w:tr w:rsidR="00B83310" w:rsidRPr="00825592" w14:paraId="3EF498BA" w14:textId="77777777" w:rsidTr="006160B6">
        <w:trPr>
          <w:trHeight w:val="20"/>
        </w:trPr>
        <w:tc>
          <w:tcPr>
            <w:tcW w:w="4608" w:type="dxa"/>
            <w:vAlign w:val="bottom"/>
          </w:tcPr>
          <w:p w14:paraId="04A95DC8" w14:textId="77777777" w:rsidR="00B83310" w:rsidRPr="00825592" w:rsidRDefault="00B83310" w:rsidP="00B83310">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707F6864" w14:textId="2B8CA141" w:rsidR="00B83310" w:rsidRPr="00CA715F" w:rsidRDefault="00B83310" w:rsidP="00B83310">
            <w:pPr>
              <w:spacing w:line="240" w:lineRule="auto"/>
              <w:jc w:val="right"/>
              <w:rPr>
                <w:rFonts w:ascii="Browallia New" w:hAnsi="Browallia New" w:cs="Browallia New"/>
                <w:sz w:val="23"/>
                <w:szCs w:val="23"/>
              </w:rPr>
            </w:pPr>
            <w:r>
              <w:rPr>
                <w:rFonts w:ascii="Browallia New" w:hAnsi="Browallia New" w:cs="Browallia New"/>
                <w:sz w:val="23"/>
                <w:szCs w:val="23"/>
                <w:lang w:val="en-GB"/>
              </w:rPr>
              <w:t>591</w:t>
            </w:r>
          </w:p>
        </w:tc>
        <w:tc>
          <w:tcPr>
            <w:tcW w:w="1170" w:type="dxa"/>
            <w:tcBorders>
              <w:top w:val="nil"/>
              <w:left w:val="nil"/>
              <w:bottom w:val="nil"/>
              <w:right w:val="nil"/>
            </w:tcBorders>
            <w:shd w:val="clear" w:color="auto" w:fill="auto"/>
            <w:vAlign w:val="bottom"/>
          </w:tcPr>
          <w:p w14:paraId="62D4C102" w14:textId="02B65D48" w:rsidR="00B83310" w:rsidRPr="00825592" w:rsidRDefault="004731AF"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(161)</w:t>
            </w:r>
          </w:p>
        </w:tc>
        <w:tc>
          <w:tcPr>
            <w:tcW w:w="1080" w:type="dxa"/>
            <w:vAlign w:val="bottom"/>
          </w:tcPr>
          <w:p w14:paraId="16FD4D29" w14:textId="72BA2EC3" w:rsidR="00B83310" w:rsidRPr="00825592" w:rsidRDefault="004731AF"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E85D2CC" w14:textId="67AD3745" w:rsidR="00B83310" w:rsidRPr="00825592" w:rsidRDefault="00A50CC1"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430</w:t>
            </w:r>
          </w:p>
        </w:tc>
      </w:tr>
      <w:tr w:rsidR="00B83310" w:rsidRPr="00825592" w14:paraId="2BBD5485" w14:textId="77777777" w:rsidTr="006160B6">
        <w:trPr>
          <w:trHeight w:val="20"/>
        </w:trPr>
        <w:tc>
          <w:tcPr>
            <w:tcW w:w="4608" w:type="dxa"/>
            <w:vAlign w:val="bottom"/>
          </w:tcPr>
          <w:p w14:paraId="4893EF63" w14:textId="77777777" w:rsidR="00B83310" w:rsidRPr="0001444F"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ของเงินให้กู้ยืม</w:t>
            </w:r>
            <w:r>
              <w:rPr>
                <w:rFonts w:ascii="Browallia New" w:hAnsi="Browallia New" w:cs="Browallia New"/>
                <w:sz w:val="23"/>
                <w:szCs w:val="23"/>
              </w:rPr>
              <w:br/>
              <w:t xml:space="preserve">     </w:t>
            </w:r>
            <w:r w:rsidRPr="00825592">
              <w:rPr>
                <w:rFonts w:ascii="Browallia New" w:hAnsi="Browallia New" w:cs="Browallia New" w:hint="cs"/>
                <w:sz w:val="23"/>
                <w:szCs w:val="23"/>
                <w:cs/>
              </w:rPr>
              <w:t>ระยะสั้นและดอกเบี้ยค้างรับ</w:t>
            </w:r>
          </w:p>
        </w:tc>
        <w:tc>
          <w:tcPr>
            <w:tcW w:w="1146" w:type="dxa"/>
            <w:vAlign w:val="bottom"/>
          </w:tcPr>
          <w:p w14:paraId="6E537E4E" w14:textId="4D130312"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19,586</w:t>
            </w:r>
          </w:p>
        </w:tc>
        <w:tc>
          <w:tcPr>
            <w:tcW w:w="1170" w:type="dxa"/>
            <w:tcBorders>
              <w:top w:val="nil"/>
              <w:left w:val="nil"/>
              <w:bottom w:val="nil"/>
              <w:right w:val="nil"/>
            </w:tcBorders>
            <w:shd w:val="clear" w:color="auto" w:fill="auto"/>
            <w:vAlign w:val="bottom"/>
          </w:tcPr>
          <w:p w14:paraId="14217245" w14:textId="590A3FE6"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(1,600)</w:t>
            </w:r>
          </w:p>
        </w:tc>
        <w:tc>
          <w:tcPr>
            <w:tcW w:w="1080" w:type="dxa"/>
            <w:vAlign w:val="bottom"/>
          </w:tcPr>
          <w:p w14:paraId="62298553" w14:textId="29255266"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DECAD32" w14:textId="14F3392E" w:rsidR="00B83310" w:rsidDel="002821B9" w:rsidRDefault="00DB498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17,986</w:t>
            </w:r>
          </w:p>
        </w:tc>
      </w:tr>
      <w:tr w:rsidR="00B83310" w:rsidRPr="00825592" w14:paraId="177A6D48" w14:textId="77777777" w:rsidTr="006160B6">
        <w:trPr>
          <w:trHeight w:val="20"/>
        </w:trPr>
        <w:tc>
          <w:tcPr>
            <w:tcW w:w="4608" w:type="dxa"/>
            <w:vAlign w:val="bottom"/>
          </w:tcPr>
          <w:p w14:paraId="196047D0" w14:textId="77777777" w:rsidR="00B83310" w:rsidRPr="0001444F"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ของลูกหนี้และ</w:t>
            </w:r>
            <w:r>
              <w:rPr>
                <w:rFonts w:ascii="Browallia New" w:hAnsi="Browallia New" w:cs="Browallia New"/>
                <w:sz w:val="23"/>
                <w:szCs w:val="23"/>
              </w:rPr>
              <w:br/>
              <w:t xml:space="preserve">     </w:t>
            </w:r>
            <w:r w:rsidRPr="00825592">
              <w:rPr>
                <w:rFonts w:ascii="Browallia New" w:hAnsi="Browallia New" w:cs="Browallia New" w:hint="cs"/>
                <w:sz w:val="23"/>
                <w:szCs w:val="23"/>
                <w:cs/>
              </w:rPr>
              <w:t>เงินจ่ายล่วงหน้าพนักงาน</w:t>
            </w:r>
          </w:p>
        </w:tc>
        <w:tc>
          <w:tcPr>
            <w:tcW w:w="1146" w:type="dxa"/>
            <w:vAlign w:val="bottom"/>
          </w:tcPr>
          <w:p w14:paraId="1DAFB3B5" w14:textId="6D6995D0"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13,510</w:t>
            </w:r>
          </w:p>
        </w:tc>
        <w:tc>
          <w:tcPr>
            <w:tcW w:w="1170" w:type="dxa"/>
            <w:tcBorders>
              <w:top w:val="nil"/>
              <w:left w:val="nil"/>
              <w:bottom w:val="nil"/>
              <w:right w:val="nil"/>
            </w:tcBorders>
            <w:shd w:val="clear" w:color="auto" w:fill="auto"/>
            <w:vAlign w:val="bottom"/>
          </w:tcPr>
          <w:p w14:paraId="788DE29E" w14:textId="26911B0A"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(53)</w:t>
            </w:r>
          </w:p>
        </w:tc>
        <w:tc>
          <w:tcPr>
            <w:tcW w:w="1080" w:type="dxa"/>
            <w:vAlign w:val="bottom"/>
          </w:tcPr>
          <w:p w14:paraId="763BCC9E" w14:textId="79423DFB"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F25C81A" w14:textId="19AB0388" w:rsidR="00B83310" w:rsidDel="002821B9" w:rsidRDefault="001E236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13,457</w:t>
            </w:r>
          </w:p>
        </w:tc>
      </w:tr>
      <w:tr w:rsidR="00B83310" w:rsidRPr="00825592" w14:paraId="7E81BDA2" w14:textId="77777777" w:rsidTr="006160B6">
        <w:trPr>
          <w:trHeight w:val="20"/>
        </w:trPr>
        <w:tc>
          <w:tcPr>
            <w:tcW w:w="4608" w:type="dxa"/>
            <w:vAlign w:val="bottom"/>
          </w:tcPr>
          <w:p w14:paraId="4EBF22EB" w14:textId="77777777" w:rsidR="00B83310" w:rsidRPr="0001444F"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15AB8151" w14:textId="06A54952"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2,961</w:t>
            </w:r>
          </w:p>
        </w:tc>
        <w:tc>
          <w:tcPr>
            <w:tcW w:w="1170" w:type="dxa"/>
            <w:tcBorders>
              <w:top w:val="nil"/>
              <w:left w:val="nil"/>
              <w:bottom w:val="nil"/>
              <w:right w:val="nil"/>
            </w:tcBorders>
            <w:shd w:val="clear" w:color="auto" w:fill="auto"/>
            <w:vAlign w:val="bottom"/>
          </w:tcPr>
          <w:p w14:paraId="6F8CC223" w14:textId="4C6AB3E9"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1,960</w:t>
            </w:r>
          </w:p>
        </w:tc>
        <w:tc>
          <w:tcPr>
            <w:tcW w:w="1080" w:type="dxa"/>
            <w:vAlign w:val="bottom"/>
          </w:tcPr>
          <w:p w14:paraId="06009E06" w14:textId="27C720FB"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0BAEF78" w14:textId="0A863932" w:rsidR="00B83310" w:rsidDel="002821B9" w:rsidRDefault="001E236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4,921</w:t>
            </w:r>
          </w:p>
        </w:tc>
      </w:tr>
      <w:tr w:rsidR="00B83310" w:rsidRPr="00825592" w14:paraId="6B92EE2A" w14:textId="77777777" w:rsidTr="006160B6">
        <w:trPr>
          <w:trHeight w:val="20"/>
        </w:trPr>
        <w:tc>
          <w:tcPr>
            <w:tcW w:w="4608" w:type="dxa"/>
            <w:vAlign w:val="bottom"/>
          </w:tcPr>
          <w:p w14:paraId="5254F765" w14:textId="77777777" w:rsidR="00B83310" w:rsidRPr="0001444F" w:rsidRDefault="00B83310" w:rsidP="00B83310">
            <w:pPr>
              <w:spacing w:line="240" w:lineRule="auto"/>
              <w:ind w:right="-229"/>
              <w:rPr>
                <w:rFonts w:ascii="Browallia New" w:hAnsi="Browallia New" w:cs="Browallia New"/>
                <w:sz w:val="23"/>
                <w:szCs w:val="23"/>
                <w:cs/>
              </w:rPr>
            </w:pPr>
            <w:r w:rsidRPr="00F351D8">
              <w:rPr>
                <w:rFonts w:ascii="Browallia New" w:hAnsi="Browallia New" w:cs="Browallia New"/>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EB6914" w:rsidDel="001132E1">
              <w:rPr>
                <w:rFonts w:ascii="Browallia New" w:hAnsi="Browallia New" w:cs="Browallia New"/>
                <w:sz w:val="23"/>
                <w:szCs w:val="23"/>
                <w:cs/>
              </w:rPr>
              <w:t xml:space="preserve"> </w:t>
            </w:r>
            <w:r w:rsidRPr="00F351D8">
              <w:rPr>
                <w:rFonts w:ascii="Browallia New" w:hAnsi="Browallia New" w:cs="Browallia New"/>
                <w:sz w:val="23"/>
                <w:szCs w:val="23"/>
                <w:cs/>
              </w:rPr>
              <w:t>ของ</w:t>
            </w:r>
            <w:r w:rsidRPr="00EB6914">
              <w:rPr>
                <w:rFonts w:ascii="Browallia New" w:hAnsi="Browallia New" w:cs="Browallia New" w:hint="cs"/>
                <w:sz w:val="23"/>
                <w:szCs w:val="23"/>
                <w:cs/>
              </w:rPr>
              <w:t>ลูกหนี้การค้า</w:t>
            </w:r>
            <w:r>
              <w:rPr>
                <w:rFonts w:ascii="Browallia New" w:hAnsi="Browallia New" w:cs="Browallia New"/>
                <w:sz w:val="23"/>
                <w:szCs w:val="23"/>
              </w:rPr>
              <w:br/>
              <w:t xml:space="preserve">     </w:t>
            </w:r>
            <w:r w:rsidRPr="00EB6914">
              <w:rPr>
                <w:rFonts w:ascii="Browallia New" w:hAnsi="Browallia New" w:cs="Browallia New" w:hint="cs"/>
                <w:sz w:val="23"/>
                <w:szCs w:val="23"/>
                <w:cs/>
              </w:rPr>
              <w:t>และลูกหนี้</w:t>
            </w:r>
            <w:r w:rsidRPr="00EB6914">
              <w:rPr>
                <w:rFonts w:ascii="Browallia New" w:hAnsi="Browallia New" w:cs="Browallia New"/>
                <w:sz w:val="23"/>
                <w:szCs w:val="23"/>
                <w:cs/>
              </w:rPr>
              <w:t>อื่น</w:t>
            </w:r>
          </w:p>
        </w:tc>
        <w:tc>
          <w:tcPr>
            <w:tcW w:w="1146" w:type="dxa"/>
            <w:vAlign w:val="bottom"/>
          </w:tcPr>
          <w:p w14:paraId="20A3CE29" w14:textId="0DFA92E7"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11,634</w:t>
            </w:r>
          </w:p>
        </w:tc>
        <w:tc>
          <w:tcPr>
            <w:tcW w:w="1170" w:type="dxa"/>
            <w:tcBorders>
              <w:top w:val="nil"/>
              <w:left w:val="nil"/>
              <w:bottom w:val="nil"/>
              <w:right w:val="nil"/>
            </w:tcBorders>
            <w:shd w:val="clear" w:color="auto" w:fill="auto"/>
            <w:vAlign w:val="bottom"/>
          </w:tcPr>
          <w:p w14:paraId="4728C706" w14:textId="23DEEE76" w:rsidR="00B83310" w:rsidDel="002821B9" w:rsidRDefault="003564F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655</w:t>
            </w:r>
          </w:p>
        </w:tc>
        <w:tc>
          <w:tcPr>
            <w:tcW w:w="1080" w:type="dxa"/>
            <w:vAlign w:val="bottom"/>
          </w:tcPr>
          <w:p w14:paraId="0267F9A4" w14:textId="3484DCF1" w:rsidR="00B83310" w:rsidDel="002821B9" w:rsidRDefault="004731A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9E0AE7D" w14:textId="74128D33" w:rsidR="00B83310" w:rsidDel="002821B9" w:rsidRDefault="001E236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12,289</w:t>
            </w:r>
          </w:p>
        </w:tc>
      </w:tr>
      <w:tr w:rsidR="00B83310" w:rsidRPr="00825592" w14:paraId="72E20D65" w14:textId="77777777" w:rsidTr="006160B6">
        <w:trPr>
          <w:trHeight w:val="20"/>
        </w:trPr>
        <w:tc>
          <w:tcPr>
            <w:tcW w:w="4608" w:type="dxa"/>
            <w:vAlign w:val="bottom"/>
          </w:tcPr>
          <w:p w14:paraId="7EC7C2A8" w14:textId="77777777" w:rsidR="00B83310" w:rsidRPr="0001444F" w:rsidRDefault="00B83310" w:rsidP="00B83310">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w:t>
            </w:r>
            <w:r w:rsidRPr="007A51B7">
              <w:rPr>
                <w:rFonts w:ascii="Browallia New" w:hAnsi="Browallia New" w:cs="Browallia New"/>
                <w:sz w:val="23"/>
                <w:szCs w:val="23"/>
                <w:cs/>
              </w:rPr>
              <w:t>ที่ดิน อาคาร และอุปกรณ์</w:t>
            </w:r>
          </w:p>
        </w:tc>
        <w:tc>
          <w:tcPr>
            <w:tcW w:w="1146" w:type="dxa"/>
            <w:vAlign w:val="bottom"/>
          </w:tcPr>
          <w:p w14:paraId="50839B8B" w14:textId="60E25FAA"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198</w:t>
            </w:r>
          </w:p>
        </w:tc>
        <w:tc>
          <w:tcPr>
            <w:tcW w:w="1170" w:type="dxa"/>
            <w:tcBorders>
              <w:top w:val="nil"/>
              <w:left w:val="nil"/>
              <w:bottom w:val="nil"/>
              <w:right w:val="nil"/>
            </w:tcBorders>
            <w:shd w:val="clear" w:color="auto" w:fill="auto"/>
            <w:vAlign w:val="bottom"/>
          </w:tcPr>
          <w:p w14:paraId="63F30EB7" w14:textId="4A5AF911" w:rsidR="00B83310" w:rsidDel="002821B9" w:rsidRDefault="003564F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(35)</w:t>
            </w:r>
          </w:p>
        </w:tc>
        <w:tc>
          <w:tcPr>
            <w:tcW w:w="1080" w:type="dxa"/>
            <w:vAlign w:val="bottom"/>
          </w:tcPr>
          <w:p w14:paraId="7E887FE8" w14:textId="3A6ED80B" w:rsidR="00B83310" w:rsidDel="002821B9" w:rsidRDefault="003564F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59FEA08" w14:textId="3D88829B" w:rsidR="00B83310" w:rsidDel="002821B9" w:rsidRDefault="001E236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163</w:t>
            </w:r>
          </w:p>
        </w:tc>
      </w:tr>
      <w:tr w:rsidR="00B83310" w:rsidRPr="00825592" w14:paraId="45A7261E" w14:textId="77777777" w:rsidTr="006160B6">
        <w:trPr>
          <w:trHeight w:val="20"/>
        </w:trPr>
        <w:tc>
          <w:tcPr>
            <w:tcW w:w="4608" w:type="dxa"/>
            <w:vAlign w:val="bottom"/>
          </w:tcPr>
          <w:p w14:paraId="6528C962" w14:textId="77777777" w:rsidR="00B83310" w:rsidRPr="0001444F" w:rsidRDefault="00B83310" w:rsidP="00B83310">
            <w:pPr>
              <w:spacing w:line="240" w:lineRule="auto"/>
              <w:ind w:right="-229"/>
              <w:rPr>
                <w:rFonts w:ascii="Browallia New" w:hAnsi="Browallia New" w:cs="Browallia New"/>
                <w:sz w:val="23"/>
                <w:szCs w:val="23"/>
                <w:cs/>
              </w:rPr>
            </w:pPr>
            <w:r w:rsidRPr="00983C21">
              <w:rPr>
                <w:rFonts w:ascii="Browallia New" w:hAnsi="Browallia New" w:cs="Browallia New"/>
                <w:sz w:val="23"/>
                <w:szCs w:val="23"/>
                <w:cs/>
              </w:rPr>
              <w:t>จากค่าเผื่อการด้อยค่าของเงินลงทุนในลูกหนี้</w:t>
            </w:r>
          </w:p>
        </w:tc>
        <w:tc>
          <w:tcPr>
            <w:tcW w:w="1146" w:type="dxa"/>
            <w:vAlign w:val="bottom"/>
          </w:tcPr>
          <w:p w14:paraId="68C2B1CE" w14:textId="677CDBFD"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591</w:t>
            </w:r>
          </w:p>
        </w:tc>
        <w:tc>
          <w:tcPr>
            <w:tcW w:w="1170" w:type="dxa"/>
            <w:tcBorders>
              <w:top w:val="nil"/>
              <w:left w:val="nil"/>
              <w:bottom w:val="nil"/>
              <w:right w:val="nil"/>
            </w:tcBorders>
            <w:shd w:val="clear" w:color="auto" w:fill="auto"/>
            <w:vAlign w:val="bottom"/>
          </w:tcPr>
          <w:p w14:paraId="102C19AF" w14:textId="0D5D6CB4" w:rsidR="00B83310" w:rsidDel="002821B9" w:rsidRDefault="003564F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2,92</w:t>
            </w:r>
            <w:r w:rsidR="00A83BBC">
              <w:rPr>
                <w:rFonts w:ascii="Browallia New" w:hAnsi="Browallia New" w:cs="Browallia New"/>
                <w:sz w:val="23"/>
                <w:szCs w:val="23"/>
                <w:lang w:val="en-GB"/>
              </w:rPr>
              <w:t>5</w:t>
            </w:r>
          </w:p>
        </w:tc>
        <w:tc>
          <w:tcPr>
            <w:tcW w:w="1080" w:type="dxa"/>
            <w:vAlign w:val="bottom"/>
          </w:tcPr>
          <w:p w14:paraId="06E20CFE" w14:textId="1F11D2ED" w:rsidR="00B83310" w:rsidDel="002821B9" w:rsidRDefault="003564FD"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9192B84" w14:textId="68876F37" w:rsidR="00B83310" w:rsidDel="002821B9" w:rsidRDefault="00A50CC1"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w:t>
            </w:r>
            <w:r w:rsidR="00450335">
              <w:rPr>
                <w:rFonts w:ascii="Browallia New" w:hAnsi="Browallia New" w:cs="Browallia New"/>
                <w:sz w:val="23"/>
                <w:szCs w:val="23"/>
                <w:lang w:val="en-GB"/>
              </w:rPr>
              <w:t>5</w:t>
            </w:r>
            <w:r>
              <w:rPr>
                <w:rFonts w:ascii="Browallia New" w:hAnsi="Browallia New" w:cs="Browallia New"/>
                <w:sz w:val="23"/>
                <w:szCs w:val="23"/>
                <w:lang w:val="en-GB"/>
              </w:rPr>
              <w:t>16</w:t>
            </w:r>
          </w:p>
        </w:tc>
      </w:tr>
      <w:tr w:rsidR="00B83310" w:rsidRPr="00825592" w14:paraId="22691516" w14:textId="77777777" w:rsidTr="006160B6">
        <w:trPr>
          <w:trHeight w:val="20"/>
        </w:trPr>
        <w:tc>
          <w:tcPr>
            <w:tcW w:w="4608" w:type="dxa"/>
            <w:vAlign w:val="bottom"/>
          </w:tcPr>
          <w:p w14:paraId="386E2B75" w14:textId="77777777" w:rsidR="00B83310" w:rsidRPr="00983C21"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75860A2E" w14:textId="3C1073F1" w:rsidR="00B83310" w:rsidRPr="00CA715F" w:rsidRDefault="00B83310"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83,461</w:t>
            </w:r>
          </w:p>
        </w:tc>
        <w:tc>
          <w:tcPr>
            <w:tcW w:w="1170" w:type="dxa"/>
            <w:tcBorders>
              <w:top w:val="nil"/>
              <w:left w:val="nil"/>
              <w:bottom w:val="nil"/>
              <w:right w:val="nil"/>
            </w:tcBorders>
            <w:shd w:val="clear" w:color="auto" w:fill="auto"/>
            <w:vAlign w:val="bottom"/>
          </w:tcPr>
          <w:p w14:paraId="32418F62" w14:textId="29F2D72A" w:rsidR="00B83310" w:rsidDel="002821B9" w:rsidRDefault="003564FD"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w:t>
            </w:r>
            <w:r w:rsidR="00A108AB">
              <w:rPr>
                <w:rFonts w:ascii="Browallia New" w:hAnsi="Browallia New" w:cs="Browallia New"/>
                <w:sz w:val="23"/>
                <w:szCs w:val="23"/>
                <w:lang w:val="en-GB"/>
              </w:rPr>
              <w:t>3,614</w:t>
            </w:r>
            <w:r>
              <w:rPr>
                <w:rFonts w:ascii="Browallia New" w:hAnsi="Browallia New" w:cs="Browallia New"/>
                <w:sz w:val="23"/>
                <w:szCs w:val="23"/>
                <w:lang w:val="en-GB"/>
              </w:rPr>
              <w:t>)</w:t>
            </w:r>
          </w:p>
        </w:tc>
        <w:tc>
          <w:tcPr>
            <w:tcW w:w="1080" w:type="dxa"/>
            <w:vAlign w:val="bottom"/>
          </w:tcPr>
          <w:p w14:paraId="18266212" w14:textId="42D79AF4" w:rsidR="00B83310" w:rsidDel="002821B9" w:rsidRDefault="003564FD"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38CFA40" w14:textId="1CA67EEB" w:rsidR="00B83310" w:rsidDel="002821B9" w:rsidRDefault="00281DD4"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59,847</w:t>
            </w:r>
          </w:p>
        </w:tc>
      </w:tr>
      <w:tr w:rsidR="00B83310" w:rsidRPr="00825592" w14:paraId="09CB66A9" w14:textId="77777777" w:rsidTr="006160B6">
        <w:trPr>
          <w:trHeight w:val="20"/>
        </w:trPr>
        <w:tc>
          <w:tcPr>
            <w:tcW w:w="4608" w:type="dxa"/>
            <w:vAlign w:val="bottom"/>
          </w:tcPr>
          <w:p w14:paraId="345AAA6F" w14:textId="77777777" w:rsidR="00B83310" w:rsidRPr="007A51B7" w:rsidRDefault="00B83310" w:rsidP="00B83310">
            <w:pPr>
              <w:spacing w:line="240" w:lineRule="auto"/>
              <w:ind w:right="-229"/>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46" w:type="dxa"/>
            <w:vAlign w:val="bottom"/>
          </w:tcPr>
          <w:p w14:paraId="15493C11" w14:textId="5E3CC821" w:rsidR="00B83310" w:rsidRPr="00CA715F" w:rsidRDefault="00B83310"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180,317</w:t>
            </w:r>
          </w:p>
        </w:tc>
        <w:tc>
          <w:tcPr>
            <w:tcW w:w="1170" w:type="dxa"/>
            <w:tcBorders>
              <w:top w:val="nil"/>
              <w:left w:val="nil"/>
              <w:bottom w:val="nil"/>
              <w:right w:val="nil"/>
            </w:tcBorders>
            <w:shd w:val="clear" w:color="auto" w:fill="auto"/>
            <w:vAlign w:val="bottom"/>
          </w:tcPr>
          <w:p w14:paraId="3592268D" w14:textId="36CD82CF" w:rsidR="00B83310" w:rsidDel="002821B9" w:rsidRDefault="0079327E"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(10,070)</w:t>
            </w:r>
          </w:p>
        </w:tc>
        <w:tc>
          <w:tcPr>
            <w:tcW w:w="1080" w:type="dxa"/>
            <w:vAlign w:val="bottom"/>
          </w:tcPr>
          <w:p w14:paraId="42DDC8E9" w14:textId="0F6A0081" w:rsidR="00B83310" w:rsidDel="002821B9" w:rsidRDefault="003564FD"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1717CBE" w14:textId="034EDFCD" w:rsidR="00B83310" w:rsidDel="002821B9" w:rsidRDefault="00DE0E7A"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w:t>
            </w:r>
            <w:r w:rsidR="00BD1D16">
              <w:rPr>
                <w:rFonts w:ascii="Browallia New" w:hAnsi="Browallia New" w:cs="Browallia New"/>
                <w:sz w:val="23"/>
                <w:szCs w:val="23"/>
                <w:lang w:val="en-GB"/>
              </w:rPr>
              <w:t>70,247</w:t>
            </w:r>
          </w:p>
        </w:tc>
      </w:tr>
      <w:tr w:rsidR="00B83310" w:rsidRPr="00825592" w14:paraId="4301EBE4" w14:textId="77777777" w:rsidTr="006160B6">
        <w:trPr>
          <w:trHeight w:val="20"/>
        </w:trPr>
        <w:tc>
          <w:tcPr>
            <w:tcW w:w="4608" w:type="dxa"/>
            <w:vAlign w:val="bottom"/>
          </w:tcPr>
          <w:p w14:paraId="5B2E0881" w14:textId="77777777" w:rsidR="00B83310" w:rsidRPr="007A51B7" w:rsidRDefault="00B83310" w:rsidP="00B83310">
            <w:pPr>
              <w:spacing w:line="240" w:lineRule="auto"/>
              <w:ind w:right="-229"/>
              <w:rPr>
                <w:rFonts w:ascii="Browallia New" w:hAnsi="Browallia New" w:cs="Browallia New"/>
                <w:sz w:val="23"/>
                <w:szCs w:val="23"/>
                <w:cs/>
              </w:rPr>
            </w:pPr>
          </w:p>
        </w:tc>
        <w:tc>
          <w:tcPr>
            <w:tcW w:w="1146" w:type="dxa"/>
            <w:vAlign w:val="bottom"/>
          </w:tcPr>
          <w:p w14:paraId="10093607" w14:textId="77777777" w:rsidR="00B83310" w:rsidRPr="00CA715F"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4C6A5301"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080" w:type="dxa"/>
            <w:vAlign w:val="bottom"/>
          </w:tcPr>
          <w:p w14:paraId="25FF2A80"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490E41DF" w14:textId="77777777" w:rsidR="00B83310" w:rsidDel="002821B9" w:rsidRDefault="00B83310" w:rsidP="00B83310">
            <w:pPr>
              <w:spacing w:line="240" w:lineRule="auto"/>
              <w:jc w:val="right"/>
              <w:rPr>
                <w:rFonts w:ascii="Browallia New" w:hAnsi="Browallia New" w:cs="Browallia New"/>
                <w:sz w:val="23"/>
                <w:szCs w:val="23"/>
                <w:lang w:val="en-GB"/>
              </w:rPr>
            </w:pPr>
          </w:p>
        </w:tc>
      </w:tr>
      <w:tr w:rsidR="002868E6" w:rsidRPr="00825592" w14:paraId="2430FBCF" w14:textId="77777777" w:rsidTr="006160B6">
        <w:trPr>
          <w:trHeight w:val="20"/>
        </w:trPr>
        <w:tc>
          <w:tcPr>
            <w:tcW w:w="4608" w:type="dxa"/>
            <w:vAlign w:val="bottom"/>
          </w:tcPr>
          <w:p w14:paraId="39F67D23" w14:textId="77777777" w:rsidR="002868E6" w:rsidRPr="007A51B7" w:rsidRDefault="002868E6" w:rsidP="00B83310">
            <w:pPr>
              <w:spacing w:line="240" w:lineRule="auto"/>
              <w:ind w:right="-229"/>
              <w:rPr>
                <w:rFonts w:ascii="Browallia New" w:hAnsi="Browallia New" w:cs="Browallia New"/>
                <w:sz w:val="23"/>
                <w:szCs w:val="23"/>
                <w:cs/>
              </w:rPr>
            </w:pPr>
          </w:p>
        </w:tc>
        <w:tc>
          <w:tcPr>
            <w:tcW w:w="1146" w:type="dxa"/>
            <w:vAlign w:val="bottom"/>
          </w:tcPr>
          <w:p w14:paraId="402B6FB9" w14:textId="77777777" w:rsidR="002868E6" w:rsidRPr="00CA715F"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5D69D509"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080" w:type="dxa"/>
            <w:vAlign w:val="bottom"/>
          </w:tcPr>
          <w:p w14:paraId="401EA963"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7355231D" w14:textId="77777777" w:rsidR="002868E6" w:rsidDel="002821B9" w:rsidRDefault="002868E6" w:rsidP="00B83310">
            <w:pPr>
              <w:spacing w:line="240" w:lineRule="auto"/>
              <w:jc w:val="right"/>
              <w:rPr>
                <w:rFonts w:ascii="Browallia New" w:hAnsi="Browallia New" w:cs="Browallia New"/>
                <w:sz w:val="23"/>
                <w:szCs w:val="23"/>
                <w:lang w:val="en-GB"/>
              </w:rPr>
            </w:pPr>
          </w:p>
        </w:tc>
      </w:tr>
      <w:tr w:rsidR="002868E6" w:rsidRPr="00825592" w14:paraId="604C197B" w14:textId="77777777" w:rsidTr="006160B6">
        <w:trPr>
          <w:trHeight w:val="20"/>
        </w:trPr>
        <w:tc>
          <w:tcPr>
            <w:tcW w:w="4608" w:type="dxa"/>
            <w:vAlign w:val="bottom"/>
          </w:tcPr>
          <w:p w14:paraId="301DF32B" w14:textId="77777777" w:rsidR="002868E6" w:rsidRPr="007A51B7" w:rsidRDefault="002868E6" w:rsidP="00B83310">
            <w:pPr>
              <w:spacing w:line="240" w:lineRule="auto"/>
              <w:ind w:right="-229"/>
              <w:rPr>
                <w:rFonts w:ascii="Browallia New" w:hAnsi="Browallia New" w:cs="Browallia New"/>
                <w:sz w:val="23"/>
                <w:szCs w:val="23"/>
                <w:cs/>
              </w:rPr>
            </w:pPr>
          </w:p>
        </w:tc>
        <w:tc>
          <w:tcPr>
            <w:tcW w:w="1146" w:type="dxa"/>
            <w:vAlign w:val="bottom"/>
          </w:tcPr>
          <w:p w14:paraId="08068833" w14:textId="77777777" w:rsidR="002868E6" w:rsidRPr="00CA715F"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7DA3BC41"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080" w:type="dxa"/>
            <w:vAlign w:val="bottom"/>
          </w:tcPr>
          <w:p w14:paraId="0D79FE81"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1C255C21" w14:textId="77777777" w:rsidR="002868E6" w:rsidDel="002821B9" w:rsidRDefault="002868E6" w:rsidP="00B83310">
            <w:pPr>
              <w:spacing w:line="240" w:lineRule="auto"/>
              <w:jc w:val="right"/>
              <w:rPr>
                <w:rFonts w:ascii="Browallia New" w:hAnsi="Browallia New" w:cs="Browallia New"/>
                <w:sz w:val="23"/>
                <w:szCs w:val="23"/>
                <w:lang w:val="en-GB"/>
              </w:rPr>
            </w:pPr>
          </w:p>
        </w:tc>
      </w:tr>
      <w:tr w:rsidR="002868E6" w:rsidRPr="00825592" w14:paraId="60DCB9BA" w14:textId="77777777" w:rsidTr="006160B6">
        <w:trPr>
          <w:trHeight w:val="20"/>
        </w:trPr>
        <w:tc>
          <w:tcPr>
            <w:tcW w:w="4608" w:type="dxa"/>
            <w:vAlign w:val="bottom"/>
          </w:tcPr>
          <w:p w14:paraId="43E68D39" w14:textId="77777777" w:rsidR="002868E6" w:rsidRPr="007A51B7" w:rsidRDefault="002868E6" w:rsidP="00B83310">
            <w:pPr>
              <w:spacing w:line="240" w:lineRule="auto"/>
              <w:ind w:right="-229"/>
              <w:rPr>
                <w:rFonts w:ascii="Browallia New" w:hAnsi="Browallia New" w:cs="Browallia New"/>
                <w:sz w:val="23"/>
                <w:szCs w:val="23"/>
                <w:cs/>
              </w:rPr>
            </w:pPr>
          </w:p>
        </w:tc>
        <w:tc>
          <w:tcPr>
            <w:tcW w:w="1146" w:type="dxa"/>
            <w:vAlign w:val="bottom"/>
          </w:tcPr>
          <w:p w14:paraId="7EC49F7E" w14:textId="77777777" w:rsidR="002868E6" w:rsidRPr="00CA715F"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5827A92C"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080" w:type="dxa"/>
            <w:vAlign w:val="bottom"/>
          </w:tcPr>
          <w:p w14:paraId="0491D554"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69B1B0E9" w14:textId="77777777" w:rsidR="002868E6" w:rsidDel="002821B9" w:rsidRDefault="002868E6" w:rsidP="00B83310">
            <w:pPr>
              <w:spacing w:line="240" w:lineRule="auto"/>
              <w:jc w:val="right"/>
              <w:rPr>
                <w:rFonts w:ascii="Browallia New" w:hAnsi="Browallia New" w:cs="Browallia New"/>
                <w:sz w:val="23"/>
                <w:szCs w:val="23"/>
                <w:lang w:val="en-GB"/>
              </w:rPr>
            </w:pPr>
          </w:p>
        </w:tc>
      </w:tr>
      <w:tr w:rsidR="002868E6" w:rsidRPr="00825592" w14:paraId="0B539098" w14:textId="77777777" w:rsidTr="006160B6">
        <w:trPr>
          <w:trHeight w:val="20"/>
        </w:trPr>
        <w:tc>
          <w:tcPr>
            <w:tcW w:w="4608" w:type="dxa"/>
            <w:vAlign w:val="bottom"/>
          </w:tcPr>
          <w:p w14:paraId="35D7B883" w14:textId="77777777" w:rsidR="002868E6" w:rsidRPr="007A51B7" w:rsidRDefault="002868E6" w:rsidP="00B83310">
            <w:pPr>
              <w:spacing w:line="240" w:lineRule="auto"/>
              <w:ind w:right="-229"/>
              <w:rPr>
                <w:rFonts w:ascii="Browallia New" w:hAnsi="Browallia New" w:cs="Browallia New"/>
                <w:sz w:val="23"/>
                <w:szCs w:val="23"/>
                <w:cs/>
              </w:rPr>
            </w:pPr>
          </w:p>
        </w:tc>
        <w:tc>
          <w:tcPr>
            <w:tcW w:w="1146" w:type="dxa"/>
            <w:vAlign w:val="bottom"/>
          </w:tcPr>
          <w:p w14:paraId="2FCE4A84" w14:textId="77777777" w:rsidR="002868E6" w:rsidRPr="00CA715F"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180D6406"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080" w:type="dxa"/>
            <w:vAlign w:val="bottom"/>
          </w:tcPr>
          <w:p w14:paraId="54C30B40" w14:textId="77777777" w:rsidR="002868E6" w:rsidDel="002821B9" w:rsidRDefault="002868E6"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5993849E" w14:textId="77777777" w:rsidR="002868E6" w:rsidDel="002821B9" w:rsidRDefault="002868E6" w:rsidP="00B83310">
            <w:pPr>
              <w:spacing w:line="240" w:lineRule="auto"/>
              <w:jc w:val="right"/>
              <w:rPr>
                <w:rFonts w:ascii="Browallia New" w:hAnsi="Browallia New" w:cs="Browallia New"/>
                <w:sz w:val="23"/>
                <w:szCs w:val="23"/>
                <w:lang w:val="en-GB"/>
              </w:rPr>
            </w:pPr>
          </w:p>
        </w:tc>
      </w:tr>
      <w:tr w:rsidR="00B83310" w:rsidRPr="00825592" w14:paraId="39A1CB3C" w14:textId="77777777" w:rsidTr="006160B6">
        <w:trPr>
          <w:trHeight w:val="20"/>
        </w:trPr>
        <w:tc>
          <w:tcPr>
            <w:tcW w:w="4608" w:type="dxa"/>
            <w:vAlign w:val="bottom"/>
          </w:tcPr>
          <w:p w14:paraId="3BC3688A" w14:textId="77777777" w:rsidR="00B83310" w:rsidRPr="007A51B7" w:rsidRDefault="00B83310" w:rsidP="00B83310">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46" w:type="dxa"/>
            <w:vAlign w:val="bottom"/>
          </w:tcPr>
          <w:p w14:paraId="528E4063" w14:textId="77777777" w:rsidR="00B83310" w:rsidRPr="00CA715F"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3648F008"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080" w:type="dxa"/>
            <w:vAlign w:val="bottom"/>
          </w:tcPr>
          <w:p w14:paraId="272D231F"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09A9294B" w14:textId="77777777" w:rsidR="00B83310" w:rsidDel="002821B9" w:rsidRDefault="00B83310" w:rsidP="00B83310">
            <w:pPr>
              <w:spacing w:line="240" w:lineRule="auto"/>
              <w:jc w:val="right"/>
              <w:rPr>
                <w:rFonts w:ascii="Browallia New" w:hAnsi="Browallia New" w:cs="Browallia New"/>
                <w:sz w:val="23"/>
                <w:szCs w:val="23"/>
                <w:lang w:val="en-GB"/>
              </w:rPr>
            </w:pPr>
          </w:p>
        </w:tc>
      </w:tr>
      <w:tr w:rsidR="00B83310" w:rsidRPr="00825592" w14:paraId="700E018E" w14:textId="77777777" w:rsidTr="006160B6">
        <w:trPr>
          <w:trHeight w:val="20"/>
        </w:trPr>
        <w:tc>
          <w:tcPr>
            <w:tcW w:w="4608" w:type="dxa"/>
            <w:vAlign w:val="bottom"/>
          </w:tcPr>
          <w:p w14:paraId="0EFE7DFD" w14:textId="77777777" w:rsidR="00B83310" w:rsidRPr="0001444F" w:rsidRDefault="00B83310" w:rsidP="00B83310">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5434076F" w14:textId="5CD68330" w:rsidR="00B83310" w:rsidRPr="00CA715F" w:rsidRDefault="00B83310"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14,962</w:t>
            </w:r>
          </w:p>
        </w:tc>
        <w:tc>
          <w:tcPr>
            <w:tcW w:w="1170" w:type="dxa"/>
            <w:tcBorders>
              <w:top w:val="nil"/>
              <w:left w:val="nil"/>
              <w:bottom w:val="nil"/>
              <w:right w:val="nil"/>
            </w:tcBorders>
            <w:shd w:val="clear" w:color="auto" w:fill="auto"/>
            <w:vAlign w:val="bottom"/>
          </w:tcPr>
          <w:p w14:paraId="6B0E13D3" w14:textId="5A53637D" w:rsidR="00B83310" w:rsidDel="002821B9" w:rsidRDefault="00165FF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008F42DD">
              <w:rPr>
                <w:rFonts w:ascii="Browallia New" w:hAnsi="Browallia New" w:cs="Browallia New"/>
                <w:sz w:val="23"/>
                <w:szCs w:val="23"/>
                <w:lang w:val="en-GB"/>
              </w:rPr>
              <w:t>5</w:t>
            </w:r>
            <w:r w:rsidR="006734C7">
              <w:rPr>
                <w:rFonts w:ascii="Browallia New" w:hAnsi="Browallia New" w:cs="Browallia New"/>
                <w:sz w:val="23"/>
                <w:szCs w:val="23"/>
                <w:lang w:val="en-GB"/>
              </w:rPr>
              <w:t>1</w:t>
            </w:r>
            <w:r w:rsidR="00D546A3">
              <w:rPr>
                <w:rFonts w:ascii="Browallia New" w:hAnsi="Browallia New" w:cs="Browallia New"/>
                <w:sz w:val="23"/>
                <w:szCs w:val="23"/>
                <w:lang w:val="en-GB"/>
              </w:rPr>
              <w:t>8</w:t>
            </w:r>
            <w:r>
              <w:rPr>
                <w:rFonts w:ascii="Browallia New" w:hAnsi="Browallia New" w:cs="Browallia New"/>
                <w:sz w:val="23"/>
                <w:szCs w:val="23"/>
                <w:lang w:val="en-GB"/>
              </w:rPr>
              <w:t>)</w:t>
            </w:r>
          </w:p>
        </w:tc>
        <w:tc>
          <w:tcPr>
            <w:tcW w:w="1080" w:type="dxa"/>
            <w:vAlign w:val="bottom"/>
          </w:tcPr>
          <w:p w14:paraId="161B7214" w14:textId="0E759726" w:rsidR="00B83310" w:rsidDel="002821B9" w:rsidRDefault="00165FF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5F41673" w14:textId="17F4229D" w:rsidR="00B83310" w:rsidDel="002821B9" w:rsidRDefault="00BD1D16"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w:t>
            </w:r>
            <w:r w:rsidR="002E7FAD">
              <w:rPr>
                <w:rFonts w:ascii="Browallia New" w:hAnsi="Browallia New" w:cs="Browallia New"/>
                <w:sz w:val="23"/>
                <w:szCs w:val="23"/>
                <w:lang w:val="en-GB"/>
              </w:rPr>
              <w:t>444</w:t>
            </w:r>
          </w:p>
        </w:tc>
      </w:tr>
      <w:tr w:rsidR="00B83310" w:rsidRPr="00825592" w14:paraId="4E5424B1" w14:textId="77777777" w:rsidTr="006160B6">
        <w:trPr>
          <w:trHeight w:val="20"/>
        </w:trPr>
        <w:tc>
          <w:tcPr>
            <w:tcW w:w="4608" w:type="dxa"/>
            <w:vAlign w:val="bottom"/>
          </w:tcPr>
          <w:p w14:paraId="645EA53C" w14:textId="77777777" w:rsidR="00B83310" w:rsidRPr="0001444F" w:rsidRDefault="00B83310" w:rsidP="00B83310">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1DF5EA5B" w14:textId="2C73A32D" w:rsidR="00B83310" w:rsidRPr="00CA715F" w:rsidRDefault="00B83310"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w:t>
            </w:r>
          </w:p>
        </w:tc>
        <w:tc>
          <w:tcPr>
            <w:tcW w:w="1170" w:type="dxa"/>
            <w:tcBorders>
              <w:top w:val="nil"/>
              <w:left w:val="nil"/>
              <w:bottom w:val="nil"/>
              <w:right w:val="nil"/>
            </w:tcBorders>
            <w:shd w:val="clear" w:color="auto" w:fill="auto"/>
            <w:vAlign w:val="bottom"/>
          </w:tcPr>
          <w:p w14:paraId="7E2C6CB0" w14:textId="25149FEE" w:rsidR="00B83310" w:rsidDel="002821B9" w:rsidRDefault="005D7F7B"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448</w:t>
            </w:r>
          </w:p>
        </w:tc>
        <w:tc>
          <w:tcPr>
            <w:tcW w:w="1080" w:type="dxa"/>
            <w:vAlign w:val="bottom"/>
          </w:tcPr>
          <w:p w14:paraId="09528EA8" w14:textId="50343963" w:rsidR="00B83310" w:rsidDel="002821B9" w:rsidRDefault="00165FFF"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3F377A1B" w14:textId="12FBA2FB" w:rsidR="00B83310" w:rsidDel="002821B9" w:rsidRDefault="00C44AFA"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300</w:t>
            </w:r>
          </w:p>
        </w:tc>
      </w:tr>
      <w:tr w:rsidR="00B83310" w:rsidRPr="00825592" w14:paraId="4CFF7061" w14:textId="77777777" w:rsidTr="006160B6">
        <w:trPr>
          <w:trHeight w:val="20"/>
        </w:trPr>
        <w:tc>
          <w:tcPr>
            <w:tcW w:w="4608" w:type="dxa"/>
            <w:vAlign w:val="bottom"/>
          </w:tcPr>
          <w:p w14:paraId="0D106DB3" w14:textId="77777777" w:rsidR="00B83310" w:rsidRPr="00825592" w:rsidRDefault="00B83310" w:rsidP="00B83310">
            <w:pPr>
              <w:spacing w:line="240" w:lineRule="auto"/>
              <w:ind w:right="-229"/>
              <w:rPr>
                <w:rFonts w:ascii="Browallia New" w:hAnsi="Browallia New" w:cs="Browallia New"/>
                <w:b/>
                <w:bCs/>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46" w:type="dxa"/>
            <w:vAlign w:val="bottom"/>
          </w:tcPr>
          <w:p w14:paraId="4A4D25DF" w14:textId="6B47CDE9" w:rsidR="00B83310" w:rsidRPr="00CA715F" w:rsidRDefault="00B83310"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14,814</w:t>
            </w:r>
          </w:p>
        </w:tc>
        <w:tc>
          <w:tcPr>
            <w:tcW w:w="1170" w:type="dxa"/>
            <w:tcBorders>
              <w:top w:val="nil"/>
              <w:left w:val="nil"/>
              <w:bottom w:val="nil"/>
              <w:right w:val="nil"/>
            </w:tcBorders>
            <w:shd w:val="clear" w:color="auto" w:fill="auto"/>
            <w:vAlign w:val="bottom"/>
          </w:tcPr>
          <w:p w14:paraId="0CB2BE8C" w14:textId="3F133E02" w:rsidR="00B83310" w:rsidDel="002821B9" w:rsidRDefault="006734C7"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005D7F7B">
              <w:rPr>
                <w:rFonts w:ascii="Browallia New" w:hAnsi="Browallia New" w:cs="Browallia New"/>
                <w:sz w:val="23"/>
                <w:szCs w:val="23"/>
                <w:lang w:val="en-GB"/>
              </w:rPr>
              <w:t>70</w:t>
            </w:r>
            <w:r>
              <w:rPr>
                <w:rFonts w:ascii="Browallia New" w:hAnsi="Browallia New" w:cs="Browallia New"/>
                <w:sz w:val="23"/>
                <w:szCs w:val="23"/>
                <w:lang w:val="en-GB"/>
              </w:rPr>
              <w:t>)</w:t>
            </w:r>
          </w:p>
        </w:tc>
        <w:tc>
          <w:tcPr>
            <w:tcW w:w="1080" w:type="dxa"/>
            <w:vAlign w:val="bottom"/>
          </w:tcPr>
          <w:p w14:paraId="4044AEDE" w14:textId="00E6453F" w:rsidR="00B83310" w:rsidDel="002821B9" w:rsidRDefault="00565BCA"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5F5425B" w14:textId="5EAC90C6" w:rsidR="00B83310" w:rsidDel="002821B9" w:rsidRDefault="00000C63"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w:t>
            </w:r>
            <w:r w:rsidR="00BC2C75">
              <w:rPr>
                <w:rFonts w:ascii="Browallia New" w:hAnsi="Browallia New" w:cs="Browallia New"/>
                <w:sz w:val="23"/>
                <w:szCs w:val="23"/>
                <w:lang w:val="en-GB"/>
              </w:rPr>
              <w:t>4,744</w:t>
            </w:r>
          </w:p>
        </w:tc>
      </w:tr>
      <w:tr w:rsidR="00B83310" w:rsidRPr="00825592" w14:paraId="0169D7AE" w14:textId="77777777" w:rsidTr="006160B6">
        <w:trPr>
          <w:trHeight w:val="20"/>
        </w:trPr>
        <w:tc>
          <w:tcPr>
            <w:tcW w:w="4608" w:type="dxa"/>
            <w:vAlign w:val="bottom"/>
          </w:tcPr>
          <w:p w14:paraId="7E871279" w14:textId="77777777" w:rsidR="00B83310" w:rsidRPr="00825592" w:rsidRDefault="00B83310" w:rsidP="00B83310">
            <w:pPr>
              <w:spacing w:line="240" w:lineRule="auto"/>
              <w:ind w:right="-229"/>
              <w:rPr>
                <w:rFonts w:ascii="Browallia New" w:hAnsi="Browallia New" w:cs="Browallia New"/>
                <w:b/>
                <w:bCs/>
                <w:sz w:val="23"/>
                <w:szCs w:val="23"/>
                <w:cs/>
              </w:rPr>
            </w:pPr>
          </w:p>
        </w:tc>
        <w:tc>
          <w:tcPr>
            <w:tcW w:w="1146" w:type="dxa"/>
            <w:vAlign w:val="bottom"/>
          </w:tcPr>
          <w:p w14:paraId="1EDCB8F9" w14:textId="77777777" w:rsidR="00B83310" w:rsidRPr="00CA715F"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14B0FC9B"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080" w:type="dxa"/>
            <w:vAlign w:val="bottom"/>
          </w:tcPr>
          <w:p w14:paraId="64D7791C" w14:textId="77777777" w:rsidR="00B83310" w:rsidDel="002821B9" w:rsidRDefault="00B83310" w:rsidP="00B83310">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394E06DB" w14:textId="77777777" w:rsidR="00B83310" w:rsidDel="002821B9" w:rsidRDefault="00B83310" w:rsidP="00B83310">
            <w:pPr>
              <w:spacing w:line="240" w:lineRule="auto"/>
              <w:jc w:val="right"/>
              <w:rPr>
                <w:rFonts w:ascii="Browallia New" w:hAnsi="Browallia New" w:cs="Browallia New"/>
                <w:sz w:val="23"/>
                <w:szCs w:val="23"/>
                <w:lang w:val="en-GB"/>
              </w:rPr>
            </w:pPr>
          </w:p>
        </w:tc>
      </w:tr>
      <w:tr w:rsidR="00B83310" w:rsidRPr="00825592" w14:paraId="7388CEAD" w14:textId="77777777" w:rsidTr="006160B6">
        <w:trPr>
          <w:trHeight w:val="20"/>
        </w:trPr>
        <w:tc>
          <w:tcPr>
            <w:tcW w:w="4608" w:type="dxa"/>
            <w:vAlign w:val="bottom"/>
          </w:tcPr>
          <w:p w14:paraId="5483D2B3" w14:textId="77777777" w:rsidR="00B83310" w:rsidRPr="0001444F" w:rsidRDefault="00B83310" w:rsidP="00B83310">
            <w:pPr>
              <w:spacing w:line="240" w:lineRule="auto"/>
              <w:ind w:right="-229"/>
              <w:rPr>
                <w:rFonts w:ascii="Browallia New" w:hAnsi="Browallia New" w:cs="Browallia New"/>
                <w:sz w:val="23"/>
                <w:szCs w:val="23"/>
                <w:cs/>
              </w:rPr>
            </w:pPr>
            <w:r w:rsidRPr="00825592">
              <w:rPr>
                <w:rFonts w:ascii="Browallia New" w:hAnsi="Browallia New" w:cs="Browallia New" w:hint="cs"/>
                <w:b/>
                <w:bCs/>
                <w:sz w:val="23"/>
                <w:szCs w:val="23"/>
                <w:cs/>
              </w:rPr>
              <w:t>รวม</w:t>
            </w:r>
          </w:p>
        </w:tc>
        <w:tc>
          <w:tcPr>
            <w:tcW w:w="1146" w:type="dxa"/>
            <w:vAlign w:val="bottom"/>
          </w:tcPr>
          <w:p w14:paraId="60370879" w14:textId="3CB3584F" w:rsidR="00B83310" w:rsidRPr="00CA715F" w:rsidRDefault="00B83310"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195,131</w:t>
            </w:r>
          </w:p>
        </w:tc>
        <w:tc>
          <w:tcPr>
            <w:tcW w:w="1170" w:type="dxa"/>
            <w:tcBorders>
              <w:top w:val="nil"/>
              <w:left w:val="nil"/>
              <w:right w:val="nil"/>
            </w:tcBorders>
            <w:shd w:val="clear" w:color="auto" w:fill="auto"/>
            <w:vAlign w:val="bottom"/>
          </w:tcPr>
          <w:p w14:paraId="3A4D0165" w14:textId="5725DA26" w:rsidR="00B83310" w:rsidDel="002821B9" w:rsidRDefault="00203108"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00CD610C">
              <w:rPr>
                <w:rFonts w:ascii="Browallia New" w:hAnsi="Browallia New" w:cs="Browallia New"/>
                <w:sz w:val="23"/>
                <w:szCs w:val="23"/>
                <w:lang w:val="en-GB"/>
              </w:rPr>
              <w:t>10</w:t>
            </w:r>
            <w:r w:rsidR="005B7EDF">
              <w:rPr>
                <w:rFonts w:ascii="Browallia New" w:hAnsi="Browallia New" w:cs="Browallia New"/>
                <w:sz w:val="23"/>
                <w:szCs w:val="23"/>
              </w:rPr>
              <w:t>,</w:t>
            </w:r>
            <w:r w:rsidR="002E7FAD">
              <w:rPr>
                <w:rFonts w:ascii="Browallia New" w:hAnsi="Browallia New" w:cs="Browallia New"/>
                <w:sz w:val="23"/>
                <w:szCs w:val="23"/>
                <w:lang w:val="en-GB"/>
              </w:rPr>
              <w:t>140</w:t>
            </w:r>
            <w:r>
              <w:rPr>
                <w:rFonts w:ascii="Browallia New" w:hAnsi="Browallia New" w:cs="Browallia New"/>
                <w:sz w:val="23"/>
                <w:szCs w:val="23"/>
                <w:lang w:val="en-GB"/>
              </w:rPr>
              <w:t>)</w:t>
            </w:r>
          </w:p>
        </w:tc>
        <w:tc>
          <w:tcPr>
            <w:tcW w:w="1080" w:type="dxa"/>
            <w:vAlign w:val="bottom"/>
          </w:tcPr>
          <w:p w14:paraId="373B47B3" w14:textId="1CFB4374" w:rsidR="00B83310" w:rsidDel="002821B9" w:rsidRDefault="00565BCA"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right w:val="nil"/>
            </w:tcBorders>
            <w:shd w:val="clear" w:color="auto" w:fill="auto"/>
            <w:vAlign w:val="bottom"/>
          </w:tcPr>
          <w:p w14:paraId="783A66DB" w14:textId="53978B64" w:rsidR="00B83310" w:rsidDel="002821B9" w:rsidRDefault="00C44AFA"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w:t>
            </w:r>
            <w:r w:rsidR="00000C63">
              <w:rPr>
                <w:rFonts w:ascii="Browallia New" w:hAnsi="Browallia New" w:cs="Browallia New"/>
                <w:sz w:val="23"/>
                <w:szCs w:val="23"/>
                <w:lang w:val="en-GB"/>
              </w:rPr>
              <w:t>8</w:t>
            </w:r>
            <w:r w:rsidR="002E6D85">
              <w:rPr>
                <w:rFonts w:ascii="Browallia New" w:hAnsi="Browallia New" w:cs="Browallia New"/>
                <w:sz w:val="23"/>
                <w:szCs w:val="23"/>
                <w:lang w:val="en-GB"/>
              </w:rPr>
              <w:t>4,991</w:t>
            </w:r>
          </w:p>
        </w:tc>
      </w:tr>
    </w:tbl>
    <w:p w14:paraId="04517044" w14:textId="77777777" w:rsidR="00B83310" w:rsidRPr="00586BC5" w:rsidRDefault="00B83310" w:rsidP="0028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Browallia New" w:hAnsi="Browallia New" w:cs="Browallia New"/>
          <w:sz w:val="28"/>
          <w:szCs w:val="28"/>
        </w:rPr>
      </w:pPr>
    </w:p>
    <w:tbl>
      <w:tblPr>
        <w:tblW w:w="9174" w:type="dxa"/>
        <w:tblInd w:w="252" w:type="dxa"/>
        <w:tblLayout w:type="fixed"/>
        <w:tblLook w:val="01E0" w:firstRow="1" w:lastRow="1" w:firstColumn="1" w:lastColumn="1" w:noHBand="0" w:noVBand="0"/>
      </w:tblPr>
      <w:tblGrid>
        <w:gridCol w:w="4608"/>
        <w:gridCol w:w="1146"/>
        <w:gridCol w:w="1170"/>
        <w:gridCol w:w="1080"/>
        <w:gridCol w:w="1170"/>
      </w:tblGrid>
      <w:tr w:rsidR="00655194" w:rsidRPr="00825592" w14:paraId="7B92952B" w14:textId="77777777" w:rsidTr="00563704">
        <w:trPr>
          <w:trHeight w:val="20"/>
          <w:tblHeader/>
        </w:trPr>
        <w:tc>
          <w:tcPr>
            <w:tcW w:w="4608" w:type="dxa"/>
            <w:vAlign w:val="bottom"/>
          </w:tcPr>
          <w:p w14:paraId="03DAE1E6"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tcPr>
          <w:p w14:paraId="7F18F597" w14:textId="78F606FC" w:rsidR="00655194" w:rsidRPr="00825592" w:rsidRDefault="00655194" w:rsidP="00BF5FC1">
            <w:pPr>
              <w:spacing w:line="240" w:lineRule="auto"/>
              <w:jc w:val="right"/>
              <w:rPr>
                <w:rFonts w:ascii="Browallia New" w:hAnsi="Browallia New" w:cs="Browallia New"/>
                <w:sz w:val="23"/>
                <w:szCs w:val="23"/>
                <w:cs/>
              </w:rPr>
            </w:pPr>
            <w:r w:rsidRPr="00825592">
              <w:rPr>
                <w:rFonts w:ascii="Browallia New" w:hAnsi="Browallia New" w:cs="Browallia New" w:hint="cs"/>
                <w:sz w:val="23"/>
                <w:szCs w:val="23"/>
                <w:cs/>
              </w:rPr>
              <w:t>(หน่วย</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655194" w:rsidRPr="00825592" w14:paraId="4C0684C7" w14:textId="77777777" w:rsidTr="00563704">
        <w:trPr>
          <w:trHeight w:val="20"/>
          <w:tblHeader/>
        </w:trPr>
        <w:tc>
          <w:tcPr>
            <w:tcW w:w="4608" w:type="dxa"/>
            <w:vAlign w:val="bottom"/>
          </w:tcPr>
          <w:p w14:paraId="41718171"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4566" w:type="dxa"/>
            <w:gridSpan w:val="4"/>
            <w:vAlign w:val="bottom"/>
            <w:hideMark/>
          </w:tcPr>
          <w:p w14:paraId="3A7F9867"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งบการเงินรวม</w:t>
            </w:r>
          </w:p>
        </w:tc>
      </w:tr>
      <w:tr w:rsidR="00655194" w:rsidRPr="00825592" w14:paraId="6DF05FB5" w14:textId="77777777" w:rsidTr="00563704">
        <w:trPr>
          <w:trHeight w:val="20"/>
          <w:tblHeader/>
        </w:trPr>
        <w:tc>
          <w:tcPr>
            <w:tcW w:w="4608" w:type="dxa"/>
            <w:vAlign w:val="bottom"/>
          </w:tcPr>
          <w:p w14:paraId="3120AC92"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tcPr>
          <w:p w14:paraId="4D89348E" w14:textId="66DD86CE" w:rsidR="00655194" w:rsidRPr="00825592" w:rsidRDefault="00655194" w:rsidP="00BF5FC1">
            <w:pPr>
              <w:spacing w:line="240" w:lineRule="auto"/>
              <w:jc w:val="center"/>
              <w:rPr>
                <w:rFonts w:ascii="Browallia New" w:hAnsi="Browallia New" w:cs="Browallia New"/>
                <w:sz w:val="23"/>
                <w:szCs w:val="23"/>
                <w:cs/>
              </w:rPr>
            </w:pPr>
          </w:p>
        </w:tc>
        <w:tc>
          <w:tcPr>
            <w:tcW w:w="2250" w:type="dxa"/>
            <w:gridSpan w:val="2"/>
            <w:vAlign w:val="bottom"/>
            <w:hideMark/>
          </w:tcPr>
          <w:p w14:paraId="23B20B6C" w14:textId="77777777" w:rsidR="00655194" w:rsidRPr="00825592" w:rsidRDefault="00655194" w:rsidP="00BF5FC1">
            <w:pPr>
              <w:pBdr>
                <w:bottom w:val="single" w:sz="4" w:space="1" w:color="auto"/>
              </w:pBdr>
              <w:spacing w:line="240" w:lineRule="auto"/>
              <w:ind w:right="-42"/>
              <w:jc w:val="center"/>
              <w:rPr>
                <w:rFonts w:ascii="Browallia New" w:hAnsi="Browallia New" w:cs="Browallia New"/>
                <w:sz w:val="23"/>
                <w:szCs w:val="23"/>
                <w:cs/>
              </w:rPr>
            </w:pPr>
            <w:r w:rsidRPr="00825592">
              <w:rPr>
                <w:rFonts w:ascii="Browallia New" w:hAnsi="Browallia New" w:cs="Browallia New" w:hint="cs"/>
                <w:sz w:val="23"/>
                <w:szCs w:val="23"/>
                <w:cs/>
              </w:rPr>
              <w:t>บันทึกเป็นรายได้</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/(รายจ่าย)</w:t>
            </w:r>
            <w:r w:rsidRPr="00825592">
              <w:rPr>
                <w:rFonts w:ascii="Browallia New" w:hAnsi="Browallia New" w:cs="Browallia New" w:hint="cs"/>
                <w:sz w:val="23"/>
                <w:szCs w:val="23"/>
              </w:rPr>
              <w:t xml:space="preserve"> </w:t>
            </w:r>
            <w:r w:rsidRPr="00825592">
              <w:rPr>
                <w:rFonts w:ascii="Browallia New" w:hAnsi="Browallia New" w:cs="Browallia New" w:hint="cs"/>
                <w:sz w:val="23"/>
                <w:szCs w:val="23"/>
                <w:cs/>
              </w:rPr>
              <w:t>ใน</w:t>
            </w:r>
          </w:p>
        </w:tc>
        <w:tc>
          <w:tcPr>
            <w:tcW w:w="1170" w:type="dxa"/>
            <w:vAlign w:val="bottom"/>
          </w:tcPr>
          <w:p w14:paraId="006CEDED" w14:textId="77777777" w:rsidR="00655194" w:rsidRPr="00825592" w:rsidRDefault="00655194" w:rsidP="00BF5FC1">
            <w:pPr>
              <w:spacing w:line="240" w:lineRule="auto"/>
              <w:jc w:val="center"/>
              <w:rPr>
                <w:rFonts w:ascii="Browallia New" w:hAnsi="Browallia New" w:cs="Browallia New"/>
                <w:sz w:val="23"/>
                <w:szCs w:val="23"/>
                <w:cs/>
              </w:rPr>
            </w:pPr>
          </w:p>
        </w:tc>
      </w:tr>
      <w:tr w:rsidR="00655194" w:rsidRPr="00825592" w14:paraId="454284A0" w14:textId="77777777" w:rsidTr="00563704">
        <w:trPr>
          <w:trHeight w:val="20"/>
          <w:tblHeader/>
        </w:trPr>
        <w:tc>
          <w:tcPr>
            <w:tcW w:w="4608" w:type="dxa"/>
            <w:vAlign w:val="bottom"/>
          </w:tcPr>
          <w:p w14:paraId="39948EF4" w14:textId="77777777" w:rsidR="00655194" w:rsidRPr="00825592" w:rsidRDefault="00655194" w:rsidP="00BF5FC1">
            <w:pPr>
              <w:spacing w:line="240" w:lineRule="auto"/>
              <w:ind w:left="252" w:hanging="270"/>
              <w:rPr>
                <w:rFonts w:ascii="Browallia New" w:hAnsi="Browallia New" w:cs="Browallia New"/>
                <w:sz w:val="23"/>
                <w:szCs w:val="23"/>
                <w:cs/>
              </w:rPr>
            </w:pPr>
          </w:p>
        </w:tc>
        <w:tc>
          <w:tcPr>
            <w:tcW w:w="1146" w:type="dxa"/>
            <w:vAlign w:val="bottom"/>
            <w:hideMark/>
          </w:tcPr>
          <w:p w14:paraId="133CF0BF" w14:textId="1D844CE7" w:rsidR="00655194" w:rsidRPr="00825592"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008C7AF6" w:rsidRPr="00F351D8">
              <w:rPr>
                <w:rFonts w:ascii="Browallia New" w:hAnsi="Browallia New" w:cs="Browallia New"/>
                <w:sz w:val="23"/>
                <w:szCs w:val="23"/>
                <w:lang w:val="en-GB"/>
              </w:rPr>
              <w:t>256</w:t>
            </w:r>
            <w:r w:rsidR="002821B9">
              <w:rPr>
                <w:rFonts w:ascii="Browallia New" w:hAnsi="Browallia New" w:cs="Browallia New"/>
                <w:sz w:val="23"/>
                <w:szCs w:val="23"/>
                <w:lang w:val="en-GB"/>
              </w:rPr>
              <w:t>5</w:t>
            </w:r>
          </w:p>
        </w:tc>
        <w:tc>
          <w:tcPr>
            <w:tcW w:w="1170" w:type="dxa"/>
            <w:vAlign w:val="bottom"/>
            <w:hideMark/>
          </w:tcPr>
          <w:p w14:paraId="23EC9B84" w14:textId="77777777" w:rsidR="00655194" w:rsidRPr="00825592" w:rsidRDefault="00655194" w:rsidP="00BF5FC1">
            <w:pPr>
              <w:pBdr>
                <w:bottom w:val="single" w:sz="4" w:space="1" w:color="auto"/>
              </w:pBdr>
              <w:spacing w:line="240" w:lineRule="auto"/>
              <w:ind w:hanging="24"/>
              <w:jc w:val="center"/>
              <w:rPr>
                <w:rFonts w:ascii="Browallia New" w:hAnsi="Browallia New" w:cs="Browallia New"/>
                <w:sz w:val="23"/>
                <w:szCs w:val="23"/>
                <w:cs/>
              </w:rPr>
            </w:pPr>
            <w:r w:rsidRPr="00825592">
              <w:rPr>
                <w:rFonts w:ascii="Browallia New" w:hAnsi="Browallia New" w:cs="Browallia New" w:hint="cs"/>
                <w:sz w:val="23"/>
                <w:szCs w:val="23"/>
                <w:cs/>
              </w:rPr>
              <w:t>กำไรหรือขาดทุน</w:t>
            </w:r>
          </w:p>
        </w:tc>
        <w:tc>
          <w:tcPr>
            <w:tcW w:w="1080" w:type="dxa"/>
            <w:vAlign w:val="bottom"/>
            <w:hideMark/>
          </w:tcPr>
          <w:p w14:paraId="4716DF69" w14:textId="77777777"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cs/>
              </w:rPr>
              <w:t>กำไรขาดทุน</w:t>
            </w:r>
            <w:r w:rsidRPr="00825592">
              <w:rPr>
                <w:rFonts w:ascii="Browallia New" w:hAnsi="Browallia New" w:cs="Browallia New" w:hint="cs"/>
                <w:sz w:val="23"/>
                <w:szCs w:val="23"/>
                <w:cs/>
                <w:lang w:val="en-GB"/>
              </w:rPr>
              <w:t>เบ็ดเสร็จอื่น</w:t>
            </w:r>
          </w:p>
        </w:tc>
        <w:tc>
          <w:tcPr>
            <w:tcW w:w="1170" w:type="dxa"/>
            <w:vAlign w:val="bottom"/>
            <w:hideMark/>
          </w:tcPr>
          <w:p w14:paraId="53858B6C" w14:textId="77870E6F" w:rsidR="00655194" w:rsidRPr="00825592" w:rsidRDefault="00655194" w:rsidP="00BF5FC1">
            <w:pPr>
              <w:pBdr>
                <w:bottom w:val="single" w:sz="4" w:space="1" w:color="auto"/>
              </w:pBdr>
              <w:spacing w:line="240" w:lineRule="auto"/>
              <w:jc w:val="center"/>
              <w:rPr>
                <w:rFonts w:ascii="Browallia New" w:hAnsi="Browallia New" w:cs="Browallia New"/>
                <w:sz w:val="23"/>
                <w:szCs w:val="23"/>
                <w:cs/>
                <w:lang w:val="en-GB"/>
              </w:rPr>
            </w:pPr>
            <w:r w:rsidRPr="00825592">
              <w:rPr>
                <w:rFonts w:ascii="Browallia New" w:hAnsi="Browallia New" w:cs="Browallia New" w:hint="cs"/>
                <w:sz w:val="23"/>
                <w:szCs w:val="23"/>
                <w:lang w:val="en-GB"/>
              </w:rPr>
              <w:t>31</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cs/>
                <w:lang w:val="en-GB"/>
              </w:rPr>
              <w:t>ธันวาคม</w:t>
            </w:r>
            <w:r w:rsidR="00F46B29" w:rsidRPr="00F46B29">
              <w:rPr>
                <w:rFonts w:ascii="Browallia New" w:hAnsi="Browallia New" w:cs="Browallia New" w:hint="cs"/>
                <w:sz w:val="23"/>
                <w:szCs w:val="23"/>
              </w:rPr>
              <w:t xml:space="preserve"> </w:t>
            </w:r>
            <w:r w:rsidRPr="00825592">
              <w:rPr>
                <w:rFonts w:ascii="Browallia New" w:hAnsi="Browallia New" w:cs="Browallia New" w:hint="cs"/>
                <w:sz w:val="23"/>
                <w:szCs w:val="23"/>
                <w:lang w:val="en-GB"/>
              </w:rPr>
              <w:t>256</w:t>
            </w:r>
            <w:r w:rsidR="002821B9">
              <w:rPr>
                <w:rFonts w:ascii="Browallia New" w:hAnsi="Browallia New" w:cs="Browallia New"/>
                <w:sz w:val="23"/>
                <w:szCs w:val="23"/>
                <w:lang w:val="en-GB"/>
              </w:rPr>
              <w:t>5</w:t>
            </w:r>
          </w:p>
        </w:tc>
      </w:tr>
      <w:tr w:rsidR="00D953B7" w:rsidRPr="00825592" w14:paraId="191A69FB" w14:textId="77777777" w:rsidTr="00563704">
        <w:trPr>
          <w:trHeight w:val="20"/>
        </w:trPr>
        <w:tc>
          <w:tcPr>
            <w:tcW w:w="4608" w:type="dxa"/>
            <w:vAlign w:val="bottom"/>
          </w:tcPr>
          <w:p w14:paraId="5A0D0391" w14:textId="77777777" w:rsidR="00D953B7" w:rsidRPr="00825592" w:rsidRDefault="00D953B7" w:rsidP="00CD5BF0">
            <w:pPr>
              <w:spacing w:line="240" w:lineRule="auto"/>
              <w:rPr>
                <w:rFonts w:ascii="Browallia New" w:hAnsi="Browallia New" w:cs="Browallia New"/>
                <w:b/>
                <w:bCs/>
                <w:sz w:val="23"/>
                <w:szCs w:val="23"/>
                <w:cs/>
              </w:rPr>
            </w:pPr>
          </w:p>
        </w:tc>
        <w:tc>
          <w:tcPr>
            <w:tcW w:w="1146" w:type="dxa"/>
            <w:vAlign w:val="bottom"/>
          </w:tcPr>
          <w:p w14:paraId="404EB7CE" w14:textId="77777777" w:rsidR="00D953B7" w:rsidRPr="00825592" w:rsidRDefault="00D953B7" w:rsidP="00CD5BF0">
            <w:pPr>
              <w:spacing w:line="240" w:lineRule="auto"/>
              <w:jc w:val="right"/>
              <w:rPr>
                <w:rFonts w:ascii="Browallia New" w:hAnsi="Browallia New" w:cs="Browallia New"/>
                <w:sz w:val="23"/>
                <w:szCs w:val="23"/>
                <w:lang w:val="en-GB"/>
              </w:rPr>
            </w:pPr>
          </w:p>
        </w:tc>
        <w:tc>
          <w:tcPr>
            <w:tcW w:w="1170" w:type="dxa"/>
            <w:vAlign w:val="bottom"/>
          </w:tcPr>
          <w:p w14:paraId="26EE236B" w14:textId="77777777" w:rsidR="00D953B7" w:rsidRPr="00825592" w:rsidRDefault="00D953B7" w:rsidP="00CD5BF0">
            <w:pPr>
              <w:spacing w:line="240" w:lineRule="auto"/>
              <w:jc w:val="right"/>
              <w:rPr>
                <w:rFonts w:ascii="Browallia New" w:hAnsi="Browallia New" w:cs="Browallia New"/>
                <w:sz w:val="23"/>
                <w:szCs w:val="23"/>
                <w:cs/>
                <w:lang w:val="en-GB"/>
              </w:rPr>
            </w:pPr>
          </w:p>
        </w:tc>
        <w:tc>
          <w:tcPr>
            <w:tcW w:w="1080" w:type="dxa"/>
            <w:vAlign w:val="bottom"/>
          </w:tcPr>
          <w:p w14:paraId="18D18196" w14:textId="77777777" w:rsidR="00D953B7" w:rsidRPr="00825592" w:rsidRDefault="00D953B7" w:rsidP="00CD5BF0">
            <w:pPr>
              <w:spacing w:line="240" w:lineRule="auto"/>
              <w:jc w:val="center"/>
              <w:rPr>
                <w:rFonts w:ascii="Browallia New" w:hAnsi="Browallia New" w:cs="Browallia New"/>
                <w:sz w:val="23"/>
                <w:szCs w:val="23"/>
                <w:cs/>
                <w:lang w:val="en-GB"/>
              </w:rPr>
            </w:pPr>
          </w:p>
        </w:tc>
        <w:tc>
          <w:tcPr>
            <w:tcW w:w="1170" w:type="dxa"/>
            <w:vAlign w:val="bottom"/>
          </w:tcPr>
          <w:p w14:paraId="3865166F" w14:textId="77777777" w:rsidR="00D953B7" w:rsidRPr="00825592" w:rsidRDefault="00D953B7" w:rsidP="00CD5BF0">
            <w:pPr>
              <w:spacing w:line="240" w:lineRule="auto"/>
              <w:jc w:val="right"/>
              <w:rPr>
                <w:rFonts w:ascii="Browallia New" w:hAnsi="Browallia New" w:cs="Browallia New"/>
                <w:sz w:val="23"/>
                <w:szCs w:val="23"/>
                <w:lang w:val="en-GB"/>
              </w:rPr>
            </w:pPr>
          </w:p>
        </w:tc>
      </w:tr>
      <w:tr w:rsidR="00CD5BF0" w:rsidRPr="00825592" w14:paraId="0332122C" w14:textId="77777777" w:rsidTr="00563704">
        <w:trPr>
          <w:trHeight w:val="20"/>
        </w:trPr>
        <w:tc>
          <w:tcPr>
            <w:tcW w:w="4608" w:type="dxa"/>
            <w:vAlign w:val="bottom"/>
            <w:hideMark/>
          </w:tcPr>
          <w:p w14:paraId="28122181" w14:textId="40E4BBDC" w:rsidR="00CD5BF0" w:rsidRPr="00825592" w:rsidRDefault="00CD5BF0" w:rsidP="00CD5BF0">
            <w:pPr>
              <w:spacing w:line="240" w:lineRule="auto"/>
              <w:rPr>
                <w:rFonts w:ascii="Browallia New" w:hAnsi="Browallia New" w:cs="Browallia New"/>
                <w:sz w:val="23"/>
                <w:szCs w:val="23"/>
              </w:rPr>
            </w:pPr>
            <w:r w:rsidRPr="00825592">
              <w:rPr>
                <w:rFonts w:ascii="Browallia New" w:hAnsi="Browallia New" w:cs="Browallia New" w:hint="cs"/>
                <w:b/>
                <w:bCs/>
                <w:sz w:val="23"/>
                <w:szCs w:val="23"/>
                <w:cs/>
              </w:rPr>
              <w:t>สินทรัพย์ภาษีเงินได้รอการตัดบัญชี</w:t>
            </w:r>
            <w:r w:rsidR="00F46B29" w:rsidRPr="00F46B29">
              <w:rPr>
                <w:rFonts w:ascii="Browallia New" w:hAnsi="Browallia New" w:cs="Browallia New" w:hint="cs"/>
                <w:b/>
                <w:bCs/>
                <w:sz w:val="23"/>
                <w:szCs w:val="23"/>
              </w:rPr>
              <w:t xml:space="preserve"> </w:t>
            </w:r>
          </w:p>
        </w:tc>
        <w:tc>
          <w:tcPr>
            <w:tcW w:w="1146" w:type="dxa"/>
            <w:vAlign w:val="bottom"/>
          </w:tcPr>
          <w:p w14:paraId="5A9C15AC" w14:textId="1B94315E" w:rsidR="00CD5BF0" w:rsidRPr="00825592" w:rsidRDefault="00CD5BF0" w:rsidP="00CD5BF0">
            <w:pPr>
              <w:spacing w:line="240" w:lineRule="auto"/>
              <w:jc w:val="right"/>
              <w:rPr>
                <w:rFonts w:ascii="Browallia New" w:hAnsi="Browallia New" w:cs="Browallia New"/>
                <w:sz w:val="23"/>
                <w:szCs w:val="23"/>
                <w:lang w:val="en-GB"/>
              </w:rPr>
            </w:pPr>
          </w:p>
        </w:tc>
        <w:tc>
          <w:tcPr>
            <w:tcW w:w="1170" w:type="dxa"/>
            <w:vAlign w:val="bottom"/>
          </w:tcPr>
          <w:p w14:paraId="30F85016" w14:textId="00CC0A4B" w:rsidR="00CD5BF0" w:rsidRPr="00825592" w:rsidRDefault="00CD5BF0" w:rsidP="00CD5BF0">
            <w:pPr>
              <w:spacing w:line="240" w:lineRule="auto"/>
              <w:jc w:val="right"/>
              <w:rPr>
                <w:rFonts w:ascii="Browallia New" w:hAnsi="Browallia New" w:cs="Browallia New"/>
                <w:sz w:val="23"/>
                <w:szCs w:val="23"/>
                <w:cs/>
                <w:lang w:val="en-GB"/>
              </w:rPr>
            </w:pPr>
          </w:p>
        </w:tc>
        <w:tc>
          <w:tcPr>
            <w:tcW w:w="1080" w:type="dxa"/>
            <w:vAlign w:val="bottom"/>
          </w:tcPr>
          <w:p w14:paraId="41252559" w14:textId="745D6C1B" w:rsidR="00CD5BF0" w:rsidRPr="00825592" w:rsidRDefault="00CD5BF0" w:rsidP="00CD5BF0">
            <w:pPr>
              <w:spacing w:line="240" w:lineRule="auto"/>
              <w:jc w:val="center"/>
              <w:rPr>
                <w:rFonts w:ascii="Browallia New" w:hAnsi="Browallia New" w:cs="Browallia New"/>
                <w:sz w:val="23"/>
                <w:szCs w:val="23"/>
                <w:cs/>
                <w:lang w:val="en-GB"/>
              </w:rPr>
            </w:pPr>
          </w:p>
        </w:tc>
        <w:tc>
          <w:tcPr>
            <w:tcW w:w="1170" w:type="dxa"/>
            <w:vAlign w:val="bottom"/>
          </w:tcPr>
          <w:p w14:paraId="49169A81" w14:textId="19768F20" w:rsidR="00CD5BF0" w:rsidRPr="00825592" w:rsidRDefault="00CD5BF0" w:rsidP="00CD5BF0">
            <w:pPr>
              <w:spacing w:line="240" w:lineRule="auto"/>
              <w:jc w:val="right"/>
              <w:rPr>
                <w:rFonts w:ascii="Browallia New" w:hAnsi="Browallia New" w:cs="Browallia New"/>
                <w:sz w:val="23"/>
                <w:szCs w:val="23"/>
                <w:lang w:val="en-GB"/>
              </w:rPr>
            </w:pPr>
          </w:p>
        </w:tc>
      </w:tr>
      <w:tr w:rsidR="00756DD3" w:rsidRPr="00825592" w14:paraId="52990A1C" w14:textId="77777777" w:rsidTr="0002562D">
        <w:trPr>
          <w:trHeight w:val="20"/>
        </w:trPr>
        <w:tc>
          <w:tcPr>
            <w:tcW w:w="4608" w:type="dxa"/>
            <w:vAlign w:val="bottom"/>
          </w:tcPr>
          <w:p w14:paraId="32EFC427" w14:textId="1A9DBD3F" w:rsidR="00756DD3" w:rsidRPr="00825592" w:rsidRDefault="00756DD3" w:rsidP="00C07995">
            <w:pPr>
              <w:spacing w:line="240" w:lineRule="auto"/>
              <w:ind w:left="180" w:hanging="180"/>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w:t>
            </w:r>
            <w:r>
              <w:rPr>
                <w:rFonts w:ascii="Browallia New" w:hAnsi="Browallia New" w:cs="Browallia New"/>
                <w:sz w:val="23"/>
                <w:szCs w:val="23"/>
              </w:rPr>
              <w:br/>
              <w:t xml:space="preserve">  </w:t>
            </w:r>
            <w:r w:rsidRPr="00825592">
              <w:rPr>
                <w:rFonts w:ascii="Browallia New" w:hAnsi="Browallia New" w:cs="Browallia New" w:hint="cs"/>
                <w:sz w:val="23"/>
                <w:szCs w:val="23"/>
                <w:cs/>
              </w:rPr>
              <w:t>ตามสัญญาเช่าซื้อ</w:t>
            </w:r>
          </w:p>
        </w:tc>
        <w:tc>
          <w:tcPr>
            <w:tcW w:w="1146" w:type="dxa"/>
            <w:vAlign w:val="bottom"/>
          </w:tcPr>
          <w:p w14:paraId="3344DF6B" w14:textId="056DA333"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55,895</w:t>
            </w:r>
          </w:p>
        </w:tc>
        <w:tc>
          <w:tcPr>
            <w:tcW w:w="1170" w:type="dxa"/>
            <w:tcBorders>
              <w:top w:val="nil"/>
              <w:left w:val="nil"/>
              <w:bottom w:val="nil"/>
              <w:right w:val="nil"/>
            </w:tcBorders>
            <w:shd w:val="clear" w:color="auto" w:fill="auto"/>
            <w:vAlign w:val="bottom"/>
          </w:tcPr>
          <w:p w14:paraId="743BCEC7" w14:textId="65BBFAFD"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(10,427)</w:t>
            </w:r>
          </w:p>
        </w:tc>
        <w:tc>
          <w:tcPr>
            <w:tcW w:w="1080" w:type="dxa"/>
            <w:vAlign w:val="bottom"/>
          </w:tcPr>
          <w:p w14:paraId="3578B05D" w14:textId="5189275F"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212B43A" w14:textId="6A198D68"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45,468</w:t>
            </w:r>
          </w:p>
        </w:tc>
      </w:tr>
      <w:tr w:rsidR="00756DD3" w:rsidRPr="00825592" w14:paraId="6125AAE1" w14:textId="77777777" w:rsidTr="0002562D">
        <w:trPr>
          <w:trHeight w:val="20"/>
        </w:trPr>
        <w:tc>
          <w:tcPr>
            <w:tcW w:w="4608" w:type="dxa"/>
            <w:vAlign w:val="bottom"/>
          </w:tcPr>
          <w:p w14:paraId="5425A385" w14:textId="56ACABAD" w:rsidR="00756DD3" w:rsidRPr="00825592"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จากค่าเผื่อการลดมูลค่าของสินค้าคงเหลือ</w:t>
            </w:r>
          </w:p>
        </w:tc>
        <w:tc>
          <w:tcPr>
            <w:tcW w:w="1146" w:type="dxa"/>
            <w:vAlign w:val="bottom"/>
          </w:tcPr>
          <w:p w14:paraId="42FF0CDE" w14:textId="7972FDAD"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1,853</w:t>
            </w:r>
          </w:p>
        </w:tc>
        <w:tc>
          <w:tcPr>
            <w:tcW w:w="1170" w:type="dxa"/>
            <w:tcBorders>
              <w:top w:val="nil"/>
              <w:left w:val="nil"/>
              <w:bottom w:val="nil"/>
              <w:right w:val="nil"/>
            </w:tcBorders>
            <w:shd w:val="clear" w:color="auto" w:fill="auto"/>
            <w:vAlign w:val="bottom"/>
          </w:tcPr>
          <w:p w14:paraId="4D9D7B89" w14:textId="51A1BD06" w:rsidR="00756DD3" w:rsidRPr="00825592" w:rsidRDefault="00A139A5"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464</w:t>
            </w:r>
          </w:p>
        </w:tc>
        <w:tc>
          <w:tcPr>
            <w:tcW w:w="1080" w:type="dxa"/>
            <w:vAlign w:val="bottom"/>
          </w:tcPr>
          <w:p w14:paraId="2D991D46" w14:textId="4A95BD50"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604CC7C" w14:textId="64978530" w:rsidR="00756DD3" w:rsidRPr="00825592" w:rsidRDefault="00A139A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2,317</w:t>
            </w:r>
          </w:p>
        </w:tc>
      </w:tr>
      <w:tr w:rsidR="00756DD3" w:rsidRPr="00825592" w14:paraId="5CBE36C1" w14:textId="77777777" w:rsidTr="0002562D">
        <w:trPr>
          <w:trHeight w:val="20"/>
        </w:trPr>
        <w:tc>
          <w:tcPr>
            <w:tcW w:w="4608" w:type="dxa"/>
            <w:vAlign w:val="bottom"/>
          </w:tcPr>
          <w:p w14:paraId="1CCB9E49" w14:textId="4DD0C090" w:rsidR="00756DD3" w:rsidRPr="00825592" w:rsidRDefault="00756DD3" w:rsidP="00756DD3">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จากค่าเผื่อการด้อยค่าของสินทรัพย์ไม่มีตัวตน</w:t>
            </w:r>
          </w:p>
        </w:tc>
        <w:tc>
          <w:tcPr>
            <w:tcW w:w="1146" w:type="dxa"/>
            <w:vAlign w:val="bottom"/>
          </w:tcPr>
          <w:p w14:paraId="4A8422F2" w14:textId="4964CE53" w:rsidR="00756DD3" w:rsidRPr="00CA715F" w:rsidRDefault="00756DD3" w:rsidP="00756DD3">
            <w:pPr>
              <w:spacing w:line="240" w:lineRule="auto"/>
              <w:jc w:val="right"/>
              <w:rPr>
                <w:rFonts w:ascii="Browallia New" w:hAnsi="Browallia New" w:cs="Browallia New"/>
                <w:sz w:val="23"/>
                <w:szCs w:val="23"/>
              </w:rPr>
            </w:pPr>
            <w:r w:rsidRPr="00CA715F">
              <w:rPr>
                <w:rFonts w:ascii="Browallia New" w:hAnsi="Browallia New" w:cs="Browallia New"/>
                <w:sz w:val="23"/>
                <w:szCs w:val="23"/>
                <w:lang w:val="en-GB"/>
              </w:rPr>
              <w:t>753</w:t>
            </w:r>
          </w:p>
        </w:tc>
        <w:tc>
          <w:tcPr>
            <w:tcW w:w="1170" w:type="dxa"/>
            <w:tcBorders>
              <w:top w:val="nil"/>
              <w:left w:val="nil"/>
              <w:bottom w:val="nil"/>
              <w:right w:val="nil"/>
            </w:tcBorders>
            <w:shd w:val="clear" w:color="auto" w:fill="auto"/>
            <w:vAlign w:val="bottom"/>
          </w:tcPr>
          <w:p w14:paraId="4A3D823E" w14:textId="446CBE9E" w:rsidR="00756DD3" w:rsidRPr="00825592" w:rsidRDefault="00933AE5"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(162)</w:t>
            </w:r>
          </w:p>
        </w:tc>
        <w:tc>
          <w:tcPr>
            <w:tcW w:w="1080" w:type="dxa"/>
            <w:vAlign w:val="bottom"/>
          </w:tcPr>
          <w:p w14:paraId="34BA66AE" w14:textId="6D8C9255" w:rsidR="00756DD3" w:rsidRPr="00825592" w:rsidRDefault="008768C3" w:rsidP="00756DD3">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E01F919" w14:textId="74CF9865" w:rsidR="00756DD3" w:rsidRPr="00825592"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591</w:t>
            </w:r>
          </w:p>
        </w:tc>
      </w:tr>
      <w:tr w:rsidR="00756DD3" w:rsidRPr="00825592" w14:paraId="13FF8020" w14:textId="77777777" w:rsidTr="0002562D">
        <w:trPr>
          <w:trHeight w:val="20"/>
        </w:trPr>
        <w:tc>
          <w:tcPr>
            <w:tcW w:w="4608" w:type="dxa"/>
            <w:vAlign w:val="bottom"/>
          </w:tcPr>
          <w:p w14:paraId="52AEF64A" w14:textId="165A2081"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ของเงินให้กู้ยืม</w:t>
            </w:r>
            <w:r>
              <w:rPr>
                <w:rFonts w:ascii="Browallia New" w:hAnsi="Browallia New" w:cs="Browallia New"/>
                <w:sz w:val="23"/>
                <w:szCs w:val="23"/>
              </w:rPr>
              <w:br/>
              <w:t xml:space="preserve">     </w:t>
            </w:r>
            <w:r w:rsidRPr="00825592">
              <w:rPr>
                <w:rFonts w:ascii="Browallia New" w:hAnsi="Browallia New" w:cs="Browallia New" w:hint="cs"/>
                <w:sz w:val="23"/>
                <w:szCs w:val="23"/>
                <w:cs/>
              </w:rPr>
              <w:t>ระยะสั้นและดอกเบี้ยค้างรับ</w:t>
            </w:r>
          </w:p>
        </w:tc>
        <w:tc>
          <w:tcPr>
            <w:tcW w:w="1146" w:type="dxa"/>
            <w:vAlign w:val="bottom"/>
          </w:tcPr>
          <w:p w14:paraId="1D2B43A3" w14:textId="454F4079"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19,283</w:t>
            </w:r>
          </w:p>
        </w:tc>
        <w:tc>
          <w:tcPr>
            <w:tcW w:w="1170" w:type="dxa"/>
            <w:tcBorders>
              <w:top w:val="nil"/>
              <w:left w:val="nil"/>
              <w:bottom w:val="nil"/>
              <w:right w:val="nil"/>
            </w:tcBorders>
            <w:shd w:val="clear" w:color="auto" w:fill="auto"/>
            <w:vAlign w:val="bottom"/>
          </w:tcPr>
          <w:p w14:paraId="1FCE7405" w14:textId="0BA0C9E6"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303</w:t>
            </w:r>
          </w:p>
        </w:tc>
        <w:tc>
          <w:tcPr>
            <w:tcW w:w="1080" w:type="dxa"/>
            <w:vAlign w:val="bottom"/>
          </w:tcPr>
          <w:p w14:paraId="4E45B94F" w14:textId="44D6B2C7"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3E2EF34" w14:textId="20243E2C"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19,586</w:t>
            </w:r>
          </w:p>
        </w:tc>
      </w:tr>
      <w:tr w:rsidR="00756DD3" w:rsidRPr="00825592" w14:paraId="19AAD269" w14:textId="77777777" w:rsidTr="0002562D">
        <w:trPr>
          <w:trHeight w:val="20"/>
        </w:trPr>
        <w:tc>
          <w:tcPr>
            <w:tcW w:w="4608" w:type="dxa"/>
            <w:vAlign w:val="bottom"/>
          </w:tcPr>
          <w:p w14:paraId="0C836EF6" w14:textId="680EAEF0"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825592">
              <w:rPr>
                <w:rFonts w:ascii="Browallia New" w:hAnsi="Browallia New" w:cs="Browallia New" w:hint="cs"/>
                <w:sz w:val="23"/>
                <w:szCs w:val="23"/>
                <w:cs/>
              </w:rPr>
              <w:t>ของลูกหนี้และ</w:t>
            </w:r>
            <w:r>
              <w:rPr>
                <w:rFonts w:ascii="Browallia New" w:hAnsi="Browallia New" w:cs="Browallia New"/>
                <w:sz w:val="23"/>
                <w:szCs w:val="23"/>
              </w:rPr>
              <w:br/>
              <w:t xml:space="preserve">     </w:t>
            </w:r>
            <w:r w:rsidRPr="00825592">
              <w:rPr>
                <w:rFonts w:ascii="Browallia New" w:hAnsi="Browallia New" w:cs="Browallia New" w:hint="cs"/>
                <w:sz w:val="23"/>
                <w:szCs w:val="23"/>
                <w:cs/>
              </w:rPr>
              <w:t>เงินจ่ายล่วงหน้าพนักงาน</w:t>
            </w:r>
          </w:p>
        </w:tc>
        <w:tc>
          <w:tcPr>
            <w:tcW w:w="1146" w:type="dxa"/>
            <w:vAlign w:val="bottom"/>
          </w:tcPr>
          <w:p w14:paraId="294478E8" w14:textId="0C692C24"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13,521</w:t>
            </w:r>
          </w:p>
        </w:tc>
        <w:tc>
          <w:tcPr>
            <w:tcW w:w="1170" w:type="dxa"/>
            <w:tcBorders>
              <w:top w:val="nil"/>
              <w:left w:val="nil"/>
              <w:bottom w:val="nil"/>
              <w:right w:val="nil"/>
            </w:tcBorders>
            <w:shd w:val="clear" w:color="auto" w:fill="auto"/>
            <w:vAlign w:val="bottom"/>
          </w:tcPr>
          <w:p w14:paraId="42DF3632" w14:textId="2226979C"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w:t>
            </w:r>
          </w:p>
        </w:tc>
        <w:tc>
          <w:tcPr>
            <w:tcW w:w="1080" w:type="dxa"/>
            <w:vAlign w:val="bottom"/>
          </w:tcPr>
          <w:p w14:paraId="082EF4CF" w14:textId="7B954558"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C72581C" w14:textId="6B6B9A8B" w:rsidR="00756DD3" w:rsidDel="002821B9" w:rsidRDefault="00933AE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13,5</w:t>
            </w:r>
            <w:r w:rsidR="00B94477">
              <w:rPr>
                <w:rFonts w:ascii="Browallia New" w:hAnsi="Browallia New" w:cs="Browallia New"/>
                <w:sz w:val="23"/>
                <w:szCs w:val="23"/>
                <w:lang w:val="en-GB"/>
              </w:rPr>
              <w:t>1</w:t>
            </w:r>
            <w:r>
              <w:rPr>
                <w:rFonts w:ascii="Browallia New" w:hAnsi="Browallia New" w:cs="Browallia New"/>
                <w:sz w:val="23"/>
                <w:szCs w:val="23"/>
                <w:lang w:val="en-GB"/>
              </w:rPr>
              <w:t>0</w:t>
            </w:r>
          </w:p>
        </w:tc>
      </w:tr>
      <w:tr w:rsidR="00756DD3" w:rsidRPr="00825592" w14:paraId="0ED6E5AB" w14:textId="77777777" w:rsidTr="0002562D">
        <w:trPr>
          <w:trHeight w:val="20"/>
        </w:trPr>
        <w:tc>
          <w:tcPr>
            <w:tcW w:w="4608" w:type="dxa"/>
            <w:vAlign w:val="bottom"/>
          </w:tcPr>
          <w:p w14:paraId="75C7EEA8" w14:textId="5717E8E9"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จากค่าเผื่อการลดมูลค่าของสินทรัพย์รอการขาย</w:t>
            </w:r>
          </w:p>
        </w:tc>
        <w:tc>
          <w:tcPr>
            <w:tcW w:w="1146" w:type="dxa"/>
            <w:vAlign w:val="bottom"/>
          </w:tcPr>
          <w:p w14:paraId="121BAA0E" w14:textId="39CF0DD0"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1,896</w:t>
            </w:r>
          </w:p>
        </w:tc>
        <w:tc>
          <w:tcPr>
            <w:tcW w:w="1170" w:type="dxa"/>
            <w:tcBorders>
              <w:top w:val="nil"/>
              <w:left w:val="nil"/>
              <w:bottom w:val="nil"/>
              <w:right w:val="nil"/>
            </w:tcBorders>
            <w:shd w:val="clear" w:color="auto" w:fill="auto"/>
            <w:vAlign w:val="bottom"/>
          </w:tcPr>
          <w:p w14:paraId="4A579ADA" w14:textId="620BEA07" w:rsidR="00756DD3" w:rsidDel="002821B9" w:rsidRDefault="001C1D4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1,065</w:t>
            </w:r>
          </w:p>
        </w:tc>
        <w:tc>
          <w:tcPr>
            <w:tcW w:w="1080" w:type="dxa"/>
            <w:vAlign w:val="bottom"/>
          </w:tcPr>
          <w:p w14:paraId="1DDC66C7" w14:textId="289244FF"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B5FA202" w14:textId="7BDC4386" w:rsidR="00756DD3" w:rsidDel="002821B9" w:rsidRDefault="001C1D45"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2,961</w:t>
            </w:r>
          </w:p>
        </w:tc>
      </w:tr>
      <w:tr w:rsidR="00756DD3" w:rsidRPr="00825592" w14:paraId="7A7EC2CF" w14:textId="77777777" w:rsidTr="0002562D">
        <w:trPr>
          <w:trHeight w:val="20"/>
        </w:trPr>
        <w:tc>
          <w:tcPr>
            <w:tcW w:w="4608" w:type="dxa"/>
            <w:vAlign w:val="bottom"/>
          </w:tcPr>
          <w:p w14:paraId="203CC439" w14:textId="433E5859" w:rsidR="00756DD3" w:rsidRPr="0001444F" w:rsidRDefault="00756DD3" w:rsidP="00756DD3">
            <w:pPr>
              <w:spacing w:line="240" w:lineRule="auto"/>
              <w:ind w:right="-229"/>
              <w:rPr>
                <w:rFonts w:ascii="Browallia New" w:hAnsi="Browallia New" w:cs="Browallia New"/>
                <w:sz w:val="23"/>
                <w:szCs w:val="23"/>
                <w:cs/>
              </w:rPr>
            </w:pPr>
            <w:r w:rsidRPr="00F351D8">
              <w:rPr>
                <w:rFonts w:ascii="Browallia New" w:hAnsi="Browallia New" w:cs="Browallia New"/>
                <w:sz w:val="23"/>
                <w:szCs w:val="23"/>
                <w:cs/>
              </w:rPr>
              <w:t>จาก</w:t>
            </w:r>
            <w:r w:rsidRPr="00EB6914">
              <w:rPr>
                <w:rFonts w:ascii="Browallia New" w:hAnsi="Browallia New" w:cs="Browallia New"/>
                <w:sz w:val="23"/>
                <w:szCs w:val="23"/>
                <w:cs/>
              </w:rPr>
              <w:t>ค่าเผื่อผลขาดทุนด้านเครดิตที่คาดว่าจะเกิดขึ้น</w:t>
            </w:r>
            <w:r w:rsidRPr="00EB6914" w:rsidDel="001132E1">
              <w:rPr>
                <w:rFonts w:ascii="Browallia New" w:hAnsi="Browallia New" w:cs="Browallia New"/>
                <w:sz w:val="23"/>
                <w:szCs w:val="23"/>
                <w:cs/>
              </w:rPr>
              <w:t xml:space="preserve"> </w:t>
            </w:r>
            <w:r w:rsidRPr="00F351D8">
              <w:rPr>
                <w:rFonts w:ascii="Browallia New" w:hAnsi="Browallia New" w:cs="Browallia New"/>
                <w:sz w:val="23"/>
                <w:szCs w:val="23"/>
                <w:cs/>
              </w:rPr>
              <w:t>ของ</w:t>
            </w:r>
            <w:r w:rsidRPr="00EB6914">
              <w:rPr>
                <w:rFonts w:ascii="Browallia New" w:hAnsi="Browallia New" w:cs="Browallia New" w:hint="cs"/>
                <w:sz w:val="23"/>
                <w:szCs w:val="23"/>
                <w:cs/>
              </w:rPr>
              <w:t>ลูกหนี้การค้า</w:t>
            </w:r>
            <w:r>
              <w:rPr>
                <w:rFonts w:ascii="Browallia New" w:hAnsi="Browallia New" w:cs="Browallia New"/>
                <w:sz w:val="23"/>
                <w:szCs w:val="23"/>
              </w:rPr>
              <w:br/>
              <w:t xml:space="preserve">     </w:t>
            </w:r>
            <w:r w:rsidRPr="00EB6914">
              <w:rPr>
                <w:rFonts w:ascii="Browallia New" w:hAnsi="Browallia New" w:cs="Browallia New" w:hint="cs"/>
                <w:sz w:val="23"/>
                <w:szCs w:val="23"/>
                <w:cs/>
              </w:rPr>
              <w:t>และลูกหนี้</w:t>
            </w:r>
            <w:r w:rsidRPr="00EB6914">
              <w:rPr>
                <w:rFonts w:ascii="Browallia New" w:hAnsi="Browallia New" w:cs="Browallia New"/>
                <w:sz w:val="23"/>
                <w:szCs w:val="23"/>
                <w:cs/>
              </w:rPr>
              <w:t>อื่น</w:t>
            </w:r>
          </w:p>
        </w:tc>
        <w:tc>
          <w:tcPr>
            <w:tcW w:w="1146" w:type="dxa"/>
            <w:vAlign w:val="bottom"/>
          </w:tcPr>
          <w:p w14:paraId="56408E5B" w14:textId="5751A8E5"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11,648</w:t>
            </w:r>
          </w:p>
        </w:tc>
        <w:tc>
          <w:tcPr>
            <w:tcW w:w="1170" w:type="dxa"/>
            <w:tcBorders>
              <w:top w:val="nil"/>
              <w:left w:val="nil"/>
              <w:bottom w:val="nil"/>
              <w:right w:val="nil"/>
            </w:tcBorders>
            <w:shd w:val="clear" w:color="auto" w:fill="auto"/>
            <w:vAlign w:val="bottom"/>
          </w:tcPr>
          <w:p w14:paraId="05A21620" w14:textId="5BFB3CA2"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w:t>
            </w:r>
          </w:p>
        </w:tc>
        <w:tc>
          <w:tcPr>
            <w:tcW w:w="1080" w:type="dxa"/>
            <w:vAlign w:val="bottom"/>
          </w:tcPr>
          <w:p w14:paraId="36376DAB" w14:textId="0E6DA037"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776FAC3" w14:textId="60ED9881"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11,634</w:t>
            </w:r>
          </w:p>
        </w:tc>
      </w:tr>
      <w:tr w:rsidR="00756DD3" w:rsidRPr="00825592" w14:paraId="3318ECB4" w14:textId="77777777" w:rsidTr="0002562D">
        <w:trPr>
          <w:trHeight w:val="20"/>
        </w:trPr>
        <w:tc>
          <w:tcPr>
            <w:tcW w:w="4608" w:type="dxa"/>
            <w:vAlign w:val="bottom"/>
          </w:tcPr>
          <w:p w14:paraId="7427D4A6" w14:textId="336AD98A" w:rsidR="00756DD3" w:rsidRPr="0001444F" w:rsidRDefault="00756DD3" w:rsidP="00756DD3">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w:t>
            </w:r>
            <w:r w:rsidRPr="007A51B7">
              <w:rPr>
                <w:rFonts w:ascii="Browallia New" w:hAnsi="Browallia New" w:cs="Browallia New"/>
                <w:sz w:val="23"/>
                <w:szCs w:val="23"/>
                <w:cs/>
              </w:rPr>
              <w:t>ที่ดิน อาคาร และอุปกรณ์</w:t>
            </w:r>
          </w:p>
        </w:tc>
        <w:tc>
          <w:tcPr>
            <w:tcW w:w="1146" w:type="dxa"/>
            <w:vAlign w:val="bottom"/>
          </w:tcPr>
          <w:p w14:paraId="3715E269" w14:textId="72C94C34"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283</w:t>
            </w:r>
          </w:p>
        </w:tc>
        <w:tc>
          <w:tcPr>
            <w:tcW w:w="1170" w:type="dxa"/>
            <w:tcBorders>
              <w:top w:val="nil"/>
              <w:left w:val="nil"/>
              <w:bottom w:val="nil"/>
              <w:right w:val="nil"/>
            </w:tcBorders>
            <w:shd w:val="clear" w:color="auto" w:fill="auto"/>
            <w:vAlign w:val="bottom"/>
          </w:tcPr>
          <w:p w14:paraId="5D9BA498" w14:textId="402F4565"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(85)</w:t>
            </w:r>
          </w:p>
        </w:tc>
        <w:tc>
          <w:tcPr>
            <w:tcW w:w="1080" w:type="dxa"/>
            <w:vAlign w:val="bottom"/>
          </w:tcPr>
          <w:p w14:paraId="37063BE1" w14:textId="31C9AE3E"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0533E65B" w14:textId="228225AD" w:rsidR="00756DD3" w:rsidDel="002821B9" w:rsidRDefault="008A0147"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198</w:t>
            </w:r>
          </w:p>
        </w:tc>
      </w:tr>
      <w:tr w:rsidR="00756DD3" w:rsidRPr="00825592" w14:paraId="3EC6B1A7" w14:textId="77777777" w:rsidTr="0002562D">
        <w:trPr>
          <w:trHeight w:val="20"/>
        </w:trPr>
        <w:tc>
          <w:tcPr>
            <w:tcW w:w="4608" w:type="dxa"/>
            <w:vAlign w:val="bottom"/>
          </w:tcPr>
          <w:p w14:paraId="2AD3E910" w14:textId="25284479" w:rsidR="00756DD3" w:rsidRPr="0001444F" w:rsidRDefault="00756DD3" w:rsidP="00756DD3">
            <w:pPr>
              <w:spacing w:line="240" w:lineRule="auto"/>
              <w:ind w:right="-229"/>
              <w:rPr>
                <w:rFonts w:ascii="Browallia New" w:hAnsi="Browallia New" w:cs="Browallia New"/>
                <w:sz w:val="23"/>
                <w:szCs w:val="23"/>
                <w:cs/>
              </w:rPr>
            </w:pPr>
            <w:r w:rsidRPr="00983C21">
              <w:rPr>
                <w:rFonts w:ascii="Browallia New" w:hAnsi="Browallia New" w:cs="Browallia New"/>
                <w:sz w:val="23"/>
                <w:szCs w:val="23"/>
                <w:cs/>
              </w:rPr>
              <w:t>จากค่าเผื่อการด้อยค่าของเงินลงทุนในลูกหนี้</w:t>
            </w:r>
          </w:p>
        </w:tc>
        <w:tc>
          <w:tcPr>
            <w:tcW w:w="1146" w:type="dxa"/>
            <w:vAlign w:val="bottom"/>
          </w:tcPr>
          <w:p w14:paraId="1EA0DB70" w14:textId="2F7D6020" w:rsidR="00756DD3" w:rsidRPr="00CA715F" w:rsidRDefault="00756DD3" w:rsidP="003A0838">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120</w:t>
            </w:r>
          </w:p>
        </w:tc>
        <w:tc>
          <w:tcPr>
            <w:tcW w:w="1170" w:type="dxa"/>
            <w:tcBorders>
              <w:top w:val="nil"/>
              <w:left w:val="nil"/>
              <w:bottom w:val="nil"/>
              <w:right w:val="nil"/>
            </w:tcBorders>
            <w:shd w:val="clear" w:color="auto" w:fill="auto"/>
            <w:vAlign w:val="bottom"/>
          </w:tcPr>
          <w:p w14:paraId="1C0F1C40" w14:textId="4861E144" w:rsidR="00756DD3" w:rsidDel="002821B9" w:rsidRDefault="008A0147"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471</w:t>
            </w:r>
          </w:p>
        </w:tc>
        <w:tc>
          <w:tcPr>
            <w:tcW w:w="1080" w:type="dxa"/>
            <w:vAlign w:val="bottom"/>
          </w:tcPr>
          <w:p w14:paraId="0ABB7E72" w14:textId="0722D7EE" w:rsidR="00756DD3" w:rsidDel="002821B9" w:rsidRDefault="008768C3"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5EEA1EC" w14:textId="4C1A4C89" w:rsidR="00756DD3" w:rsidDel="002821B9" w:rsidRDefault="008A0147" w:rsidP="003A0838">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591</w:t>
            </w:r>
          </w:p>
        </w:tc>
      </w:tr>
      <w:tr w:rsidR="003A0838" w:rsidRPr="00825592" w14:paraId="0B5FA435" w14:textId="77777777" w:rsidTr="0002562D">
        <w:trPr>
          <w:trHeight w:val="20"/>
        </w:trPr>
        <w:tc>
          <w:tcPr>
            <w:tcW w:w="4608" w:type="dxa"/>
            <w:vAlign w:val="bottom"/>
          </w:tcPr>
          <w:p w14:paraId="72621BB3" w14:textId="4D4DBE08" w:rsidR="003A0838" w:rsidRPr="00983C21" w:rsidRDefault="00102AAD" w:rsidP="00756DD3">
            <w:pPr>
              <w:spacing w:line="240" w:lineRule="auto"/>
              <w:ind w:right="-229"/>
              <w:rPr>
                <w:rFonts w:ascii="Browallia New" w:hAnsi="Browallia New" w:cs="Browallia New"/>
                <w:sz w:val="23"/>
                <w:szCs w:val="23"/>
                <w:cs/>
              </w:rPr>
            </w:pPr>
            <w:r w:rsidRPr="00825592">
              <w:rPr>
                <w:rFonts w:ascii="Browallia New" w:hAnsi="Browallia New" w:cs="Browallia New" w:hint="cs"/>
                <w:sz w:val="23"/>
                <w:szCs w:val="23"/>
                <w:cs/>
              </w:rPr>
              <w:t>จากขาดทุนสะสมทางภาษียกมา</w:t>
            </w:r>
          </w:p>
        </w:tc>
        <w:tc>
          <w:tcPr>
            <w:tcW w:w="1146" w:type="dxa"/>
            <w:vAlign w:val="bottom"/>
          </w:tcPr>
          <w:p w14:paraId="38CD8AB4" w14:textId="3A802182" w:rsidR="003A0838" w:rsidRPr="00CA715F" w:rsidRDefault="00102AAD" w:rsidP="00B327D0">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56,297</w:t>
            </w:r>
          </w:p>
        </w:tc>
        <w:tc>
          <w:tcPr>
            <w:tcW w:w="1170" w:type="dxa"/>
            <w:tcBorders>
              <w:top w:val="nil"/>
              <w:left w:val="nil"/>
              <w:bottom w:val="nil"/>
              <w:right w:val="nil"/>
            </w:tcBorders>
            <w:shd w:val="clear" w:color="auto" w:fill="auto"/>
            <w:vAlign w:val="bottom"/>
          </w:tcPr>
          <w:p w14:paraId="404EEBCA" w14:textId="42054E3B" w:rsidR="003A0838" w:rsidDel="002821B9" w:rsidRDefault="00C64A80"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27,164</w:t>
            </w:r>
          </w:p>
        </w:tc>
        <w:tc>
          <w:tcPr>
            <w:tcW w:w="1080" w:type="dxa"/>
            <w:vAlign w:val="bottom"/>
          </w:tcPr>
          <w:p w14:paraId="2EB87A67" w14:textId="5EC283BA" w:rsidR="003A0838" w:rsidDel="002821B9" w:rsidRDefault="008768C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763C88F9" w14:textId="5330DAE7" w:rsidR="003A0838" w:rsidDel="002821B9" w:rsidRDefault="00C64A80"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83,461</w:t>
            </w:r>
          </w:p>
        </w:tc>
      </w:tr>
      <w:tr w:rsidR="00FB7197" w:rsidRPr="00825592" w14:paraId="277C042A" w14:textId="77777777" w:rsidTr="0002562D">
        <w:trPr>
          <w:trHeight w:val="20"/>
        </w:trPr>
        <w:tc>
          <w:tcPr>
            <w:tcW w:w="4608" w:type="dxa"/>
            <w:vAlign w:val="bottom"/>
          </w:tcPr>
          <w:p w14:paraId="044B80EE" w14:textId="26FAAFF6" w:rsidR="00FB7197" w:rsidRPr="007A51B7" w:rsidRDefault="00B327D0" w:rsidP="00756DD3">
            <w:pPr>
              <w:spacing w:line="240" w:lineRule="auto"/>
              <w:ind w:right="-229"/>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46" w:type="dxa"/>
            <w:vAlign w:val="bottom"/>
          </w:tcPr>
          <w:p w14:paraId="5F9DEBA6" w14:textId="6696C4CE" w:rsidR="00FB7197" w:rsidRPr="00CA715F" w:rsidRDefault="004B6A2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161,549</w:t>
            </w:r>
            <w:r>
              <w:rPr>
                <w:rFonts w:ascii="Browallia New" w:hAnsi="Browallia New" w:cs="Browallia New"/>
                <w:sz w:val="23"/>
                <w:szCs w:val="23"/>
                <w:lang w:val="en-GB"/>
              </w:rPr>
              <w:fldChar w:fldCharType="end"/>
            </w:r>
          </w:p>
        </w:tc>
        <w:tc>
          <w:tcPr>
            <w:tcW w:w="1170" w:type="dxa"/>
            <w:tcBorders>
              <w:top w:val="nil"/>
              <w:left w:val="nil"/>
              <w:bottom w:val="nil"/>
              <w:right w:val="nil"/>
            </w:tcBorders>
            <w:shd w:val="clear" w:color="auto" w:fill="auto"/>
            <w:vAlign w:val="bottom"/>
          </w:tcPr>
          <w:p w14:paraId="48661A31" w14:textId="75264E10" w:rsidR="00FB7197" w:rsidDel="002821B9" w:rsidRDefault="001479B9"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18,768</w:t>
            </w:r>
            <w:r w:rsidR="00756991">
              <w:rPr>
                <w:rFonts w:ascii="Browallia New" w:hAnsi="Browallia New" w:cs="Browallia New"/>
                <w:sz w:val="23"/>
                <w:szCs w:val="23"/>
                <w:lang w:val="en-GB"/>
              </w:rPr>
              <w:fldChar w:fldCharType="begin"/>
            </w:r>
            <w:r w:rsidR="00756991">
              <w:rPr>
                <w:rFonts w:ascii="Browallia New" w:hAnsi="Browallia New" w:cs="Browallia New"/>
                <w:sz w:val="23"/>
                <w:szCs w:val="23"/>
                <w:lang w:val="en-GB"/>
              </w:rPr>
              <w:instrText xml:space="preserve"> =SUM(ABOVE) </w:instrText>
            </w:r>
            <w:r w:rsidR="00524300">
              <w:rPr>
                <w:rFonts w:ascii="Browallia New" w:hAnsi="Browallia New" w:cs="Browallia New"/>
                <w:sz w:val="23"/>
                <w:szCs w:val="23"/>
                <w:lang w:val="en-GB"/>
              </w:rPr>
              <w:fldChar w:fldCharType="separate"/>
            </w:r>
            <w:r w:rsidR="00756991">
              <w:rPr>
                <w:rFonts w:ascii="Browallia New" w:hAnsi="Browallia New" w:cs="Browallia New"/>
                <w:sz w:val="23"/>
                <w:szCs w:val="23"/>
                <w:lang w:val="en-GB"/>
              </w:rPr>
              <w:fldChar w:fldCharType="end"/>
            </w:r>
          </w:p>
        </w:tc>
        <w:tc>
          <w:tcPr>
            <w:tcW w:w="1080" w:type="dxa"/>
            <w:vAlign w:val="bottom"/>
          </w:tcPr>
          <w:p w14:paraId="1007B04E" w14:textId="67444E3C" w:rsidR="00FB7197" w:rsidDel="002821B9" w:rsidRDefault="008768C3"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12036666" w14:textId="1048455D" w:rsidR="00FB7197" w:rsidDel="002821B9" w:rsidRDefault="00B94477" w:rsidP="00B327D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180,317</w:t>
            </w:r>
          </w:p>
        </w:tc>
      </w:tr>
      <w:tr w:rsidR="00FB7197" w:rsidRPr="00825592" w14:paraId="0A83EDE6" w14:textId="77777777" w:rsidTr="0002562D">
        <w:trPr>
          <w:trHeight w:val="20"/>
        </w:trPr>
        <w:tc>
          <w:tcPr>
            <w:tcW w:w="4608" w:type="dxa"/>
            <w:vAlign w:val="bottom"/>
          </w:tcPr>
          <w:p w14:paraId="503A662A" w14:textId="77777777" w:rsidR="00FB7197" w:rsidRPr="007A51B7" w:rsidRDefault="00FB7197" w:rsidP="00756DD3">
            <w:pPr>
              <w:spacing w:line="240" w:lineRule="auto"/>
              <w:ind w:right="-229"/>
              <w:rPr>
                <w:rFonts w:ascii="Browallia New" w:hAnsi="Browallia New" w:cs="Browallia New"/>
                <w:sz w:val="23"/>
                <w:szCs w:val="23"/>
                <w:cs/>
              </w:rPr>
            </w:pPr>
          </w:p>
        </w:tc>
        <w:tc>
          <w:tcPr>
            <w:tcW w:w="1146" w:type="dxa"/>
            <w:vAlign w:val="bottom"/>
          </w:tcPr>
          <w:p w14:paraId="6B6E3DE2" w14:textId="77777777" w:rsidR="00FB7197" w:rsidRPr="00CA715F" w:rsidRDefault="00FB7197"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7F490521" w14:textId="77777777" w:rsidR="00FB7197" w:rsidDel="002821B9" w:rsidRDefault="00FB7197" w:rsidP="00756DD3">
            <w:pPr>
              <w:spacing w:line="240" w:lineRule="auto"/>
              <w:jc w:val="right"/>
              <w:rPr>
                <w:rFonts w:ascii="Browallia New" w:hAnsi="Browallia New" w:cs="Browallia New"/>
                <w:sz w:val="23"/>
                <w:szCs w:val="23"/>
                <w:lang w:val="en-GB"/>
              </w:rPr>
            </w:pPr>
          </w:p>
        </w:tc>
        <w:tc>
          <w:tcPr>
            <w:tcW w:w="1080" w:type="dxa"/>
            <w:vAlign w:val="bottom"/>
          </w:tcPr>
          <w:p w14:paraId="2F56B0E9" w14:textId="77777777" w:rsidR="00FB7197" w:rsidDel="002821B9" w:rsidRDefault="00FB7197"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2BCDA01B" w14:textId="77777777" w:rsidR="00FB7197" w:rsidDel="002821B9" w:rsidRDefault="00FB7197" w:rsidP="00756DD3">
            <w:pPr>
              <w:spacing w:line="240" w:lineRule="auto"/>
              <w:jc w:val="right"/>
              <w:rPr>
                <w:rFonts w:ascii="Browallia New" w:hAnsi="Browallia New" w:cs="Browallia New"/>
                <w:sz w:val="23"/>
                <w:szCs w:val="23"/>
                <w:lang w:val="en-GB"/>
              </w:rPr>
            </w:pPr>
          </w:p>
        </w:tc>
      </w:tr>
      <w:tr w:rsidR="00B327D0" w:rsidRPr="00825592" w14:paraId="049F0079" w14:textId="77777777" w:rsidTr="0002562D">
        <w:trPr>
          <w:trHeight w:val="20"/>
        </w:trPr>
        <w:tc>
          <w:tcPr>
            <w:tcW w:w="4608" w:type="dxa"/>
            <w:vAlign w:val="bottom"/>
          </w:tcPr>
          <w:p w14:paraId="2EB7DFA1" w14:textId="0BB85D91" w:rsidR="00B327D0" w:rsidRPr="007A51B7" w:rsidRDefault="00B327D0" w:rsidP="00D93873">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46" w:type="dxa"/>
            <w:vAlign w:val="bottom"/>
          </w:tcPr>
          <w:p w14:paraId="5F0AFAEE" w14:textId="77777777" w:rsidR="00B327D0" w:rsidRPr="00CA715F" w:rsidRDefault="00B327D0"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43495553" w14:textId="77777777" w:rsidR="00B327D0" w:rsidDel="002821B9" w:rsidRDefault="00B327D0" w:rsidP="00756DD3">
            <w:pPr>
              <w:spacing w:line="240" w:lineRule="auto"/>
              <w:jc w:val="right"/>
              <w:rPr>
                <w:rFonts w:ascii="Browallia New" w:hAnsi="Browallia New" w:cs="Browallia New"/>
                <w:sz w:val="23"/>
                <w:szCs w:val="23"/>
                <w:lang w:val="en-GB"/>
              </w:rPr>
            </w:pPr>
          </w:p>
        </w:tc>
        <w:tc>
          <w:tcPr>
            <w:tcW w:w="1080" w:type="dxa"/>
            <w:vAlign w:val="bottom"/>
          </w:tcPr>
          <w:p w14:paraId="6F5B3B53" w14:textId="77777777" w:rsidR="00B327D0" w:rsidDel="002821B9" w:rsidRDefault="00B327D0" w:rsidP="00756DD3">
            <w:pPr>
              <w:spacing w:line="240" w:lineRule="auto"/>
              <w:jc w:val="right"/>
              <w:rPr>
                <w:rFonts w:ascii="Browallia New" w:hAnsi="Browallia New" w:cs="Browallia New"/>
                <w:sz w:val="23"/>
                <w:szCs w:val="23"/>
                <w:lang w:val="en-GB"/>
              </w:rPr>
            </w:pPr>
          </w:p>
        </w:tc>
        <w:tc>
          <w:tcPr>
            <w:tcW w:w="1170" w:type="dxa"/>
            <w:tcBorders>
              <w:top w:val="nil"/>
              <w:left w:val="nil"/>
              <w:bottom w:val="nil"/>
              <w:right w:val="nil"/>
            </w:tcBorders>
            <w:shd w:val="clear" w:color="auto" w:fill="auto"/>
            <w:vAlign w:val="bottom"/>
          </w:tcPr>
          <w:p w14:paraId="19FFC7C1" w14:textId="77777777" w:rsidR="00B327D0" w:rsidDel="002821B9" w:rsidRDefault="00B327D0" w:rsidP="00756DD3">
            <w:pPr>
              <w:spacing w:line="240" w:lineRule="auto"/>
              <w:jc w:val="right"/>
              <w:rPr>
                <w:rFonts w:ascii="Browallia New" w:hAnsi="Browallia New" w:cs="Browallia New"/>
                <w:sz w:val="23"/>
                <w:szCs w:val="23"/>
                <w:lang w:val="en-GB"/>
              </w:rPr>
            </w:pPr>
          </w:p>
        </w:tc>
      </w:tr>
      <w:tr w:rsidR="00756DD3" w:rsidRPr="00825592" w14:paraId="0E0A173D" w14:textId="77777777" w:rsidTr="0002562D">
        <w:trPr>
          <w:trHeight w:val="20"/>
        </w:trPr>
        <w:tc>
          <w:tcPr>
            <w:tcW w:w="4608" w:type="dxa"/>
            <w:vAlign w:val="bottom"/>
          </w:tcPr>
          <w:p w14:paraId="16CAF9AC" w14:textId="14D7986C" w:rsidR="00756DD3" w:rsidRPr="0001444F" w:rsidRDefault="00756DD3" w:rsidP="00756DD3">
            <w:pPr>
              <w:spacing w:line="240" w:lineRule="auto"/>
              <w:ind w:right="-229"/>
              <w:rPr>
                <w:rFonts w:ascii="Browallia New" w:hAnsi="Browallia New" w:cs="Browallia New"/>
                <w:sz w:val="23"/>
                <w:szCs w:val="23"/>
                <w:cs/>
              </w:rPr>
            </w:pPr>
            <w:r w:rsidRPr="007A51B7">
              <w:rPr>
                <w:rFonts w:ascii="Browallia New" w:hAnsi="Browallia New" w:cs="Browallia New" w:hint="cs"/>
                <w:sz w:val="23"/>
                <w:szCs w:val="23"/>
                <w:cs/>
              </w:rPr>
              <w:t>จากการประมาณการหนี้สินตามภาระผูกพันผลประโยชน์พนักงาน</w:t>
            </w:r>
          </w:p>
        </w:tc>
        <w:tc>
          <w:tcPr>
            <w:tcW w:w="1146" w:type="dxa"/>
            <w:vAlign w:val="bottom"/>
          </w:tcPr>
          <w:p w14:paraId="03D8FF26" w14:textId="77DD8191" w:rsidR="00756DD3" w:rsidRPr="00CA715F" w:rsidRDefault="00756DD3" w:rsidP="00756DD3">
            <w:pP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14,937</w:t>
            </w:r>
          </w:p>
        </w:tc>
        <w:tc>
          <w:tcPr>
            <w:tcW w:w="1170" w:type="dxa"/>
            <w:tcBorders>
              <w:top w:val="nil"/>
              <w:left w:val="nil"/>
              <w:bottom w:val="nil"/>
              <w:right w:val="nil"/>
            </w:tcBorders>
            <w:shd w:val="clear" w:color="auto" w:fill="auto"/>
            <w:vAlign w:val="bottom"/>
          </w:tcPr>
          <w:p w14:paraId="36C1091B" w14:textId="33895FC0" w:rsidR="00756DD3" w:rsidDel="002821B9" w:rsidRDefault="00065F14"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25</w:t>
            </w:r>
          </w:p>
        </w:tc>
        <w:tc>
          <w:tcPr>
            <w:tcW w:w="1080" w:type="dxa"/>
            <w:vAlign w:val="bottom"/>
          </w:tcPr>
          <w:p w14:paraId="26872268" w14:textId="3F70909D" w:rsidR="00756DD3" w:rsidDel="002821B9" w:rsidRDefault="008768C3"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293FC234" w14:textId="697F9498" w:rsidR="00756DD3" w:rsidDel="002821B9" w:rsidRDefault="00065F14" w:rsidP="00756DD3">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14,962</w:t>
            </w:r>
          </w:p>
        </w:tc>
      </w:tr>
      <w:tr w:rsidR="00756DD3" w:rsidRPr="00825592" w14:paraId="37A596DD" w14:textId="77777777" w:rsidTr="0002562D">
        <w:trPr>
          <w:trHeight w:val="20"/>
        </w:trPr>
        <w:tc>
          <w:tcPr>
            <w:tcW w:w="4608" w:type="dxa"/>
            <w:vAlign w:val="bottom"/>
          </w:tcPr>
          <w:p w14:paraId="46F46CEC" w14:textId="2DFF1F22" w:rsidR="00756DD3" w:rsidRPr="0001444F" w:rsidRDefault="00756DD3" w:rsidP="00756DD3">
            <w:pPr>
              <w:spacing w:line="240" w:lineRule="auto"/>
              <w:ind w:right="-229"/>
              <w:rPr>
                <w:rFonts w:ascii="Browallia New" w:hAnsi="Browallia New" w:cs="Browallia New"/>
                <w:sz w:val="23"/>
                <w:szCs w:val="23"/>
                <w:cs/>
              </w:rPr>
            </w:pPr>
            <w:r w:rsidRPr="0001444F">
              <w:rPr>
                <w:rFonts w:ascii="Browallia New" w:hAnsi="Browallia New" w:cs="Browallia New"/>
                <w:sz w:val="23"/>
                <w:szCs w:val="23"/>
                <w:cs/>
              </w:rPr>
              <w:t>จากหนี้สินตามสัญญาเช่า</w:t>
            </w:r>
          </w:p>
        </w:tc>
        <w:tc>
          <w:tcPr>
            <w:tcW w:w="1146" w:type="dxa"/>
            <w:vAlign w:val="bottom"/>
          </w:tcPr>
          <w:p w14:paraId="2A038782" w14:textId="07C07EA2" w:rsidR="00756DD3" w:rsidRPr="00CA715F" w:rsidRDefault="00756DD3" w:rsidP="00102AAD">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357</w:t>
            </w:r>
          </w:p>
        </w:tc>
        <w:tc>
          <w:tcPr>
            <w:tcW w:w="1170" w:type="dxa"/>
            <w:tcBorders>
              <w:top w:val="nil"/>
              <w:left w:val="nil"/>
              <w:bottom w:val="nil"/>
              <w:right w:val="nil"/>
            </w:tcBorders>
            <w:shd w:val="clear" w:color="auto" w:fill="auto"/>
            <w:vAlign w:val="bottom"/>
          </w:tcPr>
          <w:p w14:paraId="64723DAC" w14:textId="22E263ED" w:rsidR="00756DD3" w:rsidDel="002821B9" w:rsidRDefault="00065F14"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(505)</w:t>
            </w:r>
          </w:p>
        </w:tc>
        <w:tc>
          <w:tcPr>
            <w:tcW w:w="1080" w:type="dxa"/>
            <w:vAlign w:val="bottom"/>
          </w:tcPr>
          <w:p w14:paraId="0DB4D936" w14:textId="5C68BD9C" w:rsidR="00756DD3" w:rsidDel="002821B9" w:rsidRDefault="008768C3"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6DFDAB68" w14:textId="719BD68C" w:rsidR="00756DD3" w:rsidDel="002821B9" w:rsidRDefault="00065F14" w:rsidP="00102AAD">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w:t>
            </w:r>
          </w:p>
        </w:tc>
      </w:tr>
      <w:tr w:rsidR="00965788" w:rsidRPr="00825592" w14:paraId="124F4DD7" w14:textId="77777777" w:rsidTr="00C626DF">
        <w:trPr>
          <w:trHeight w:val="20"/>
        </w:trPr>
        <w:tc>
          <w:tcPr>
            <w:tcW w:w="4608" w:type="dxa"/>
            <w:vAlign w:val="bottom"/>
          </w:tcPr>
          <w:p w14:paraId="7E404D4A" w14:textId="3394EB95" w:rsidR="00965788" w:rsidRPr="00825592" w:rsidRDefault="00965788" w:rsidP="00756DD3">
            <w:pPr>
              <w:spacing w:line="240" w:lineRule="auto"/>
              <w:ind w:right="-229"/>
              <w:rPr>
                <w:rFonts w:ascii="Browallia New" w:hAnsi="Browallia New" w:cs="Browallia New"/>
                <w:b/>
                <w:bCs/>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46" w:type="dxa"/>
            <w:vAlign w:val="bottom"/>
          </w:tcPr>
          <w:p w14:paraId="03E21389" w14:textId="1750F01C" w:rsidR="00965788" w:rsidRPr="00CA715F" w:rsidRDefault="004B6A2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15,294</w:t>
            </w:r>
            <w:r>
              <w:rPr>
                <w:rFonts w:ascii="Browallia New" w:hAnsi="Browallia New" w:cs="Browallia New"/>
                <w:sz w:val="23"/>
                <w:szCs w:val="23"/>
                <w:lang w:val="en-GB"/>
              </w:rPr>
              <w:fldChar w:fldCharType="end"/>
            </w:r>
          </w:p>
        </w:tc>
        <w:tc>
          <w:tcPr>
            <w:tcW w:w="1170" w:type="dxa"/>
            <w:tcBorders>
              <w:top w:val="nil"/>
              <w:left w:val="nil"/>
              <w:bottom w:val="nil"/>
              <w:right w:val="nil"/>
            </w:tcBorders>
            <w:shd w:val="clear" w:color="auto" w:fill="auto"/>
            <w:vAlign w:val="bottom"/>
          </w:tcPr>
          <w:p w14:paraId="131427CB" w14:textId="6BBCF152" w:rsidR="00965788" w:rsidDel="002821B9" w:rsidRDefault="004E6509"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(480)</w:t>
            </w:r>
          </w:p>
        </w:tc>
        <w:tc>
          <w:tcPr>
            <w:tcW w:w="1080" w:type="dxa"/>
            <w:vAlign w:val="bottom"/>
          </w:tcPr>
          <w:p w14:paraId="074752FE" w14:textId="38C9E773" w:rsidR="00965788"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bottom w:val="nil"/>
              <w:right w:val="nil"/>
            </w:tcBorders>
            <w:shd w:val="clear" w:color="auto" w:fill="auto"/>
            <w:vAlign w:val="bottom"/>
          </w:tcPr>
          <w:p w14:paraId="56478F3F" w14:textId="1BAF8F02" w:rsidR="00965788" w:rsidDel="002821B9" w:rsidRDefault="004E6509"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14,814</w:t>
            </w:r>
          </w:p>
        </w:tc>
      </w:tr>
      <w:tr w:rsidR="00965788" w:rsidRPr="00825592" w14:paraId="7B518583" w14:textId="77777777" w:rsidTr="00965788">
        <w:trPr>
          <w:trHeight w:val="20"/>
        </w:trPr>
        <w:tc>
          <w:tcPr>
            <w:tcW w:w="4608" w:type="dxa"/>
            <w:vAlign w:val="bottom"/>
          </w:tcPr>
          <w:p w14:paraId="234E8E15" w14:textId="77777777" w:rsidR="00965788" w:rsidRPr="00825592" w:rsidRDefault="00965788" w:rsidP="00756DD3">
            <w:pPr>
              <w:spacing w:line="240" w:lineRule="auto"/>
              <w:ind w:right="-229"/>
              <w:rPr>
                <w:rFonts w:ascii="Browallia New" w:hAnsi="Browallia New" w:cs="Browallia New"/>
                <w:b/>
                <w:bCs/>
                <w:sz w:val="23"/>
                <w:szCs w:val="23"/>
                <w:cs/>
              </w:rPr>
            </w:pPr>
          </w:p>
        </w:tc>
        <w:tc>
          <w:tcPr>
            <w:tcW w:w="1146" w:type="dxa"/>
            <w:vAlign w:val="bottom"/>
          </w:tcPr>
          <w:p w14:paraId="17AD92A0" w14:textId="77777777" w:rsidR="00965788" w:rsidRPr="00CA715F" w:rsidRDefault="00965788" w:rsidP="00965788">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78DEB32D" w14:textId="77777777" w:rsidR="00965788" w:rsidDel="002821B9" w:rsidRDefault="00965788" w:rsidP="00965788">
            <w:pPr>
              <w:spacing w:line="240" w:lineRule="auto"/>
              <w:jc w:val="right"/>
              <w:rPr>
                <w:rFonts w:ascii="Browallia New" w:hAnsi="Browallia New" w:cs="Browallia New"/>
                <w:sz w:val="23"/>
                <w:szCs w:val="23"/>
                <w:lang w:val="en-GB"/>
              </w:rPr>
            </w:pPr>
          </w:p>
        </w:tc>
        <w:tc>
          <w:tcPr>
            <w:tcW w:w="1080" w:type="dxa"/>
            <w:vAlign w:val="bottom"/>
          </w:tcPr>
          <w:p w14:paraId="128CC840" w14:textId="77777777" w:rsidR="00965788" w:rsidDel="002821B9" w:rsidRDefault="00965788" w:rsidP="00965788">
            <w:pPr>
              <w:spacing w:line="240" w:lineRule="auto"/>
              <w:jc w:val="right"/>
              <w:rPr>
                <w:rFonts w:ascii="Browallia New" w:hAnsi="Browallia New" w:cs="Browallia New"/>
                <w:sz w:val="23"/>
                <w:szCs w:val="23"/>
                <w:lang w:val="en-GB"/>
              </w:rPr>
            </w:pPr>
          </w:p>
        </w:tc>
        <w:tc>
          <w:tcPr>
            <w:tcW w:w="1170" w:type="dxa"/>
            <w:tcBorders>
              <w:top w:val="nil"/>
              <w:left w:val="nil"/>
              <w:right w:val="nil"/>
            </w:tcBorders>
            <w:shd w:val="clear" w:color="auto" w:fill="auto"/>
            <w:vAlign w:val="bottom"/>
          </w:tcPr>
          <w:p w14:paraId="3DEAFF50" w14:textId="77777777" w:rsidR="00965788" w:rsidDel="002821B9" w:rsidRDefault="00965788" w:rsidP="00965788">
            <w:pPr>
              <w:spacing w:line="240" w:lineRule="auto"/>
              <w:jc w:val="right"/>
              <w:rPr>
                <w:rFonts w:ascii="Browallia New" w:hAnsi="Browallia New" w:cs="Browallia New"/>
                <w:sz w:val="23"/>
                <w:szCs w:val="23"/>
                <w:lang w:val="en-GB"/>
              </w:rPr>
            </w:pPr>
          </w:p>
        </w:tc>
      </w:tr>
      <w:tr w:rsidR="00756DD3" w:rsidRPr="00825592" w14:paraId="365790D3" w14:textId="77777777" w:rsidTr="00965788">
        <w:trPr>
          <w:trHeight w:val="20"/>
        </w:trPr>
        <w:tc>
          <w:tcPr>
            <w:tcW w:w="4608" w:type="dxa"/>
            <w:vAlign w:val="bottom"/>
          </w:tcPr>
          <w:p w14:paraId="13A8D29F" w14:textId="2FDD4B53" w:rsidR="00756DD3" w:rsidRPr="0001444F" w:rsidRDefault="00756DD3" w:rsidP="00756DD3">
            <w:pPr>
              <w:spacing w:line="240" w:lineRule="auto"/>
              <w:ind w:right="-229"/>
              <w:rPr>
                <w:rFonts w:ascii="Browallia New" w:hAnsi="Browallia New" w:cs="Browallia New"/>
                <w:sz w:val="23"/>
                <w:szCs w:val="23"/>
                <w:cs/>
              </w:rPr>
            </w:pPr>
            <w:r w:rsidRPr="00825592">
              <w:rPr>
                <w:rFonts w:ascii="Browallia New" w:hAnsi="Browallia New" w:cs="Browallia New" w:hint="cs"/>
                <w:b/>
                <w:bCs/>
                <w:sz w:val="23"/>
                <w:szCs w:val="23"/>
                <w:cs/>
              </w:rPr>
              <w:t>รวม</w:t>
            </w:r>
          </w:p>
        </w:tc>
        <w:tc>
          <w:tcPr>
            <w:tcW w:w="1146" w:type="dxa"/>
            <w:vAlign w:val="bottom"/>
          </w:tcPr>
          <w:p w14:paraId="4EA4DFEC" w14:textId="27604420" w:rsidR="00756DD3" w:rsidRPr="00CA715F" w:rsidRDefault="00756DD3" w:rsidP="00965788">
            <w:pPr>
              <w:pBdr>
                <w:bottom w:val="single" w:sz="4" w:space="1" w:color="auto"/>
              </w:pBdr>
              <w:spacing w:line="240" w:lineRule="auto"/>
              <w:jc w:val="right"/>
              <w:rPr>
                <w:rFonts w:ascii="Browallia New" w:hAnsi="Browallia New" w:cs="Browallia New"/>
                <w:sz w:val="23"/>
                <w:szCs w:val="23"/>
                <w:lang w:val="en-GB"/>
              </w:rPr>
            </w:pPr>
            <w:r w:rsidRPr="00CA715F">
              <w:rPr>
                <w:rFonts w:ascii="Browallia New" w:hAnsi="Browallia New" w:cs="Browallia New"/>
                <w:sz w:val="23"/>
                <w:szCs w:val="23"/>
                <w:lang w:val="en-GB"/>
              </w:rPr>
              <w:t>176,843</w:t>
            </w:r>
          </w:p>
        </w:tc>
        <w:tc>
          <w:tcPr>
            <w:tcW w:w="1170" w:type="dxa"/>
            <w:tcBorders>
              <w:top w:val="nil"/>
              <w:left w:val="nil"/>
              <w:right w:val="nil"/>
            </w:tcBorders>
            <w:shd w:val="clear" w:color="auto" w:fill="auto"/>
            <w:vAlign w:val="bottom"/>
          </w:tcPr>
          <w:p w14:paraId="262F497C" w14:textId="0AA4CE6E" w:rsidR="00756DD3" w:rsidDel="002821B9" w:rsidRDefault="00D47EB2"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18,288</w:t>
            </w:r>
          </w:p>
        </w:tc>
        <w:tc>
          <w:tcPr>
            <w:tcW w:w="1080" w:type="dxa"/>
            <w:vAlign w:val="bottom"/>
          </w:tcPr>
          <w:p w14:paraId="7F22F156" w14:textId="25B7CFD5" w:rsidR="00756DD3"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tcBorders>
              <w:top w:val="nil"/>
              <w:left w:val="nil"/>
              <w:right w:val="nil"/>
            </w:tcBorders>
            <w:shd w:val="clear" w:color="auto" w:fill="auto"/>
            <w:vAlign w:val="bottom"/>
          </w:tcPr>
          <w:p w14:paraId="7A916188" w14:textId="15F5544F" w:rsidR="00756DD3" w:rsidDel="002821B9" w:rsidRDefault="008768C3" w:rsidP="00965788">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195,131</w:t>
            </w:r>
          </w:p>
        </w:tc>
      </w:tr>
    </w:tbl>
    <w:p w14:paraId="2769B404" w14:textId="51F258C6" w:rsidR="00756DD3" w:rsidRDefault="00756DD3">
      <w:pPr>
        <w:rPr>
          <w:sz w:val="6"/>
          <w:szCs w:val="6"/>
        </w:rPr>
      </w:pPr>
    </w:p>
    <w:p w14:paraId="5944912D" w14:textId="77777777" w:rsidR="00892225" w:rsidRDefault="00892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6"/>
          <w:szCs w:val="6"/>
        </w:rPr>
      </w:pPr>
      <w:r>
        <w:rPr>
          <w:sz w:val="6"/>
          <w:szCs w:val="6"/>
        </w:rPr>
        <w:br w:type="page"/>
      </w:r>
    </w:p>
    <w:p w14:paraId="7622DF08" w14:textId="77777777" w:rsidR="002821B9" w:rsidRPr="00C07995" w:rsidRDefault="002821B9">
      <w:pPr>
        <w:rPr>
          <w:sz w:val="6"/>
          <w:szCs w:val="6"/>
        </w:rPr>
      </w:pPr>
    </w:p>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712655" w:rsidRPr="00F351D8" w14:paraId="074E4B59" w14:textId="77777777" w:rsidTr="00AD54B7">
        <w:trPr>
          <w:tblHeader/>
        </w:trPr>
        <w:tc>
          <w:tcPr>
            <w:tcW w:w="4617" w:type="dxa"/>
            <w:vAlign w:val="bottom"/>
          </w:tcPr>
          <w:p w14:paraId="2209B7A8" w14:textId="77777777" w:rsidR="00712655" w:rsidRPr="00F351D8" w:rsidRDefault="00712655" w:rsidP="00BF5FC1">
            <w:pPr>
              <w:spacing w:line="240" w:lineRule="auto"/>
              <w:ind w:left="252" w:hanging="270"/>
              <w:rPr>
                <w:rFonts w:ascii="Browallia New" w:hAnsi="Browallia New" w:cs="Browallia New"/>
                <w:sz w:val="23"/>
                <w:szCs w:val="23"/>
                <w:cs/>
              </w:rPr>
            </w:pPr>
          </w:p>
        </w:tc>
        <w:tc>
          <w:tcPr>
            <w:tcW w:w="4550" w:type="dxa"/>
            <w:gridSpan w:val="4"/>
            <w:vAlign w:val="bottom"/>
          </w:tcPr>
          <w:p w14:paraId="69D76518" w14:textId="570FEF61" w:rsidR="00712655" w:rsidRPr="00F351D8" w:rsidRDefault="00712655" w:rsidP="00712655">
            <w:pPr>
              <w:spacing w:line="240" w:lineRule="auto"/>
              <w:jc w:val="right"/>
              <w:rPr>
                <w:rFonts w:ascii="Browallia New" w:hAnsi="Browallia New" w:cs="Browallia New"/>
                <w:snapToGrid w:val="0"/>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D63394" w:rsidRPr="00F351D8" w14:paraId="5C9349BD" w14:textId="77777777" w:rsidTr="00AD54B7">
        <w:trPr>
          <w:tblHeader/>
        </w:trPr>
        <w:tc>
          <w:tcPr>
            <w:tcW w:w="4617" w:type="dxa"/>
            <w:vAlign w:val="bottom"/>
          </w:tcPr>
          <w:p w14:paraId="4D5DF9B7"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4550" w:type="dxa"/>
            <w:gridSpan w:val="4"/>
            <w:vAlign w:val="bottom"/>
            <w:hideMark/>
          </w:tcPr>
          <w:p w14:paraId="2941CE47" w14:textId="77777777" w:rsidR="00D63394" w:rsidRPr="00F351D8" w:rsidRDefault="00D63394" w:rsidP="00BF5FC1">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D63394" w:rsidRPr="00F351D8" w14:paraId="688CDA54" w14:textId="77777777" w:rsidTr="00AD54B7">
        <w:trPr>
          <w:tblHeader/>
        </w:trPr>
        <w:tc>
          <w:tcPr>
            <w:tcW w:w="4617" w:type="dxa"/>
            <w:vAlign w:val="bottom"/>
          </w:tcPr>
          <w:p w14:paraId="1980D099" w14:textId="77777777" w:rsidR="00D63394" w:rsidRPr="00F351D8" w:rsidRDefault="00D63394" w:rsidP="00BF5FC1">
            <w:pPr>
              <w:spacing w:line="240" w:lineRule="auto"/>
              <w:ind w:left="252" w:hanging="270"/>
              <w:rPr>
                <w:rFonts w:ascii="Browallia New" w:hAnsi="Browallia New" w:cs="Browallia New"/>
                <w:sz w:val="23"/>
                <w:szCs w:val="23"/>
                <w:cs/>
              </w:rPr>
            </w:pPr>
          </w:p>
        </w:tc>
        <w:tc>
          <w:tcPr>
            <w:tcW w:w="1130" w:type="dxa"/>
            <w:vAlign w:val="bottom"/>
          </w:tcPr>
          <w:p w14:paraId="7DCF3780" w14:textId="3D7AEDD1" w:rsidR="00D63394" w:rsidRPr="00F351D8" w:rsidRDefault="00D63394" w:rsidP="00BF5FC1">
            <w:pPr>
              <w:spacing w:line="240" w:lineRule="auto"/>
              <w:jc w:val="center"/>
              <w:rPr>
                <w:rFonts w:ascii="Browallia New" w:hAnsi="Browallia New" w:cs="Browallia New"/>
                <w:sz w:val="23"/>
                <w:szCs w:val="23"/>
                <w:cs/>
              </w:rPr>
            </w:pPr>
          </w:p>
        </w:tc>
        <w:tc>
          <w:tcPr>
            <w:tcW w:w="2250" w:type="dxa"/>
            <w:gridSpan w:val="2"/>
            <w:vAlign w:val="bottom"/>
            <w:hideMark/>
          </w:tcPr>
          <w:p w14:paraId="11911301" w14:textId="75E24176" w:rsidR="00D63394" w:rsidRPr="00F351D8" w:rsidRDefault="00D63394" w:rsidP="00BF5FC1">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00F46B29"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0592B741" w14:textId="77777777" w:rsidR="00D63394" w:rsidRPr="00F351D8" w:rsidRDefault="00D63394" w:rsidP="00BF5FC1">
            <w:pPr>
              <w:spacing w:line="240" w:lineRule="auto"/>
              <w:jc w:val="center"/>
              <w:rPr>
                <w:rFonts w:ascii="Browallia New" w:hAnsi="Browallia New" w:cs="Browallia New"/>
                <w:sz w:val="23"/>
                <w:szCs w:val="23"/>
                <w:cs/>
              </w:rPr>
            </w:pPr>
          </w:p>
        </w:tc>
      </w:tr>
      <w:tr w:rsidR="00D3548C" w:rsidRPr="00F351D8" w14:paraId="596C4BC6" w14:textId="77777777" w:rsidTr="00AD54B7">
        <w:trPr>
          <w:tblHeader/>
        </w:trPr>
        <w:tc>
          <w:tcPr>
            <w:tcW w:w="4617" w:type="dxa"/>
            <w:vAlign w:val="bottom"/>
          </w:tcPr>
          <w:p w14:paraId="7EA0BEAD" w14:textId="77777777" w:rsidR="00D3548C" w:rsidRPr="00F351D8" w:rsidRDefault="00D3548C" w:rsidP="00D3548C">
            <w:pPr>
              <w:spacing w:line="240" w:lineRule="auto"/>
              <w:ind w:left="252" w:hanging="270"/>
              <w:rPr>
                <w:rFonts w:ascii="Browallia New" w:hAnsi="Browallia New" w:cs="Browallia New"/>
                <w:sz w:val="23"/>
                <w:szCs w:val="23"/>
                <w:cs/>
              </w:rPr>
            </w:pPr>
          </w:p>
        </w:tc>
        <w:tc>
          <w:tcPr>
            <w:tcW w:w="1130" w:type="dxa"/>
            <w:vAlign w:val="bottom"/>
            <w:hideMark/>
          </w:tcPr>
          <w:p w14:paraId="77BFDDD8" w14:textId="7E4FEA8E" w:rsidR="00D3548C" w:rsidRPr="00F351D8" w:rsidRDefault="00D3548C" w:rsidP="00D3548C">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sidR="00B83310">
              <w:rPr>
                <w:rFonts w:ascii="Browallia New" w:hAnsi="Browallia New" w:cs="Browallia New"/>
                <w:sz w:val="23"/>
                <w:szCs w:val="23"/>
                <w:lang w:val="en-GB"/>
              </w:rPr>
              <w:t>6</w:t>
            </w:r>
          </w:p>
        </w:tc>
        <w:tc>
          <w:tcPr>
            <w:tcW w:w="1170" w:type="dxa"/>
            <w:vAlign w:val="bottom"/>
            <w:hideMark/>
          </w:tcPr>
          <w:p w14:paraId="16AE8FFF" w14:textId="5482AC0C" w:rsidR="00D3548C" w:rsidRPr="00F351D8" w:rsidRDefault="00D3548C" w:rsidP="00D3548C">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41D6EC19" w14:textId="77777777"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6D2C5957" w14:textId="4D9E73AB" w:rsidR="00D3548C" w:rsidRPr="00F351D8" w:rsidRDefault="00D3548C" w:rsidP="00D3548C">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sidR="00B83310">
              <w:rPr>
                <w:rFonts w:ascii="Browallia New" w:hAnsi="Browallia New" w:cs="Browallia New"/>
                <w:sz w:val="23"/>
                <w:szCs w:val="23"/>
                <w:lang w:val="en-GB"/>
              </w:rPr>
              <w:t>6</w:t>
            </w:r>
          </w:p>
        </w:tc>
      </w:tr>
      <w:tr w:rsidR="00E27ACF" w:rsidRPr="00F351D8" w14:paraId="5C4F80D9" w14:textId="77777777" w:rsidTr="00AD54B7">
        <w:trPr>
          <w:tblHeader/>
        </w:trPr>
        <w:tc>
          <w:tcPr>
            <w:tcW w:w="4617" w:type="dxa"/>
            <w:vAlign w:val="bottom"/>
          </w:tcPr>
          <w:p w14:paraId="558199A7" w14:textId="77777777" w:rsidR="00E27ACF" w:rsidRPr="00D96F3B" w:rsidRDefault="00E27ACF" w:rsidP="00593665">
            <w:pPr>
              <w:spacing w:line="240" w:lineRule="auto"/>
              <w:ind w:left="252" w:hanging="270"/>
              <w:rPr>
                <w:rFonts w:ascii="Browallia New" w:hAnsi="Browallia New" w:cs="Browallia New"/>
                <w:sz w:val="16"/>
                <w:szCs w:val="16"/>
                <w:cs/>
              </w:rPr>
            </w:pPr>
          </w:p>
        </w:tc>
        <w:tc>
          <w:tcPr>
            <w:tcW w:w="1130" w:type="dxa"/>
            <w:vAlign w:val="bottom"/>
          </w:tcPr>
          <w:p w14:paraId="67F08CA8" w14:textId="77777777" w:rsidR="00E27ACF" w:rsidRPr="00D96F3B" w:rsidRDefault="00E27ACF" w:rsidP="00593665">
            <w:pPr>
              <w:spacing w:line="240" w:lineRule="auto"/>
              <w:jc w:val="center"/>
              <w:rPr>
                <w:rFonts w:ascii="Browallia New" w:hAnsi="Browallia New" w:cs="Browallia New"/>
                <w:sz w:val="16"/>
                <w:szCs w:val="16"/>
                <w:lang w:val="en-GB"/>
              </w:rPr>
            </w:pPr>
          </w:p>
        </w:tc>
        <w:tc>
          <w:tcPr>
            <w:tcW w:w="1170" w:type="dxa"/>
            <w:vAlign w:val="bottom"/>
          </w:tcPr>
          <w:p w14:paraId="125105F1" w14:textId="77777777" w:rsidR="00E27ACF" w:rsidRPr="00D96F3B" w:rsidRDefault="00E27ACF" w:rsidP="00593665">
            <w:pPr>
              <w:spacing w:line="240" w:lineRule="auto"/>
              <w:ind w:hanging="24"/>
              <w:jc w:val="center"/>
              <w:rPr>
                <w:rFonts w:ascii="Browallia New" w:hAnsi="Browallia New" w:cs="Browallia New"/>
                <w:sz w:val="16"/>
                <w:szCs w:val="16"/>
                <w:cs/>
              </w:rPr>
            </w:pPr>
          </w:p>
        </w:tc>
        <w:tc>
          <w:tcPr>
            <w:tcW w:w="1080" w:type="dxa"/>
            <w:vAlign w:val="bottom"/>
          </w:tcPr>
          <w:p w14:paraId="495D9A29" w14:textId="77777777" w:rsidR="00E27ACF" w:rsidRPr="00D96F3B" w:rsidRDefault="00E27ACF" w:rsidP="00593665">
            <w:pPr>
              <w:spacing w:line="240" w:lineRule="auto"/>
              <w:jc w:val="center"/>
              <w:rPr>
                <w:rFonts w:ascii="Browallia New" w:hAnsi="Browallia New" w:cs="Browallia New"/>
                <w:sz w:val="16"/>
                <w:szCs w:val="16"/>
                <w:cs/>
              </w:rPr>
            </w:pPr>
          </w:p>
        </w:tc>
        <w:tc>
          <w:tcPr>
            <w:tcW w:w="1170" w:type="dxa"/>
            <w:vAlign w:val="bottom"/>
          </w:tcPr>
          <w:p w14:paraId="26EFE5CC" w14:textId="77777777" w:rsidR="00E27ACF" w:rsidRPr="00D96F3B" w:rsidRDefault="00E27ACF" w:rsidP="00593665">
            <w:pPr>
              <w:spacing w:line="240" w:lineRule="auto"/>
              <w:jc w:val="center"/>
              <w:rPr>
                <w:rFonts w:ascii="Browallia New" w:hAnsi="Browallia New" w:cs="Browallia New"/>
                <w:sz w:val="16"/>
                <w:szCs w:val="16"/>
                <w:lang w:val="en-GB"/>
              </w:rPr>
            </w:pPr>
          </w:p>
        </w:tc>
      </w:tr>
      <w:tr w:rsidR="000439F1" w:rsidRPr="00F351D8" w14:paraId="42118007" w14:textId="77777777" w:rsidTr="0029051B">
        <w:tc>
          <w:tcPr>
            <w:tcW w:w="4617" w:type="dxa"/>
            <w:vAlign w:val="bottom"/>
            <w:hideMark/>
          </w:tcPr>
          <w:p w14:paraId="2AA3DDCC" w14:textId="1191399D" w:rsidR="000439F1" w:rsidRPr="00F351D8" w:rsidRDefault="000439F1" w:rsidP="000439F1">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00F46B29" w:rsidRPr="00F46B29">
              <w:rPr>
                <w:rFonts w:ascii="Browallia New" w:hAnsi="Browallia New" w:cs="Browallia New"/>
                <w:b/>
                <w:bCs/>
                <w:sz w:val="23"/>
                <w:szCs w:val="23"/>
              </w:rPr>
              <w:t xml:space="preserve"> </w:t>
            </w:r>
          </w:p>
        </w:tc>
        <w:tc>
          <w:tcPr>
            <w:tcW w:w="1130" w:type="dxa"/>
            <w:vAlign w:val="bottom"/>
          </w:tcPr>
          <w:p w14:paraId="6B80A00B" w14:textId="73456B09"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4088A408" w14:textId="77777777" w:rsidR="000439F1" w:rsidRPr="00F351D8" w:rsidRDefault="000439F1" w:rsidP="000439F1">
            <w:pPr>
              <w:spacing w:line="240" w:lineRule="auto"/>
              <w:jc w:val="right"/>
              <w:rPr>
                <w:rFonts w:ascii="Browallia New" w:hAnsi="Browallia New" w:cs="Browallia New"/>
                <w:sz w:val="23"/>
                <w:szCs w:val="23"/>
                <w:cs/>
              </w:rPr>
            </w:pPr>
          </w:p>
        </w:tc>
        <w:tc>
          <w:tcPr>
            <w:tcW w:w="1080" w:type="dxa"/>
            <w:vAlign w:val="bottom"/>
          </w:tcPr>
          <w:p w14:paraId="55099F3F" w14:textId="77777777" w:rsidR="000439F1" w:rsidRPr="00F351D8" w:rsidRDefault="000439F1" w:rsidP="000439F1">
            <w:pPr>
              <w:spacing w:line="240" w:lineRule="auto"/>
              <w:jc w:val="right"/>
              <w:rPr>
                <w:rFonts w:ascii="Browallia New" w:hAnsi="Browallia New" w:cs="Browallia New"/>
                <w:sz w:val="23"/>
                <w:szCs w:val="23"/>
                <w:cs/>
              </w:rPr>
            </w:pPr>
          </w:p>
        </w:tc>
        <w:tc>
          <w:tcPr>
            <w:tcW w:w="1170" w:type="dxa"/>
            <w:vAlign w:val="bottom"/>
          </w:tcPr>
          <w:p w14:paraId="6D2F13A5" w14:textId="77777777" w:rsidR="000439F1" w:rsidRPr="00F351D8" w:rsidRDefault="000439F1" w:rsidP="000439F1">
            <w:pPr>
              <w:spacing w:line="240" w:lineRule="auto"/>
              <w:jc w:val="right"/>
              <w:rPr>
                <w:rFonts w:ascii="Browallia New" w:hAnsi="Browallia New" w:cs="Browallia New"/>
                <w:sz w:val="23"/>
                <w:szCs w:val="23"/>
                <w:cs/>
              </w:rPr>
            </w:pPr>
          </w:p>
        </w:tc>
      </w:tr>
      <w:tr w:rsidR="00B83310" w:rsidRPr="00F351D8" w14:paraId="6D45537E" w14:textId="77777777" w:rsidTr="001E3A31">
        <w:tc>
          <w:tcPr>
            <w:tcW w:w="4617" w:type="dxa"/>
            <w:vAlign w:val="bottom"/>
            <w:hideMark/>
          </w:tcPr>
          <w:p w14:paraId="3469535A" w14:textId="78F9BCE1" w:rsidR="00B83310" w:rsidRPr="00F351D8" w:rsidRDefault="00B83310" w:rsidP="00B83310">
            <w:pPr>
              <w:tabs>
                <w:tab w:val="clear" w:pos="4451"/>
                <w:tab w:val="left" w:pos="3955"/>
              </w:tabs>
              <w:spacing w:line="240" w:lineRule="auto"/>
              <w:ind w:left="180" w:right="-113"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vAlign w:val="bottom"/>
          </w:tcPr>
          <w:p w14:paraId="47AF701F" w14:textId="1D652F7A" w:rsidR="00B83310" w:rsidRPr="006D62F0" w:rsidRDefault="00B83310" w:rsidP="00B83310">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16,727</w:t>
            </w:r>
          </w:p>
        </w:tc>
        <w:tc>
          <w:tcPr>
            <w:tcW w:w="1170" w:type="dxa"/>
            <w:vAlign w:val="bottom"/>
          </w:tcPr>
          <w:p w14:paraId="306D3998" w14:textId="6854CAB5" w:rsidR="00B83310" w:rsidRPr="00B87821" w:rsidRDefault="002C4962"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2,08</w:t>
            </w:r>
            <w:r w:rsidR="00E93168">
              <w:rPr>
                <w:rFonts w:ascii="Browallia New" w:hAnsi="Browallia New" w:cs="Browallia New"/>
                <w:sz w:val="23"/>
                <w:szCs w:val="23"/>
                <w:lang w:val="en-GB"/>
              </w:rPr>
              <w:t>5</w:t>
            </w:r>
          </w:p>
        </w:tc>
        <w:tc>
          <w:tcPr>
            <w:tcW w:w="1080" w:type="dxa"/>
            <w:vAlign w:val="bottom"/>
          </w:tcPr>
          <w:p w14:paraId="69473802" w14:textId="634E82BD" w:rsidR="00B83310" w:rsidRPr="00B87821" w:rsidRDefault="002C4962"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6C3CA2FA" w14:textId="2CB88B85" w:rsidR="00B83310" w:rsidRPr="00B87821" w:rsidRDefault="00D81A0F"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18,812</w:t>
            </w:r>
          </w:p>
        </w:tc>
      </w:tr>
      <w:tr w:rsidR="00B83310" w:rsidRPr="00F351D8" w14:paraId="6DD86E4C" w14:textId="77777777" w:rsidTr="0029051B">
        <w:tc>
          <w:tcPr>
            <w:tcW w:w="4617" w:type="dxa"/>
            <w:vAlign w:val="bottom"/>
          </w:tcPr>
          <w:p w14:paraId="17A10096" w14:textId="4E963C09" w:rsidR="00B83310" w:rsidRPr="00F351D8" w:rsidRDefault="00B83310" w:rsidP="00B83310">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16A03F0E" w14:textId="4DDB0F05" w:rsidR="00B83310" w:rsidRPr="006D62F0" w:rsidRDefault="00B83310" w:rsidP="00B83310">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2,304</w:t>
            </w:r>
          </w:p>
        </w:tc>
        <w:tc>
          <w:tcPr>
            <w:tcW w:w="1170" w:type="dxa"/>
            <w:vAlign w:val="bottom"/>
          </w:tcPr>
          <w:p w14:paraId="1C9FB748" w14:textId="5F64671B" w:rsidR="00B83310" w:rsidRPr="00B87821" w:rsidRDefault="002C4962"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285</w:t>
            </w:r>
          </w:p>
        </w:tc>
        <w:tc>
          <w:tcPr>
            <w:tcW w:w="1080" w:type="dxa"/>
            <w:vAlign w:val="bottom"/>
          </w:tcPr>
          <w:p w14:paraId="36470BAA" w14:textId="55FA7C4D" w:rsidR="00B83310" w:rsidRPr="00B87821" w:rsidRDefault="002C4962"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5E974FAC" w14:textId="71C7FD2B" w:rsidR="00B83310" w:rsidRPr="00B87821" w:rsidRDefault="008400D7"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2,589</w:t>
            </w:r>
          </w:p>
        </w:tc>
      </w:tr>
      <w:tr w:rsidR="00B83310" w:rsidRPr="00F351D8" w14:paraId="3A3581B2" w14:textId="77777777" w:rsidTr="0029051B">
        <w:tc>
          <w:tcPr>
            <w:tcW w:w="4617" w:type="dxa"/>
            <w:vAlign w:val="bottom"/>
          </w:tcPr>
          <w:p w14:paraId="230C3A45" w14:textId="3F84945C" w:rsidR="00B83310" w:rsidRPr="00F351D8" w:rsidRDefault="00B83310" w:rsidP="00B83310">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w:t>
            </w:r>
            <w:r>
              <w:rPr>
                <w:rFonts w:ascii="Browallia New" w:hAnsi="Browallia New" w:cs="Browallia New"/>
                <w:sz w:val="23"/>
                <w:szCs w:val="23"/>
              </w:rPr>
              <w:br/>
            </w:r>
            <w:r w:rsidRPr="00F351D8">
              <w:rPr>
                <w:rFonts w:ascii="Browallia New" w:hAnsi="Browallia New" w:cs="Browallia New"/>
                <w:sz w:val="23"/>
                <w:szCs w:val="23"/>
                <w:cs/>
              </w:rPr>
              <w:t>ระยะสั้นและดอกเบี้ยค้างรับ</w:t>
            </w:r>
          </w:p>
        </w:tc>
        <w:tc>
          <w:tcPr>
            <w:tcW w:w="1130" w:type="dxa"/>
            <w:vAlign w:val="bottom"/>
          </w:tcPr>
          <w:p w14:paraId="272428D5" w14:textId="67DC1964" w:rsidR="00B83310" w:rsidRPr="006D62F0" w:rsidRDefault="00B83310" w:rsidP="00B83310">
            <w:pPr>
              <w:spacing w:line="240" w:lineRule="auto"/>
              <w:jc w:val="right"/>
              <w:rPr>
                <w:rFonts w:ascii="Browallia New" w:hAnsi="Browallia New" w:cs="Browallia New"/>
                <w:sz w:val="23"/>
                <w:szCs w:val="23"/>
              </w:rPr>
            </w:pPr>
            <w:r w:rsidRPr="00B87821">
              <w:rPr>
                <w:rFonts w:ascii="Browallia New" w:hAnsi="Browallia New" w:cs="Browallia New"/>
                <w:sz w:val="23"/>
                <w:szCs w:val="23"/>
                <w:lang w:val="en-GB"/>
              </w:rPr>
              <w:t>9,824</w:t>
            </w:r>
          </w:p>
        </w:tc>
        <w:tc>
          <w:tcPr>
            <w:tcW w:w="1170" w:type="dxa"/>
            <w:vAlign w:val="bottom"/>
          </w:tcPr>
          <w:p w14:paraId="313F3CF6" w14:textId="6097CF85" w:rsidR="00B83310" w:rsidRPr="00B87821" w:rsidRDefault="002C4962"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080" w:type="dxa"/>
            <w:vAlign w:val="bottom"/>
          </w:tcPr>
          <w:p w14:paraId="62126B14" w14:textId="29D44D94" w:rsidR="00B83310" w:rsidRPr="00B87821" w:rsidRDefault="002C4962"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77A2C391" w14:textId="2CC4BCE8" w:rsidR="00B83310" w:rsidRPr="00B87821" w:rsidRDefault="008400D7"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9,824</w:t>
            </w:r>
          </w:p>
        </w:tc>
      </w:tr>
      <w:tr w:rsidR="00B83310" w:rsidRPr="00F351D8" w14:paraId="5469BDAA" w14:textId="77777777" w:rsidTr="0029051B">
        <w:tc>
          <w:tcPr>
            <w:tcW w:w="4617" w:type="dxa"/>
            <w:vAlign w:val="bottom"/>
          </w:tcPr>
          <w:p w14:paraId="7B12BB34" w14:textId="0B36BAA9" w:rsidR="00B83310" w:rsidRPr="00F351D8" w:rsidRDefault="00B83310" w:rsidP="00B83310">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18A4A976" w14:textId="01C704B9" w:rsidR="00B83310" w:rsidRPr="006D62F0" w:rsidRDefault="00B83310" w:rsidP="00B83310">
            <w:pPr>
              <w:spacing w:line="240" w:lineRule="auto"/>
              <w:jc w:val="right"/>
              <w:rPr>
                <w:rFonts w:ascii="Browallia New" w:hAnsi="Browallia New" w:cs="Browallia New"/>
                <w:sz w:val="23"/>
                <w:szCs w:val="23"/>
              </w:rPr>
            </w:pPr>
            <w:r w:rsidRPr="00B87821">
              <w:rPr>
                <w:rFonts w:ascii="Browallia New" w:hAnsi="Browallia New" w:cs="Browallia New"/>
                <w:sz w:val="23"/>
                <w:szCs w:val="23"/>
              </w:rPr>
              <w:t>13,510</w:t>
            </w:r>
          </w:p>
        </w:tc>
        <w:tc>
          <w:tcPr>
            <w:tcW w:w="1170" w:type="dxa"/>
            <w:vAlign w:val="bottom"/>
          </w:tcPr>
          <w:p w14:paraId="0005E4B8" w14:textId="420A0D9A" w:rsidR="00B83310" w:rsidRPr="00B87821" w:rsidRDefault="00237609"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(53)</w:t>
            </w:r>
          </w:p>
        </w:tc>
        <w:tc>
          <w:tcPr>
            <w:tcW w:w="1080" w:type="dxa"/>
            <w:vAlign w:val="bottom"/>
          </w:tcPr>
          <w:p w14:paraId="7D2419F1" w14:textId="783361B7" w:rsidR="00B83310" w:rsidRPr="00B87821" w:rsidRDefault="00237609"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6D042E1B" w14:textId="166BBEA1" w:rsidR="00B83310" w:rsidRPr="00B87821" w:rsidRDefault="008400D7" w:rsidP="00B83310">
            <w:pPr>
              <w:spacing w:line="240" w:lineRule="auto"/>
              <w:jc w:val="right"/>
              <w:rPr>
                <w:rFonts w:ascii="Browallia New" w:hAnsi="Browallia New" w:cs="Browallia New"/>
                <w:sz w:val="23"/>
                <w:szCs w:val="23"/>
              </w:rPr>
            </w:pPr>
            <w:r>
              <w:rPr>
                <w:rFonts w:ascii="Browallia New" w:hAnsi="Browallia New" w:cs="Browallia New"/>
                <w:sz w:val="23"/>
                <w:szCs w:val="23"/>
              </w:rPr>
              <w:t>13,457</w:t>
            </w:r>
          </w:p>
        </w:tc>
      </w:tr>
      <w:tr w:rsidR="00B83310" w:rsidRPr="00F351D8" w14:paraId="665E38C3" w14:textId="77777777" w:rsidTr="0029051B">
        <w:tc>
          <w:tcPr>
            <w:tcW w:w="4617" w:type="dxa"/>
            <w:vAlign w:val="bottom"/>
          </w:tcPr>
          <w:p w14:paraId="31BD526C" w14:textId="4DA3AC20" w:rsidR="00B83310" w:rsidRPr="00F351D8" w:rsidRDefault="00B83310" w:rsidP="00B83310">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470FBB05" w14:textId="4B0CD631" w:rsidR="00B83310" w:rsidRPr="006D62F0" w:rsidRDefault="00B83310" w:rsidP="00B83310">
            <w:pPr>
              <w:spacing w:line="240" w:lineRule="auto"/>
              <w:jc w:val="right"/>
              <w:rPr>
                <w:rFonts w:ascii="Browallia New" w:hAnsi="Browallia New" w:cs="Browallia New"/>
                <w:sz w:val="23"/>
                <w:szCs w:val="23"/>
              </w:rPr>
            </w:pPr>
            <w:r w:rsidRPr="00B87821">
              <w:rPr>
                <w:rFonts w:ascii="Browallia New" w:hAnsi="Browallia New" w:cs="Browallia New"/>
                <w:sz w:val="23"/>
                <w:szCs w:val="23"/>
                <w:lang w:val="en-GB"/>
              </w:rPr>
              <w:t>3,369</w:t>
            </w:r>
          </w:p>
        </w:tc>
        <w:tc>
          <w:tcPr>
            <w:tcW w:w="1170" w:type="dxa"/>
            <w:vAlign w:val="bottom"/>
          </w:tcPr>
          <w:p w14:paraId="41869B17" w14:textId="340F3C33" w:rsidR="00B83310" w:rsidRPr="00B87821" w:rsidRDefault="00237609"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080" w:type="dxa"/>
            <w:vAlign w:val="bottom"/>
          </w:tcPr>
          <w:p w14:paraId="63F886E3" w14:textId="16B8B1A7" w:rsidR="00B83310" w:rsidRPr="00B87821" w:rsidRDefault="00237609" w:rsidP="00B83310">
            <w:pP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505BA1E2" w14:textId="68D07A46" w:rsidR="00B83310" w:rsidRPr="00B87821" w:rsidRDefault="003B62B3"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3,369</w:t>
            </w:r>
          </w:p>
        </w:tc>
      </w:tr>
      <w:tr w:rsidR="00B83310" w:rsidRPr="00F351D8" w14:paraId="451FBE8D" w14:textId="77777777" w:rsidTr="0029051B">
        <w:tc>
          <w:tcPr>
            <w:tcW w:w="4617" w:type="dxa"/>
            <w:vAlign w:val="bottom"/>
          </w:tcPr>
          <w:p w14:paraId="10D1AC27" w14:textId="2A94399D" w:rsidR="00B83310" w:rsidRPr="00F351D8" w:rsidRDefault="00B83310" w:rsidP="00B83310">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56C605D8" w14:textId="4681FD5B" w:rsidR="00B83310" w:rsidRPr="00673A78" w:rsidRDefault="00B83310" w:rsidP="00B83310">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63</w:t>
            </w:r>
            <w:r w:rsidRPr="00B87821">
              <w:rPr>
                <w:rFonts w:ascii="Browallia New" w:hAnsi="Browallia New" w:cs="Browallia New"/>
                <w:sz w:val="23"/>
                <w:szCs w:val="23"/>
              </w:rPr>
              <w:t>,1</w:t>
            </w:r>
            <w:r>
              <w:rPr>
                <w:rFonts w:ascii="Browallia New" w:hAnsi="Browallia New" w:cs="Browallia New"/>
                <w:sz w:val="23"/>
                <w:szCs w:val="23"/>
              </w:rPr>
              <w:t>89</w:t>
            </w:r>
          </w:p>
        </w:tc>
        <w:tc>
          <w:tcPr>
            <w:tcW w:w="1170" w:type="dxa"/>
            <w:vAlign w:val="bottom"/>
          </w:tcPr>
          <w:p w14:paraId="05DB19B9" w14:textId="5C853DFA" w:rsidR="00B83310" w:rsidRPr="00B87821" w:rsidRDefault="00237609"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r w:rsidR="003405FC">
              <w:rPr>
                <w:rFonts w:ascii="Browallia New" w:hAnsi="Browallia New" w:cs="Browallia New"/>
                <w:sz w:val="23"/>
                <w:szCs w:val="23"/>
                <w:lang w:val="en-GB"/>
              </w:rPr>
              <w:t>24,561)</w:t>
            </w:r>
          </w:p>
        </w:tc>
        <w:tc>
          <w:tcPr>
            <w:tcW w:w="1080" w:type="dxa"/>
            <w:vAlign w:val="bottom"/>
          </w:tcPr>
          <w:p w14:paraId="4176710D" w14:textId="47854353" w:rsidR="00B83310" w:rsidRPr="00B87821" w:rsidRDefault="00237609"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77DBC4F4" w14:textId="3D3E6C34" w:rsidR="00B83310" w:rsidRPr="00B87821" w:rsidRDefault="003B62B3"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38,628</w:t>
            </w:r>
          </w:p>
        </w:tc>
      </w:tr>
      <w:tr w:rsidR="00B83310" w:rsidRPr="00F351D8" w14:paraId="728F4C8C" w14:textId="77777777" w:rsidTr="0029051B">
        <w:tc>
          <w:tcPr>
            <w:tcW w:w="4617" w:type="dxa"/>
            <w:vAlign w:val="bottom"/>
          </w:tcPr>
          <w:p w14:paraId="15B11A58" w14:textId="05860FAA" w:rsidR="00B83310" w:rsidRPr="00F351D8" w:rsidRDefault="00B83310" w:rsidP="00B83310">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464C4D21" w14:textId="03E15797" w:rsidR="00B83310" w:rsidRPr="00673A78" w:rsidRDefault="00B83310" w:rsidP="00B83310">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108,92</w:t>
            </w:r>
            <w:r>
              <w:rPr>
                <w:rFonts w:ascii="Browallia New" w:hAnsi="Browallia New" w:cs="Browallia New"/>
                <w:sz w:val="23"/>
                <w:szCs w:val="23"/>
                <w:lang w:val="en-GB"/>
              </w:rPr>
              <w:t>3</w:t>
            </w:r>
          </w:p>
        </w:tc>
        <w:tc>
          <w:tcPr>
            <w:tcW w:w="1170" w:type="dxa"/>
            <w:vAlign w:val="bottom"/>
          </w:tcPr>
          <w:p w14:paraId="7837B670" w14:textId="66443A9C" w:rsidR="00B83310" w:rsidRPr="00B87821" w:rsidRDefault="003405FC" w:rsidP="00B83310">
            <w:pPr>
              <w:pBdr>
                <w:top w:val="single" w:sz="4" w:space="1" w:color="auto"/>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(22,24</w:t>
            </w:r>
            <w:r w:rsidR="00001DEC">
              <w:rPr>
                <w:rFonts w:ascii="Browallia New" w:hAnsi="Browallia New" w:cs="Browallia New"/>
                <w:sz w:val="23"/>
                <w:szCs w:val="23"/>
                <w:lang w:val="en-GB"/>
              </w:rPr>
              <w:t>4</w:t>
            </w:r>
            <w:r>
              <w:rPr>
                <w:rFonts w:ascii="Browallia New" w:hAnsi="Browallia New" w:cs="Browallia New"/>
                <w:sz w:val="23"/>
                <w:szCs w:val="23"/>
                <w:lang w:val="en-GB"/>
              </w:rPr>
              <w:t>)</w:t>
            </w:r>
          </w:p>
        </w:tc>
        <w:tc>
          <w:tcPr>
            <w:tcW w:w="1080" w:type="dxa"/>
            <w:vAlign w:val="bottom"/>
          </w:tcPr>
          <w:p w14:paraId="0C5EE386" w14:textId="7EA77AEE" w:rsidR="00B83310" w:rsidRPr="00B87821" w:rsidRDefault="003405FC" w:rsidP="00B83310">
            <w:pPr>
              <w:pBdr>
                <w:top w:val="single" w:sz="4" w:space="1" w:color="auto"/>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2F4B3079" w14:textId="1EBB533F" w:rsidR="00B83310" w:rsidRPr="00B87821" w:rsidRDefault="00AD2B15" w:rsidP="00B83310">
            <w:pPr>
              <w:pBdr>
                <w:top w:val="single" w:sz="4" w:space="1" w:color="auto"/>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86,679</w:t>
            </w:r>
          </w:p>
        </w:tc>
      </w:tr>
      <w:tr w:rsidR="00B83310" w:rsidRPr="00F351D8" w14:paraId="297CFBBA" w14:textId="77777777" w:rsidTr="0029051B">
        <w:tc>
          <w:tcPr>
            <w:tcW w:w="4617" w:type="dxa"/>
            <w:vAlign w:val="bottom"/>
          </w:tcPr>
          <w:p w14:paraId="1A753ED0" w14:textId="77777777" w:rsidR="00B83310" w:rsidRPr="00F351D8" w:rsidRDefault="00B83310" w:rsidP="00B83310">
            <w:pPr>
              <w:spacing w:line="240" w:lineRule="auto"/>
              <w:ind w:left="180" w:hanging="180"/>
              <w:rPr>
                <w:rFonts w:ascii="Browallia New" w:hAnsi="Browallia New" w:cs="Browallia New"/>
                <w:sz w:val="23"/>
                <w:szCs w:val="23"/>
                <w:cs/>
              </w:rPr>
            </w:pPr>
          </w:p>
        </w:tc>
        <w:tc>
          <w:tcPr>
            <w:tcW w:w="1130" w:type="dxa"/>
            <w:vAlign w:val="bottom"/>
          </w:tcPr>
          <w:p w14:paraId="1EF77C91" w14:textId="77777777" w:rsidR="00B83310" w:rsidRPr="00673A78" w:rsidRDefault="00B83310" w:rsidP="00B83310">
            <w:pPr>
              <w:spacing w:line="240" w:lineRule="auto"/>
              <w:jc w:val="right"/>
              <w:rPr>
                <w:rFonts w:ascii="Browallia New" w:hAnsi="Browallia New" w:cs="Browallia New"/>
                <w:sz w:val="23"/>
                <w:szCs w:val="23"/>
                <w:lang w:val="en-GB"/>
              </w:rPr>
            </w:pPr>
          </w:p>
        </w:tc>
        <w:tc>
          <w:tcPr>
            <w:tcW w:w="1170" w:type="dxa"/>
            <w:vAlign w:val="bottom"/>
          </w:tcPr>
          <w:p w14:paraId="177299B3" w14:textId="77777777" w:rsidR="00B83310" w:rsidRPr="00D575A8" w:rsidRDefault="00B83310" w:rsidP="00B83310">
            <w:pPr>
              <w:spacing w:line="240" w:lineRule="auto"/>
              <w:jc w:val="right"/>
              <w:rPr>
                <w:rFonts w:ascii="Browallia New" w:hAnsi="Browallia New" w:cs="Browallia New"/>
                <w:sz w:val="23"/>
                <w:szCs w:val="23"/>
                <w:lang w:val="en-GB"/>
              </w:rPr>
            </w:pPr>
          </w:p>
        </w:tc>
        <w:tc>
          <w:tcPr>
            <w:tcW w:w="1080" w:type="dxa"/>
            <w:vAlign w:val="bottom"/>
          </w:tcPr>
          <w:p w14:paraId="227F2565" w14:textId="77777777" w:rsidR="00B83310" w:rsidRPr="00D575A8" w:rsidRDefault="00B83310" w:rsidP="00B83310">
            <w:pPr>
              <w:spacing w:line="240" w:lineRule="auto"/>
              <w:jc w:val="right"/>
              <w:rPr>
                <w:rFonts w:ascii="Browallia New" w:hAnsi="Browallia New" w:cs="Browallia New"/>
                <w:sz w:val="23"/>
                <w:szCs w:val="23"/>
                <w:lang w:val="en-GB"/>
              </w:rPr>
            </w:pPr>
          </w:p>
        </w:tc>
        <w:tc>
          <w:tcPr>
            <w:tcW w:w="1170" w:type="dxa"/>
            <w:vAlign w:val="bottom"/>
          </w:tcPr>
          <w:p w14:paraId="02CA6478" w14:textId="77777777" w:rsidR="00B83310" w:rsidRPr="00D575A8" w:rsidRDefault="00B83310" w:rsidP="00B83310">
            <w:pPr>
              <w:spacing w:line="240" w:lineRule="auto"/>
              <w:jc w:val="right"/>
              <w:rPr>
                <w:rFonts w:ascii="Browallia New" w:hAnsi="Browallia New" w:cs="Browallia New"/>
                <w:sz w:val="23"/>
                <w:szCs w:val="23"/>
                <w:lang w:val="en-GB"/>
              </w:rPr>
            </w:pPr>
          </w:p>
        </w:tc>
      </w:tr>
      <w:tr w:rsidR="00B83310" w:rsidRPr="00F351D8" w14:paraId="01BDA87C" w14:textId="77777777" w:rsidTr="0029051B">
        <w:tc>
          <w:tcPr>
            <w:tcW w:w="4617" w:type="dxa"/>
            <w:vAlign w:val="bottom"/>
          </w:tcPr>
          <w:p w14:paraId="2917026E" w14:textId="3F7EF93D" w:rsidR="00B83310" w:rsidRPr="00F351D8" w:rsidRDefault="00B83310" w:rsidP="00B83310">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30" w:type="dxa"/>
            <w:vAlign w:val="bottom"/>
          </w:tcPr>
          <w:p w14:paraId="72C4FC8B" w14:textId="77777777" w:rsidR="00B83310" w:rsidRPr="00D1468E" w:rsidRDefault="00B83310" w:rsidP="00B83310">
            <w:pPr>
              <w:spacing w:line="240" w:lineRule="auto"/>
              <w:jc w:val="right"/>
              <w:rPr>
                <w:rFonts w:ascii="Browallia New" w:hAnsi="Browallia New" w:cs="Browallia New"/>
                <w:sz w:val="23"/>
                <w:szCs w:val="23"/>
                <w:lang w:val="en-GB"/>
              </w:rPr>
            </w:pPr>
          </w:p>
        </w:tc>
        <w:tc>
          <w:tcPr>
            <w:tcW w:w="1170" w:type="dxa"/>
            <w:vAlign w:val="bottom"/>
          </w:tcPr>
          <w:p w14:paraId="0A195563" w14:textId="77777777" w:rsidR="00B83310" w:rsidRPr="00D575A8" w:rsidRDefault="00B83310" w:rsidP="00B83310">
            <w:pPr>
              <w:spacing w:line="240" w:lineRule="auto"/>
              <w:jc w:val="right"/>
              <w:rPr>
                <w:rFonts w:ascii="Browallia New" w:hAnsi="Browallia New" w:cs="Browallia New"/>
                <w:sz w:val="23"/>
                <w:szCs w:val="23"/>
                <w:lang w:val="en-GB"/>
              </w:rPr>
            </w:pPr>
          </w:p>
        </w:tc>
        <w:tc>
          <w:tcPr>
            <w:tcW w:w="1080" w:type="dxa"/>
            <w:vAlign w:val="bottom"/>
          </w:tcPr>
          <w:p w14:paraId="08ED783B" w14:textId="77777777" w:rsidR="00B83310" w:rsidRPr="00D575A8" w:rsidRDefault="00B83310" w:rsidP="00B83310">
            <w:pPr>
              <w:spacing w:line="240" w:lineRule="auto"/>
              <w:jc w:val="right"/>
              <w:rPr>
                <w:rFonts w:ascii="Browallia New" w:hAnsi="Browallia New" w:cs="Browallia New"/>
                <w:sz w:val="23"/>
                <w:szCs w:val="23"/>
                <w:lang w:val="en-GB"/>
              </w:rPr>
            </w:pPr>
          </w:p>
        </w:tc>
        <w:tc>
          <w:tcPr>
            <w:tcW w:w="1170" w:type="dxa"/>
            <w:vAlign w:val="bottom"/>
          </w:tcPr>
          <w:p w14:paraId="192A2AEE" w14:textId="77777777" w:rsidR="00B83310" w:rsidRPr="00D575A8" w:rsidRDefault="00B83310" w:rsidP="00B83310">
            <w:pPr>
              <w:spacing w:line="240" w:lineRule="auto"/>
              <w:jc w:val="right"/>
              <w:rPr>
                <w:rFonts w:ascii="Browallia New" w:hAnsi="Browallia New" w:cs="Browallia New"/>
                <w:sz w:val="23"/>
                <w:szCs w:val="23"/>
              </w:rPr>
            </w:pPr>
          </w:p>
        </w:tc>
      </w:tr>
      <w:tr w:rsidR="00B83310" w:rsidRPr="00F351D8" w14:paraId="36A7B58D" w14:textId="77777777" w:rsidTr="0029051B">
        <w:tc>
          <w:tcPr>
            <w:tcW w:w="4617" w:type="dxa"/>
            <w:vAlign w:val="bottom"/>
          </w:tcPr>
          <w:p w14:paraId="47B46CA0" w14:textId="34C67642" w:rsidR="00B83310" w:rsidRPr="00F351D8" w:rsidRDefault="00B83310" w:rsidP="00B83310">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6FB82385" w14:textId="76E9F2ED" w:rsidR="00B83310" w:rsidRPr="00B87821" w:rsidRDefault="00B83310" w:rsidP="00B83310">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rPr>
              <w:t>8,023</w:t>
            </w:r>
          </w:p>
        </w:tc>
        <w:tc>
          <w:tcPr>
            <w:tcW w:w="1170" w:type="dxa"/>
            <w:vAlign w:val="bottom"/>
          </w:tcPr>
          <w:p w14:paraId="063786A7" w14:textId="67EDA367" w:rsidR="00B83310" w:rsidRPr="00B87821" w:rsidRDefault="00B94A52"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w:t>
            </w:r>
          </w:p>
        </w:tc>
        <w:tc>
          <w:tcPr>
            <w:tcW w:w="1080" w:type="dxa"/>
            <w:vAlign w:val="bottom"/>
          </w:tcPr>
          <w:p w14:paraId="1B356659" w14:textId="62896203" w:rsidR="00B83310" w:rsidRPr="00B87821" w:rsidRDefault="00001DEC" w:rsidP="00B83310">
            <w:pPr>
              <w:spacing w:line="240" w:lineRule="auto"/>
              <w:jc w:val="right"/>
              <w:rPr>
                <w:rFonts w:ascii="Browallia New" w:hAnsi="Browallia New" w:cs="Browallia New"/>
                <w:sz w:val="23"/>
                <w:szCs w:val="23"/>
              </w:rPr>
            </w:pPr>
            <w:r>
              <w:rPr>
                <w:rFonts w:ascii="Browallia New" w:hAnsi="Browallia New" w:cs="Browallia New"/>
                <w:sz w:val="23"/>
                <w:szCs w:val="23"/>
              </w:rPr>
              <w:t>-</w:t>
            </w:r>
          </w:p>
        </w:tc>
        <w:tc>
          <w:tcPr>
            <w:tcW w:w="1170" w:type="dxa"/>
            <w:vAlign w:val="bottom"/>
          </w:tcPr>
          <w:p w14:paraId="6AA42837" w14:textId="7A7EE7C4" w:rsidR="00B83310" w:rsidRPr="00B87821" w:rsidRDefault="009E5576" w:rsidP="00B83310">
            <w:pP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8,025</w:t>
            </w:r>
          </w:p>
        </w:tc>
      </w:tr>
      <w:tr w:rsidR="00B83310" w:rsidRPr="00F351D8" w14:paraId="1090A4EF" w14:textId="77777777" w:rsidTr="00875AC5">
        <w:tc>
          <w:tcPr>
            <w:tcW w:w="4617" w:type="dxa"/>
            <w:vAlign w:val="bottom"/>
          </w:tcPr>
          <w:p w14:paraId="387CE278" w14:textId="59B6FA44" w:rsidR="00B83310" w:rsidRPr="00F351D8" w:rsidRDefault="00B83310" w:rsidP="00B83310">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2A08D835" w14:textId="08195B59" w:rsidR="00B83310" w:rsidRPr="005104AD" w:rsidRDefault="00B83310" w:rsidP="00B83310">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3,231</w:t>
            </w:r>
          </w:p>
        </w:tc>
        <w:tc>
          <w:tcPr>
            <w:tcW w:w="1170" w:type="dxa"/>
            <w:vAlign w:val="bottom"/>
          </w:tcPr>
          <w:p w14:paraId="305B2F17" w14:textId="3E8F3BEA" w:rsidR="00B83310" w:rsidRPr="00835C42" w:rsidRDefault="00B94A52"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287</w:t>
            </w:r>
          </w:p>
        </w:tc>
        <w:tc>
          <w:tcPr>
            <w:tcW w:w="1080" w:type="dxa"/>
            <w:vAlign w:val="bottom"/>
          </w:tcPr>
          <w:p w14:paraId="352A43EC" w14:textId="22A28BB9" w:rsidR="00B83310" w:rsidRPr="00835C42" w:rsidRDefault="00B94A52"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317C81E9" w14:textId="0A4CE943" w:rsidR="00B83310" w:rsidRPr="00835C42" w:rsidRDefault="009E5576" w:rsidP="00B83310">
            <w:pPr>
              <w:pBdr>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3,518</w:t>
            </w:r>
          </w:p>
        </w:tc>
      </w:tr>
      <w:tr w:rsidR="00B83310" w:rsidRPr="00F351D8" w14:paraId="3AA242E7" w14:textId="77777777" w:rsidTr="005E00AF">
        <w:tc>
          <w:tcPr>
            <w:tcW w:w="4617" w:type="dxa"/>
            <w:vAlign w:val="bottom"/>
          </w:tcPr>
          <w:p w14:paraId="56CCCA7F" w14:textId="3864AE02" w:rsidR="00B83310" w:rsidRDefault="00B83310" w:rsidP="00B83310">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30" w:type="dxa"/>
            <w:vAlign w:val="bottom"/>
          </w:tcPr>
          <w:p w14:paraId="09813C7D" w14:textId="4FD21283" w:rsidR="00B83310" w:rsidRPr="00673A78" w:rsidRDefault="00B83310" w:rsidP="00B83310">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11,254</w:t>
            </w:r>
          </w:p>
        </w:tc>
        <w:tc>
          <w:tcPr>
            <w:tcW w:w="1170" w:type="dxa"/>
            <w:vAlign w:val="bottom"/>
          </w:tcPr>
          <w:p w14:paraId="3DFA2C6D" w14:textId="5F980652" w:rsidR="00B83310" w:rsidRPr="00835C42" w:rsidRDefault="00B94A52" w:rsidP="00B83310">
            <w:pPr>
              <w:pBdr>
                <w:top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289</w:t>
            </w:r>
          </w:p>
        </w:tc>
        <w:tc>
          <w:tcPr>
            <w:tcW w:w="1080" w:type="dxa"/>
            <w:vAlign w:val="bottom"/>
          </w:tcPr>
          <w:p w14:paraId="41872119" w14:textId="44DE2D6C" w:rsidR="00B83310" w:rsidRPr="00835C42" w:rsidRDefault="00B94A52" w:rsidP="00B83310">
            <w:pPr>
              <w:pBdr>
                <w:top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w:t>
            </w:r>
          </w:p>
        </w:tc>
        <w:tc>
          <w:tcPr>
            <w:tcW w:w="1170" w:type="dxa"/>
            <w:vAlign w:val="bottom"/>
          </w:tcPr>
          <w:p w14:paraId="780D8B34" w14:textId="15AA60C1" w:rsidR="00B83310" w:rsidRPr="00835C42" w:rsidRDefault="009E5576" w:rsidP="00B83310">
            <w:pPr>
              <w:pBdr>
                <w:top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t>11,543</w:t>
            </w:r>
          </w:p>
        </w:tc>
      </w:tr>
      <w:tr w:rsidR="00B83310" w:rsidRPr="00F351D8" w14:paraId="7AECD7E0" w14:textId="77777777" w:rsidTr="00322242">
        <w:tc>
          <w:tcPr>
            <w:tcW w:w="4617" w:type="dxa"/>
            <w:vAlign w:val="bottom"/>
          </w:tcPr>
          <w:p w14:paraId="496277DD" w14:textId="2C93FDC6" w:rsidR="00B83310" w:rsidRPr="00F351D8" w:rsidRDefault="00B83310" w:rsidP="00B83310">
            <w:pPr>
              <w:spacing w:line="240" w:lineRule="auto"/>
              <w:rPr>
                <w:rFonts w:ascii="Browallia New" w:hAnsi="Browallia New" w:cs="Browallia New"/>
                <w:sz w:val="23"/>
                <w:szCs w:val="23"/>
                <w:cs/>
              </w:rPr>
            </w:pPr>
          </w:p>
        </w:tc>
        <w:tc>
          <w:tcPr>
            <w:tcW w:w="1130" w:type="dxa"/>
            <w:vAlign w:val="bottom"/>
          </w:tcPr>
          <w:p w14:paraId="619D3A3E" w14:textId="364C6A3A" w:rsidR="00B83310" w:rsidRPr="006D62F0" w:rsidRDefault="00B83310" w:rsidP="00B83310">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67D03802" w14:textId="2D411EEE" w:rsidR="00B83310" w:rsidRPr="00D575A8" w:rsidRDefault="00B83310" w:rsidP="00B83310">
            <w:pPr>
              <w:pBdr>
                <w:top w:val="single" w:sz="4" w:space="1" w:color="auto"/>
              </w:pBdr>
              <w:spacing w:line="240" w:lineRule="auto"/>
              <w:jc w:val="right"/>
              <w:rPr>
                <w:rFonts w:ascii="Browallia New" w:hAnsi="Browallia New" w:cs="Browallia New"/>
                <w:sz w:val="23"/>
                <w:szCs w:val="23"/>
                <w:lang w:val="en-GB"/>
              </w:rPr>
            </w:pPr>
          </w:p>
        </w:tc>
        <w:tc>
          <w:tcPr>
            <w:tcW w:w="1080" w:type="dxa"/>
            <w:vAlign w:val="bottom"/>
          </w:tcPr>
          <w:p w14:paraId="3A019C9D" w14:textId="0F939ED6" w:rsidR="00B83310" w:rsidRPr="00D575A8" w:rsidRDefault="00B83310" w:rsidP="00B83310">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6AE1FE7C" w14:textId="7DCF2A38" w:rsidR="00B83310" w:rsidRPr="00D575A8" w:rsidRDefault="00B83310" w:rsidP="00B83310">
            <w:pPr>
              <w:pBdr>
                <w:top w:val="single" w:sz="4" w:space="1" w:color="auto"/>
              </w:pBdr>
              <w:spacing w:line="240" w:lineRule="auto"/>
              <w:jc w:val="right"/>
              <w:rPr>
                <w:rFonts w:ascii="Browallia New" w:hAnsi="Browallia New" w:cs="Browallia New"/>
                <w:sz w:val="23"/>
                <w:szCs w:val="23"/>
              </w:rPr>
            </w:pPr>
          </w:p>
        </w:tc>
      </w:tr>
      <w:tr w:rsidR="00B83310" w:rsidRPr="00F351D8" w14:paraId="7F6C57ED" w14:textId="77777777" w:rsidTr="0029051B">
        <w:tc>
          <w:tcPr>
            <w:tcW w:w="4617" w:type="dxa"/>
            <w:vAlign w:val="bottom"/>
            <w:hideMark/>
          </w:tcPr>
          <w:p w14:paraId="6B229DE4" w14:textId="789DE3EB" w:rsidR="00B83310" w:rsidRPr="00F351D8" w:rsidRDefault="00B83310" w:rsidP="00B83310">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p>
        </w:tc>
        <w:tc>
          <w:tcPr>
            <w:tcW w:w="1130" w:type="dxa"/>
            <w:vAlign w:val="bottom"/>
          </w:tcPr>
          <w:p w14:paraId="2A1014DD" w14:textId="491D19BC" w:rsidR="00B83310" w:rsidRPr="006D62F0" w:rsidRDefault="00B83310" w:rsidP="00B83310">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120,1</w:t>
            </w:r>
            <w:r>
              <w:rPr>
                <w:rFonts w:ascii="Browallia New" w:hAnsi="Browallia New" w:cs="Browallia New"/>
                <w:sz w:val="23"/>
                <w:szCs w:val="23"/>
                <w:lang w:val="en-GB"/>
              </w:rPr>
              <w:t>77</w:t>
            </w:r>
          </w:p>
        </w:tc>
        <w:tc>
          <w:tcPr>
            <w:tcW w:w="1170" w:type="dxa"/>
            <w:vAlign w:val="bottom"/>
          </w:tcPr>
          <w:p w14:paraId="45FD1E74" w14:textId="36B52088" w:rsidR="00B83310" w:rsidRPr="00D575A8" w:rsidRDefault="00D3761A" w:rsidP="00B83310">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(21,955)</w:t>
            </w:r>
          </w:p>
        </w:tc>
        <w:tc>
          <w:tcPr>
            <w:tcW w:w="1080" w:type="dxa"/>
            <w:vAlign w:val="bottom"/>
          </w:tcPr>
          <w:p w14:paraId="1A861C83" w14:textId="1A815E54" w:rsidR="00B83310" w:rsidRPr="00D575A8" w:rsidRDefault="00B94A52" w:rsidP="00B83310">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w:t>
            </w:r>
          </w:p>
        </w:tc>
        <w:tc>
          <w:tcPr>
            <w:tcW w:w="1170" w:type="dxa"/>
            <w:vAlign w:val="bottom"/>
          </w:tcPr>
          <w:p w14:paraId="2600954C" w14:textId="48829FD9" w:rsidR="00B83310" w:rsidRPr="00D575A8" w:rsidRDefault="00302865" w:rsidP="00B83310">
            <w:pPr>
              <w:pBdr>
                <w:bottom w:val="single" w:sz="12" w:space="1" w:color="auto"/>
              </w:pBdr>
              <w:spacing w:line="240" w:lineRule="auto"/>
              <w:jc w:val="right"/>
              <w:rPr>
                <w:rFonts w:ascii="Browallia New" w:hAnsi="Browallia New" w:cs="Browallia New"/>
                <w:sz w:val="23"/>
                <w:szCs w:val="23"/>
                <w:cs/>
                <w:lang w:val="en-GB"/>
              </w:rPr>
            </w:pPr>
            <w:r>
              <w:rPr>
                <w:rFonts w:ascii="Browallia New" w:hAnsi="Browallia New" w:cs="Browallia New"/>
                <w:sz w:val="23"/>
                <w:szCs w:val="23"/>
                <w:lang w:val="en-GB"/>
              </w:rPr>
              <w:t>98,222</w:t>
            </w:r>
          </w:p>
        </w:tc>
      </w:tr>
    </w:tbl>
    <w:p w14:paraId="579A9622" w14:textId="77777777" w:rsidR="0016669C" w:rsidRDefault="0016669C"/>
    <w:p w14:paraId="3BE27EDE" w14:textId="77777777" w:rsidR="00B83310" w:rsidRDefault="00B83310"/>
    <w:p w14:paraId="11E19911" w14:textId="77777777" w:rsidR="00B83310" w:rsidRDefault="00B83310"/>
    <w:p w14:paraId="7402C69C" w14:textId="77777777" w:rsidR="00B83310" w:rsidRDefault="00B83310"/>
    <w:p w14:paraId="39AA7D01" w14:textId="77777777" w:rsidR="00B83310" w:rsidRDefault="00B83310"/>
    <w:p w14:paraId="4174C9C8" w14:textId="77777777" w:rsidR="00B83310" w:rsidRDefault="00B83310"/>
    <w:p w14:paraId="6B387A8E" w14:textId="77777777" w:rsidR="00B83310" w:rsidRDefault="00B83310"/>
    <w:p w14:paraId="6FDE423D" w14:textId="77777777" w:rsidR="00B83310" w:rsidRDefault="00B83310"/>
    <w:p w14:paraId="65B9A788" w14:textId="77777777" w:rsidR="00B83310" w:rsidRDefault="00B83310"/>
    <w:p w14:paraId="6DF3E54E" w14:textId="77777777" w:rsidR="00B83310" w:rsidRDefault="00B83310"/>
    <w:p w14:paraId="5ABB3478" w14:textId="77777777" w:rsidR="00B83310" w:rsidRDefault="00B83310"/>
    <w:p w14:paraId="4B061E30" w14:textId="77777777" w:rsidR="00B83310" w:rsidRDefault="00B83310"/>
    <w:p w14:paraId="3B7045E2" w14:textId="77777777" w:rsidR="00B83310" w:rsidRDefault="00B83310"/>
    <w:p w14:paraId="74D7A6CC" w14:textId="77777777" w:rsidR="00B83310" w:rsidRDefault="00B83310"/>
    <w:p w14:paraId="3AB53A0F" w14:textId="77777777" w:rsidR="00B83310" w:rsidRDefault="00B83310"/>
    <w:p w14:paraId="5741293C" w14:textId="77777777" w:rsidR="00B83310" w:rsidRDefault="00B83310"/>
    <w:p w14:paraId="66A2D168" w14:textId="77777777" w:rsidR="00B83310" w:rsidRDefault="00B83310"/>
    <w:p w14:paraId="6AD8DA99" w14:textId="77777777" w:rsidR="00B83310" w:rsidRDefault="00B83310"/>
    <w:p w14:paraId="6C6518C0" w14:textId="77777777" w:rsidR="00B83310" w:rsidRDefault="00B83310"/>
    <w:p w14:paraId="5215B26D" w14:textId="77777777" w:rsidR="00B83310" w:rsidRDefault="00B83310"/>
    <w:p w14:paraId="0E8EF616" w14:textId="77777777" w:rsidR="00B83310" w:rsidRDefault="00B83310"/>
    <w:p w14:paraId="56F2B03E" w14:textId="77777777" w:rsidR="00B83310" w:rsidRDefault="00B83310"/>
    <w:tbl>
      <w:tblPr>
        <w:tblW w:w="9167" w:type="dxa"/>
        <w:tblInd w:w="243" w:type="dxa"/>
        <w:tblLayout w:type="fixed"/>
        <w:tblLook w:val="01E0" w:firstRow="1" w:lastRow="1" w:firstColumn="1" w:lastColumn="1" w:noHBand="0" w:noVBand="0"/>
      </w:tblPr>
      <w:tblGrid>
        <w:gridCol w:w="4617"/>
        <w:gridCol w:w="1130"/>
        <w:gridCol w:w="1170"/>
        <w:gridCol w:w="1080"/>
        <w:gridCol w:w="1170"/>
      </w:tblGrid>
      <w:tr w:rsidR="00B83310" w:rsidRPr="00F351D8" w14:paraId="2937180A" w14:textId="77777777" w:rsidTr="006160B6">
        <w:trPr>
          <w:tblHeader/>
        </w:trPr>
        <w:tc>
          <w:tcPr>
            <w:tcW w:w="4617" w:type="dxa"/>
            <w:vAlign w:val="bottom"/>
          </w:tcPr>
          <w:p w14:paraId="21DBA185" w14:textId="77777777" w:rsidR="00B83310" w:rsidRPr="00F351D8" w:rsidRDefault="00B83310" w:rsidP="006160B6">
            <w:pPr>
              <w:spacing w:line="240" w:lineRule="auto"/>
              <w:ind w:left="252" w:hanging="270"/>
              <w:rPr>
                <w:rFonts w:ascii="Browallia New" w:hAnsi="Browallia New" w:cs="Browallia New"/>
                <w:sz w:val="23"/>
                <w:szCs w:val="23"/>
                <w:cs/>
              </w:rPr>
            </w:pPr>
          </w:p>
        </w:tc>
        <w:tc>
          <w:tcPr>
            <w:tcW w:w="4550" w:type="dxa"/>
            <w:gridSpan w:val="4"/>
            <w:vAlign w:val="bottom"/>
          </w:tcPr>
          <w:p w14:paraId="01D02564" w14:textId="77777777" w:rsidR="00B83310" w:rsidRPr="00F351D8" w:rsidRDefault="00B83310" w:rsidP="006160B6">
            <w:pPr>
              <w:spacing w:line="240" w:lineRule="auto"/>
              <w:jc w:val="right"/>
              <w:rPr>
                <w:rFonts w:ascii="Browallia New" w:hAnsi="Browallia New" w:cs="Browallia New"/>
                <w:snapToGrid w:val="0"/>
                <w:sz w:val="23"/>
                <w:szCs w:val="23"/>
                <w:cs/>
              </w:rPr>
            </w:pPr>
            <w:r w:rsidRPr="00825592">
              <w:rPr>
                <w:rFonts w:ascii="Browallia New" w:hAnsi="Browallia New" w:cs="Browallia New" w:hint="cs"/>
                <w:sz w:val="23"/>
                <w:szCs w:val="23"/>
                <w:cs/>
              </w:rPr>
              <w:t>(หน่วย</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w:t>
            </w:r>
            <w:r w:rsidRPr="00F46B29">
              <w:rPr>
                <w:rFonts w:ascii="Browallia New" w:hAnsi="Browallia New" w:cs="Browallia New" w:hint="cs"/>
                <w:sz w:val="23"/>
                <w:szCs w:val="23"/>
              </w:rPr>
              <w:t xml:space="preserve"> </w:t>
            </w:r>
            <w:r w:rsidRPr="00825592">
              <w:rPr>
                <w:rFonts w:ascii="Browallia New" w:hAnsi="Browallia New" w:cs="Browallia New" w:hint="cs"/>
                <w:sz w:val="23"/>
                <w:szCs w:val="23"/>
                <w:cs/>
              </w:rPr>
              <w:t>พันบาท)</w:t>
            </w:r>
          </w:p>
        </w:tc>
      </w:tr>
      <w:tr w:rsidR="00B83310" w:rsidRPr="00F351D8" w14:paraId="693DA032" w14:textId="77777777" w:rsidTr="006160B6">
        <w:trPr>
          <w:tblHeader/>
        </w:trPr>
        <w:tc>
          <w:tcPr>
            <w:tcW w:w="4617" w:type="dxa"/>
            <w:vAlign w:val="bottom"/>
          </w:tcPr>
          <w:p w14:paraId="41A1FFA4" w14:textId="77777777" w:rsidR="00B83310" w:rsidRPr="00F351D8" w:rsidRDefault="00B83310" w:rsidP="006160B6">
            <w:pPr>
              <w:spacing w:line="240" w:lineRule="auto"/>
              <w:ind w:left="252" w:hanging="270"/>
              <w:rPr>
                <w:rFonts w:ascii="Browallia New" w:hAnsi="Browallia New" w:cs="Browallia New"/>
                <w:sz w:val="23"/>
                <w:szCs w:val="23"/>
                <w:cs/>
              </w:rPr>
            </w:pPr>
          </w:p>
        </w:tc>
        <w:tc>
          <w:tcPr>
            <w:tcW w:w="4550" w:type="dxa"/>
            <w:gridSpan w:val="4"/>
            <w:vAlign w:val="bottom"/>
            <w:hideMark/>
          </w:tcPr>
          <w:p w14:paraId="7ED91668" w14:textId="77777777" w:rsidR="00B83310" w:rsidRPr="00F351D8" w:rsidRDefault="00B83310" w:rsidP="006160B6">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napToGrid w:val="0"/>
                <w:sz w:val="23"/>
                <w:szCs w:val="23"/>
                <w:cs/>
              </w:rPr>
              <w:t>งบการเงินเฉพาะของบริษัท</w:t>
            </w:r>
          </w:p>
        </w:tc>
      </w:tr>
      <w:tr w:rsidR="00B83310" w:rsidRPr="00F351D8" w14:paraId="18410172" w14:textId="77777777" w:rsidTr="006160B6">
        <w:trPr>
          <w:tblHeader/>
        </w:trPr>
        <w:tc>
          <w:tcPr>
            <w:tcW w:w="4617" w:type="dxa"/>
            <w:vAlign w:val="bottom"/>
          </w:tcPr>
          <w:p w14:paraId="7C378749" w14:textId="77777777" w:rsidR="00B83310" w:rsidRPr="00F351D8" w:rsidRDefault="00B83310" w:rsidP="006160B6">
            <w:pPr>
              <w:spacing w:line="240" w:lineRule="auto"/>
              <w:ind w:left="252" w:hanging="270"/>
              <w:rPr>
                <w:rFonts w:ascii="Browallia New" w:hAnsi="Browallia New" w:cs="Browallia New"/>
                <w:sz w:val="23"/>
                <w:szCs w:val="23"/>
                <w:cs/>
              </w:rPr>
            </w:pPr>
          </w:p>
        </w:tc>
        <w:tc>
          <w:tcPr>
            <w:tcW w:w="1130" w:type="dxa"/>
            <w:vAlign w:val="bottom"/>
          </w:tcPr>
          <w:p w14:paraId="794DF5A6" w14:textId="77777777" w:rsidR="00B83310" w:rsidRPr="00F351D8" w:rsidRDefault="00B83310" w:rsidP="006160B6">
            <w:pPr>
              <w:spacing w:line="240" w:lineRule="auto"/>
              <w:jc w:val="center"/>
              <w:rPr>
                <w:rFonts w:ascii="Browallia New" w:hAnsi="Browallia New" w:cs="Browallia New"/>
                <w:sz w:val="23"/>
                <w:szCs w:val="23"/>
                <w:cs/>
              </w:rPr>
            </w:pPr>
          </w:p>
        </w:tc>
        <w:tc>
          <w:tcPr>
            <w:tcW w:w="2250" w:type="dxa"/>
            <w:gridSpan w:val="2"/>
            <w:vAlign w:val="bottom"/>
            <w:hideMark/>
          </w:tcPr>
          <w:p w14:paraId="3ED5E481" w14:textId="77777777" w:rsidR="00B83310" w:rsidRPr="00F351D8" w:rsidRDefault="00B83310" w:rsidP="006160B6">
            <w:pPr>
              <w:pBdr>
                <w:bottom w:val="single" w:sz="4" w:space="1" w:color="auto"/>
              </w:pBdr>
              <w:spacing w:line="240" w:lineRule="auto"/>
              <w:jc w:val="center"/>
              <w:rPr>
                <w:rFonts w:ascii="Browallia New" w:hAnsi="Browallia New" w:cs="Browallia New"/>
                <w:sz w:val="23"/>
                <w:szCs w:val="23"/>
                <w:cs/>
              </w:rPr>
            </w:pPr>
            <w:r w:rsidRPr="00F351D8">
              <w:rPr>
                <w:rFonts w:ascii="Browallia New" w:hAnsi="Browallia New" w:cs="Browallia New"/>
                <w:sz w:val="23"/>
                <w:szCs w:val="23"/>
                <w:cs/>
              </w:rPr>
              <w:t>บันทึกเป็นรายได้</w:t>
            </w:r>
            <w:r w:rsidRPr="00F46B29">
              <w:rPr>
                <w:rFonts w:ascii="Browallia New" w:hAnsi="Browallia New" w:cs="Browallia New"/>
                <w:sz w:val="23"/>
                <w:szCs w:val="23"/>
              </w:rPr>
              <w:t xml:space="preserve"> </w:t>
            </w:r>
            <w:r w:rsidRPr="00F351D8">
              <w:rPr>
                <w:rFonts w:ascii="Browallia New" w:hAnsi="Browallia New" w:cs="Browallia New"/>
                <w:sz w:val="23"/>
                <w:szCs w:val="23"/>
                <w:cs/>
              </w:rPr>
              <w:t>/(รายจ่าย)ใน</w:t>
            </w:r>
          </w:p>
        </w:tc>
        <w:tc>
          <w:tcPr>
            <w:tcW w:w="1170" w:type="dxa"/>
            <w:vAlign w:val="bottom"/>
          </w:tcPr>
          <w:p w14:paraId="2EAC04CD" w14:textId="77777777" w:rsidR="00B83310" w:rsidRPr="00F351D8" w:rsidRDefault="00B83310" w:rsidP="006160B6">
            <w:pPr>
              <w:spacing w:line="240" w:lineRule="auto"/>
              <w:jc w:val="center"/>
              <w:rPr>
                <w:rFonts w:ascii="Browallia New" w:hAnsi="Browallia New" w:cs="Browallia New"/>
                <w:sz w:val="23"/>
                <w:szCs w:val="23"/>
                <w:cs/>
              </w:rPr>
            </w:pPr>
          </w:p>
        </w:tc>
      </w:tr>
      <w:tr w:rsidR="00B83310" w:rsidRPr="00F351D8" w14:paraId="2698DC05" w14:textId="77777777" w:rsidTr="006160B6">
        <w:trPr>
          <w:tblHeader/>
        </w:trPr>
        <w:tc>
          <w:tcPr>
            <w:tcW w:w="4617" w:type="dxa"/>
            <w:vAlign w:val="bottom"/>
          </w:tcPr>
          <w:p w14:paraId="10E12525" w14:textId="77777777" w:rsidR="00B83310" w:rsidRPr="00F351D8" w:rsidRDefault="00B83310" w:rsidP="006160B6">
            <w:pPr>
              <w:spacing w:line="240" w:lineRule="auto"/>
              <w:ind w:left="252" w:hanging="270"/>
              <w:rPr>
                <w:rFonts w:ascii="Browallia New" w:hAnsi="Browallia New" w:cs="Browallia New"/>
                <w:sz w:val="23"/>
                <w:szCs w:val="23"/>
                <w:cs/>
              </w:rPr>
            </w:pPr>
          </w:p>
        </w:tc>
        <w:tc>
          <w:tcPr>
            <w:tcW w:w="1130" w:type="dxa"/>
            <w:vAlign w:val="bottom"/>
            <w:hideMark/>
          </w:tcPr>
          <w:p w14:paraId="285AAECC" w14:textId="77777777" w:rsidR="00B83310" w:rsidRPr="00F351D8" w:rsidRDefault="00B83310" w:rsidP="006160B6">
            <w:pPr>
              <w:pBdr>
                <w:bottom w:val="single" w:sz="4" w:space="1" w:color="auto"/>
              </w:pBdr>
              <w:spacing w:line="240" w:lineRule="auto"/>
              <w:jc w:val="center"/>
              <w:rPr>
                <w:rFonts w:ascii="Browallia New" w:hAnsi="Browallia New" w:cs="Browallia New"/>
                <w:sz w:val="23"/>
                <w:szCs w:val="23"/>
                <w:lang w:val="en-GB"/>
              </w:rPr>
            </w:pPr>
            <w:r w:rsidRPr="00F351D8">
              <w:rPr>
                <w:rFonts w:ascii="Browallia New" w:hAnsi="Browallia New" w:cs="Browallia New"/>
                <w:sz w:val="23"/>
                <w:szCs w:val="23"/>
                <w:lang w:val="en-GB"/>
              </w:rPr>
              <w:t>1</w:t>
            </w:r>
            <w:r w:rsidRPr="00F46B29">
              <w:rPr>
                <w:rFonts w:ascii="Browallia New" w:hAnsi="Browallia New" w:cs="Browallia New"/>
                <w:sz w:val="23"/>
                <w:szCs w:val="23"/>
              </w:rPr>
              <w:t xml:space="preserve"> </w:t>
            </w:r>
            <w:r w:rsidRPr="00F351D8">
              <w:rPr>
                <w:rFonts w:ascii="Browallia New" w:hAnsi="Browallia New" w:cs="Browallia New"/>
                <w:sz w:val="23"/>
                <w:szCs w:val="23"/>
                <w:cs/>
              </w:rPr>
              <w:t>มกราคม</w:t>
            </w:r>
            <w:r w:rsidRPr="00F351D8">
              <w:rPr>
                <w:rFonts w:ascii="Browallia New" w:hAnsi="Browallia New" w:cs="Browallia New"/>
                <w:sz w:val="23"/>
                <w:szCs w:val="23"/>
                <w:lang w:val="en-GB"/>
              </w:rPr>
              <w:t>256</w:t>
            </w:r>
            <w:r>
              <w:rPr>
                <w:rFonts w:ascii="Browallia New" w:hAnsi="Browallia New" w:cs="Browallia New"/>
                <w:sz w:val="23"/>
                <w:szCs w:val="23"/>
                <w:lang w:val="en-GB"/>
              </w:rPr>
              <w:t>5</w:t>
            </w:r>
          </w:p>
        </w:tc>
        <w:tc>
          <w:tcPr>
            <w:tcW w:w="1170" w:type="dxa"/>
            <w:vAlign w:val="bottom"/>
            <w:hideMark/>
          </w:tcPr>
          <w:p w14:paraId="39F07DFC" w14:textId="77777777" w:rsidR="00B83310" w:rsidRPr="00F351D8" w:rsidRDefault="00B83310" w:rsidP="006160B6">
            <w:pPr>
              <w:pBdr>
                <w:bottom w:val="single" w:sz="4" w:space="1" w:color="auto"/>
              </w:pBdr>
              <w:spacing w:line="240" w:lineRule="auto"/>
              <w:ind w:hanging="24"/>
              <w:jc w:val="center"/>
              <w:rPr>
                <w:rFonts w:ascii="Browallia New" w:hAnsi="Browallia New" w:cs="Browallia New"/>
                <w:sz w:val="23"/>
                <w:szCs w:val="23"/>
                <w:cs/>
              </w:rPr>
            </w:pPr>
            <w:r w:rsidRPr="00F351D8">
              <w:rPr>
                <w:rFonts w:ascii="Browallia New" w:hAnsi="Browallia New" w:cs="Browallia New"/>
                <w:sz w:val="23"/>
                <w:szCs w:val="23"/>
                <w:cs/>
              </w:rPr>
              <w:t>กำไรหรือขาดทุน</w:t>
            </w:r>
          </w:p>
        </w:tc>
        <w:tc>
          <w:tcPr>
            <w:tcW w:w="1080" w:type="dxa"/>
            <w:vAlign w:val="bottom"/>
            <w:hideMark/>
          </w:tcPr>
          <w:p w14:paraId="5A1DF706" w14:textId="77777777" w:rsidR="00B83310" w:rsidRPr="00F351D8" w:rsidRDefault="00B83310" w:rsidP="006160B6">
            <w:pPr>
              <w:pBdr>
                <w:bottom w:val="single" w:sz="4" w:space="1" w:color="auto"/>
              </w:pBdr>
              <w:spacing w:line="240" w:lineRule="auto"/>
              <w:jc w:val="center"/>
              <w:rPr>
                <w:rFonts w:ascii="Browallia New" w:hAnsi="Browallia New" w:cs="Browallia New"/>
                <w:sz w:val="23"/>
                <w:szCs w:val="23"/>
                <w:cs/>
                <w:lang w:val="en-GB"/>
              </w:rPr>
            </w:pPr>
            <w:r>
              <w:rPr>
                <w:rFonts w:ascii="Browallia New" w:hAnsi="Browallia New" w:cs="Browallia New" w:hint="cs"/>
                <w:sz w:val="23"/>
                <w:szCs w:val="23"/>
                <w:cs/>
              </w:rPr>
              <w:t>กำไรขาดทุน</w:t>
            </w:r>
            <w:r w:rsidRPr="00F351D8">
              <w:rPr>
                <w:rFonts w:ascii="Browallia New" w:hAnsi="Browallia New" w:cs="Browallia New"/>
                <w:sz w:val="23"/>
                <w:szCs w:val="23"/>
                <w:cs/>
                <w:lang w:val="en-GB"/>
              </w:rPr>
              <w:t>เบ็ดเสร็จอื่น</w:t>
            </w:r>
          </w:p>
        </w:tc>
        <w:tc>
          <w:tcPr>
            <w:tcW w:w="1170" w:type="dxa"/>
            <w:vAlign w:val="bottom"/>
            <w:hideMark/>
          </w:tcPr>
          <w:p w14:paraId="4A9A9026" w14:textId="77777777" w:rsidR="00B83310" w:rsidRPr="00F351D8" w:rsidRDefault="00B83310" w:rsidP="006160B6">
            <w:pPr>
              <w:pBdr>
                <w:bottom w:val="single" w:sz="4" w:space="1" w:color="auto"/>
              </w:pBdr>
              <w:spacing w:line="240" w:lineRule="auto"/>
              <w:jc w:val="center"/>
              <w:rPr>
                <w:rFonts w:ascii="Browallia New" w:hAnsi="Browallia New" w:cs="Browallia New"/>
                <w:sz w:val="23"/>
                <w:szCs w:val="23"/>
                <w:cs/>
                <w:lang w:val="en-GB"/>
              </w:rPr>
            </w:pPr>
            <w:r w:rsidRPr="00F351D8">
              <w:rPr>
                <w:rFonts w:ascii="Browallia New" w:hAnsi="Browallia New" w:cs="Browallia New"/>
                <w:sz w:val="23"/>
                <w:szCs w:val="23"/>
                <w:lang w:val="en-GB"/>
              </w:rPr>
              <w:t>31</w:t>
            </w:r>
            <w:r w:rsidRPr="00F46B29">
              <w:rPr>
                <w:rFonts w:ascii="Browallia New" w:hAnsi="Browallia New" w:cs="Browallia New"/>
                <w:sz w:val="23"/>
                <w:szCs w:val="23"/>
              </w:rPr>
              <w:t xml:space="preserve"> </w:t>
            </w:r>
            <w:r w:rsidRPr="00F351D8">
              <w:rPr>
                <w:rFonts w:ascii="Browallia New" w:hAnsi="Browallia New" w:cs="Browallia New"/>
                <w:sz w:val="23"/>
                <w:szCs w:val="23"/>
                <w:cs/>
                <w:lang w:val="en-GB"/>
              </w:rPr>
              <w:t>ธันวาคม</w:t>
            </w:r>
            <w:r w:rsidRPr="00F46B29">
              <w:rPr>
                <w:rFonts w:ascii="Browallia New" w:hAnsi="Browallia New" w:cs="Browallia New"/>
                <w:sz w:val="23"/>
                <w:szCs w:val="23"/>
              </w:rPr>
              <w:t xml:space="preserve"> </w:t>
            </w:r>
            <w:r w:rsidRPr="00F351D8">
              <w:rPr>
                <w:rFonts w:ascii="Browallia New" w:hAnsi="Browallia New" w:cs="Browallia New"/>
                <w:sz w:val="23"/>
                <w:szCs w:val="23"/>
                <w:lang w:val="en-GB"/>
              </w:rPr>
              <w:t>256</w:t>
            </w:r>
            <w:r>
              <w:rPr>
                <w:rFonts w:ascii="Browallia New" w:hAnsi="Browallia New" w:cs="Browallia New"/>
                <w:sz w:val="23"/>
                <w:szCs w:val="23"/>
                <w:lang w:val="en-GB"/>
              </w:rPr>
              <w:t>5</w:t>
            </w:r>
          </w:p>
        </w:tc>
      </w:tr>
      <w:tr w:rsidR="00B83310" w:rsidRPr="00F351D8" w14:paraId="23574C22" w14:textId="77777777" w:rsidTr="006160B6">
        <w:trPr>
          <w:tblHeader/>
        </w:trPr>
        <w:tc>
          <w:tcPr>
            <w:tcW w:w="4617" w:type="dxa"/>
            <w:vAlign w:val="bottom"/>
          </w:tcPr>
          <w:p w14:paraId="513D79F7" w14:textId="77777777" w:rsidR="00B83310" w:rsidRPr="00D96F3B" w:rsidRDefault="00B83310" w:rsidP="006160B6">
            <w:pPr>
              <w:spacing w:line="240" w:lineRule="auto"/>
              <w:ind w:left="252" w:hanging="270"/>
              <w:rPr>
                <w:rFonts w:ascii="Browallia New" w:hAnsi="Browallia New" w:cs="Browallia New"/>
                <w:sz w:val="16"/>
                <w:szCs w:val="16"/>
                <w:cs/>
              </w:rPr>
            </w:pPr>
          </w:p>
        </w:tc>
        <w:tc>
          <w:tcPr>
            <w:tcW w:w="1130" w:type="dxa"/>
            <w:vAlign w:val="bottom"/>
          </w:tcPr>
          <w:p w14:paraId="3E7CE3E1" w14:textId="77777777" w:rsidR="00B83310" w:rsidRPr="00D96F3B" w:rsidRDefault="00B83310" w:rsidP="006160B6">
            <w:pPr>
              <w:spacing w:line="240" w:lineRule="auto"/>
              <w:jc w:val="center"/>
              <w:rPr>
                <w:rFonts w:ascii="Browallia New" w:hAnsi="Browallia New" w:cs="Browallia New"/>
                <w:sz w:val="16"/>
                <w:szCs w:val="16"/>
                <w:lang w:val="en-GB"/>
              </w:rPr>
            </w:pPr>
          </w:p>
        </w:tc>
        <w:tc>
          <w:tcPr>
            <w:tcW w:w="1170" w:type="dxa"/>
            <w:vAlign w:val="bottom"/>
          </w:tcPr>
          <w:p w14:paraId="583EFED6" w14:textId="77777777" w:rsidR="00B83310" w:rsidRPr="00D96F3B" w:rsidRDefault="00B83310" w:rsidP="006160B6">
            <w:pPr>
              <w:spacing w:line="240" w:lineRule="auto"/>
              <w:ind w:hanging="24"/>
              <w:jc w:val="center"/>
              <w:rPr>
                <w:rFonts w:ascii="Browallia New" w:hAnsi="Browallia New" w:cs="Browallia New"/>
                <w:sz w:val="16"/>
                <w:szCs w:val="16"/>
                <w:cs/>
              </w:rPr>
            </w:pPr>
          </w:p>
        </w:tc>
        <w:tc>
          <w:tcPr>
            <w:tcW w:w="1080" w:type="dxa"/>
            <w:vAlign w:val="bottom"/>
          </w:tcPr>
          <w:p w14:paraId="03C33841" w14:textId="77777777" w:rsidR="00B83310" w:rsidRPr="00D96F3B" w:rsidRDefault="00B83310" w:rsidP="006160B6">
            <w:pPr>
              <w:spacing w:line="240" w:lineRule="auto"/>
              <w:jc w:val="center"/>
              <w:rPr>
                <w:rFonts w:ascii="Browallia New" w:hAnsi="Browallia New" w:cs="Browallia New"/>
                <w:sz w:val="16"/>
                <w:szCs w:val="16"/>
                <w:cs/>
              </w:rPr>
            </w:pPr>
          </w:p>
        </w:tc>
        <w:tc>
          <w:tcPr>
            <w:tcW w:w="1170" w:type="dxa"/>
            <w:vAlign w:val="bottom"/>
          </w:tcPr>
          <w:p w14:paraId="7351C74A" w14:textId="77777777" w:rsidR="00B83310" w:rsidRPr="00D96F3B" w:rsidRDefault="00B83310" w:rsidP="006160B6">
            <w:pPr>
              <w:spacing w:line="240" w:lineRule="auto"/>
              <w:jc w:val="center"/>
              <w:rPr>
                <w:rFonts w:ascii="Browallia New" w:hAnsi="Browallia New" w:cs="Browallia New"/>
                <w:sz w:val="16"/>
                <w:szCs w:val="16"/>
                <w:lang w:val="en-GB"/>
              </w:rPr>
            </w:pPr>
          </w:p>
        </w:tc>
      </w:tr>
      <w:tr w:rsidR="00B83310" w:rsidRPr="00F351D8" w14:paraId="3CCE7ED8" w14:textId="77777777" w:rsidTr="006160B6">
        <w:tc>
          <w:tcPr>
            <w:tcW w:w="4617" w:type="dxa"/>
            <w:vAlign w:val="bottom"/>
            <w:hideMark/>
          </w:tcPr>
          <w:p w14:paraId="67107DB4" w14:textId="77777777" w:rsidR="00B83310" w:rsidRPr="00F351D8" w:rsidRDefault="00B83310" w:rsidP="006160B6">
            <w:pPr>
              <w:spacing w:line="240" w:lineRule="auto"/>
              <w:ind w:left="252" w:hanging="270"/>
              <w:rPr>
                <w:rFonts w:ascii="Browallia New" w:hAnsi="Browallia New" w:cs="Browallia New"/>
                <w:b/>
                <w:bCs/>
                <w:sz w:val="23"/>
                <w:szCs w:val="23"/>
                <w:cs/>
              </w:rPr>
            </w:pPr>
            <w:r w:rsidRPr="00F351D8">
              <w:rPr>
                <w:rFonts w:ascii="Browallia New" w:hAnsi="Browallia New" w:cs="Browallia New"/>
                <w:b/>
                <w:bCs/>
                <w:sz w:val="23"/>
                <w:szCs w:val="23"/>
                <w:cs/>
              </w:rPr>
              <w:t>สินทรัพย์ภาษีเงินได้รอการตัดบัญชี</w:t>
            </w:r>
            <w:r w:rsidRPr="00F46B29">
              <w:rPr>
                <w:rFonts w:ascii="Browallia New" w:hAnsi="Browallia New" w:cs="Browallia New"/>
                <w:b/>
                <w:bCs/>
                <w:sz w:val="23"/>
                <w:szCs w:val="23"/>
              </w:rPr>
              <w:t xml:space="preserve"> </w:t>
            </w:r>
          </w:p>
        </w:tc>
        <w:tc>
          <w:tcPr>
            <w:tcW w:w="1130" w:type="dxa"/>
            <w:vAlign w:val="bottom"/>
          </w:tcPr>
          <w:p w14:paraId="7EB35BEC" w14:textId="77777777" w:rsidR="00B83310" w:rsidRPr="00F351D8" w:rsidRDefault="00B83310" w:rsidP="006160B6">
            <w:pPr>
              <w:spacing w:line="240" w:lineRule="auto"/>
              <w:jc w:val="right"/>
              <w:rPr>
                <w:rFonts w:ascii="Browallia New" w:hAnsi="Browallia New" w:cs="Browallia New"/>
                <w:sz w:val="23"/>
                <w:szCs w:val="23"/>
                <w:cs/>
              </w:rPr>
            </w:pPr>
          </w:p>
        </w:tc>
        <w:tc>
          <w:tcPr>
            <w:tcW w:w="1170" w:type="dxa"/>
            <w:vAlign w:val="bottom"/>
          </w:tcPr>
          <w:p w14:paraId="41DA5E67" w14:textId="77777777" w:rsidR="00B83310" w:rsidRPr="00F351D8" w:rsidRDefault="00B83310" w:rsidP="006160B6">
            <w:pPr>
              <w:spacing w:line="240" w:lineRule="auto"/>
              <w:jc w:val="right"/>
              <w:rPr>
                <w:rFonts w:ascii="Browallia New" w:hAnsi="Browallia New" w:cs="Browallia New"/>
                <w:sz w:val="23"/>
                <w:szCs w:val="23"/>
                <w:cs/>
              </w:rPr>
            </w:pPr>
          </w:p>
        </w:tc>
        <w:tc>
          <w:tcPr>
            <w:tcW w:w="1080" w:type="dxa"/>
            <w:vAlign w:val="bottom"/>
          </w:tcPr>
          <w:p w14:paraId="71645E05" w14:textId="77777777" w:rsidR="00B83310" w:rsidRPr="00F351D8" w:rsidRDefault="00B83310" w:rsidP="006160B6">
            <w:pPr>
              <w:spacing w:line="240" w:lineRule="auto"/>
              <w:jc w:val="right"/>
              <w:rPr>
                <w:rFonts w:ascii="Browallia New" w:hAnsi="Browallia New" w:cs="Browallia New"/>
                <w:sz w:val="23"/>
                <w:szCs w:val="23"/>
                <w:cs/>
              </w:rPr>
            </w:pPr>
          </w:p>
        </w:tc>
        <w:tc>
          <w:tcPr>
            <w:tcW w:w="1170" w:type="dxa"/>
            <w:vAlign w:val="bottom"/>
          </w:tcPr>
          <w:p w14:paraId="3277E665" w14:textId="77777777" w:rsidR="00B83310" w:rsidRPr="00F351D8" w:rsidRDefault="00B83310" w:rsidP="006160B6">
            <w:pPr>
              <w:spacing w:line="240" w:lineRule="auto"/>
              <w:jc w:val="right"/>
              <w:rPr>
                <w:rFonts w:ascii="Browallia New" w:hAnsi="Browallia New" w:cs="Browallia New"/>
                <w:sz w:val="23"/>
                <w:szCs w:val="23"/>
                <w:cs/>
              </w:rPr>
            </w:pPr>
          </w:p>
        </w:tc>
      </w:tr>
      <w:tr w:rsidR="00B83310" w:rsidRPr="00F351D8" w14:paraId="4492D74D" w14:textId="77777777" w:rsidTr="006160B6">
        <w:tc>
          <w:tcPr>
            <w:tcW w:w="4617" w:type="dxa"/>
            <w:vAlign w:val="bottom"/>
            <w:hideMark/>
          </w:tcPr>
          <w:p w14:paraId="58E4E940" w14:textId="77777777" w:rsidR="00B83310" w:rsidRPr="00F351D8" w:rsidRDefault="00B83310" w:rsidP="006160B6">
            <w:pPr>
              <w:tabs>
                <w:tab w:val="clear" w:pos="4451"/>
                <w:tab w:val="left" w:pos="3955"/>
              </w:tabs>
              <w:spacing w:line="240" w:lineRule="auto"/>
              <w:ind w:left="180" w:right="-113" w:hanging="180"/>
              <w:rPr>
                <w:rFonts w:ascii="Browallia New" w:hAnsi="Browallia New" w:cs="Browallia New"/>
                <w:sz w:val="23"/>
                <w:szCs w:val="23"/>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ของลูกหนี้ตามสัญญาเช่าซื้อ</w:t>
            </w:r>
          </w:p>
        </w:tc>
        <w:tc>
          <w:tcPr>
            <w:tcW w:w="1130" w:type="dxa"/>
            <w:vAlign w:val="bottom"/>
          </w:tcPr>
          <w:p w14:paraId="60D532B6" w14:textId="77777777" w:rsidR="00B83310" w:rsidRPr="006D62F0" w:rsidRDefault="00B83310" w:rsidP="006160B6">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16,203</w:t>
            </w:r>
          </w:p>
        </w:tc>
        <w:tc>
          <w:tcPr>
            <w:tcW w:w="1170" w:type="dxa"/>
            <w:vAlign w:val="bottom"/>
          </w:tcPr>
          <w:p w14:paraId="6E07509F"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524</w:t>
            </w:r>
          </w:p>
        </w:tc>
        <w:tc>
          <w:tcPr>
            <w:tcW w:w="1080" w:type="dxa"/>
            <w:vAlign w:val="bottom"/>
          </w:tcPr>
          <w:p w14:paraId="29ACE22B"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686D4F94"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16,727</w:t>
            </w:r>
          </w:p>
        </w:tc>
      </w:tr>
      <w:tr w:rsidR="00B83310" w:rsidRPr="00F351D8" w14:paraId="3057AC8A" w14:textId="77777777" w:rsidTr="006160B6">
        <w:tc>
          <w:tcPr>
            <w:tcW w:w="4617" w:type="dxa"/>
            <w:vAlign w:val="bottom"/>
          </w:tcPr>
          <w:p w14:paraId="505A8C73" w14:textId="77777777" w:rsidR="00B83310" w:rsidRPr="00F351D8" w:rsidRDefault="00B83310" w:rsidP="006160B6">
            <w:pPr>
              <w:spacing w:line="240" w:lineRule="auto"/>
              <w:rPr>
                <w:rFonts w:ascii="Browallia New" w:hAnsi="Browallia New" w:cs="Browallia New"/>
                <w:sz w:val="23"/>
                <w:szCs w:val="23"/>
                <w:cs/>
              </w:rPr>
            </w:pPr>
            <w:r w:rsidRPr="00F351D8">
              <w:rPr>
                <w:rFonts w:ascii="Browallia New" w:hAnsi="Browallia New" w:cs="Browallia New"/>
                <w:sz w:val="23"/>
                <w:szCs w:val="23"/>
                <w:cs/>
              </w:rPr>
              <w:t>จากค่าเผื่อการลดมูลค่าของสินค้าคงเหลือ</w:t>
            </w:r>
          </w:p>
        </w:tc>
        <w:tc>
          <w:tcPr>
            <w:tcW w:w="1130" w:type="dxa"/>
            <w:vAlign w:val="bottom"/>
          </w:tcPr>
          <w:p w14:paraId="3CCAEBB3" w14:textId="77777777" w:rsidR="00B83310" w:rsidRPr="006D62F0" w:rsidRDefault="00B83310" w:rsidP="006160B6">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1,840</w:t>
            </w:r>
          </w:p>
        </w:tc>
        <w:tc>
          <w:tcPr>
            <w:tcW w:w="1170" w:type="dxa"/>
            <w:vAlign w:val="bottom"/>
          </w:tcPr>
          <w:p w14:paraId="4FC0F649"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464</w:t>
            </w:r>
          </w:p>
        </w:tc>
        <w:tc>
          <w:tcPr>
            <w:tcW w:w="1080" w:type="dxa"/>
            <w:vAlign w:val="bottom"/>
          </w:tcPr>
          <w:p w14:paraId="38B53A91"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1B94A3AC"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2,304</w:t>
            </w:r>
          </w:p>
        </w:tc>
      </w:tr>
      <w:tr w:rsidR="00B83310" w:rsidRPr="00F351D8" w14:paraId="2C77510D" w14:textId="77777777" w:rsidTr="006160B6">
        <w:tc>
          <w:tcPr>
            <w:tcW w:w="4617" w:type="dxa"/>
            <w:vAlign w:val="bottom"/>
          </w:tcPr>
          <w:p w14:paraId="2E8306AC" w14:textId="77777777" w:rsidR="00B83310" w:rsidRPr="00F351D8" w:rsidRDefault="00B83310" w:rsidP="006160B6">
            <w:pPr>
              <w:tabs>
                <w:tab w:val="clear" w:pos="4451"/>
                <w:tab w:val="left" w:pos="3955"/>
              </w:tabs>
              <w:spacing w:line="240" w:lineRule="auto"/>
              <w:ind w:left="180" w:right="-113"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ของเงินให้กู้ยืม</w:t>
            </w:r>
            <w:r>
              <w:rPr>
                <w:rFonts w:ascii="Browallia New" w:hAnsi="Browallia New" w:cs="Browallia New"/>
                <w:sz w:val="23"/>
                <w:szCs w:val="23"/>
              </w:rPr>
              <w:br/>
            </w:r>
            <w:r w:rsidRPr="00F351D8">
              <w:rPr>
                <w:rFonts w:ascii="Browallia New" w:hAnsi="Browallia New" w:cs="Browallia New"/>
                <w:sz w:val="23"/>
                <w:szCs w:val="23"/>
                <w:cs/>
              </w:rPr>
              <w:t>ระยะสั้นและดอกเบี้ยค้างรับ</w:t>
            </w:r>
          </w:p>
        </w:tc>
        <w:tc>
          <w:tcPr>
            <w:tcW w:w="1130" w:type="dxa"/>
            <w:vAlign w:val="bottom"/>
          </w:tcPr>
          <w:p w14:paraId="73A3B478" w14:textId="77777777" w:rsidR="00B83310" w:rsidRPr="006D62F0" w:rsidRDefault="00B83310" w:rsidP="006160B6">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9,824</w:t>
            </w:r>
          </w:p>
        </w:tc>
        <w:tc>
          <w:tcPr>
            <w:tcW w:w="1170" w:type="dxa"/>
            <w:vAlign w:val="bottom"/>
          </w:tcPr>
          <w:p w14:paraId="6A4F6470"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080" w:type="dxa"/>
            <w:vAlign w:val="bottom"/>
          </w:tcPr>
          <w:p w14:paraId="02CD1ED8"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1224E524"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9,824</w:t>
            </w:r>
          </w:p>
        </w:tc>
      </w:tr>
      <w:tr w:rsidR="00B83310" w:rsidRPr="00F351D8" w14:paraId="34BFE2D6" w14:textId="77777777" w:rsidTr="006160B6">
        <w:tc>
          <w:tcPr>
            <w:tcW w:w="4617" w:type="dxa"/>
            <w:vAlign w:val="bottom"/>
          </w:tcPr>
          <w:p w14:paraId="786D2853" w14:textId="77777777" w:rsidR="00B83310" w:rsidRPr="00F351D8" w:rsidRDefault="00B83310" w:rsidP="006160B6">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ของลูกหนี้และเงินจ่ายล่วงหน้าพนักงาน</w:t>
            </w:r>
          </w:p>
        </w:tc>
        <w:tc>
          <w:tcPr>
            <w:tcW w:w="1130" w:type="dxa"/>
            <w:vAlign w:val="bottom"/>
          </w:tcPr>
          <w:p w14:paraId="0EB0F8BC" w14:textId="77777777" w:rsidR="00B83310" w:rsidRPr="006D62F0" w:rsidRDefault="00B83310" w:rsidP="006160B6">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13,521</w:t>
            </w:r>
          </w:p>
        </w:tc>
        <w:tc>
          <w:tcPr>
            <w:tcW w:w="1170" w:type="dxa"/>
            <w:vAlign w:val="bottom"/>
          </w:tcPr>
          <w:p w14:paraId="3642EC16"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(11)</w:t>
            </w:r>
          </w:p>
        </w:tc>
        <w:tc>
          <w:tcPr>
            <w:tcW w:w="1080" w:type="dxa"/>
            <w:vAlign w:val="bottom"/>
          </w:tcPr>
          <w:p w14:paraId="4067CCC7"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6927BE64" w14:textId="77777777" w:rsidR="00B83310" w:rsidRPr="00B87821" w:rsidRDefault="00B83310" w:rsidP="006160B6">
            <w:pPr>
              <w:spacing w:line="240" w:lineRule="auto"/>
              <w:jc w:val="right"/>
              <w:rPr>
                <w:rFonts w:ascii="Browallia New" w:hAnsi="Browallia New" w:cs="Browallia New"/>
                <w:sz w:val="23"/>
                <w:szCs w:val="23"/>
              </w:rPr>
            </w:pPr>
            <w:r w:rsidRPr="00B87821">
              <w:rPr>
                <w:rFonts w:ascii="Browallia New" w:hAnsi="Browallia New" w:cs="Browallia New"/>
                <w:sz w:val="23"/>
                <w:szCs w:val="23"/>
              </w:rPr>
              <w:t>13,510</w:t>
            </w:r>
          </w:p>
        </w:tc>
      </w:tr>
      <w:tr w:rsidR="00B83310" w:rsidRPr="00F351D8" w14:paraId="26004632" w14:textId="77777777" w:rsidTr="006160B6">
        <w:tc>
          <w:tcPr>
            <w:tcW w:w="4617" w:type="dxa"/>
            <w:vAlign w:val="bottom"/>
          </w:tcPr>
          <w:p w14:paraId="406E03C9" w14:textId="77777777" w:rsidR="00B83310" w:rsidRPr="00F351D8" w:rsidRDefault="00B83310" w:rsidP="006160B6">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w:t>
            </w:r>
            <w:r w:rsidRPr="00014546">
              <w:rPr>
                <w:rFonts w:ascii="Browallia New" w:hAnsi="Browallia New" w:cs="Browallia New"/>
                <w:sz w:val="23"/>
                <w:szCs w:val="23"/>
                <w:cs/>
              </w:rPr>
              <w:t>ค่าเผื่อผลขาดทุนด้านเครดิตที่คาดว่าจะเกิดขึ้น</w:t>
            </w:r>
            <w:r w:rsidRPr="00F351D8">
              <w:rPr>
                <w:rFonts w:ascii="Browallia New" w:hAnsi="Browallia New" w:cs="Browallia New"/>
                <w:sz w:val="23"/>
                <w:szCs w:val="23"/>
                <w:cs/>
              </w:rPr>
              <w:t>ของ</w:t>
            </w:r>
            <w:r>
              <w:rPr>
                <w:rFonts w:ascii="Browallia New" w:hAnsi="Browallia New" w:cs="Browallia New" w:hint="cs"/>
                <w:sz w:val="23"/>
                <w:szCs w:val="23"/>
                <w:cs/>
                <w:lang w:val="en-GB"/>
              </w:rPr>
              <w:t>ลูกหนี้การค้าและลูกหนี้</w:t>
            </w:r>
            <w:r w:rsidRPr="00F351D8">
              <w:rPr>
                <w:rFonts w:ascii="Browallia New" w:hAnsi="Browallia New" w:cs="Browallia New"/>
                <w:sz w:val="23"/>
                <w:szCs w:val="23"/>
                <w:cs/>
                <w:lang w:val="en-GB"/>
              </w:rPr>
              <w:t>อื่น</w:t>
            </w:r>
          </w:p>
        </w:tc>
        <w:tc>
          <w:tcPr>
            <w:tcW w:w="1130" w:type="dxa"/>
            <w:vAlign w:val="bottom"/>
          </w:tcPr>
          <w:p w14:paraId="5793F9E7" w14:textId="77777777" w:rsidR="00B83310" w:rsidRPr="006D62F0" w:rsidRDefault="00B83310" w:rsidP="006160B6">
            <w:pPr>
              <w:spacing w:line="240" w:lineRule="auto"/>
              <w:jc w:val="right"/>
              <w:rPr>
                <w:rFonts w:ascii="Browallia New" w:hAnsi="Browallia New" w:cs="Browallia New"/>
                <w:sz w:val="23"/>
                <w:szCs w:val="23"/>
              </w:rPr>
            </w:pPr>
            <w:r w:rsidRPr="00673A78">
              <w:rPr>
                <w:rFonts w:ascii="Browallia New" w:hAnsi="Browallia New" w:cs="Browallia New"/>
                <w:sz w:val="23"/>
                <w:szCs w:val="23"/>
                <w:lang w:val="en-GB"/>
              </w:rPr>
              <w:t>3,369</w:t>
            </w:r>
          </w:p>
        </w:tc>
        <w:tc>
          <w:tcPr>
            <w:tcW w:w="1170" w:type="dxa"/>
            <w:vAlign w:val="bottom"/>
          </w:tcPr>
          <w:p w14:paraId="62E7027C"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080" w:type="dxa"/>
            <w:vAlign w:val="bottom"/>
          </w:tcPr>
          <w:p w14:paraId="53573AA5" w14:textId="77777777" w:rsidR="00B83310" w:rsidRPr="00B87821" w:rsidRDefault="00B83310" w:rsidP="006160B6">
            <w:pPr>
              <w:spacing w:line="240" w:lineRule="auto"/>
              <w:jc w:val="right"/>
              <w:rPr>
                <w:rFonts w:ascii="Browallia New" w:hAnsi="Browallia New" w:cs="Browallia New"/>
                <w:sz w:val="23"/>
                <w:szCs w:val="23"/>
                <w:cs/>
                <w:lang w:val="en-GB"/>
              </w:rPr>
            </w:pPr>
            <w:r w:rsidRPr="00B87821">
              <w:rPr>
                <w:rFonts w:ascii="Browallia New" w:hAnsi="Browallia New" w:cs="Browallia New"/>
                <w:sz w:val="23"/>
                <w:szCs w:val="23"/>
                <w:lang w:val="en-GB"/>
              </w:rPr>
              <w:t>-</w:t>
            </w:r>
          </w:p>
        </w:tc>
        <w:tc>
          <w:tcPr>
            <w:tcW w:w="1170" w:type="dxa"/>
            <w:vAlign w:val="bottom"/>
          </w:tcPr>
          <w:p w14:paraId="54719F7C"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3,369</w:t>
            </w:r>
          </w:p>
        </w:tc>
      </w:tr>
      <w:tr w:rsidR="00B83310" w:rsidRPr="00F351D8" w14:paraId="244C8104" w14:textId="77777777" w:rsidTr="006160B6">
        <w:tc>
          <w:tcPr>
            <w:tcW w:w="4617" w:type="dxa"/>
            <w:vAlign w:val="bottom"/>
          </w:tcPr>
          <w:p w14:paraId="7391A016" w14:textId="77777777" w:rsidR="00B83310" w:rsidRPr="00F351D8" w:rsidRDefault="00B83310" w:rsidP="006160B6">
            <w:pPr>
              <w:spacing w:line="240" w:lineRule="auto"/>
              <w:ind w:left="180" w:hanging="180"/>
              <w:rPr>
                <w:rFonts w:ascii="Browallia New" w:hAnsi="Browallia New" w:cs="Browallia New"/>
                <w:sz w:val="23"/>
                <w:szCs w:val="23"/>
                <w:cs/>
              </w:rPr>
            </w:pPr>
            <w:r w:rsidRPr="00F351D8">
              <w:rPr>
                <w:rFonts w:ascii="Browallia New" w:hAnsi="Browallia New" w:cs="Browallia New"/>
                <w:sz w:val="23"/>
                <w:szCs w:val="23"/>
                <w:cs/>
              </w:rPr>
              <w:t>จากขาดทุนสะสมทางภาษียกมา</w:t>
            </w:r>
          </w:p>
        </w:tc>
        <w:tc>
          <w:tcPr>
            <w:tcW w:w="1130" w:type="dxa"/>
            <w:vAlign w:val="bottom"/>
          </w:tcPr>
          <w:p w14:paraId="34B7677A" w14:textId="77777777" w:rsidR="00B83310" w:rsidRPr="00673A78" w:rsidRDefault="00B83310" w:rsidP="006160B6">
            <w:pP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34,96</w:t>
            </w:r>
            <w:r>
              <w:rPr>
                <w:rFonts w:ascii="Browallia New" w:hAnsi="Browallia New" w:cs="Browallia New"/>
                <w:sz w:val="23"/>
                <w:szCs w:val="23"/>
                <w:lang w:val="en-GB"/>
              </w:rPr>
              <w:t>3</w:t>
            </w:r>
          </w:p>
        </w:tc>
        <w:tc>
          <w:tcPr>
            <w:tcW w:w="1170" w:type="dxa"/>
            <w:vAlign w:val="bottom"/>
          </w:tcPr>
          <w:p w14:paraId="7B0973FB"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28,22</w:t>
            </w:r>
            <w:r>
              <w:rPr>
                <w:rFonts w:ascii="Browallia New" w:hAnsi="Browallia New" w:cs="Browallia New"/>
                <w:sz w:val="23"/>
                <w:szCs w:val="23"/>
                <w:lang w:val="en-GB"/>
              </w:rPr>
              <w:t>6</w:t>
            </w:r>
          </w:p>
        </w:tc>
        <w:tc>
          <w:tcPr>
            <w:tcW w:w="1080" w:type="dxa"/>
            <w:vAlign w:val="bottom"/>
          </w:tcPr>
          <w:p w14:paraId="34B35B05"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w:t>
            </w:r>
          </w:p>
        </w:tc>
        <w:tc>
          <w:tcPr>
            <w:tcW w:w="1170" w:type="dxa"/>
            <w:vAlign w:val="bottom"/>
          </w:tcPr>
          <w:p w14:paraId="5FB7ABF3"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63</w:t>
            </w:r>
            <w:r w:rsidRPr="00B87821">
              <w:rPr>
                <w:rFonts w:ascii="Browallia New" w:hAnsi="Browallia New" w:cs="Browallia New"/>
                <w:sz w:val="23"/>
                <w:szCs w:val="23"/>
              </w:rPr>
              <w:t>,1</w:t>
            </w:r>
            <w:r>
              <w:rPr>
                <w:rFonts w:ascii="Browallia New" w:hAnsi="Browallia New" w:cs="Browallia New"/>
                <w:sz w:val="23"/>
                <w:szCs w:val="23"/>
              </w:rPr>
              <w:t>89</w:t>
            </w:r>
          </w:p>
        </w:tc>
      </w:tr>
      <w:tr w:rsidR="00B83310" w:rsidRPr="00F351D8" w14:paraId="03C4538D" w14:textId="77777777" w:rsidTr="006160B6">
        <w:tc>
          <w:tcPr>
            <w:tcW w:w="4617" w:type="dxa"/>
            <w:vAlign w:val="bottom"/>
          </w:tcPr>
          <w:p w14:paraId="25FE33F9" w14:textId="77777777" w:rsidR="00B83310" w:rsidRPr="00F351D8" w:rsidRDefault="00B83310" w:rsidP="006160B6">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w:t>
            </w:r>
            <w:r w:rsidRPr="00F351D8">
              <w:rPr>
                <w:rFonts w:ascii="Browallia New" w:hAnsi="Browallia New" w:cs="Browallia New"/>
                <w:b/>
                <w:bCs/>
                <w:sz w:val="23"/>
                <w:szCs w:val="23"/>
                <w:cs/>
              </w:rPr>
              <w:t>สินทรัพย์ภาษีเงินได้รอการตัดบัญชี</w:t>
            </w:r>
          </w:p>
        </w:tc>
        <w:tc>
          <w:tcPr>
            <w:tcW w:w="1130" w:type="dxa"/>
            <w:vAlign w:val="bottom"/>
          </w:tcPr>
          <w:p w14:paraId="241C8FCE" w14:textId="77777777" w:rsidR="00B83310" w:rsidRPr="00673A78" w:rsidRDefault="00B83310" w:rsidP="006160B6">
            <w:pPr>
              <w:pBdr>
                <w:top w:val="single" w:sz="4" w:space="1" w:color="auto"/>
                <w:bottom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79,720</w:t>
            </w:r>
            <w:r>
              <w:rPr>
                <w:rFonts w:ascii="Browallia New" w:hAnsi="Browallia New" w:cs="Browallia New"/>
                <w:sz w:val="23"/>
                <w:szCs w:val="23"/>
                <w:lang w:val="en-GB"/>
              </w:rPr>
              <w:fldChar w:fldCharType="end"/>
            </w:r>
          </w:p>
        </w:tc>
        <w:tc>
          <w:tcPr>
            <w:tcW w:w="1170" w:type="dxa"/>
            <w:vAlign w:val="bottom"/>
          </w:tcPr>
          <w:p w14:paraId="76C59C16" w14:textId="77777777" w:rsidR="00B83310" w:rsidRPr="00B87821" w:rsidRDefault="00B83310" w:rsidP="006160B6">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29,20</w:t>
            </w:r>
            <w:r>
              <w:rPr>
                <w:rFonts w:ascii="Browallia New" w:hAnsi="Browallia New" w:cs="Browallia New"/>
                <w:sz w:val="23"/>
                <w:szCs w:val="23"/>
                <w:lang w:val="en-GB"/>
              </w:rPr>
              <w:t>3</w:t>
            </w:r>
          </w:p>
        </w:tc>
        <w:tc>
          <w:tcPr>
            <w:tcW w:w="1080" w:type="dxa"/>
            <w:vAlign w:val="bottom"/>
          </w:tcPr>
          <w:p w14:paraId="1601F86C" w14:textId="77777777" w:rsidR="00B83310" w:rsidRPr="00B87821" w:rsidRDefault="00B83310" w:rsidP="006160B6">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w:t>
            </w:r>
          </w:p>
        </w:tc>
        <w:tc>
          <w:tcPr>
            <w:tcW w:w="1170" w:type="dxa"/>
            <w:vAlign w:val="bottom"/>
          </w:tcPr>
          <w:p w14:paraId="64A40799" w14:textId="77777777" w:rsidR="00B83310" w:rsidRPr="00B87821" w:rsidRDefault="00B83310" w:rsidP="006160B6">
            <w:pPr>
              <w:pBdr>
                <w:top w:val="single" w:sz="4" w:space="1" w:color="auto"/>
                <w:bottom w:val="single" w:sz="4" w:space="1" w:color="auto"/>
              </w:pBd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108,92</w:t>
            </w:r>
            <w:r>
              <w:rPr>
                <w:rFonts w:ascii="Browallia New" w:hAnsi="Browallia New" w:cs="Browallia New"/>
                <w:sz w:val="23"/>
                <w:szCs w:val="23"/>
                <w:lang w:val="en-GB"/>
              </w:rPr>
              <w:t>3</w:t>
            </w:r>
          </w:p>
        </w:tc>
      </w:tr>
      <w:tr w:rsidR="00B83310" w:rsidRPr="00F351D8" w14:paraId="254FD6DA" w14:textId="77777777" w:rsidTr="006160B6">
        <w:tc>
          <w:tcPr>
            <w:tcW w:w="4617" w:type="dxa"/>
            <w:vAlign w:val="bottom"/>
          </w:tcPr>
          <w:p w14:paraId="1DC5E8F8" w14:textId="77777777" w:rsidR="00B83310" w:rsidRPr="00F351D8" w:rsidRDefault="00B83310" w:rsidP="006160B6">
            <w:pPr>
              <w:spacing w:line="240" w:lineRule="auto"/>
              <w:ind w:left="180" w:hanging="180"/>
              <w:rPr>
                <w:rFonts w:ascii="Browallia New" w:hAnsi="Browallia New" w:cs="Browallia New"/>
                <w:sz w:val="23"/>
                <w:szCs w:val="23"/>
                <w:cs/>
              </w:rPr>
            </w:pPr>
          </w:p>
        </w:tc>
        <w:tc>
          <w:tcPr>
            <w:tcW w:w="1130" w:type="dxa"/>
            <w:vAlign w:val="bottom"/>
          </w:tcPr>
          <w:p w14:paraId="4C873408" w14:textId="77777777" w:rsidR="00B83310" w:rsidRPr="00673A78"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79E3EABF" w14:textId="77777777" w:rsidR="00B83310" w:rsidRPr="00D575A8" w:rsidRDefault="00B83310" w:rsidP="006160B6">
            <w:pPr>
              <w:spacing w:line="240" w:lineRule="auto"/>
              <w:jc w:val="right"/>
              <w:rPr>
                <w:rFonts w:ascii="Browallia New" w:hAnsi="Browallia New" w:cs="Browallia New"/>
                <w:sz w:val="23"/>
                <w:szCs w:val="23"/>
                <w:lang w:val="en-GB"/>
              </w:rPr>
            </w:pPr>
          </w:p>
        </w:tc>
        <w:tc>
          <w:tcPr>
            <w:tcW w:w="1080" w:type="dxa"/>
            <w:vAlign w:val="bottom"/>
          </w:tcPr>
          <w:p w14:paraId="37B1AB68" w14:textId="77777777" w:rsidR="00B83310" w:rsidRPr="00D575A8"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36097EBD" w14:textId="77777777" w:rsidR="00B83310" w:rsidRPr="00D575A8" w:rsidRDefault="00B83310" w:rsidP="006160B6">
            <w:pPr>
              <w:spacing w:line="240" w:lineRule="auto"/>
              <w:jc w:val="right"/>
              <w:rPr>
                <w:rFonts w:ascii="Browallia New" w:hAnsi="Browallia New" w:cs="Browallia New"/>
                <w:sz w:val="23"/>
                <w:szCs w:val="23"/>
                <w:lang w:val="en-GB"/>
              </w:rPr>
            </w:pPr>
          </w:p>
        </w:tc>
      </w:tr>
      <w:tr w:rsidR="00B83310" w:rsidRPr="00F351D8" w14:paraId="17B1BA30" w14:textId="77777777" w:rsidTr="006160B6">
        <w:tc>
          <w:tcPr>
            <w:tcW w:w="4617" w:type="dxa"/>
            <w:vAlign w:val="bottom"/>
          </w:tcPr>
          <w:p w14:paraId="02F239E6" w14:textId="77777777" w:rsidR="00B83310" w:rsidRPr="00F351D8" w:rsidRDefault="00B83310" w:rsidP="006160B6">
            <w:pPr>
              <w:spacing w:line="240" w:lineRule="auto"/>
              <w:rPr>
                <w:rFonts w:ascii="Browallia New" w:hAnsi="Browallia New" w:cs="Browallia New"/>
                <w:sz w:val="23"/>
                <w:szCs w:val="23"/>
                <w:cs/>
              </w:rPr>
            </w:pPr>
            <w:r w:rsidRPr="00D93873">
              <w:rPr>
                <w:rFonts w:ascii="Browallia New" w:hAnsi="Browallia New" w:cs="Browallia New"/>
                <w:b/>
                <w:bCs/>
                <w:sz w:val="23"/>
                <w:szCs w:val="23"/>
                <w:cs/>
              </w:rPr>
              <w:t>หนี้สินภาษีเงินได้รอการตัดบัญชี</w:t>
            </w:r>
          </w:p>
        </w:tc>
        <w:tc>
          <w:tcPr>
            <w:tcW w:w="1130" w:type="dxa"/>
            <w:vAlign w:val="bottom"/>
          </w:tcPr>
          <w:p w14:paraId="21A3D1B9" w14:textId="77777777" w:rsidR="00B83310" w:rsidRPr="00D1468E"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24B15D49" w14:textId="77777777" w:rsidR="00B83310" w:rsidRPr="00D575A8" w:rsidRDefault="00B83310" w:rsidP="006160B6">
            <w:pPr>
              <w:spacing w:line="240" w:lineRule="auto"/>
              <w:jc w:val="right"/>
              <w:rPr>
                <w:rFonts w:ascii="Browallia New" w:hAnsi="Browallia New" w:cs="Browallia New"/>
                <w:sz w:val="23"/>
                <w:szCs w:val="23"/>
                <w:lang w:val="en-GB"/>
              </w:rPr>
            </w:pPr>
          </w:p>
        </w:tc>
        <w:tc>
          <w:tcPr>
            <w:tcW w:w="1080" w:type="dxa"/>
            <w:vAlign w:val="bottom"/>
          </w:tcPr>
          <w:p w14:paraId="4354710B" w14:textId="77777777" w:rsidR="00B83310" w:rsidRPr="00D575A8" w:rsidRDefault="00B83310" w:rsidP="006160B6">
            <w:pPr>
              <w:spacing w:line="240" w:lineRule="auto"/>
              <w:jc w:val="right"/>
              <w:rPr>
                <w:rFonts w:ascii="Browallia New" w:hAnsi="Browallia New" w:cs="Browallia New"/>
                <w:sz w:val="23"/>
                <w:szCs w:val="23"/>
                <w:lang w:val="en-GB"/>
              </w:rPr>
            </w:pPr>
          </w:p>
        </w:tc>
        <w:tc>
          <w:tcPr>
            <w:tcW w:w="1170" w:type="dxa"/>
            <w:vAlign w:val="bottom"/>
          </w:tcPr>
          <w:p w14:paraId="19817D54" w14:textId="77777777" w:rsidR="00B83310" w:rsidRPr="00D575A8" w:rsidRDefault="00B83310" w:rsidP="006160B6">
            <w:pPr>
              <w:spacing w:line="240" w:lineRule="auto"/>
              <w:jc w:val="right"/>
              <w:rPr>
                <w:rFonts w:ascii="Browallia New" w:hAnsi="Browallia New" w:cs="Browallia New"/>
                <w:sz w:val="23"/>
                <w:szCs w:val="23"/>
              </w:rPr>
            </w:pPr>
          </w:p>
        </w:tc>
      </w:tr>
      <w:tr w:rsidR="00B83310" w:rsidRPr="00F351D8" w14:paraId="6B59F1E0" w14:textId="77777777" w:rsidTr="006160B6">
        <w:tc>
          <w:tcPr>
            <w:tcW w:w="4617" w:type="dxa"/>
            <w:vAlign w:val="bottom"/>
          </w:tcPr>
          <w:p w14:paraId="18407F88" w14:textId="77777777" w:rsidR="00B83310" w:rsidRPr="00F351D8" w:rsidRDefault="00B83310" w:rsidP="006160B6">
            <w:pPr>
              <w:spacing w:line="240" w:lineRule="auto"/>
              <w:rPr>
                <w:rFonts w:ascii="Browallia New" w:hAnsi="Browallia New" w:cs="Browallia New"/>
                <w:sz w:val="23"/>
                <w:szCs w:val="23"/>
                <w:cs/>
                <w:lang w:val="en-GB"/>
              </w:rPr>
            </w:pPr>
            <w:r w:rsidRPr="00F351D8">
              <w:rPr>
                <w:rFonts w:ascii="Browallia New" w:hAnsi="Browallia New" w:cs="Browallia New"/>
                <w:sz w:val="23"/>
                <w:szCs w:val="23"/>
                <w:cs/>
              </w:rPr>
              <w:t>จากการประมาณการหนี้สินตามภาระผูกพันผลประโยชน์พนักงาน</w:t>
            </w:r>
          </w:p>
        </w:tc>
        <w:tc>
          <w:tcPr>
            <w:tcW w:w="1130" w:type="dxa"/>
            <w:vAlign w:val="bottom"/>
          </w:tcPr>
          <w:p w14:paraId="7D6951CE"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8,215</w:t>
            </w:r>
          </w:p>
        </w:tc>
        <w:tc>
          <w:tcPr>
            <w:tcW w:w="1170" w:type="dxa"/>
            <w:vAlign w:val="bottom"/>
          </w:tcPr>
          <w:p w14:paraId="4C743E07"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lang w:val="en-GB"/>
              </w:rPr>
              <w:t>(192)</w:t>
            </w:r>
          </w:p>
        </w:tc>
        <w:tc>
          <w:tcPr>
            <w:tcW w:w="1080" w:type="dxa"/>
            <w:vAlign w:val="bottom"/>
          </w:tcPr>
          <w:p w14:paraId="227C657E" w14:textId="77777777" w:rsidR="00B83310" w:rsidRPr="00B87821" w:rsidRDefault="00B83310" w:rsidP="006160B6">
            <w:pPr>
              <w:spacing w:line="240" w:lineRule="auto"/>
              <w:jc w:val="right"/>
              <w:rPr>
                <w:rFonts w:ascii="Browallia New" w:hAnsi="Browallia New" w:cs="Browallia New"/>
                <w:sz w:val="23"/>
                <w:szCs w:val="23"/>
              </w:rPr>
            </w:pPr>
            <w:r w:rsidRPr="00B87821">
              <w:rPr>
                <w:rFonts w:ascii="Browallia New" w:hAnsi="Browallia New" w:cs="Browallia New"/>
                <w:sz w:val="23"/>
                <w:szCs w:val="23"/>
                <w:lang w:val="en-GB"/>
              </w:rPr>
              <w:t>-</w:t>
            </w:r>
          </w:p>
        </w:tc>
        <w:tc>
          <w:tcPr>
            <w:tcW w:w="1170" w:type="dxa"/>
            <w:vAlign w:val="bottom"/>
          </w:tcPr>
          <w:p w14:paraId="194E492D" w14:textId="77777777" w:rsidR="00B83310" w:rsidRPr="00B87821" w:rsidRDefault="00B83310" w:rsidP="006160B6">
            <w:pPr>
              <w:spacing w:line="240" w:lineRule="auto"/>
              <w:jc w:val="right"/>
              <w:rPr>
                <w:rFonts w:ascii="Browallia New" w:hAnsi="Browallia New" w:cs="Browallia New"/>
                <w:sz w:val="23"/>
                <w:szCs w:val="23"/>
                <w:lang w:val="en-GB"/>
              </w:rPr>
            </w:pPr>
            <w:r w:rsidRPr="00B87821">
              <w:rPr>
                <w:rFonts w:ascii="Browallia New" w:hAnsi="Browallia New" w:cs="Browallia New"/>
                <w:sz w:val="23"/>
                <w:szCs w:val="23"/>
              </w:rPr>
              <w:t>8,023</w:t>
            </w:r>
          </w:p>
        </w:tc>
      </w:tr>
      <w:tr w:rsidR="00B83310" w:rsidRPr="00F351D8" w14:paraId="67B958DC" w14:textId="77777777" w:rsidTr="006160B6">
        <w:tc>
          <w:tcPr>
            <w:tcW w:w="4617" w:type="dxa"/>
            <w:vAlign w:val="bottom"/>
          </w:tcPr>
          <w:p w14:paraId="74A116DB" w14:textId="77777777" w:rsidR="00B83310" w:rsidRPr="00F351D8" w:rsidRDefault="00B83310" w:rsidP="006160B6">
            <w:pPr>
              <w:spacing w:line="240" w:lineRule="auto"/>
              <w:ind w:left="180" w:hanging="180"/>
              <w:rPr>
                <w:rFonts w:ascii="Browallia New" w:hAnsi="Browallia New" w:cs="Browallia New"/>
                <w:sz w:val="23"/>
                <w:szCs w:val="23"/>
              </w:rPr>
            </w:pPr>
            <w:r>
              <w:rPr>
                <w:rFonts w:ascii="Browallia New" w:hAnsi="Browallia New" w:cs="Browallia New" w:hint="cs"/>
                <w:sz w:val="23"/>
                <w:szCs w:val="23"/>
                <w:cs/>
              </w:rPr>
              <w:t>จากหนี้สินตามสัญญาเช่า</w:t>
            </w:r>
          </w:p>
        </w:tc>
        <w:tc>
          <w:tcPr>
            <w:tcW w:w="1130" w:type="dxa"/>
            <w:vAlign w:val="bottom"/>
          </w:tcPr>
          <w:p w14:paraId="62F6D2C2" w14:textId="77777777" w:rsidR="00B83310" w:rsidRPr="005104AD" w:rsidRDefault="00B83310" w:rsidP="006160B6">
            <w:pPr>
              <w:pBdr>
                <w:bottom w:val="single" w:sz="4" w:space="1" w:color="auto"/>
              </w:pBdr>
              <w:spacing w:line="240" w:lineRule="auto"/>
              <w:jc w:val="right"/>
              <w:rPr>
                <w:rFonts w:ascii="Browallia New" w:hAnsi="Browallia New" w:cs="Browallia New"/>
                <w:sz w:val="23"/>
                <w:szCs w:val="23"/>
                <w:lang w:val="en-GB"/>
              </w:rPr>
            </w:pPr>
            <w:r w:rsidRPr="00673A78">
              <w:rPr>
                <w:rFonts w:ascii="Browallia New" w:hAnsi="Browallia New" w:cs="Browallia New"/>
                <w:sz w:val="23"/>
                <w:szCs w:val="23"/>
                <w:lang w:val="en-GB"/>
              </w:rPr>
              <w:t>2,256</w:t>
            </w:r>
          </w:p>
        </w:tc>
        <w:tc>
          <w:tcPr>
            <w:tcW w:w="1170" w:type="dxa"/>
            <w:vAlign w:val="bottom"/>
          </w:tcPr>
          <w:p w14:paraId="3200386A" w14:textId="77777777" w:rsidR="00B83310" w:rsidRPr="00835C42" w:rsidRDefault="00B83310" w:rsidP="006160B6">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975</w:t>
            </w:r>
          </w:p>
        </w:tc>
        <w:tc>
          <w:tcPr>
            <w:tcW w:w="1080" w:type="dxa"/>
            <w:vAlign w:val="bottom"/>
          </w:tcPr>
          <w:p w14:paraId="4D810F7A" w14:textId="77777777" w:rsidR="00B83310" w:rsidRPr="00835C42" w:rsidRDefault="00B83310" w:rsidP="006160B6">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w:t>
            </w:r>
          </w:p>
        </w:tc>
        <w:tc>
          <w:tcPr>
            <w:tcW w:w="1170" w:type="dxa"/>
            <w:vAlign w:val="bottom"/>
          </w:tcPr>
          <w:p w14:paraId="6B3B9468" w14:textId="77777777" w:rsidR="00B83310" w:rsidRPr="00835C42" w:rsidRDefault="00B83310" w:rsidP="006160B6">
            <w:pPr>
              <w:pBdr>
                <w:bottom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3,231</w:t>
            </w:r>
          </w:p>
        </w:tc>
      </w:tr>
      <w:tr w:rsidR="00B83310" w:rsidRPr="00F351D8" w14:paraId="3FBE4F8A" w14:textId="77777777" w:rsidTr="006160B6">
        <w:tc>
          <w:tcPr>
            <w:tcW w:w="4617" w:type="dxa"/>
            <w:vAlign w:val="bottom"/>
          </w:tcPr>
          <w:p w14:paraId="4C92CC28" w14:textId="77777777" w:rsidR="00B83310" w:rsidRDefault="00B83310" w:rsidP="006160B6">
            <w:pPr>
              <w:spacing w:line="240" w:lineRule="auto"/>
              <w:ind w:left="180" w:hanging="180"/>
              <w:rPr>
                <w:rFonts w:ascii="Browallia New" w:hAnsi="Browallia New" w:cs="Browallia New"/>
                <w:sz w:val="23"/>
                <w:szCs w:val="23"/>
                <w:cs/>
              </w:rPr>
            </w:pPr>
            <w:r>
              <w:rPr>
                <w:rFonts w:ascii="Browallia New" w:hAnsi="Browallia New" w:cs="Browallia New" w:hint="cs"/>
                <w:b/>
                <w:bCs/>
                <w:sz w:val="23"/>
                <w:szCs w:val="23"/>
                <w:cs/>
              </w:rPr>
              <w:t>รวมหนี้สิน</w:t>
            </w:r>
            <w:r w:rsidRPr="00F351D8">
              <w:rPr>
                <w:rFonts w:ascii="Browallia New" w:hAnsi="Browallia New" w:cs="Browallia New"/>
                <w:b/>
                <w:bCs/>
                <w:sz w:val="23"/>
                <w:szCs w:val="23"/>
                <w:cs/>
              </w:rPr>
              <w:t>ภาษีเงินได้รอการตัดบัญชี</w:t>
            </w:r>
          </w:p>
        </w:tc>
        <w:tc>
          <w:tcPr>
            <w:tcW w:w="1130" w:type="dxa"/>
            <w:vAlign w:val="bottom"/>
          </w:tcPr>
          <w:p w14:paraId="36AF0B60" w14:textId="77777777" w:rsidR="00B83310" w:rsidRPr="00673A78" w:rsidRDefault="00B83310" w:rsidP="006160B6">
            <w:pPr>
              <w:pBdr>
                <w:top w:val="single" w:sz="4" w:space="1" w:color="auto"/>
              </w:pBdr>
              <w:spacing w:line="240" w:lineRule="auto"/>
              <w:jc w:val="right"/>
              <w:rPr>
                <w:rFonts w:ascii="Browallia New" w:hAnsi="Browallia New" w:cs="Browallia New"/>
                <w:sz w:val="23"/>
                <w:szCs w:val="23"/>
                <w:lang w:val="en-GB"/>
              </w:rPr>
            </w:pPr>
            <w:r>
              <w:rPr>
                <w:rFonts w:ascii="Browallia New" w:hAnsi="Browallia New" w:cs="Browallia New"/>
                <w:sz w:val="23"/>
                <w:szCs w:val="23"/>
                <w:lang w:val="en-GB"/>
              </w:rPr>
              <w:fldChar w:fldCharType="begin"/>
            </w:r>
            <w:r>
              <w:rPr>
                <w:rFonts w:ascii="Browallia New" w:hAnsi="Browallia New" w:cs="Browallia New"/>
                <w:sz w:val="23"/>
                <w:szCs w:val="23"/>
                <w:lang w:val="en-GB"/>
              </w:rPr>
              <w:instrText xml:space="preserve"> =SUM(ABOVE) </w:instrText>
            </w:r>
            <w:r>
              <w:rPr>
                <w:rFonts w:ascii="Browallia New" w:hAnsi="Browallia New" w:cs="Browallia New"/>
                <w:sz w:val="23"/>
                <w:szCs w:val="23"/>
                <w:lang w:val="en-GB"/>
              </w:rPr>
              <w:fldChar w:fldCharType="separate"/>
            </w:r>
            <w:r>
              <w:rPr>
                <w:rFonts w:ascii="Browallia New" w:hAnsi="Browallia New" w:cs="Browallia New"/>
                <w:noProof/>
                <w:sz w:val="23"/>
                <w:szCs w:val="23"/>
                <w:lang w:val="en-GB"/>
              </w:rPr>
              <w:t>10,471</w:t>
            </w:r>
            <w:r>
              <w:rPr>
                <w:rFonts w:ascii="Browallia New" w:hAnsi="Browallia New" w:cs="Browallia New"/>
                <w:sz w:val="23"/>
                <w:szCs w:val="23"/>
                <w:lang w:val="en-GB"/>
              </w:rPr>
              <w:fldChar w:fldCharType="end"/>
            </w:r>
          </w:p>
        </w:tc>
        <w:tc>
          <w:tcPr>
            <w:tcW w:w="1170" w:type="dxa"/>
            <w:vAlign w:val="bottom"/>
          </w:tcPr>
          <w:p w14:paraId="74542A7A" w14:textId="77777777" w:rsidR="00B83310" w:rsidRPr="00835C42" w:rsidRDefault="00B83310" w:rsidP="006160B6">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783</w:t>
            </w:r>
          </w:p>
        </w:tc>
        <w:tc>
          <w:tcPr>
            <w:tcW w:w="1080" w:type="dxa"/>
            <w:vAlign w:val="bottom"/>
          </w:tcPr>
          <w:p w14:paraId="5BEE8AE5" w14:textId="77777777" w:rsidR="00B83310" w:rsidRPr="00835C42" w:rsidRDefault="00B83310" w:rsidP="006160B6">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w:t>
            </w:r>
          </w:p>
        </w:tc>
        <w:tc>
          <w:tcPr>
            <w:tcW w:w="1170" w:type="dxa"/>
            <w:vAlign w:val="bottom"/>
          </w:tcPr>
          <w:p w14:paraId="695367B4" w14:textId="77777777" w:rsidR="00B83310" w:rsidRPr="00835C42" w:rsidRDefault="00B83310" w:rsidP="006160B6">
            <w:pPr>
              <w:pBdr>
                <w:top w:val="single" w:sz="4" w:space="1" w:color="auto"/>
              </w:pBdr>
              <w:spacing w:line="240" w:lineRule="auto"/>
              <w:jc w:val="right"/>
              <w:rPr>
                <w:rFonts w:ascii="Browallia New" w:hAnsi="Browallia New" w:cs="Browallia New"/>
                <w:sz w:val="23"/>
                <w:szCs w:val="23"/>
                <w:lang w:val="en-GB"/>
              </w:rPr>
            </w:pPr>
            <w:r w:rsidRPr="00835C42">
              <w:rPr>
                <w:rFonts w:ascii="Browallia New" w:hAnsi="Browallia New" w:cs="Browallia New"/>
                <w:sz w:val="23"/>
                <w:szCs w:val="23"/>
                <w:lang w:val="en-GB"/>
              </w:rPr>
              <w:t>11,254</w:t>
            </w:r>
          </w:p>
        </w:tc>
      </w:tr>
      <w:tr w:rsidR="00B83310" w:rsidRPr="00F351D8" w14:paraId="1EC86C1F" w14:textId="77777777" w:rsidTr="006160B6">
        <w:tc>
          <w:tcPr>
            <w:tcW w:w="4617" w:type="dxa"/>
            <w:vAlign w:val="bottom"/>
          </w:tcPr>
          <w:p w14:paraId="02FE313C" w14:textId="77777777" w:rsidR="00B83310" w:rsidRPr="00F351D8" w:rsidRDefault="00B83310" w:rsidP="006160B6">
            <w:pPr>
              <w:spacing w:line="240" w:lineRule="auto"/>
              <w:rPr>
                <w:rFonts w:ascii="Browallia New" w:hAnsi="Browallia New" w:cs="Browallia New"/>
                <w:sz w:val="23"/>
                <w:szCs w:val="23"/>
                <w:cs/>
              </w:rPr>
            </w:pPr>
          </w:p>
        </w:tc>
        <w:tc>
          <w:tcPr>
            <w:tcW w:w="1130" w:type="dxa"/>
            <w:vAlign w:val="bottom"/>
          </w:tcPr>
          <w:p w14:paraId="6CB384F0" w14:textId="77777777" w:rsidR="00B83310" w:rsidRPr="006D62F0" w:rsidRDefault="00B83310" w:rsidP="006160B6">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3DFFE998" w14:textId="77777777" w:rsidR="00B83310" w:rsidRPr="00D575A8" w:rsidRDefault="00B83310" w:rsidP="006160B6">
            <w:pPr>
              <w:pBdr>
                <w:top w:val="single" w:sz="4" w:space="1" w:color="auto"/>
              </w:pBdr>
              <w:spacing w:line="240" w:lineRule="auto"/>
              <w:jc w:val="right"/>
              <w:rPr>
                <w:rFonts w:ascii="Browallia New" w:hAnsi="Browallia New" w:cs="Browallia New"/>
                <w:sz w:val="23"/>
                <w:szCs w:val="23"/>
                <w:lang w:val="en-GB"/>
              </w:rPr>
            </w:pPr>
          </w:p>
        </w:tc>
        <w:tc>
          <w:tcPr>
            <w:tcW w:w="1080" w:type="dxa"/>
            <w:vAlign w:val="bottom"/>
          </w:tcPr>
          <w:p w14:paraId="1DB1471C" w14:textId="77777777" w:rsidR="00B83310" w:rsidRPr="00D575A8" w:rsidRDefault="00B83310" w:rsidP="006160B6">
            <w:pPr>
              <w:pBdr>
                <w:top w:val="single" w:sz="4" w:space="1" w:color="auto"/>
              </w:pBdr>
              <w:spacing w:line="240" w:lineRule="auto"/>
              <w:jc w:val="right"/>
              <w:rPr>
                <w:rFonts w:ascii="Browallia New" w:hAnsi="Browallia New" w:cs="Browallia New"/>
                <w:sz w:val="23"/>
                <w:szCs w:val="23"/>
                <w:lang w:val="en-GB"/>
              </w:rPr>
            </w:pPr>
          </w:p>
        </w:tc>
        <w:tc>
          <w:tcPr>
            <w:tcW w:w="1170" w:type="dxa"/>
            <w:vAlign w:val="bottom"/>
          </w:tcPr>
          <w:p w14:paraId="3501BD50" w14:textId="77777777" w:rsidR="00B83310" w:rsidRPr="00D575A8" w:rsidRDefault="00B83310" w:rsidP="006160B6">
            <w:pPr>
              <w:pBdr>
                <w:top w:val="single" w:sz="4" w:space="1" w:color="auto"/>
              </w:pBdr>
              <w:spacing w:line="240" w:lineRule="auto"/>
              <w:jc w:val="right"/>
              <w:rPr>
                <w:rFonts w:ascii="Browallia New" w:hAnsi="Browallia New" w:cs="Browallia New"/>
                <w:sz w:val="23"/>
                <w:szCs w:val="23"/>
              </w:rPr>
            </w:pPr>
          </w:p>
        </w:tc>
      </w:tr>
      <w:tr w:rsidR="00B83310" w:rsidRPr="00F351D8" w14:paraId="2EF2ECE6" w14:textId="77777777" w:rsidTr="006160B6">
        <w:tc>
          <w:tcPr>
            <w:tcW w:w="4617" w:type="dxa"/>
            <w:vAlign w:val="bottom"/>
            <w:hideMark/>
          </w:tcPr>
          <w:p w14:paraId="09E8B4BC" w14:textId="77777777" w:rsidR="00B83310" w:rsidRPr="00F351D8" w:rsidRDefault="00B83310" w:rsidP="006160B6">
            <w:pPr>
              <w:spacing w:line="240" w:lineRule="auto"/>
              <w:ind w:left="252" w:hanging="270"/>
              <w:rPr>
                <w:rFonts w:ascii="Browallia New" w:hAnsi="Browallia New" w:cs="Browallia New"/>
                <w:b/>
                <w:bCs/>
                <w:sz w:val="23"/>
                <w:szCs w:val="23"/>
                <w:cs/>
              </w:rPr>
            </w:pPr>
            <w:r>
              <w:rPr>
                <w:rFonts w:ascii="Browallia New" w:hAnsi="Browallia New" w:cs="Browallia New" w:hint="cs"/>
                <w:b/>
                <w:bCs/>
                <w:sz w:val="23"/>
                <w:szCs w:val="23"/>
                <w:cs/>
              </w:rPr>
              <w:t>รวม</w:t>
            </w:r>
          </w:p>
        </w:tc>
        <w:tc>
          <w:tcPr>
            <w:tcW w:w="1130" w:type="dxa"/>
            <w:vAlign w:val="bottom"/>
          </w:tcPr>
          <w:p w14:paraId="3F6A511C" w14:textId="77777777" w:rsidR="00B83310" w:rsidRPr="006D62F0" w:rsidRDefault="00B83310" w:rsidP="006160B6">
            <w:pPr>
              <w:pBdr>
                <w:bottom w:val="single" w:sz="12" w:space="1" w:color="auto"/>
              </w:pBdr>
              <w:spacing w:line="240" w:lineRule="auto"/>
              <w:jc w:val="right"/>
              <w:rPr>
                <w:rFonts w:ascii="Browallia New" w:hAnsi="Browallia New" w:cs="Browallia New"/>
                <w:sz w:val="23"/>
                <w:szCs w:val="23"/>
                <w:cs/>
                <w:lang w:val="en-GB"/>
              </w:rPr>
            </w:pPr>
            <w:r w:rsidRPr="00673A78">
              <w:rPr>
                <w:rFonts w:ascii="Browallia New" w:hAnsi="Browallia New" w:cs="Browallia New"/>
                <w:sz w:val="23"/>
                <w:szCs w:val="23"/>
                <w:lang w:val="en-GB"/>
              </w:rPr>
              <w:t>9</w:t>
            </w:r>
            <w:r>
              <w:rPr>
                <w:rFonts w:ascii="Browallia New" w:hAnsi="Browallia New" w:cs="Browallia New"/>
                <w:sz w:val="23"/>
                <w:szCs w:val="23"/>
              </w:rPr>
              <w:t>0</w:t>
            </w:r>
            <w:r w:rsidRPr="00673A78">
              <w:rPr>
                <w:rFonts w:ascii="Browallia New" w:hAnsi="Browallia New" w:cs="Browallia New"/>
                <w:sz w:val="23"/>
                <w:szCs w:val="23"/>
                <w:lang w:val="en-GB"/>
              </w:rPr>
              <w:t>,</w:t>
            </w:r>
            <w:r>
              <w:rPr>
                <w:rFonts w:ascii="Browallia New" w:hAnsi="Browallia New" w:cs="Browallia New"/>
                <w:sz w:val="23"/>
                <w:szCs w:val="23"/>
                <w:lang w:val="en-GB"/>
              </w:rPr>
              <w:t>191</w:t>
            </w:r>
          </w:p>
        </w:tc>
        <w:tc>
          <w:tcPr>
            <w:tcW w:w="1170" w:type="dxa"/>
            <w:vAlign w:val="bottom"/>
          </w:tcPr>
          <w:p w14:paraId="6CB67D94" w14:textId="77777777" w:rsidR="00B83310" w:rsidRPr="00D575A8" w:rsidRDefault="00B83310" w:rsidP="006160B6">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29,9</w:t>
            </w:r>
            <w:r>
              <w:rPr>
                <w:rFonts w:ascii="Browallia New" w:hAnsi="Browallia New" w:cs="Browallia New"/>
                <w:sz w:val="23"/>
                <w:szCs w:val="23"/>
                <w:lang w:val="en-GB"/>
              </w:rPr>
              <w:t>86</w:t>
            </w:r>
          </w:p>
        </w:tc>
        <w:tc>
          <w:tcPr>
            <w:tcW w:w="1080" w:type="dxa"/>
            <w:vAlign w:val="bottom"/>
          </w:tcPr>
          <w:p w14:paraId="2FFC91E0" w14:textId="77777777" w:rsidR="00B83310" w:rsidRPr="00D575A8" w:rsidRDefault="00B83310" w:rsidP="006160B6">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w:t>
            </w:r>
          </w:p>
        </w:tc>
        <w:tc>
          <w:tcPr>
            <w:tcW w:w="1170" w:type="dxa"/>
            <w:vAlign w:val="bottom"/>
          </w:tcPr>
          <w:p w14:paraId="077502A3" w14:textId="77777777" w:rsidR="00B83310" w:rsidRPr="00D575A8" w:rsidRDefault="00B83310" w:rsidP="006160B6">
            <w:pPr>
              <w:pBdr>
                <w:bottom w:val="single" w:sz="12" w:space="1" w:color="auto"/>
              </w:pBdr>
              <w:spacing w:line="240" w:lineRule="auto"/>
              <w:jc w:val="right"/>
              <w:rPr>
                <w:rFonts w:ascii="Browallia New" w:hAnsi="Browallia New" w:cs="Browallia New"/>
                <w:sz w:val="23"/>
                <w:szCs w:val="23"/>
                <w:cs/>
                <w:lang w:val="en-GB"/>
              </w:rPr>
            </w:pPr>
            <w:r w:rsidRPr="00D575A8">
              <w:rPr>
                <w:rFonts w:ascii="Browallia New" w:hAnsi="Browallia New" w:cs="Browallia New"/>
                <w:sz w:val="23"/>
                <w:szCs w:val="23"/>
                <w:lang w:val="en-GB"/>
              </w:rPr>
              <w:t>120,1</w:t>
            </w:r>
            <w:r>
              <w:rPr>
                <w:rFonts w:ascii="Browallia New" w:hAnsi="Browallia New" w:cs="Browallia New"/>
                <w:sz w:val="23"/>
                <w:szCs w:val="23"/>
                <w:lang w:val="en-GB"/>
              </w:rPr>
              <w:t>77</w:t>
            </w:r>
          </w:p>
        </w:tc>
      </w:tr>
    </w:tbl>
    <w:p w14:paraId="09BB69DB" w14:textId="0D3D0DCD" w:rsidR="00321431" w:rsidRDefault="00321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CE5B612" w14:textId="6810B85D" w:rsidR="006971B8" w:rsidRPr="00031AE4" w:rsidRDefault="006971B8"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87"/>
        <w:jc w:val="thaiDistribute"/>
        <w:rPr>
          <w:rFonts w:ascii="Browallia New" w:hAnsi="Browallia New" w:cs="Browallia New"/>
          <w:sz w:val="28"/>
          <w:szCs w:val="28"/>
        </w:rPr>
      </w:pPr>
      <w:r w:rsidRPr="00ED4E1E">
        <w:rPr>
          <w:rFonts w:ascii="Browallia New" w:hAnsi="Browallia New" w:cs="Browallia New"/>
          <w:sz w:val="28"/>
          <w:szCs w:val="28"/>
          <w:cs/>
        </w:rPr>
        <w:t>ภาษีเงินได้สำหรับ</w:t>
      </w:r>
      <w:r w:rsidR="00D94EC6" w:rsidRPr="00ED4E1E">
        <w:rPr>
          <w:rFonts w:ascii="Browallia New" w:hAnsi="Browallia New" w:cs="Browallia New"/>
          <w:sz w:val="28"/>
          <w:szCs w:val="28"/>
          <w:cs/>
        </w:rPr>
        <w:t>ปี</w:t>
      </w:r>
      <w:r w:rsidRPr="00ED4E1E">
        <w:rPr>
          <w:rFonts w:ascii="Browallia New" w:hAnsi="Browallia New" w:cs="Browallia New"/>
          <w:sz w:val="28"/>
          <w:szCs w:val="28"/>
          <w:cs/>
        </w:rPr>
        <w:t>สิ้นสุดวันที่</w:t>
      </w:r>
      <w:r w:rsidR="00F46B29" w:rsidRPr="00F46B29">
        <w:rPr>
          <w:rFonts w:ascii="Browallia New" w:hAnsi="Browallia New" w:cs="Browallia New"/>
          <w:sz w:val="28"/>
          <w:szCs w:val="28"/>
        </w:rPr>
        <w:t xml:space="preserve"> </w:t>
      </w:r>
      <w:r w:rsidR="00D94EC6" w:rsidRPr="00ED4E1E">
        <w:rPr>
          <w:rFonts w:ascii="Browallia New" w:hAnsi="Browallia New" w:cs="Browallia New"/>
          <w:sz w:val="28"/>
          <w:szCs w:val="28"/>
        </w:rPr>
        <w:t xml:space="preserve">31 </w:t>
      </w:r>
      <w:r w:rsidR="00D94EC6" w:rsidRPr="00ED4E1E">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rPr>
        <w:t>25</w:t>
      </w:r>
      <w:r w:rsidR="009761F9" w:rsidRPr="00ED4E1E">
        <w:rPr>
          <w:rFonts w:ascii="Browallia New" w:hAnsi="Browallia New" w:cs="Browallia New"/>
          <w:sz w:val="28"/>
          <w:szCs w:val="28"/>
        </w:rPr>
        <w:t>6</w:t>
      </w:r>
      <w:r w:rsidR="00B83310">
        <w:rPr>
          <w:rFonts w:ascii="Browallia New" w:hAnsi="Browallia New" w:cs="Browallia New"/>
          <w:sz w:val="28"/>
          <w:szCs w:val="28"/>
        </w:rPr>
        <w:t>6</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009761F9" w:rsidRPr="00ED4E1E">
        <w:rPr>
          <w:rFonts w:ascii="Browallia New" w:hAnsi="Browallia New" w:cs="Browallia New"/>
          <w:sz w:val="28"/>
          <w:szCs w:val="28"/>
        </w:rPr>
        <w:t>25</w:t>
      </w:r>
      <w:r w:rsidR="00533B34">
        <w:rPr>
          <w:rFonts w:ascii="Browallia New" w:hAnsi="Browallia New" w:cs="Browallia New"/>
          <w:sz w:val="28"/>
          <w:szCs w:val="28"/>
        </w:rPr>
        <w:t>6</w:t>
      </w:r>
      <w:r w:rsidR="00B83310">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ED4E1E">
        <w:rPr>
          <w:rFonts w:ascii="Browallia New" w:hAnsi="Browallia New" w:cs="Browallia New"/>
          <w:sz w:val="28"/>
          <w:szCs w:val="28"/>
          <w:cs/>
        </w:rPr>
        <w:t>มีดังนี้</w:t>
      </w:r>
    </w:p>
    <w:p w14:paraId="2386B326" w14:textId="77777777" w:rsidR="006971B8" w:rsidRPr="00B83310" w:rsidRDefault="006971B8" w:rsidP="00031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4"/>
        <w:jc w:val="thaiDistribute"/>
        <w:rPr>
          <w:rFonts w:ascii="Browallia New" w:hAnsi="Browallia New" w:cs="Browallia New"/>
          <w:sz w:val="28"/>
          <w:szCs w:val="28"/>
          <w:cs/>
        </w:rPr>
      </w:pPr>
    </w:p>
    <w:tbl>
      <w:tblPr>
        <w:tblW w:w="8960" w:type="dxa"/>
        <w:tblInd w:w="414" w:type="dxa"/>
        <w:tblLayout w:type="fixed"/>
        <w:tblLook w:val="01E0" w:firstRow="1" w:lastRow="1" w:firstColumn="1" w:lastColumn="1" w:noHBand="0" w:noVBand="0"/>
      </w:tblPr>
      <w:tblGrid>
        <w:gridCol w:w="4122"/>
        <w:gridCol w:w="1197"/>
        <w:gridCol w:w="1251"/>
        <w:gridCol w:w="1184"/>
        <w:gridCol w:w="1206"/>
      </w:tblGrid>
      <w:tr w:rsidR="006971B8" w:rsidRPr="0016669C" w14:paraId="6BF4E890" w14:textId="77777777" w:rsidTr="006D118B">
        <w:trPr>
          <w:cantSplit/>
        </w:trPr>
        <w:tc>
          <w:tcPr>
            <w:tcW w:w="4122" w:type="dxa"/>
          </w:tcPr>
          <w:p w14:paraId="01936DC8" w14:textId="77777777" w:rsidR="006971B8" w:rsidRPr="00C07995" w:rsidRDefault="006971B8" w:rsidP="001B4041">
            <w:pPr>
              <w:spacing w:line="240" w:lineRule="auto"/>
              <w:jc w:val="thaiDistribute"/>
              <w:rPr>
                <w:rFonts w:ascii="Browallia New" w:hAnsi="Browallia New" w:cs="Browallia New"/>
                <w:sz w:val="28"/>
                <w:szCs w:val="28"/>
                <w:u w:val="single"/>
                <w:cs/>
              </w:rPr>
            </w:pPr>
          </w:p>
        </w:tc>
        <w:tc>
          <w:tcPr>
            <w:tcW w:w="2448" w:type="dxa"/>
            <w:gridSpan w:val="2"/>
          </w:tcPr>
          <w:p w14:paraId="0FE7553F" w14:textId="77777777" w:rsidR="006971B8" w:rsidRPr="00C07995" w:rsidRDefault="006971B8" w:rsidP="001B4041">
            <w:pPr>
              <w:tabs>
                <w:tab w:val="left" w:pos="1139"/>
              </w:tabs>
              <w:spacing w:line="240" w:lineRule="auto"/>
              <w:jc w:val="right"/>
              <w:rPr>
                <w:rFonts w:ascii="Browallia New" w:hAnsi="Browallia New" w:cs="Browallia New"/>
                <w:sz w:val="28"/>
                <w:szCs w:val="28"/>
                <w:cs/>
              </w:rPr>
            </w:pPr>
          </w:p>
        </w:tc>
        <w:tc>
          <w:tcPr>
            <w:tcW w:w="2390" w:type="dxa"/>
            <w:gridSpan w:val="2"/>
            <w:tcBorders>
              <w:left w:val="nil"/>
            </w:tcBorders>
          </w:tcPr>
          <w:p w14:paraId="38BDFF38" w14:textId="3600A484" w:rsidR="006971B8" w:rsidRPr="00C07995" w:rsidRDefault="006971B8" w:rsidP="001B4041">
            <w:pPr>
              <w:spacing w:line="240" w:lineRule="auto"/>
              <w:jc w:val="right"/>
              <w:rPr>
                <w:rFonts w:ascii="Browallia New" w:hAnsi="Browallia New" w:cs="Browallia New"/>
                <w:sz w:val="28"/>
                <w:szCs w:val="28"/>
                <w:cs/>
              </w:rPr>
            </w:pPr>
            <w:r w:rsidRPr="00C07995">
              <w:rPr>
                <w:rFonts w:ascii="Browallia New" w:hAnsi="Browallia New" w:cs="Browallia New"/>
                <w:sz w:val="28"/>
                <w:szCs w:val="28"/>
                <w:cs/>
              </w:rPr>
              <w:t>(หน่วย</w:t>
            </w:r>
            <w:r w:rsidR="00F46B29" w:rsidRPr="00C07995">
              <w:rPr>
                <w:rFonts w:ascii="Browallia New" w:hAnsi="Browallia New" w:cs="Browallia New"/>
                <w:sz w:val="28"/>
                <w:szCs w:val="28"/>
              </w:rPr>
              <w:t xml:space="preserve"> </w:t>
            </w:r>
            <w:r w:rsidRPr="00C07995">
              <w:rPr>
                <w:rFonts w:ascii="Browallia New" w:hAnsi="Browallia New" w:cs="Browallia New"/>
                <w:sz w:val="28"/>
                <w:szCs w:val="28"/>
                <w:cs/>
                <w:lang w:val="en-GB"/>
              </w:rPr>
              <w:t>:</w:t>
            </w:r>
            <w:r w:rsidR="00F46B29" w:rsidRPr="00C07995">
              <w:rPr>
                <w:rFonts w:ascii="Browallia New" w:hAnsi="Browallia New" w:cs="Browallia New"/>
                <w:sz w:val="28"/>
                <w:szCs w:val="28"/>
              </w:rPr>
              <w:t xml:space="preserve"> </w:t>
            </w:r>
            <w:r w:rsidRPr="00C07995">
              <w:rPr>
                <w:rFonts w:ascii="Browallia New" w:hAnsi="Browallia New" w:cs="Browallia New"/>
                <w:sz w:val="28"/>
                <w:szCs w:val="28"/>
                <w:cs/>
              </w:rPr>
              <w:t>พันบาท)</w:t>
            </w:r>
          </w:p>
        </w:tc>
      </w:tr>
      <w:tr w:rsidR="006971B8" w:rsidRPr="0016669C" w14:paraId="17039899" w14:textId="77777777" w:rsidTr="006D118B">
        <w:trPr>
          <w:cantSplit/>
        </w:trPr>
        <w:tc>
          <w:tcPr>
            <w:tcW w:w="4122" w:type="dxa"/>
          </w:tcPr>
          <w:p w14:paraId="2D8ABCF9" w14:textId="77777777" w:rsidR="006971B8" w:rsidRPr="00C07995" w:rsidRDefault="006971B8" w:rsidP="001B4041">
            <w:pPr>
              <w:spacing w:line="240" w:lineRule="auto"/>
              <w:jc w:val="thaiDistribute"/>
              <w:rPr>
                <w:rFonts w:ascii="Browallia New" w:hAnsi="Browallia New" w:cs="Browallia New"/>
                <w:sz w:val="28"/>
                <w:szCs w:val="28"/>
                <w:u w:val="single"/>
                <w:cs/>
              </w:rPr>
            </w:pPr>
          </w:p>
        </w:tc>
        <w:tc>
          <w:tcPr>
            <w:tcW w:w="2448" w:type="dxa"/>
            <w:gridSpan w:val="2"/>
          </w:tcPr>
          <w:p w14:paraId="3E805C39" w14:textId="77777777"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งบการเงินรวม</w:t>
            </w:r>
          </w:p>
        </w:tc>
        <w:tc>
          <w:tcPr>
            <w:tcW w:w="2390" w:type="dxa"/>
            <w:gridSpan w:val="2"/>
          </w:tcPr>
          <w:p w14:paraId="5D5EC049" w14:textId="77777777"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งบการเงินเฉพาะของบริษัท</w:t>
            </w:r>
          </w:p>
        </w:tc>
      </w:tr>
      <w:tr w:rsidR="006971B8" w:rsidRPr="0016669C" w14:paraId="59CE55EC" w14:textId="77777777" w:rsidTr="006D118B">
        <w:trPr>
          <w:cantSplit/>
        </w:trPr>
        <w:tc>
          <w:tcPr>
            <w:tcW w:w="4122" w:type="dxa"/>
          </w:tcPr>
          <w:p w14:paraId="0001E487" w14:textId="77777777" w:rsidR="006971B8" w:rsidRPr="00C07995" w:rsidRDefault="006971B8" w:rsidP="001B4041">
            <w:pPr>
              <w:spacing w:line="240" w:lineRule="auto"/>
              <w:jc w:val="thaiDistribute"/>
              <w:rPr>
                <w:rFonts w:ascii="Browallia New" w:hAnsi="Browallia New" w:cs="Browallia New"/>
                <w:sz w:val="28"/>
                <w:szCs w:val="28"/>
                <w:u w:val="single"/>
                <w:cs/>
                <w:lang w:val="en-GB"/>
              </w:rPr>
            </w:pPr>
          </w:p>
        </w:tc>
        <w:tc>
          <w:tcPr>
            <w:tcW w:w="4838" w:type="dxa"/>
            <w:gridSpan w:val="4"/>
          </w:tcPr>
          <w:p w14:paraId="63A8B255" w14:textId="37A7C41F" w:rsidR="006971B8" w:rsidRPr="00C07995" w:rsidRDefault="006971B8" w:rsidP="001B4041">
            <w:pPr>
              <w:pBdr>
                <w:bottom w:val="single" w:sz="4" w:space="0" w:color="auto"/>
                <w:between w:val="single" w:sz="4" w:space="1" w:color="auto"/>
              </w:pBdr>
              <w:spacing w:line="240" w:lineRule="auto"/>
              <w:jc w:val="center"/>
              <w:rPr>
                <w:rFonts w:ascii="Browallia New" w:hAnsi="Browallia New" w:cs="Browallia New"/>
                <w:sz w:val="28"/>
                <w:szCs w:val="28"/>
                <w:cs/>
              </w:rPr>
            </w:pPr>
            <w:r w:rsidRPr="00C07995">
              <w:rPr>
                <w:rFonts w:ascii="Browallia New" w:hAnsi="Browallia New" w:cs="Browallia New"/>
                <w:sz w:val="28"/>
                <w:szCs w:val="28"/>
                <w:cs/>
              </w:rPr>
              <w:t>สำหรับ</w:t>
            </w:r>
            <w:r w:rsidR="00D94EC6" w:rsidRPr="00C07995">
              <w:rPr>
                <w:rFonts w:ascii="Browallia New" w:hAnsi="Browallia New" w:cs="Browallia New"/>
                <w:sz w:val="28"/>
                <w:szCs w:val="28"/>
                <w:cs/>
              </w:rPr>
              <w:t>ปี</w:t>
            </w:r>
            <w:r w:rsidRPr="00C07995">
              <w:rPr>
                <w:rFonts w:ascii="Browallia New" w:hAnsi="Browallia New" w:cs="Browallia New"/>
                <w:sz w:val="28"/>
                <w:szCs w:val="28"/>
                <w:cs/>
              </w:rPr>
              <w:t>สิ้นสุดวันที่</w:t>
            </w:r>
            <w:r w:rsidR="00F46B29" w:rsidRPr="00C07995">
              <w:rPr>
                <w:rFonts w:ascii="Browallia New" w:hAnsi="Browallia New" w:cs="Browallia New"/>
                <w:sz w:val="28"/>
                <w:szCs w:val="28"/>
              </w:rPr>
              <w:t xml:space="preserve"> </w:t>
            </w:r>
            <w:r w:rsidR="00D94EC6" w:rsidRPr="00C07995">
              <w:rPr>
                <w:rFonts w:ascii="Browallia New" w:hAnsi="Browallia New" w:cs="Browallia New"/>
                <w:sz w:val="28"/>
                <w:szCs w:val="28"/>
              </w:rPr>
              <w:t xml:space="preserve">31 </w:t>
            </w:r>
            <w:r w:rsidR="00D94EC6" w:rsidRPr="00C07995">
              <w:rPr>
                <w:rFonts w:ascii="Browallia New" w:hAnsi="Browallia New" w:cs="Browallia New"/>
                <w:sz w:val="28"/>
                <w:szCs w:val="28"/>
                <w:cs/>
              </w:rPr>
              <w:t>ธันวาคม</w:t>
            </w:r>
            <w:r w:rsidR="00F46B29" w:rsidRPr="00C07995">
              <w:rPr>
                <w:rFonts w:ascii="Browallia New" w:hAnsi="Browallia New" w:cs="Browallia New"/>
                <w:sz w:val="28"/>
                <w:szCs w:val="28"/>
              </w:rPr>
              <w:t xml:space="preserve"> </w:t>
            </w:r>
          </w:p>
        </w:tc>
      </w:tr>
      <w:tr w:rsidR="00B83310" w:rsidRPr="0016669C" w14:paraId="26FB9F9E" w14:textId="77777777" w:rsidTr="006D118B">
        <w:trPr>
          <w:cantSplit/>
        </w:trPr>
        <w:tc>
          <w:tcPr>
            <w:tcW w:w="4122" w:type="dxa"/>
          </w:tcPr>
          <w:p w14:paraId="5BC32DC7" w14:textId="77777777" w:rsidR="00B83310" w:rsidRPr="00C07995" w:rsidRDefault="00B83310" w:rsidP="00B83310">
            <w:pPr>
              <w:spacing w:line="240" w:lineRule="auto"/>
              <w:jc w:val="thaiDistribute"/>
              <w:rPr>
                <w:rFonts w:ascii="Browallia New" w:hAnsi="Browallia New" w:cs="Browallia New"/>
                <w:sz w:val="28"/>
                <w:szCs w:val="28"/>
                <w:u w:val="single"/>
                <w:cs/>
              </w:rPr>
            </w:pPr>
          </w:p>
        </w:tc>
        <w:tc>
          <w:tcPr>
            <w:tcW w:w="1197" w:type="dxa"/>
          </w:tcPr>
          <w:p w14:paraId="69C00C79" w14:textId="306358A4" w:rsidR="00B83310" w:rsidRPr="00C07995" w:rsidRDefault="00B83310" w:rsidP="00B83310">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w:t>
            </w:r>
            <w:r>
              <w:rPr>
                <w:rFonts w:ascii="Browallia New" w:hAnsi="Browallia New" w:cs="Browallia New"/>
                <w:sz w:val="28"/>
                <w:szCs w:val="28"/>
              </w:rPr>
              <w:t>6</w:t>
            </w:r>
          </w:p>
        </w:tc>
        <w:tc>
          <w:tcPr>
            <w:tcW w:w="1251" w:type="dxa"/>
            <w:tcBorders>
              <w:left w:val="nil"/>
            </w:tcBorders>
          </w:tcPr>
          <w:p w14:paraId="07AB6E5A" w14:textId="02D8D730" w:rsidR="00B83310" w:rsidRPr="00C07995" w:rsidRDefault="00B83310" w:rsidP="00B83310">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w:t>
            </w:r>
            <w:r>
              <w:rPr>
                <w:rFonts w:ascii="Browallia New" w:hAnsi="Browallia New" w:cs="Browallia New"/>
                <w:sz w:val="28"/>
                <w:szCs w:val="28"/>
              </w:rPr>
              <w:t>5</w:t>
            </w:r>
          </w:p>
        </w:tc>
        <w:tc>
          <w:tcPr>
            <w:tcW w:w="1184" w:type="dxa"/>
          </w:tcPr>
          <w:p w14:paraId="56B537DA" w14:textId="2594D48B" w:rsidR="00B83310" w:rsidRPr="00C07995" w:rsidRDefault="00B83310" w:rsidP="00B83310">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w:t>
            </w:r>
            <w:r>
              <w:rPr>
                <w:rFonts w:ascii="Browallia New" w:hAnsi="Browallia New" w:cs="Browallia New"/>
                <w:sz w:val="28"/>
                <w:szCs w:val="28"/>
              </w:rPr>
              <w:t>6</w:t>
            </w:r>
          </w:p>
        </w:tc>
        <w:tc>
          <w:tcPr>
            <w:tcW w:w="1206" w:type="dxa"/>
          </w:tcPr>
          <w:p w14:paraId="012C9924" w14:textId="03DEC68C" w:rsidR="00B83310" w:rsidRPr="00C07995" w:rsidRDefault="00B83310" w:rsidP="00B83310">
            <w:pPr>
              <w:pBdr>
                <w:bottom w:val="single" w:sz="4" w:space="0" w:color="auto"/>
                <w:between w:val="single" w:sz="4" w:space="1" w:color="auto"/>
              </w:pBdr>
              <w:spacing w:line="240" w:lineRule="auto"/>
              <w:jc w:val="center"/>
              <w:rPr>
                <w:rFonts w:ascii="Browallia New" w:hAnsi="Browallia New" w:cs="Browallia New"/>
                <w:sz w:val="28"/>
                <w:szCs w:val="28"/>
              </w:rPr>
            </w:pPr>
            <w:r w:rsidRPr="00C07995">
              <w:rPr>
                <w:rFonts w:ascii="Browallia New" w:hAnsi="Browallia New" w:cs="Browallia New"/>
                <w:sz w:val="28"/>
                <w:szCs w:val="28"/>
              </w:rPr>
              <w:t>256</w:t>
            </w:r>
            <w:r>
              <w:rPr>
                <w:rFonts w:ascii="Browallia New" w:hAnsi="Browallia New" w:cs="Browallia New"/>
                <w:sz w:val="28"/>
                <w:szCs w:val="28"/>
              </w:rPr>
              <w:t>5</w:t>
            </w:r>
          </w:p>
        </w:tc>
      </w:tr>
      <w:tr w:rsidR="009761F9" w:rsidRPr="0016669C" w14:paraId="1F6AAC95"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1E274A51" w14:textId="1FFB02BC" w:rsidR="009761F9" w:rsidRPr="00C07995" w:rsidRDefault="009761F9" w:rsidP="009761F9">
            <w:pPr>
              <w:tabs>
                <w:tab w:val="left" w:pos="-259"/>
                <w:tab w:val="left" w:pos="540"/>
              </w:tabs>
              <w:spacing w:line="240" w:lineRule="auto"/>
              <w:ind w:right="223"/>
              <w:rPr>
                <w:rFonts w:ascii="Browallia New" w:hAnsi="Browallia New" w:cs="Browallia New"/>
                <w:b/>
                <w:bCs/>
                <w:sz w:val="28"/>
                <w:szCs w:val="28"/>
                <w:lang w:val="en-GB"/>
              </w:rPr>
            </w:pPr>
          </w:p>
        </w:tc>
        <w:tc>
          <w:tcPr>
            <w:tcW w:w="1197" w:type="dxa"/>
            <w:vAlign w:val="bottom"/>
          </w:tcPr>
          <w:p w14:paraId="645AC334" w14:textId="77777777" w:rsidR="009761F9" w:rsidRPr="00C07995"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8FF85D0" w14:textId="77777777" w:rsidR="009761F9" w:rsidRPr="00C07995" w:rsidRDefault="009761F9"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vAlign w:val="bottom"/>
          </w:tcPr>
          <w:p w14:paraId="4DBD252C" w14:textId="77777777" w:rsidR="009761F9" w:rsidRPr="00C07995"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6" w:type="dxa"/>
            <w:vAlign w:val="bottom"/>
          </w:tcPr>
          <w:p w14:paraId="6C47F40E" w14:textId="77777777" w:rsidR="009761F9" w:rsidRPr="00C07995" w:rsidRDefault="009761F9"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B40F3D" w:rsidRPr="0016669C" w14:paraId="4CB510A4"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587D65D4" w14:textId="02B03C57" w:rsidR="00B40F3D" w:rsidRPr="0016669C" w:rsidRDefault="00B40F3D" w:rsidP="009761F9">
            <w:pPr>
              <w:tabs>
                <w:tab w:val="left" w:pos="-259"/>
                <w:tab w:val="left" w:pos="540"/>
              </w:tabs>
              <w:spacing w:line="240" w:lineRule="auto"/>
              <w:ind w:right="223"/>
              <w:rPr>
                <w:rFonts w:ascii="Browallia New" w:hAnsi="Browallia New" w:cs="Browallia New"/>
                <w:b/>
                <w:bCs/>
                <w:sz w:val="28"/>
                <w:szCs w:val="28"/>
                <w:cs/>
                <w:lang w:val="en-GB"/>
              </w:rPr>
            </w:pPr>
            <w:r w:rsidRPr="00B21F54">
              <w:rPr>
                <w:rFonts w:ascii="Browallia New" w:hAnsi="Browallia New" w:cs="Browallia New"/>
                <w:b/>
                <w:bCs/>
                <w:sz w:val="28"/>
                <w:szCs w:val="28"/>
                <w:cs/>
                <w:lang w:val="en-GB"/>
              </w:rPr>
              <w:t>ภาษีเงินได้ของปีปัจจุบัน</w:t>
            </w:r>
          </w:p>
        </w:tc>
        <w:tc>
          <w:tcPr>
            <w:tcW w:w="1197" w:type="dxa"/>
            <w:vAlign w:val="bottom"/>
          </w:tcPr>
          <w:p w14:paraId="5DB86A14" w14:textId="77777777" w:rsidR="00B40F3D" w:rsidRPr="0016669C"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251" w:type="dxa"/>
            <w:tcBorders>
              <w:left w:val="nil"/>
            </w:tcBorders>
            <w:vAlign w:val="bottom"/>
          </w:tcPr>
          <w:p w14:paraId="06CA68F8" w14:textId="77777777" w:rsidR="00B40F3D" w:rsidRPr="0016669C" w:rsidRDefault="00B40F3D" w:rsidP="009761F9">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vAlign w:val="bottom"/>
          </w:tcPr>
          <w:p w14:paraId="1E29B48F" w14:textId="77777777" w:rsidR="00B40F3D" w:rsidRPr="0016669C"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c>
          <w:tcPr>
            <w:tcW w:w="1206" w:type="dxa"/>
            <w:vAlign w:val="bottom"/>
          </w:tcPr>
          <w:p w14:paraId="410089D9" w14:textId="77777777" w:rsidR="00B40F3D" w:rsidRPr="0016669C" w:rsidRDefault="00B40F3D" w:rsidP="009761F9">
            <w:pPr>
              <w:pStyle w:val="acctfourfigures"/>
              <w:tabs>
                <w:tab w:val="clear" w:pos="765"/>
                <w:tab w:val="decimal" w:pos="1050"/>
              </w:tabs>
              <w:spacing w:line="240" w:lineRule="auto"/>
              <w:ind w:left="-117" w:right="94"/>
              <w:rPr>
                <w:rFonts w:ascii="Browallia New" w:hAnsi="Browallia New" w:cs="Browallia New"/>
                <w:sz w:val="28"/>
                <w:szCs w:val="28"/>
              </w:rPr>
            </w:pPr>
          </w:p>
        </w:tc>
      </w:tr>
      <w:tr w:rsidR="00B83310" w:rsidRPr="0016669C" w14:paraId="7DB38BC9"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5A6B8E65" w14:textId="5B5ECCED" w:rsidR="00B83310" w:rsidRPr="00C07995" w:rsidRDefault="00B83310" w:rsidP="00B83310">
            <w:pPr>
              <w:tabs>
                <w:tab w:val="left" w:pos="-259"/>
                <w:tab w:val="left" w:pos="540"/>
              </w:tabs>
              <w:spacing w:line="240" w:lineRule="auto"/>
              <w:ind w:right="223"/>
              <w:rPr>
                <w:rFonts w:ascii="Browallia New" w:hAnsi="Browallia New" w:cs="Browallia New"/>
                <w:sz w:val="28"/>
                <w:szCs w:val="28"/>
                <w:cs/>
                <w:lang w:val="en-GB"/>
              </w:rPr>
            </w:pPr>
            <w:r w:rsidRPr="00C07995">
              <w:rPr>
                <w:rFonts w:ascii="Browallia New" w:hAnsi="Browallia New" w:cs="Browallia New"/>
                <w:sz w:val="28"/>
                <w:szCs w:val="28"/>
                <w:cs/>
                <w:lang w:val="en-GB"/>
              </w:rPr>
              <w:t>สำหรับปีปัจจุบัน</w:t>
            </w:r>
          </w:p>
        </w:tc>
        <w:tc>
          <w:tcPr>
            <w:tcW w:w="1197" w:type="dxa"/>
            <w:shd w:val="clear" w:color="auto" w:fill="auto"/>
            <w:vAlign w:val="bottom"/>
          </w:tcPr>
          <w:p w14:paraId="6B42905B" w14:textId="2DB3EA6C" w:rsidR="00B83310" w:rsidRPr="00927263" w:rsidRDefault="00ED4763"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highlight w:val="red"/>
                <w:lang w:val="en-US" w:bidi="th-TH"/>
              </w:rPr>
            </w:pPr>
            <w:r w:rsidRPr="00ED4763">
              <w:rPr>
                <w:rFonts w:ascii="Browallia New" w:hAnsi="Browallia New" w:cs="Browallia New"/>
                <w:sz w:val="28"/>
                <w:szCs w:val="28"/>
                <w:lang w:val="en-US" w:bidi="th-TH"/>
              </w:rPr>
              <w:t>93,660</w:t>
            </w:r>
          </w:p>
        </w:tc>
        <w:tc>
          <w:tcPr>
            <w:tcW w:w="1251" w:type="dxa"/>
            <w:tcBorders>
              <w:left w:val="nil"/>
            </w:tcBorders>
            <w:shd w:val="clear" w:color="auto" w:fill="auto"/>
            <w:vAlign w:val="bottom"/>
          </w:tcPr>
          <w:p w14:paraId="73A8E0D3" w14:textId="41578930" w:rsidR="00B83310" w:rsidRPr="00C07995" w:rsidRDefault="00B83310"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bidi="th-TH"/>
              </w:rPr>
              <w:t>23,879</w:t>
            </w:r>
          </w:p>
        </w:tc>
        <w:tc>
          <w:tcPr>
            <w:tcW w:w="1184" w:type="dxa"/>
            <w:vAlign w:val="bottom"/>
          </w:tcPr>
          <w:p w14:paraId="30C602E7" w14:textId="0B83EC92" w:rsidR="00B83310" w:rsidRPr="00A37A69" w:rsidRDefault="00EF11ED"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rPr>
              <w:t>-</w:t>
            </w:r>
          </w:p>
        </w:tc>
        <w:tc>
          <w:tcPr>
            <w:tcW w:w="1206" w:type="dxa"/>
            <w:vAlign w:val="bottom"/>
          </w:tcPr>
          <w:p w14:paraId="376A2253" w14:textId="200E7CEC" w:rsidR="00B83310" w:rsidRPr="00A37A69" w:rsidRDefault="00B83310" w:rsidP="00B83310">
            <w:pPr>
              <w:pBdr>
                <w:bottom w:val="single" w:sz="4" w:space="1" w:color="auto"/>
              </w:pBdr>
              <w:spacing w:line="240" w:lineRule="auto"/>
              <w:ind w:left="70" w:right="80"/>
              <w:jc w:val="right"/>
              <w:rPr>
                <w:rFonts w:ascii="Browallia New" w:hAnsi="Browallia New" w:cs="Browallia New"/>
                <w:sz w:val="28"/>
                <w:szCs w:val="28"/>
                <w:lang w:val="en-GB"/>
              </w:rPr>
            </w:pPr>
            <w:r w:rsidRPr="00A37A69">
              <w:rPr>
                <w:rFonts w:ascii="Browallia New" w:hAnsi="Browallia New" w:cs="Browallia New"/>
                <w:sz w:val="28"/>
                <w:szCs w:val="28"/>
              </w:rPr>
              <w:t>-</w:t>
            </w:r>
          </w:p>
        </w:tc>
      </w:tr>
      <w:tr w:rsidR="00B83310" w:rsidRPr="0016669C" w14:paraId="415121BC"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6C06A2B7" w14:textId="77777777" w:rsidR="00B83310" w:rsidRPr="00C07995" w:rsidRDefault="00B83310" w:rsidP="00B83310">
            <w:pPr>
              <w:tabs>
                <w:tab w:val="left" w:pos="-259"/>
                <w:tab w:val="left" w:pos="540"/>
              </w:tabs>
              <w:spacing w:line="240" w:lineRule="auto"/>
              <w:ind w:right="223"/>
              <w:rPr>
                <w:rFonts w:ascii="Browallia New" w:hAnsi="Browallia New" w:cs="Browallia New"/>
                <w:sz w:val="28"/>
                <w:szCs w:val="28"/>
                <w:cs/>
                <w:lang w:val="en-GB"/>
              </w:rPr>
            </w:pPr>
          </w:p>
        </w:tc>
        <w:tc>
          <w:tcPr>
            <w:tcW w:w="1197" w:type="dxa"/>
            <w:shd w:val="clear" w:color="auto" w:fill="auto"/>
            <w:vAlign w:val="bottom"/>
          </w:tcPr>
          <w:p w14:paraId="559D3AB1" w14:textId="77777777" w:rsidR="00B83310" w:rsidRPr="00927263" w:rsidRDefault="00B83310" w:rsidP="00B83310">
            <w:pPr>
              <w:pStyle w:val="acctfourfigures"/>
              <w:tabs>
                <w:tab w:val="clear" w:pos="765"/>
              </w:tabs>
              <w:spacing w:line="240" w:lineRule="auto"/>
              <w:ind w:right="94"/>
              <w:jc w:val="right"/>
              <w:rPr>
                <w:rFonts w:ascii="Browallia New" w:hAnsi="Browallia New" w:cs="Browallia New"/>
                <w:sz w:val="28"/>
                <w:szCs w:val="28"/>
                <w:highlight w:val="red"/>
                <w:lang w:val="en-US"/>
              </w:rPr>
            </w:pPr>
          </w:p>
        </w:tc>
        <w:tc>
          <w:tcPr>
            <w:tcW w:w="1251" w:type="dxa"/>
            <w:tcBorders>
              <w:left w:val="nil"/>
            </w:tcBorders>
            <w:shd w:val="clear" w:color="auto" w:fill="auto"/>
            <w:vAlign w:val="bottom"/>
          </w:tcPr>
          <w:p w14:paraId="0BE18E04" w14:textId="77777777" w:rsidR="00B83310" w:rsidRPr="00C07995" w:rsidRDefault="00B83310" w:rsidP="00B83310">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6711F0A4" w14:textId="77777777" w:rsidR="00B83310" w:rsidRPr="00A37A69" w:rsidRDefault="00B83310" w:rsidP="00B83310">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36499E78" w14:textId="77777777" w:rsidR="00B83310" w:rsidRPr="00A37A69" w:rsidRDefault="00B83310" w:rsidP="00B83310">
            <w:pPr>
              <w:pStyle w:val="acctfourfigures"/>
              <w:tabs>
                <w:tab w:val="clear" w:pos="765"/>
                <w:tab w:val="decimal" w:pos="1050"/>
              </w:tabs>
              <w:spacing w:line="240" w:lineRule="auto"/>
              <w:ind w:left="-117" w:right="94"/>
              <w:rPr>
                <w:rFonts w:ascii="Browallia New" w:hAnsi="Browallia New" w:cs="Browallia New"/>
                <w:sz w:val="28"/>
                <w:szCs w:val="28"/>
              </w:rPr>
            </w:pPr>
          </w:p>
        </w:tc>
      </w:tr>
      <w:tr w:rsidR="00B83310" w:rsidRPr="0016669C" w14:paraId="78E9911A"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6087EF5A" w14:textId="77777777" w:rsidR="00B83310" w:rsidRPr="00C07995" w:rsidRDefault="00B83310" w:rsidP="00B83310">
            <w:pPr>
              <w:tabs>
                <w:tab w:val="left" w:pos="-259"/>
                <w:tab w:val="left" w:pos="540"/>
              </w:tabs>
              <w:spacing w:line="240" w:lineRule="auto"/>
              <w:ind w:right="223"/>
              <w:rPr>
                <w:rFonts w:ascii="Browallia New" w:hAnsi="Browallia New" w:cs="Browallia New"/>
                <w:b/>
                <w:bCs/>
                <w:sz w:val="28"/>
                <w:szCs w:val="28"/>
                <w:cs/>
                <w:lang w:val="en-GB"/>
              </w:rPr>
            </w:pPr>
            <w:r w:rsidRPr="00C07995">
              <w:rPr>
                <w:rFonts w:ascii="Browallia New" w:hAnsi="Browallia New" w:cs="Browallia New"/>
                <w:b/>
                <w:bCs/>
                <w:sz w:val="28"/>
                <w:szCs w:val="28"/>
                <w:cs/>
                <w:lang w:val="en-GB"/>
              </w:rPr>
              <w:t>ภาษีเงินได้รอการตัดบัญชี</w:t>
            </w:r>
          </w:p>
        </w:tc>
        <w:tc>
          <w:tcPr>
            <w:tcW w:w="1197" w:type="dxa"/>
            <w:shd w:val="clear" w:color="auto" w:fill="auto"/>
            <w:vAlign w:val="bottom"/>
          </w:tcPr>
          <w:p w14:paraId="59F64987" w14:textId="77777777" w:rsidR="00B83310" w:rsidRPr="00927263" w:rsidRDefault="00B83310" w:rsidP="00B83310">
            <w:pPr>
              <w:pStyle w:val="acctfourfigures"/>
              <w:tabs>
                <w:tab w:val="clear" w:pos="765"/>
              </w:tabs>
              <w:spacing w:line="240" w:lineRule="auto"/>
              <w:ind w:right="94"/>
              <w:jc w:val="right"/>
              <w:rPr>
                <w:rFonts w:ascii="Browallia New" w:hAnsi="Browallia New" w:cs="Browallia New"/>
                <w:sz w:val="28"/>
                <w:szCs w:val="28"/>
                <w:highlight w:val="red"/>
                <w:lang w:val="en-US"/>
              </w:rPr>
            </w:pPr>
          </w:p>
        </w:tc>
        <w:tc>
          <w:tcPr>
            <w:tcW w:w="1251" w:type="dxa"/>
            <w:tcBorders>
              <w:left w:val="nil"/>
            </w:tcBorders>
            <w:shd w:val="clear" w:color="auto" w:fill="auto"/>
            <w:vAlign w:val="bottom"/>
          </w:tcPr>
          <w:p w14:paraId="586FA738" w14:textId="77777777" w:rsidR="00B83310" w:rsidRPr="00C07995" w:rsidRDefault="00B83310" w:rsidP="00B83310">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4E6EEDC1" w14:textId="77777777" w:rsidR="00B83310" w:rsidRPr="00A37A69" w:rsidRDefault="00B83310" w:rsidP="00B83310">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10A3D9DC" w14:textId="77777777" w:rsidR="00B83310" w:rsidRPr="00A37A69" w:rsidRDefault="00B83310" w:rsidP="00B83310">
            <w:pPr>
              <w:pStyle w:val="acctfourfigures"/>
              <w:tabs>
                <w:tab w:val="clear" w:pos="765"/>
                <w:tab w:val="decimal" w:pos="1050"/>
              </w:tabs>
              <w:spacing w:line="240" w:lineRule="auto"/>
              <w:ind w:left="-117" w:right="94"/>
              <w:rPr>
                <w:rFonts w:ascii="Browallia New" w:hAnsi="Browallia New" w:cs="Browallia New"/>
                <w:sz w:val="28"/>
                <w:szCs w:val="28"/>
              </w:rPr>
            </w:pPr>
          </w:p>
        </w:tc>
      </w:tr>
      <w:tr w:rsidR="00B83310" w:rsidRPr="0016669C" w14:paraId="71182450" w14:textId="77777777" w:rsidTr="006D118B">
        <w:tblPrEx>
          <w:tblCellMar>
            <w:left w:w="30" w:type="dxa"/>
            <w:right w:w="30" w:type="dxa"/>
          </w:tblCellMar>
          <w:tblLook w:val="0000" w:firstRow="0" w:lastRow="0" w:firstColumn="0" w:lastColumn="0" w:noHBand="0" w:noVBand="0"/>
        </w:tblPrEx>
        <w:trPr>
          <w:cantSplit/>
          <w:trHeight w:val="132"/>
        </w:trPr>
        <w:tc>
          <w:tcPr>
            <w:tcW w:w="4122" w:type="dxa"/>
            <w:vAlign w:val="bottom"/>
          </w:tcPr>
          <w:p w14:paraId="33709DE3" w14:textId="1F560192" w:rsidR="00B83310" w:rsidRPr="00C07995" w:rsidRDefault="00B83310" w:rsidP="00B83310">
            <w:pPr>
              <w:tabs>
                <w:tab w:val="left" w:pos="-259"/>
                <w:tab w:val="left" w:pos="540"/>
              </w:tabs>
              <w:spacing w:line="240" w:lineRule="auto"/>
              <w:ind w:right="223"/>
              <w:rPr>
                <w:rFonts w:ascii="Browallia New" w:hAnsi="Browallia New" w:cs="Browallia New"/>
                <w:sz w:val="28"/>
                <w:szCs w:val="28"/>
                <w:cs/>
                <w:lang w:val="en-GB"/>
              </w:rPr>
            </w:pPr>
            <w:r w:rsidRPr="00C07995">
              <w:rPr>
                <w:rFonts w:ascii="Browallia New" w:hAnsi="Browallia New" w:cs="Browallia New"/>
                <w:sz w:val="28"/>
                <w:szCs w:val="28"/>
                <w:cs/>
                <w:lang w:val="en-GB"/>
              </w:rPr>
              <w:t>การเปลี่ยนแปลงของผลต่างชั่วคราว</w:t>
            </w:r>
            <w:r w:rsidRPr="00C07995">
              <w:rPr>
                <w:rFonts w:ascii="Browallia New" w:hAnsi="Browallia New" w:cs="Browallia New"/>
                <w:sz w:val="28"/>
                <w:szCs w:val="28"/>
              </w:rPr>
              <w:t xml:space="preserve">   </w:t>
            </w:r>
          </w:p>
        </w:tc>
        <w:tc>
          <w:tcPr>
            <w:tcW w:w="1197" w:type="dxa"/>
            <w:shd w:val="clear" w:color="auto" w:fill="auto"/>
            <w:vAlign w:val="bottom"/>
          </w:tcPr>
          <w:p w14:paraId="0265E8A8" w14:textId="181C722A" w:rsidR="00B83310" w:rsidRPr="00927263" w:rsidRDefault="008E2776"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highlight w:val="red"/>
                <w:lang w:val="en-US" w:bidi="th-TH"/>
              </w:rPr>
            </w:pPr>
            <w:r>
              <w:rPr>
                <w:rFonts w:ascii="Browallia New" w:hAnsi="Browallia New" w:cs="Browallia New"/>
                <w:sz w:val="28"/>
                <w:szCs w:val="28"/>
                <w:lang w:val="en-US" w:bidi="th-TH"/>
              </w:rPr>
              <w:t>(</w:t>
            </w:r>
            <w:r w:rsidRPr="008E2776">
              <w:rPr>
                <w:rFonts w:ascii="Browallia New" w:hAnsi="Browallia New" w:cs="Browallia New"/>
                <w:sz w:val="28"/>
                <w:szCs w:val="28"/>
                <w:lang w:val="en-US" w:bidi="th-TH"/>
              </w:rPr>
              <w:t>10,140</w:t>
            </w:r>
            <w:r>
              <w:rPr>
                <w:rFonts w:ascii="Browallia New" w:hAnsi="Browallia New" w:cs="Browallia New"/>
                <w:sz w:val="28"/>
                <w:szCs w:val="28"/>
                <w:lang w:val="en-US" w:bidi="th-TH"/>
              </w:rPr>
              <w:t>)</w:t>
            </w:r>
          </w:p>
        </w:tc>
        <w:tc>
          <w:tcPr>
            <w:tcW w:w="1251" w:type="dxa"/>
            <w:tcBorders>
              <w:left w:val="nil"/>
            </w:tcBorders>
            <w:shd w:val="clear" w:color="auto" w:fill="auto"/>
            <w:vAlign w:val="bottom"/>
          </w:tcPr>
          <w:p w14:paraId="1A9B2AAF" w14:textId="5636C7F5" w:rsidR="00B83310" w:rsidRPr="00C07995" w:rsidRDefault="00B83310"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hint="cs"/>
                <w:sz w:val="28"/>
                <w:szCs w:val="28"/>
                <w:cs/>
                <w:lang w:val="en-US" w:bidi="th-TH"/>
              </w:rPr>
              <w:t>(</w:t>
            </w:r>
            <w:r>
              <w:rPr>
                <w:rFonts w:ascii="Browallia New" w:hAnsi="Browallia New" w:cs="Browallia New"/>
                <w:sz w:val="28"/>
                <w:szCs w:val="28"/>
                <w:lang w:val="en-US"/>
              </w:rPr>
              <w:t>18,288</w:t>
            </w:r>
            <w:r>
              <w:rPr>
                <w:rFonts w:ascii="Browallia New" w:hAnsi="Browallia New" w:cs="Browallia New" w:hint="cs"/>
                <w:sz w:val="28"/>
                <w:szCs w:val="28"/>
                <w:cs/>
                <w:lang w:val="en-US" w:bidi="th-TH"/>
              </w:rPr>
              <w:t>)</w:t>
            </w:r>
          </w:p>
        </w:tc>
        <w:tc>
          <w:tcPr>
            <w:tcW w:w="1184" w:type="dxa"/>
          </w:tcPr>
          <w:p w14:paraId="4DC13126" w14:textId="44E32F41" w:rsidR="00B83310" w:rsidRPr="00A37A69" w:rsidRDefault="009462EE"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rPr>
              <w:t>21,9</w:t>
            </w:r>
            <w:r w:rsidR="00EF11ED">
              <w:rPr>
                <w:rFonts w:ascii="Browallia New" w:hAnsi="Browallia New" w:cs="Browallia New"/>
                <w:sz w:val="28"/>
                <w:szCs w:val="28"/>
                <w:lang w:val="en-US"/>
              </w:rPr>
              <w:t>55</w:t>
            </w:r>
          </w:p>
        </w:tc>
        <w:tc>
          <w:tcPr>
            <w:tcW w:w="1206" w:type="dxa"/>
          </w:tcPr>
          <w:p w14:paraId="07876AC8" w14:textId="66DB2454" w:rsidR="00B83310" w:rsidRPr="00A37A69" w:rsidRDefault="00B83310" w:rsidP="00B83310">
            <w:pPr>
              <w:pStyle w:val="acctfourfigures"/>
              <w:pBdr>
                <w:bottom w:val="single" w:sz="4"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(29,9</w:t>
            </w:r>
            <w:r>
              <w:rPr>
                <w:rFonts w:ascii="Browallia New" w:hAnsi="Browallia New" w:cs="Browallia New"/>
                <w:sz w:val="28"/>
                <w:szCs w:val="28"/>
                <w:lang w:val="en-US"/>
              </w:rPr>
              <w:t>86</w:t>
            </w:r>
            <w:r w:rsidRPr="00A37A69">
              <w:rPr>
                <w:rFonts w:ascii="Browallia New" w:hAnsi="Browallia New" w:cs="Browallia New"/>
                <w:sz w:val="28"/>
                <w:szCs w:val="28"/>
                <w:lang w:val="en-US"/>
              </w:rPr>
              <w:t>)</w:t>
            </w:r>
          </w:p>
        </w:tc>
      </w:tr>
      <w:tr w:rsidR="00B83310" w:rsidRPr="0016669C" w14:paraId="7757ACB3" w14:textId="77777777" w:rsidTr="006D118B">
        <w:tblPrEx>
          <w:tblCellMar>
            <w:left w:w="30" w:type="dxa"/>
            <w:right w:w="30" w:type="dxa"/>
          </w:tblCellMar>
          <w:tblLook w:val="0000" w:firstRow="0" w:lastRow="0" w:firstColumn="0" w:lastColumn="0" w:noHBand="0" w:noVBand="0"/>
        </w:tblPrEx>
        <w:trPr>
          <w:cantSplit/>
        </w:trPr>
        <w:tc>
          <w:tcPr>
            <w:tcW w:w="4122" w:type="dxa"/>
            <w:vAlign w:val="bottom"/>
          </w:tcPr>
          <w:p w14:paraId="463610F7" w14:textId="77777777" w:rsidR="00B83310" w:rsidRPr="00C07995" w:rsidRDefault="00B83310" w:rsidP="00B83310">
            <w:pPr>
              <w:tabs>
                <w:tab w:val="left" w:pos="-259"/>
                <w:tab w:val="left" w:pos="540"/>
              </w:tabs>
              <w:spacing w:line="240" w:lineRule="auto"/>
              <w:ind w:left="354" w:right="223" w:hanging="354"/>
              <w:rPr>
                <w:rFonts w:ascii="Browallia New" w:hAnsi="Browallia New" w:cs="Browallia New"/>
                <w:sz w:val="28"/>
                <w:szCs w:val="28"/>
                <w:cs/>
                <w:lang w:val="en-GB"/>
              </w:rPr>
            </w:pPr>
          </w:p>
        </w:tc>
        <w:tc>
          <w:tcPr>
            <w:tcW w:w="1197" w:type="dxa"/>
            <w:vAlign w:val="bottom"/>
          </w:tcPr>
          <w:p w14:paraId="2335AFF8" w14:textId="77777777" w:rsidR="00B83310" w:rsidRPr="00927263" w:rsidRDefault="00B83310" w:rsidP="00B83310">
            <w:pPr>
              <w:pStyle w:val="acctfourfigures"/>
              <w:tabs>
                <w:tab w:val="clear" w:pos="765"/>
              </w:tabs>
              <w:spacing w:line="240" w:lineRule="auto"/>
              <w:ind w:right="94"/>
              <w:jc w:val="right"/>
              <w:rPr>
                <w:rFonts w:ascii="Browallia New" w:hAnsi="Browallia New" w:cs="Browallia New"/>
                <w:sz w:val="28"/>
                <w:szCs w:val="28"/>
                <w:highlight w:val="red"/>
                <w:lang w:val="en-US"/>
              </w:rPr>
            </w:pPr>
          </w:p>
        </w:tc>
        <w:tc>
          <w:tcPr>
            <w:tcW w:w="1251" w:type="dxa"/>
            <w:tcBorders>
              <w:left w:val="nil"/>
            </w:tcBorders>
            <w:vAlign w:val="bottom"/>
          </w:tcPr>
          <w:p w14:paraId="5DAC8792" w14:textId="77777777" w:rsidR="00B83310" w:rsidRPr="00C07995" w:rsidRDefault="00B83310" w:rsidP="00B83310">
            <w:pPr>
              <w:pStyle w:val="acctfourfigures"/>
              <w:tabs>
                <w:tab w:val="clear" w:pos="765"/>
              </w:tabs>
              <w:spacing w:line="240" w:lineRule="auto"/>
              <w:ind w:right="94"/>
              <w:jc w:val="right"/>
              <w:rPr>
                <w:rFonts w:ascii="Browallia New" w:hAnsi="Browallia New" w:cs="Browallia New"/>
                <w:sz w:val="28"/>
                <w:szCs w:val="28"/>
                <w:lang w:val="en-US"/>
              </w:rPr>
            </w:pPr>
          </w:p>
        </w:tc>
        <w:tc>
          <w:tcPr>
            <w:tcW w:w="1184" w:type="dxa"/>
          </w:tcPr>
          <w:p w14:paraId="3ED9DB02" w14:textId="77777777" w:rsidR="00B83310" w:rsidRPr="00A37A69" w:rsidRDefault="00B83310" w:rsidP="00B83310">
            <w:pPr>
              <w:pStyle w:val="acctfourfigures"/>
              <w:tabs>
                <w:tab w:val="clear" w:pos="765"/>
              </w:tabs>
              <w:spacing w:line="240" w:lineRule="auto"/>
              <w:ind w:left="66" w:right="94"/>
              <w:jc w:val="right"/>
              <w:rPr>
                <w:rFonts w:ascii="Browallia New" w:hAnsi="Browallia New" w:cs="Browallia New"/>
                <w:sz w:val="28"/>
                <w:szCs w:val="28"/>
                <w:lang w:val="en-US"/>
              </w:rPr>
            </w:pPr>
          </w:p>
        </w:tc>
        <w:tc>
          <w:tcPr>
            <w:tcW w:w="1206" w:type="dxa"/>
          </w:tcPr>
          <w:p w14:paraId="46B3B5F1" w14:textId="77777777" w:rsidR="00B83310" w:rsidRPr="00A37A69" w:rsidRDefault="00B83310" w:rsidP="00B83310">
            <w:pPr>
              <w:pStyle w:val="acctfourfigures"/>
              <w:tabs>
                <w:tab w:val="clear" w:pos="765"/>
              </w:tabs>
              <w:spacing w:line="240" w:lineRule="auto"/>
              <w:ind w:left="66" w:right="94"/>
              <w:jc w:val="right"/>
              <w:rPr>
                <w:rFonts w:ascii="Browallia New" w:hAnsi="Browallia New" w:cs="Browallia New"/>
                <w:sz w:val="28"/>
                <w:szCs w:val="28"/>
                <w:lang w:val="en-US"/>
              </w:rPr>
            </w:pPr>
          </w:p>
        </w:tc>
      </w:tr>
      <w:tr w:rsidR="00B83310" w:rsidRPr="0016669C" w14:paraId="251230DC" w14:textId="77777777" w:rsidTr="006D118B">
        <w:tblPrEx>
          <w:tblCellMar>
            <w:left w:w="30" w:type="dxa"/>
            <w:right w:w="30" w:type="dxa"/>
          </w:tblCellMar>
          <w:tblLook w:val="0000" w:firstRow="0" w:lastRow="0" w:firstColumn="0" w:lastColumn="0" w:noHBand="0" w:noVBand="0"/>
        </w:tblPrEx>
        <w:trPr>
          <w:cantSplit/>
        </w:trPr>
        <w:tc>
          <w:tcPr>
            <w:tcW w:w="4122" w:type="dxa"/>
            <w:vAlign w:val="bottom"/>
          </w:tcPr>
          <w:p w14:paraId="79893A2C" w14:textId="1450DB6D" w:rsidR="00B83310" w:rsidRPr="00C07995" w:rsidRDefault="00B83310" w:rsidP="00B83310">
            <w:pPr>
              <w:tabs>
                <w:tab w:val="left" w:pos="-259"/>
                <w:tab w:val="left" w:pos="540"/>
              </w:tabs>
              <w:spacing w:line="240" w:lineRule="auto"/>
              <w:ind w:left="354" w:right="223" w:hanging="354"/>
              <w:rPr>
                <w:rFonts w:ascii="Browallia New" w:hAnsi="Browallia New" w:cs="Browallia New"/>
                <w:b/>
                <w:bCs/>
                <w:sz w:val="28"/>
                <w:szCs w:val="28"/>
                <w:cs/>
                <w:lang w:val="en-GB"/>
              </w:rPr>
            </w:pPr>
            <w:r w:rsidRPr="00C07995">
              <w:rPr>
                <w:rFonts w:ascii="Browallia New" w:hAnsi="Browallia New" w:cs="Browallia New"/>
                <w:b/>
                <w:bCs/>
                <w:sz w:val="28"/>
                <w:szCs w:val="28"/>
                <w:cs/>
                <w:lang w:val="en-GB"/>
              </w:rPr>
              <w:t>รวมภาษีเงินได้</w:t>
            </w:r>
            <w:r w:rsidRPr="00C07995">
              <w:rPr>
                <w:rFonts w:ascii="Browallia New" w:hAnsi="Browallia New" w:cs="Browallia New"/>
                <w:b/>
                <w:bCs/>
                <w:sz w:val="28"/>
                <w:szCs w:val="28"/>
                <w:lang w:val="en-GB"/>
              </w:rPr>
              <w:t xml:space="preserve"> </w:t>
            </w:r>
            <w:r w:rsidRPr="00C07995">
              <w:rPr>
                <w:rFonts w:ascii="Browallia New" w:hAnsi="Browallia New" w:cs="Browallia New"/>
                <w:b/>
                <w:bCs/>
                <w:sz w:val="28"/>
                <w:szCs w:val="28"/>
                <w:cs/>
                <w:lang w:val="en-GB"/>
              </w:rPr>
              <w:t>(กลับรายการภาษีเงินได้)</w:t>
            </w:r>
          </w:p>
        </w:tc>
        <w:tc>
          <w:tcPr>
            <w:tcW w:w="1197" w:type="dxa"/>
            <w:vAlign w:val="bottom"/>
          </w:tcPr>
          <w:p w14:paraId="2089A099" w14:textId="39F2A0D8" w:rsidR="00B83310" w:rsidRPr="00927263" w:rsidRDefault="00B816D3" w:rsidP="00B83310">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highlight w:val="red"/>
                <w:lang w:val="en-US"/>
              </w:rPr>
            </w:pPr>
            <w:r w:rsidRPr="00B816D3">
              <w:rPr>
                <w:rFonts w:ascii="Browallia New" w:hAnsi="Browallia New" w:cs="Browallia New"/>
                <w:sz w:val="28"/>
                <w:szCs w:val="28"/>
                <w:lang w:val="en-US"/>
              </w:rPr>
              <w:t>83,520</w:t>
            </w:r>
          </w:p>
        </w:tc>
        <w:tc>
          <w:tcPr>
            <w:tcW w:w="1251" w:type="dxa"/>
            <w:tcBorders>
              <w:left w:val="nil"/>
            </w:tcBorders>
            <w:vAlign w:val="bottom"/>
          </w:tcPr>
          <w:p w14:paraId="5AE2D5BD" w14:textId="0EA1F3D3" w:rsidR="00B83310" w:rsidRPr="00C07995" w:rsidRDefault="00B83310" w:rsidP="00B83310">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rPr>
              <w:t>5,591</w:t>
            </w:r>
          </w:p>
        </w:tc>
        <w:tc>
          <w:tcPr>
            <w:tcW w:w="1184" w:type="dxa"/>
          </w:tcPr>
          <w:p w14:paraId="4B2E8A6D" w14:textId="227F5F9E" w:rsidR="00B83310" w:rsidRPr="00A37A69" w:rsidRDefault="00EF11ED" w:rsidP="00B83310">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Pr>
                <w:rFonts w:ascii="Browallia New" w:hAnsi="Browallia New" w:cs="Browallia New"/>
                <w:sz w:val="28"/>
                <w:szCs w:val="28"/>
                <w:lang w:val="en-US"/>
              </w:rPr>
              <w:t>21,955</w:t>
            </w:r>
          </w:p>
        </w:tc>
        <w:tc>
          <w:tcPr>
            <w:tcW w:w="1206" w:type="dxa"/>
          </w:tcPr>
          <w:p w14:paraId="53815E79" w14:textId="000D8602" w:rsidR="00B83310" w:rsidRPr="00A37A69" w:rsidRDefault="00B83310" w:rsidP="00B83310">
            <w:pPr>
              <w:pStyle w:val="acctfourfigures"/>
              <w:pBdr>
                <w:bottom w:val="single" w:sz="12" w:space="1" w:color="auto"/>
              </w:pBdr>
              <w:tabs>
                <w:tab w:val="clear" w:pos="765"/>
              </w:tabs>
              <w:spacing w:line="240" w:lineRule="auto"/>
              <w:ind w:left="66" w:right="94"/>
              <w:jc w:val="right"/>
              <w:rPr>
                <w:rFonts w:ascii="Browallia New" w:hAnsi="Browallia New" w:cs="Browallia New"/>
                <w:sz w:val="28"/>
                <w:szCs w:val="28"/>
                <w:lang w:val="en-US"/>
              </w:rPr>
            </w:pPr>
            <w:r w:rsidRPr="00A37A69">
              <w:rPr>
                <w:rFonts w:ascii="Browallia New" w:hAnsi="Browallia New" w:cs="Browallia New"/>
                <w:sz w:val="28"/>
                <w:szCs w:val="28"/>
                <w:lang w:val="en-US"/>
              </w:rPr>
              <w:t>(29,9</w:t>
            </w:r>
            <w:r>
              <w:rPr>
                <w:rFonts w:ascii="Browallia New" w:hAnsi="Browallia New" w:cs="Browallia New"/>
                <w:sz w:val="28"/>
                <w:szCs w:val="28"/>
                <w:lang w:val="en-US"/>
              </w:rPr>
              <w:t>86</w:t>
            </w:r>
            <w:r w:rsidRPr="00A37A69">
              <w:rPr>
                <w:rFonts w:ascii="Browallia New" w:hAnsi="Browallia New" w:cs="Browallia New"/>
                <w:sz w:val="28"/>
                <w:szCs w:val="28"/>
                <w:lang w:val="en-US"/>
              </w:rPr>
              <w:t>)</w:t>
            </w:r>
          </w:p>
        </w:tc>
      </w:tr>
    </w:tbl>
    <w:p w14:paraId="4F18AE9F" w14:textId="5F7CE918" w:rsidR="00027B43" w:rsidRDefault="00027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4440B6B1" w14:textId="77777777" w:rsidR="00B83310" w:rsidRDefault="00B8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7782401C" w14:textId="77777777" w:rsidR="00B83310" w:rsidRDefault="00B8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3B08C409" w14:textId="77777777" w:rsidR="00B83310" w:rsidRDefault="00B8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4"/>
          <w:szCs w:val="24"/>
        </w:rPr>
      </w:pPr>
    </w:p>
    <w:p w14:paraId="5389B659" w14:textId="60F061EB" w:rsidR="00074EEB" w:rsidRPr="00B83310" w:rsidRDefault="00074EEB" w:rsidP="00EA6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lang w:val="en-GB"/>
        </w:rPr>
      </w:pPr>
    </w:p>
    <w:p w14:paraId="35F60C6D" w14:textId="05366BC7" w:rsidR="008C7823" w:rsidRPr="00A41FDC" w:rsidRDefault="008C7823" w:rsidP="00933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A41FDC">
        <w:rPr>
          <w:rFonts w:ascii="Browallia New" w:hAnsi="Browallia New" w:cs="Browallia New"/>
          <w:sz w:val="28"/>
          <w:szCs w:val="28"/>
          <w:cs/>
          <w:lang w:val="en-GB"/>
        </w:rPr>
        <w:t>ณ</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วันที่</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 xml:space="preserve">31 </w:t>
      </w:r>
      <w:r w:rsidRPr="00A41FDC">
        <w:rPr>
          <w:rFonts w:ascii="Browallia New" w:hAnsi="Browallia New" w:cs="Browallia New"/>
          <w:sz w:val="28"/>
          <w:szCs w:val="28"/>
          <w:cs/>
          <w:lang w:val="en-GB"/>
        </w:rPr>
        <w:t>ธันวาคม</w:t>
      </w:r>
      <w:r w:rsidR="00F46B29" w:rsidRPr="00907047">
        <w:rPr>
          <w:rFonts w:ascii="Browallia New" w:hAnsi="Browallia New" w:cs="Browallia New"/>
          <w:sz w:val="28"/>
          <w:szCs w:val="28"/>
          <w:lang w:val="en-GB"/>
        </w:rPr>
        <w:t xml:space="preserve"> </w:t>
      </w:r>
      <w:r w:rsidRPr="00A41FDC">
        <w:rPr>
          <w:rFonts w:ascii="Browallia New" w:hAnsi="Browallia New" w:cs="Browallia New"/>
          <w:sz w:val="28"/>
          <w:szCs w:val="28"/>
          <w:lang w:val="en-GB"/>
        </w:rPr>
        <w:t>256</w:t>
      </w:r>
      <w:r w:rsidR="00B83310">
        <w:rPr>
          <w:rFonts w:ascii="Browallia New" w:hAnsi="Browallia New" w:cs="Browallia New"/>
          <w:sz w:val="28"/>
          <w:szCs w:val="28"/>
          <w:lang w:val="en-GB"/>
        </w:rPr>
        <w:t>6</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กลุ่มบริษัทมีผลแตกต่างชั่วคราวจากขาดทุน</w:t>
      </w:r>
      <w:r w:rsidR="00764314" w:rsidRPr="00A41FDC">
        <w:rPr>
          <w:rFonts w:ascii="Browallia New" w:hAnsi="Browallia New" w:cs="Browallia New" w:hint="cs"/>
          <w:sz w:val="28"/>
          <w:szCs w:val="28"/>
          <w:cs/>
          <w:lang w:val="en-GB"/>
        </w:rPr>
        <w:t>สะสม</w:t>
      </w:r>
      <w:r w:rsidRPr="00A41FDC">
        <w:rPr>
          <w:rFonts w:ascii="Browallia New" w:hAnsi="Browallia New" w:cs="Browallia New"/>
          <w:sz w:val="28"/>
          <w:szCs w:val="28"/>
          <w:cs/>
          <w:lang w:val="en-GB"/>
        </w:rPr>
        <w:t>ทางภาษีที่</w:t>
      </w:r>
      <w:r w:rsidR="00764314" w:rsidRPr="00A41FDC">
        <w:rPr>
          <w:rFonts w:ascii="Browallia New" w:hAnsi="Browallia New" w:cs="Browallia New" w:hint="cs"/>
          <w:sz w:val="28"/>
          <w:szCs w:val="28"/>
          <w:cs/>
          <w:lang w:val="en-GB"/>
        </w:rPr>
        <w:t>ยัง</w:t>
      </w:r>
      <w:r w:rsidRPr="00A41FDC">
        <w:rPr>
          <w:rFonts w:ascii="Browallia New" w:hAnsi="Browallia New" w:cs="Browallia New"/>
          <w:sz w:val="28"/>
          <w:szCs w:val="28"/>
          <w:cs/>
          <w:lang w:val="en-GB"/>
        </w:rPr>
        <w:t>ไม่ได้รับรู้เป็นสินทรัพย์ภาษีเงินได้รอการตัดบัญชีในงบการเงิน</w:t>
      </w:r>
      <w:r w:rsidRPr="00A41FDC">
        <w:rPr>
          <w:rFonts w:ascii="Browallia New" w:hAnsi="Browallia New" w:cs="Browallia New" w:hint="cs"/>
          <w:sz w:val="28"/>
          <w:szCs w:val="28"/>
          <w:cs/>
          <w:lang w:val="en-GB"/>
        </w:rPr>
        <w:t>จำนวน</w:t>
      </w:r>
      <w:r w:rsidR="00F46B29" w:rsidRPr="00907047">
        <w:rPr>
          <w:rFonts w:ascii="Browallia New" w:hAnsi="Browallia New" w:cs="Browallia New" w:hint="cs"/>
          <w:sz w:val="28"/>
          <w:szCs w:val="28"/>
          <w:lang w:val="en-GB"/>
        </w:rPr>
        <w:t xml:space="preserve"> </w:t>
      </w:r>
      <w:r w:rsidR="00EF028C">
        <w:rPr>
          <w:rFonts w:ascii="Browallia New" w:hAnsi="Browallia New" w:cs="Browallia New"/>
          <w:sz w:val="28"/>
          <w:szCs w:val="28"/>
        </w:rPr>
        <w:t>299.23</w:t>
      </w:r>
      <w:r w:rsidRPr="00A41FDC">
        <w:rPr>
          <w:rFonts w:ascii="Browallia New" w:hAnsi="Browallia New" w:cs="Browallia New"/>
          <w:sz w:val="28"/>
          <w:szCs w:val="28"/>
          <w:lang w:val="en-GB"/>
        </w:rPr>
        <w:t xml:space="preserve"> </w:t>
      </w:r>
      <w:r w:rsidRPr="00A41FDC">
        <w:rPr>
          <w:rFonts w:ascii="Browallia New" w:hAnsi="Browallia New" w:cs="Browallia New"/>
          <w:sz w:val="28"/>
          <w:szCs w:val="28"/>
          <w:cs/>
          <w:lang w:val="en-GB"/>
        </w:rPr>
        <w:t>ล้านบาท</w:t>
      </w:r>
    </w:p>
    <w:p w14:paraId="564815CF" w14:textId="590819CE" w:rsidR="002A40E6" w:rsidRDefault="002A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rPr>
      </w:pPr>
    </w:p>
    <w:p w14:paraId="047BE12A" w14:textId="24AB2F73" w:rsidR="003B0D07" w:rsidRPr="00C363FE"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C363FE">
        <w:rPr>
          <w:rFonts w:ascii="Browallia New" w:hAnsi="Browallia New" w:cs="Browallia New"/>
          <w:sz w:val="28"/>
          <w:szCs w:val="28"/>
          <w:cs/>
          <w:lang w:val="en-GB"/>
        </w:rPr>
        <w:t>การกระทบยอดเพื่อหาอัตราภาษีที่แท้จริง</w:t>
      </w:r>
    </w:p>
    <w:p w14:paraId="1F79B465" w14:textId="77777777" w:rsidR="003B0D07" w:rsidRPr="00907047" w:rsidRDefault="003B0D07" w:rsidP="009070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6"/>
          <w:szCs w:val="26"/>
          <w:lang w:val="en-GB"/>
        </w:rPr>
      </w:pPr>
    </w:p>
    <w:tbl>
      <w:tblPr>
        <w:tblW w:w="9079" w:type="dxa"/>
        <w:tblInd w:w="294" w:type="dxa"/>
        <w:tblLayout w:type="fixed"/>
        <w:tblLook w:val="01E0" w:firstRow="1" w:lastRow="1" w:firstColumn="1" w:lastColumn="1" w:noHBand="0" w:noVBand="0"/>
      </w:tblPr>
      <w:tblGrid>
        <w:gridCol w:w="4656"/>
        <w:gridCol w:w="956"/>
        <w:gridCol w:w="236"/>
        <w:gridCol w:w="918"/>
        <w:gridCol w:w="236"/>
        <w:gridCol w:w="935"/>
        <w:gridCol w:w="236"/>
        <w:gridCol w:w="906"/>
      </w:tblGrid>
      <w:tr w:rsidR="0062387D" w:rsidRPr="00C363FE" w14:paraId="56F61266" w14:textId="77777777" w:rsidTr="00907047">
        <w:trPr>
          <w:tblHeader/>
        </w:trPr>
        <w:tc>
          <w:tcPr>
            <w:tcW w:w="4656" w:type="dxa"/>
          </w:tcPr>
          <w:p w14:paraId="1B0A39A5"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hideMark/>
          </w:tcPr>
          <w:p w14:paraId="72523632" w14:textId="270F6B55" w:rsidR="0062387D" w:rsidRPr="00C363FE" w:rsidRDefault="0062387D" w:rsidP="001B4041">
            <w:pPr>
              <w:spacing w:line="240" w:lineRule="auto"/>
              <w:jc w:val="right"/>
              <w:rPr>
                <w:rFonts w:ascii="Browallia New" w:hAnsi="Browallia New" w:cs="Browallia New"/>
                <w:sz w:val="24"/>
                <w:szCs w:val="24"/>
                <w:lang w:val="en-GB"/>
              </w:rPr>
            </w:pPr>
            <w:r w:rsidRPr="00C363FE">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lang w:val="en-GB"/>
              </w:rPr>
              <w:t>พันบาท)</w:t>
            </w:r>
          </w:p>
        </w:tc>
      </w:tr>
      <w:tr w:rsidR="0062387D" w:rsidRPr="00C363FE" w14:paraId="320E2C36" w14:textId="77777777" w:rsidTr="00907047">
        <w:trPr>
          <w:tblHeader/>
        </w:trPr>
        <w:tc>
          <w:tcPr>
            <w:tcW w:w="4656" w:type="dxa"/>
          </w:tcPr>
          <w:p w14:paraId="392CC52C" w14:textId="77777777" w:rsidR="0062387D" w:rsidRPr="00C363FE" w:rsidRDefault="0062387D" w:rsidP="001B4041">
            <w:pPr>
              <w:spacing w:line="240" w:lineRule="auto"/>
              <w:ind w:left="374" w:hanging="374"/>
              <w:rPr>
                <w:rFonts w:ascii="Browallia New" w:hAnsi="Browallia New" w:cs="Browallia New"/>
                <w:sz w:val="24"/>
                <w:szCs w:val="24"/>
              </w:rPr>
            </w:pPr>
          </w:p>
        </w:tc>
        <w:tc>
          <w:tcPr>
            <w:tcW w:w="2110" w:type="dxa"/>
            <w:gridSpan w:val="3"/>
            <w:tcBorders>
              <w:top w:val="nil"/>
              <w:left w:val="nil"/>
              <w:bottom w:val="single" w:sz="4" w:space="0" w:color="auto"/>
              <w:right w:val="nil"/>
            </w:tcBorders>
            <w:hideMark/>
          </w:tcPr>
          <w:p w14:paraId="0594F4F7" w14:textId="77777777" w:rsidR="0062387D" w:rsidRPr="00C363FE" w:rsidRDefault="0062387D" w:rsidP="001B4041">
            <w:pPr>
              <w:spacing w:line="240" w:lineRule="auto"/>
              <w:jc w:val="center"/>
              <w:rPr>
                <w:rFonts w:ascii="Browallia New" w:hAnsi="Browallia New" w:cs="Browallia New"/>
                <w:sz w:val="24"/>
                <w:szCs w:val="24"/>
              </w:rPr>
            </w:pPr>
            <w:r w:rsidRPr="00C363FE">
              <w:rPr>
                <w:rFonts w:ascii="Browallia New" w:hAnsi="Browallia New" w:cs="Browallia New"/>
                <w:sz w:val="24"/>
                <w:szCs w:val="24"/>
                <w:cs/>
              </w:rPr>
              <w:t>งบการเงินรวม</w:t>
            </w:r>
          </w:p>
        </w:tc>
        <w:tc>
          <w:tcPr>
            <w:tcW w:w="236" w:type="dxa"/>
          </w:tcPr>
          <w:p w14:paraId="3E866240" w14:textId="77777777" w:rsidR="0062387D" w:rsidRPr="00C363FE" w:rsidRDefault="0062387D" w:rsidP="001B4041">
            <w:pPr>
              <w:spacing w:line="240" w:lineRule="auto"/>
              <w:jc w:val="thaiDistribute"/>
              <w:rPr>
                <w:rFonts w:ascii="Browallia New" w:hAnsi="Browallia New" w:cs="Browallia New"/>
                <w:sz w:val="24"/>
                <w:szCs w:val="24"/>
              </w:rPr>
            </w:pPr>
          </w:p>
        </w:tc>
        <w:tc>
          <w:tcPr>
            <w:tcW w:w="2077" w:type="dxa"/>
            <w:gridSpan w:val="3"/>
            <w:tcBorders>
              <w:top w:val="nil"/>
              <w:left w:val="nil"/>
              <w:bottom w:val="single" w:sz="4" w:space="0" w:color="auto"/>
              <w:right w:val="nil"/>
            </w:tcBorders>
            <w:hideMark/>
          </w:tcPr>
          <w:p w14:paraId="447405C5" w14:textId="77777777"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งบการเงินเฉพาะของบริษัท</w:t>
            </w:r>
          </w:p>
        </w:tc>
      </w:tr>
      <w:tr w:rsidR="0062387D" w:rsidRPr="00C363FE" w14:paraId="734BE246" w14:textId="77777777" w:rsidTr="00907047">
        <w:trPr>
          <w:tblHeader/>
        </w:trPr>
        <w:tc>
          <w:tcPr>
            <w:tcW w:w="4656" w:type="dxa"/>
          </w:tcPr>
          <w:p w14:paraId="64C2DEB2" w14:textId="77777777" w:rsidR="0062387D" w:rsidRPr="00C363FE" w:rsidRDefault="0062387D" w:rsidP="001B4041">
            <w:pPr>
              <w:spacing w:line="240" w:lineRule="auto"/>
              <w:ind w:left="374" w:hanging="374"/>
              <w:rPr>
                <w:rFonts w:ascii="Browallia New" w:hAnsi="Browallia New" w:cs="Browallia New"/>
                <w:sz w:val="24"/>
                <w:szCs w:val="24"/>
              </w:rPr>
            </w:pPr>
          </w:p>
        </w:tc>
        <w:tc>
          <w:tcPr>
            <w:tcW w:w="4423" w:type="dxa"/>
            <w:gridSpan w:val="7"/>
            <w:tcBorders>
              <w:top w:val="nil"/>
              <w:left w:val="nil"/>
              <w:bottom w:val="single" w:sz="4" w:space="0" w:color="auto"/>
              <w:right w:val="nil"/>
            </w:tcBorders>
            <w:hideMark/>
          </w:tcPr>
          <w:p w14:paraId="22E62CA8" w14:textId="7ACA95E8" w:rsidR="0062387D" w:rsidRPr="00C363FE" w:rsidRDefault="0062387D" w:rsidP="001B4041">
            <w:pPr>
              <w:spacing w:line="240" w:lineRule="auto"/>
              <w:ind w:left="-134" w:right="-66"/>
              <w:jc w:val="center"/>
              <w:rPr>
                <w:rFonts w:ascii="Browallia New" w:hAnsi="Browallia New" w:cs="Browallia New"/>
                <w:sz w:val="24"/>
                <w:szCs w:val="24"/>
              </w:rPr>
            </w:pPr>
            <w:r w:rsidRPr="00C363FE">
              <w:rPr>
                <w:rFonts w:ascii="Browallia New" w:hAnsi="Browallia New" w:cs="Browallia New"/>
                <w:sz w:val="24"/>
                <w:szCs w:val="24"/>
                <w:cs/>
              </w:rPr>
              <w:t>สำหรับปีสิ้นสุดวันที่</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rPr>
              <w:t>31</w:t>
            </w:r>
            <w:r w:rsidR="00F46B29" w:rsidRPr="00F46B29">
              <w:rPr>
                <w:rFonts w:ascii="Browallia New" w:hAnsi="Browallia New" w:cs="Browallia New"/>
                <w:sz w:val="24"/>
                <w:szCs w:val="24"/>
              </w:rPr>
              <w:t xml:space="preserve"> </w:t>
            </w:r>
            <w:r w:rsidRPr="00C363FE">
              <w:rPr>
                <w:rFonts w:ascii="Browallia New" w:hAnsi="Browallia New" w:cs="Browallia New"/>
                <w:sz w:val="24"/>
                <w:szCs w:val="24"/>
                <w:cs/>
              </w:rPr>
              <w:t>ธันวาคม</w:t>
            </w:r>
          </w:p>
        </w:tc>
      </w:tr>
      <w:tr w:rsidR="00B83310" w:rsidRPr="00C363FE" w14:paraId="549EC792" w14:textId="77777777" w:rsidTr="00907047">
        <w:trPr>
          <w:tblHeader/>
        </w:trPr>
        <w:tc>
          <w:tcPr>
            <w:tcW w:w="4656" w:type="dxa"/>
          </w:tcPr>
          <w:p w14:paraId="41348EF1" w14:textId="77777777" w:rsidR="00B83310" w:rsidRPr="00C363FE" w:rsidRDefault="00B83310" w:rsidP="00B83310">
            <w:pPr>
              <w:spacing w:line="240" w:lineRule="auto"/>
              <w:ind w:left="374" w:hanging="374"/>
              <w:rPr>
                <w:rFonts w:ascii="Browallia New" w:hAnsi="Browallia New" w:cs="Browallia New"/>
                <w:sz w:val="24"/>
                <w:szCs w:val="24"/>
              </w:rPr>
            </w:pPr>
          </w:p>
        </w:tc>
        <w:tc>
          <w:tcPr>
            <w:tcW w:w="956" w:type="dxa"/>
            <w:tcBorders>
              <w:top w:val="nil"/>
              <w:left w:val="nil"/>
              <w:bottom w:val="single" w:sz="4" w:space="0" w:color="auto"/>
              <w:right w:val="nil"/>
            </w:tcBorders>
          </w:tcPr>
          <w:p w14:paraId="185C829A" w14:textId="7B9C0065" w:rsidR="00B83310" w:rsidRPr="00C363FE" w:rsidRDefault="00B83310" w:rsidP="00B83310">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6</w:t>
            </w:r>
          </w:p>
        </w:tc>
        <w:tc>
          <w:tcPr>
            <w:tcW w:w="236" w:type="dxa"/>
            <w:tcBorders>
              <w:top w:val="single" w:sz="4" w:space="0" w:color="auto"/>
              <w:left w:val="nil"/>
              <w:bottom w:val="nil"/>
              <w:right w:val="nil"/>
            </w:tcBorders>
          </w:tcPr>
          <w:p w14:paraId="300B19A0" w14:textId="77777777" w:rsidR="00B83310" w:rsidRPr="00C363FE" w:rsidRDefault="00B83310" w:rsidP="00B83310">
            <w:pPr>
              <w:spacing w:line="240" w:lineRule="auto"/>
              <w:ind w:left="-108" w:right="-145"/>
              <w:jc w:val="center"/>
              <w:rPr>
                <w:rFonts w:ascii="Browallia New" w:hAnsi="Browallia New" w:cs="Browallia New"/>
                <w:sz w:val="24"/>
                <w:szCs w:val="24"/>
                <w:lang w:val="en-GB"/>
              </w:rPr>
            </w:pPr>
          </w:p>
        </w:tc>
        <w:tc>
          <w:tcPr>
            <w:tcW w:w="918" w:type="dxa"/>
            <w:tcBorders>
              <w:top w:val="nil"/>
              <w:left w:val="nil"/>
              <w:bottom w:val="single" w:sz="4" w:space="0" w:color="auto"/>
              <w:right w:val="nil"/>
            </w:tcBorders>
            <w:hideMark/>
          </w:tcPr>
          <w:p w14:paraId="34E2D423" w14:textId="5CCCA778" w:rsidR="00B83310" w:rsidRPr="00C363FE" w:rsidRDefault="00B83310" w:rsidP="00B83310">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5</w:t>
            </w:r>
          </w:p>
        </w:tc>
        <w:tc>
          <w:tcPr>
            <w:tcW w:w="236" w:type="dxa"/>
          </w:tcPr>
          <w:p w14:paraId="7CF1015A" w14:textId="77777777" w:rsidR="00B83310" w:rsidRPr="00C363FE" w:rsidRDefault="00B83310" w:rsidP="00B83310">
            <w:pPr>
              <w:spacing w:line="240" w:lineRule="auto"/>
              <w:ind w:left="-108" w:right="-145"/>
              <w:jc w:val="center"/>
              <w:rPr>
                <w:rFonts w:ascii="Browallia New" w:hAnsi="Browallia New" w:cs="Browallia New"/>
                <w:sz w:val="24"/>
                <w:szCs w:val="24"/>
              </w:rPr>
            </w:pPr>
          </w:p>
        </w:tc>
        <w:tc>
          <w:tcPr>
            <w:tcW w:w="935" w:type="dxa"/>
            <w:tcBorders>
              <w:top w:val="nil"/>
              <w:left w:val="nil"/>
              <w:bottom w:val="single" w:sz="4" w:space="0" w:color="auto"/>
              <w:right w:val="nil"/>
            </w:tcBorders>
          </w:tcPr>
          <w:p w14:paraId="44CDD434" w14:textId="505CE448" w:rsidR="00B83310" w:rsidRPr="00C363FE" w:rsidRDefault="00B83310" w:rsidP="00B83310">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6</w:t>
            </w:r>
          </w:p>
        </w:tc>
        <w:tc>
          <w:tcPr>
            <w:tcW w:w="236" w:type="dxa"/>
          </w:tcPr>
          <w:p w14:paraId="2752A822" w14:textId="77777777" w:rsidR="00B83310" w:rsidRPr="00C363FE" w:rsidRDefault="00B83310" w:rsidP="00B83310">
            <w:pPr>
              <w:spacing w:line="240" w:lineRule="auto"/>
              <w:ind w:left="-108" w:right="-145"/>
              <w:jc w:val="center"/>
              <w:rPr>
                <w:rFonts w:ascii="Browallia New" w:hAnsi="Browallia New" w:cs="Browallia New"/>
                <w:sz w:val="24"/>
                <w:szCs w:val="24"/>
                <w:lang w:val="en-GB"/>
              </w:rPr>
            </w:pPr>
          </w:p>
        </w:tc>
        <w:tc>
          <w:tcPr>
            <w:tcW w:w="906" w:type="dxa"/>
            <w:tcBorders>
              <w:top w:val="nil"/>
              <w:left w:val="nil"/>
              <w:bottom w:val="single" w:sz="4" w:space="0" w:color="auto"/>
              <w:right w:val="nil"/>
            </w:tcBorders>
            <w:hideMark/>
          </w:tcPr>
          <w:p w14:paraId="2908E0A4" w14:textId="3DFC2649" w:rsidR="00B83310" w:rsidRPr="00C363FE" w:rsidRDefault="00B83310" w:rsidP="00B83310">
            <w:pPr>
              <w:spacing w:line="240" w:lineRule="auto"/>
              <w:ind w:left="-108" w:right="-145"/>
              <w:jc w:val="center"/>
              <w:rPr>
                <w:rFonts w:ascii="Browallia New" w:hAnsi="Browallia New" w:cs="Browallia New"/>
                <w:sz w:val="24"/>
                <w:szCs w:val="24"/>
                <w:lang w:val="en-GB"/>
              </w:rPr>
            </w:pPr>
            <w:r w:rsidRPr="00C363FE">
              <w:rPr>
                <w:rFonts w:ascii="Browallia New" w:hAnsi="Browallia New" w:cs="Browallia New"/>
                <w:sz w:val="24"/>
                <w:szCs w:val="24"/>
                <w:lang w:val="en-GB"/>
              </w:rPr>
              <w:t>256</w:t>
            </w:r>
            <w:r>
              <w:rPr>
                <w:rFonts w:ascii="Browallia New" w:hAnsi="Browallia New" w:cs="Browallia New"/>
                <w:sz w:val="24"/>
                <w:szCs w:val="24"/>
                <w:lang w:val="en-GB"/>
              </w:rPr>
              <w:t>5</w:t>
            </w:r>
          </w:p>
        </w:tc>
      </w:tr>
      <w:tr w:rsidR="00610454" w:rsidRPr="00C363FE" w14:paraId="32BACAFE" w14:textId="77777777" w:rsidTr="00907047">
        <w:tc>
          <w:tcPr>
            <w:tcW w:w="4656" w:type="dxa"/>
            <w:vAlign w:val="bottom"/>
          </w:tcPr>
          <w:p w14:paraId="6A5B1DA1" w14:textId="77777777" w:rsidR="00610454" w:rsidRPr="00C363FE" w:rsidRDefault="00610454" w:rsidP="00610454">
            <w:pPr>
              <w:spacing w:line="240" w:lineRule="auto"/>
              <w:ind w:left="374" w:hanging="374"/>
              <w:rPr>
                <w:rFonts w:ascii="Browallia New" w:hAnsi="Browallia New" w:cs="Browallia New"/>
                <w:b/>
                <w:bCs/>
                <w:sz w:val="24"/>
                <w:szCs w:val="24"/>
              </w:rPr>
            </w:pPr>
          </w:p>
        </w:tc>
        <w:tc>
          <w:tcPr>
            <w:tcW w:w="956" w:type="dxa"/>
            <w:vAlign w:val="bottom"/>
          </w:tcPr>
          <w:p w14:paraId="448C916A"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5FB366DF" w14:textId="77777777" w:rsidR="00610454" w:rsidRPr="00C363FE" w:rsidRDefault="00610454" w:rsidP="00610454">
            <w:pPr>
              <w:spacing w:line="240" w:lineRule="auto"/>
              <w:ind w:left="-113" w:right="-28"/>
              <w:rPr>
                <w:rFonts w:ascii="Browallia New" w:hAnsi="Browallia New" w:cs="Browallia New"/>
                <w:sz w:val="24"/>
                <w:szCs w:val="24"/>
              </w:rPr>
            </w:pPr>
          </w:p>
        </w:tc>
        <w:tc>
          <w:tcPr>
            <w:tcW w:w="918" w:type="dxa"/>
            <w:vAlign w:val="bottom"/>
          </w:tcPr>
          <w:p w14:paraId="007E7147"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0DCC525D" w14:textId="77777777" w:rsidR="00610454" w:rsidRPr="00C363FE" w:rsidRDefault="00610454" w:rsidP="00610454">
            <w:pPr>
              <w:spacing w:line="240" w:lineRule="auto"/>
              <w:ind w:left="-113" w:right="-28"/>
              <w:rPr>
                <w:rFonts w:ascii="Browallia New" w:hAnsi="Browallia New" w:cs="Browallia New"/>
                <w:sz w:val="24"/>
                <w:szCs w:val="24"/>
              </w:rPr>
            </w:pPr>
          </w:p>
        </w:tc>
        <w:tc>
          <w:tcPr>
            <w:tcW w:w="935" w:type="dxa"/>
            <w:vAlign w:val="bottom"/>
          </w:tcPr>
          <w:p w14:paraId="72807BA5" w14:textId="77777777" w:rsidR="00610454" w:rsidRPr="00C363FE" w:rsidRDefault="00610454" w:rsidP="00610454">
            <w:pPr>
              <w:spacing w:line="240" w:lineRule="auto"/>
              <w:ind w:left="-113" w:right="-28"/>
              <w:jc w:val="right"/>
              <w:rPr>
                <w:rFonts w:ascii="Browallia New" w:hAnsi="Browallia New" w:cs="Browallia New"/>
                <w:sz w:val="24"/>
                <w:szCs w:val="24"/>
              </w:rPr>
            </w:pPr>
          </w:p>
        </w:tc>
        <w:tc>
          <w:tcPr>
            <w:tcW w:w="236" w:type="dxa"/>
            <w:vAlign w:val="bottom"/>
          </w:tcPr>
          <w:p w14:paraId="461467AF" w14:textId="77777777" w:rsidR="00610454" w:rsidRPr="00C363FE" w:rsidRDefault="00610454" w:rsidP="00610454">
            <w:pPr>
              <w:spacing w:line="240" w:lineRule="auto"/>
              <w:ind w:left="-113" w:right="-28"/>
              <w:rPr>
                <w:rFonts w:ascii="Browallia New" w:hAnsi="Browallia New" w:cs="Browallia New"/>
                <w:sz w:val="24"/>
                <w:szCs w:val="24"/>
              </w:rPr>
            </w:pPr>
          </w:p>
        </w:tc>
        <w:tc>
          <w:tcPr>
            <w:tcW w:w="906" w:type="dxa"/>
            <w:vAlign w:val="bottom"/>
          </w:tcPr>
          <w:p w14:paraId="17DA74AD" w14:textId="77777777" w:rsidR="00610454" w:rsidRPr="00C363FE" w:rsidRDefault="00610454" w:rsidP="00610454">
            <w:pPr>
              <w:spacing w:line="240" w:lineRule="auto"/>
              <w:ind w:left="-113" w:right="-28"/>
              <w:jc w:val="right"/>
              <w:rPr>
                <w:rFonts w:ascii="Browallia New" w:hAnsi="Browallia New" w:cs="Browallia New"/>
                <w:sz w:val="24"/>
                <w:szCs w:val="24"/>
              </w:rPr>
            </w:pPr>
          </w:p>
        </w:tc>
      </w:tr>
      <w:tr w:rsidR="00B83310" w:rsidRPr="00AA73C4" w14:paraId="4082D26C" w14:textId="77777777" w:rsidTr="00907047">
        <w:tc>
          <w:tcPr>
            <w:tcW w:w="4656" w:type="dxa"/>
            <w:hideMark/>
          </w:tcPr>
          <w:p w14:paraId="430A4A50" w14:textId="499D8276" w:rsidR="00B83310" w:rsidRPr="00C363FE" w:rsidRDefault="00B83310" w:rsidP="00B83310">
            <w:pPr>
              <w:tabs>
                <w:tab w:val="left" w:pos="-259"/>
              </w:tabs>
              <w:spacing w:line="240" w:lineRule="auto"/>
              <w:ind w:left="374" w:right="223" w:hanging="374"/>
              <w:rPr>
                <w:rFonts w:ascii="Browallia New" w:hAnsi="Browallia New" w:cs="Browallia New"/>
                <w:sz w:val="24"/>
                <w:szCs w:val="24"/>
                <w:lang w:val="en-GB"/>
              </w:rPr>
            </w:pPr>
            <w:r w:rsidRPr="00196B39">
              <w:rPr>
                <w:rFonts w:ascii="Browallia New" w:hAnsi="Browallia New" w:cs="Browallia New"/>
                <w:sz w:val="24"/>
                <w:szCs w:val="24"/>
                <w:cs/>
                <w:lang w:val="en-GB"/>
              </w:rPr>
              <w:t>กำไร</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(ขาดทุน)</w:t>
            </w:r>
            <w:r w:rsidRPr="00F46B29">
              <w:rPr>
                <w:rFonts w:ascii="Browallia New" w:hAnsi="Browallia New" w:cs="Browallia New"/>
                <w:sz w:val="24"/>
                <w:szCs w:val="24"/>
              </w:rPr>
              <w:t xml:space="preserve"> </w:t>
            </w:r>
            <w:r w:rsidRPr="00196B39">
              <w:rPr>
                <w:rFonts w:ascii="Browallia New" w:hAnsi="Browallia New" w:cs="Browallia New"/>
                <w:sz w:val="24"/>
                <w:szCs w:val="24"/>
                <w:cs/>
                <w:lang w:val="en-GB"/>
              </w:rPr>
              <w:t>ก่อนภาษี</w:t>
            </w:r>
          </w:p>
        </w:tc>
        <w:tc>
          <w:tcPr>
            <w:tcW w:w="956" w:type="dxa"/>
            <w:tcBorders>
              <w:bottom w:val="single" w:sz="12" w:space="0" w:color="auto"/>
            </w:tcBorders>
            <w:shd w:val="clear" w:color="auto" w:fill="auto"/>
            <w:vAlign w:val="bottom"/>
          </w:tcPr>
          <w:p w14:paraId="7CD1C94F" w14:textId="3D62C217" w:rsidR="00B83310" w:rsidRPr="00395AF7" w:rsidRDefault="00491DD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400,536</w:t>
            </w:r>
          </w:p>
        </w:tc>
        <w:tc>
          <w:tcPr>
            <w:tcW w:w="236" w:type="dxa"/>
            <w:vAlign w:val="bottom"/>
          </w:tcPr>
          <w:p w14:paraId="1724CB45"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bottom w:val="single" w:sz="12" w:space="0" w:color="auto"/>
            </w:tcBorders>
            <w:vAlign w:val="bottom"/>
          </w:tcPr>
          <w:p w14:paraId="7996DB5F" w14:textId="0338DCA6" w:rsidR="00B83310" w:rsidRPr="00C363FE" w:rsidRDefault="00B83310" w:rsidP="00B83310">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(132,971)</w:t>
            </w:r>
          </w:p>
        </w:tc>
        <w:tc>
          <w:tcPr>
            <w:tcW w:w="236" w:type="dxa"/>
            <w:vAlign w:val="bottom"/>
          </w:tcPr>
          <w:p w14:paraId="2B6ACC64"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bottom w:val="single" w:sz="12" w:space="0" w:color="auto"/>
            </w:tcBorders>
          </w:tcPr>
          <w:p w14:paraId="3B2FDBFD" w14:textId="6C195CA0" w:rsidR="00B83310" w:rsidRPr="00690F6F" w:rsidRDefault="001A58DB"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147,</w:t>
            </w:r>
            <w:r w:rsidR="000B7ECE">
              <w:rPr>
                <w:rFonts w:ascii="Browallia New" w:hAnsi="Browallia New" w:cs="Browallia New"/>
                <w:sz w:val="24"/>
                <w:szCs w:val="24"/>
              </w:rPr>
              <w:t>628</w:t>
            </w:r>
          </w:p>
        </w:tc>
        <w:tc>
          <w:tcPr>
            <w:tcW w:w="236" w:type="dxa"/>
            <w:vAlign w:val="bottom"/>
          </w:tcPr>
          <w:p w14:paraId="36175393"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bottom w:val="single" w:sz="12" w:space="0" w:color="auto"/>
            </w:tcBorders>
          </w:tcPr>
          <w:p w14:paraId="37EE0000" w14:textId="56723BF0" w:rsidR="00B83310" w:rsidRPr="00690F6F" w:rsidRDefault="00B83310" w:rsidP="00B83310">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(100,17</w:t>
            </w:r>
            <w:r>
              <w:rPr>
                <w:rFonts w:ascii="Browallia New" w:hAnsi="Browallia New" w:cs="Browallia New"/>
                <w:sz w:val="24"/>
                <w:szCs w:val="24"/>
              </w:rPr>
              <w:t>3</w:t>
            </w:r>
            <w:r w:rsidRPr="00690F6F">
              <w:rPr>
                <w:rFonts w:ascii="Browallia New" w:hAnsi="Browallia New" w:cs="Browallia New"/>
                <w:sz w:val="24"/>
                <w:szCs w:val="24"/>
              </w:rPr>
              <w:t>)</w:t>
            </w:r>
          </w:p>
        </w:tc>
      </w:tr>
      <w:tr w:rsidR="00B83310" w:rsidRPr="00C363FE" w14:paraId="0422944C" w14:textId="77777777" w:rsidTr="00907047">
        <w:tc>
          <w:tcPr>
            <w:tcW w:w="4656" w:type="dxa"/>
          </w:tcPr>
          <w:p w14:paraId="1F843FF7" w14:textId="3A14381C" w:rsidR="00B83310" w:rsidRPr="00C363FE" w:rsidRDefault="00B83310" w:rsidP="00B83310">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อัตราภาษี</w:t>
            </w:r>
            <w:r>
              <w:rPr>
                <w:rFonts w:ascii="Browallia New" w:hAnsi="Browallia New" w:cs="Browallia New" w:hint="cs"/>
                <w:sz w:val="24"/>
                <w:szCs w:val="24"/>
                <w:cs/>
                <w:lang w:val="en-GB"/>
              </w:rPr>
              <w:t>ร้อยละ</w:t>
            </w:r>
          </w:p>
        </w:tc>
        <w:tc>
          <w:tcPr>
            <w:tcW w:w="956" w:type="dxa"/>
            <w:tcBorders>
              <w:top w:val="single" w:sz="12" w:space="0" w:color="auto"/>
            </w:tcBorders>
            <w:shd w:val="clear" w:color="auto" w:fill="auto"/>
          </w:tcPr>
          <w:p w14:paraId="2F969D94" w14:textId="193633D9" w:rsidR="00B83310" w:rsidRPr="00395AF7" w:rsidRDefault="002D74CB"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40280F1B"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top w:val="single" w:sz="12" w:space="0" w:color="auto"/>
            </w:tcBorders>
          </w:tcPr>
          <w:p w14:paraId="5BD85E91" w14:textId="37758C98" w:rsidR="00B83310" w:rsidRPr="00C363FE" w:rsidRDefault="00B83310" w:rsidP="00B83310">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20</w:t>
            </w:r>
          </w:p>
        </w:tc>
        <w:tc>
          <w:tcPr>
            <w:tcW w:w="236" w:type="dxa"/>
            <w:vAlign w:val="bottom"/>
          </w:tcPr>
          <w:p w14:paraId="16B0BFC3"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top w:val="single" w:sz="12" w:space="0" w:color="auto"/>
            </w:tcBorders>
          </w:tcPr>
          <w:p w14:paraId="15B96293" w14:textId="2E7FB89C" w:rsidR="00B83310" w:rsidRPr="00690F6F" w:rsidRDefault="000B7ECE"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w:t>
            </w:r>
          </w:p>
        </w:tc>
        <w:tc>
          <w:tcPr>
            <w:tcW w:w="236" w:type="dxa"/>
            <w:vAlign w:val="bottom"/>
          </w:tcPr>
          <w:p w14:paraId="040766DD"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top w:val="single" w:sz="12" w:space="0" w:color="auto"/>
            </w:tcBorders>
          </w:tcPr>
          <w:p w14:paraId="2B01EE60" w14:textId="77724771" w:rsidR="00B83310" w:rsidRPr="00690F6F" w:rsidRDefault="00B83310" w:rsidP="00B83310">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20</w:t>
            </w:r>
          </w:p>
        </w:tc>
      </w:tr>
      <w:tr w:rsidR="00B83310" w:rsidRPr="00C363FE" w14:paraId="03887F26" w14:textId="77777777" w:rsidTr="00907047">
        <w:tc>
          <w:tcPr>
            <w:tcW w:w="4656" w:type="dxa"/>
          </w:tcPr>
          <w:p w14:paraId="0633AA38" w14:textId="5A4ED391" w:rsidR="00B83310" w:rsidRPr="00C363FE" w:rsidRDefault="00B83310" w:rsidP="00B83310">
            <w:pPr>
              <w:tabs>
                <w:tab w:val="left" w:pos="-259"/>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ภาษีตามอัตราภาษี</w:t>
            </w:r>
          </w:p>
        </w:tc>
        <w:tc>
          <w:tcPr>
            <w:tcW w:w="956" w:type="dxa"/>
            <w:shd w:val="clear" w:color="auto" w:fill="auto"/>
          </w:tcPr>
          <w:p w14:paraId="0715E7AF" w14:textId="227D9E7A" w:rsidR="00B83310" w:rsidRPr="00395AF7" w:rsidRDefault="00A74381"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80,107</w:t>
            </w:r>
          </w:p>
        </w:tc>
        <w:tc>
          <w:tcPr>
            <w:tcW w:w="236" w:type="dxa"/>
            <w:vAlign w:val="bottom"/>
          </w:tcPr>
          <w:p w14:paraId="6E65E708"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Pr>
          <w:p w14:paraId="565D2287" w14:textId="339F7737" w:rsidR="00B83310" w:rsidRPr="00C363FE" w:rsidRDefault="00B83310" w:rsidP="00B83310">
            <w:pPr>
              <w:spacing w:line="240" w:lineRule="auto"/>
              <w:ind w:left="-113" w:right="-28"/>
              <w:jc w:val="right"/>
              <w:rPr>
                <w:rFonts w:ascii="Browallia New" w:hAnsi="Browallia New" w:cs="Browallia New"/>
                <w:sz w:val="24"/>
                <w:szCs w:val="24"/>
              </w:rPr>
            </w:pPr>
            <w:r w:rsidRPr="00395AF7">
              <w:rPr>
                <w:rFonts w:ascii="Browallia New" w:hAnsi="Browallia New" w:cs="Browallia New"/>
                <w:sz w:val="24"/>
                <w:szCs w:val="24"/>
              </w:rPr>
              <w:t>(26,594)</w:t>
            </w:r>
          </w:p>
        </w:tc>
        <w:tc>
          <w:tcPr>
            <w:tcW w:w="236" w:type="dxa"/>
            <w:vAlign w:val="bottom"/>
          </w:tcPr>
          <w:p w14:paraId="4E02825D"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Pr>
          <w:p w14:paraId="51500426" w14:textId="2D4DB814" w:rsidR="00B83310" w:rsidRPr="00690F6F" w:rsidRDefault="000B7ECE"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29,526</w:t>
            </w:r>
          </w:p>
        </w:tc>
        <w:tc>
          <w:tcPr>
            <w:tcW w:w="236" w:type="dxa"/>
            <w:vAlign w:val="bottom"/>
          </w:tcPr>
          <w:p w14:paraId="05BC01E5"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Pr>
          <w:p w14:paraId="18A16ABC" w14:textId="762BB169" w:rsidR="00B83310" w:rsidRPr="00690F6F" w:rsidRDefault="00B83310" w:rsidP="00B83310">
            <w:pPr>
              <w:spacing w:line="240" w:lineRule="auto"/>
              <w:ind w:left="-113" w:right="-28"/>
              <w:jc w:val="right"/>
              <w:rPr>
                <w:rFonts w:ascii="Browallia New" w:hAnsi="Browallia New" w:cs="Browallia New"/>
                <w:sz w:val="24"/>
                <w:szCs w:val="24"/>
                <w:lang w:val="en-GB"/>
              </w:rPr>
            </w:pPr>
            <w:r w:rsidRPr="00690F6F">
              <w:rPr>
                <w:rFonts w:ascii="Browallia New" w:hAnsi="Browallia New" w:cs="Browallia New"/>
                <w:sz w:val="24"/>
                <w:szCs w:val="24"/>
              </w:rPr>
              <w:t>(20,0</w:t>
            </w:r>
            <w:r>
              <w:rPr>
                <w:rFonts w:ascii="Browallia New" w:hAnsi="Browallia New" w:cs="Browallia New"/>
                <w:sz w:val="24"/>
                <w:szCs w:val="24"/>
              </w:rPr>
              <w:t>35</w:t>
            </w:r>
            <w:r w:rsidRPr="00690F6F">
              <w:rPr>
                <w:rFonts w:ascii="Browallia New" w:hAnsi="Browallia New" w:cs="Browallia New"/>
                <w:sz w:val="24"/>
                <w:szCs w:val="24"/>
              </w:rPr>
              <w:t>)</w:t>
            </w:r>
          </w:p>
        </w:tc>
      </w:tr>
      <w:tr w:rsidR="00B83310" w:rsidRPr="00C363FE" w14:paraId="1075EFF4" w14:textId="77777777" w:rsidTr="00907047">
        <w:tc>
          <w:tcPr>
            <w:tcW w:w="4656" w:type="dxa"/>
          </w:tcPr>
          <w:p w14:paraId="7F9683D0" w14:textId="0CD5F86B" w:rsidR="00B83310" w:rsidRPr="00C00441" w:rsidDel="00196B39" w:rsidRDefault="00B83310" w:rsidP="00B83310">
            <w:pPr>
              <w:tabs>
                <w:tab w:val="left" w:pos="-259"/>
              </w:tabs>
              <w:spacing w:line="240" w:lineRule="auto"/>
              <w:ind w:left="374" w:right="223" w:hanging="374"/>
              <w:rPr>
                <w:rFonts w:ascii="Browallia New" w:hAnsi="Browallia New" w:cs="Browallia New"/>
                <w:b/>
                <w:bCs/>
                <w:sz w:val="24"/>
                <w:szCs w:val="24"/>
                <w:lang w:val="en-GB"/>
              </w:rPr>
            </w:pPr>
            <w:r w:rsidRPr="00C00441">
              <w:rPr>
                <w:rFonts w:ascii="Browallia New" w:hAnsi="Browallia New" w:cs="Browallia New" w:hint="cs"/>
                <w:b/>
                <w:bCs/>
                <w:sz w:val="24"/>
                <w:szCs w:val="24"/>
                <w:cs/>
                <w:lang w:val="en-GB"/>
              </w:rPr>
              <w:t>ผลกระทบ</w:t>
            </w:r>
            <w:r w:rsidRPr="00F46B29">
              <w:rPr>
                <w:rFonts w:ascii="Browallia New" w:hAnsi="Browallia New" w:cs="Browallia New" w:hint="cs"/>
                <w:b/>
                <w:bCs/>
                <w:sz w:val="24"/>
                <w:szCs w:val="24"/>
              </w:rPr>
              <w:t xml:space="preserve"> </w:t>
            </w:r>
            <w:r w:rsidRPr="00C00441">
              <w:rPr>
                <w:rFonts w:ascii="Browallia New" w:hAnsi="Browallia New" w:cs="Browallia New"/>
                <w:b/>
                <w:bCs/>
                <w:sz w:val="24"/>
                <w:szCs w:val="24"/>
                <w:lang w:val="en-GB"/>
              </w:rPr>
              <w:t>:</w:t>
            </w:r>
          </w:p>
        </w:tc>
        <w:tc>
          <w:tcPr>
            <w:tcW w:w="956" w:type="dxa"/>
            <w:shd w:val="clear" w:color="auto" w:fill="auto"/>
          </w:tcPr>
          <w:p w14:paraId="4C4BCA42" w14:textId="77777777" w:rsidR="00B83310" w:rsidRPr="00395AF7"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129B1E05"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Pr>
          <w:p w14:paraId="63DB69B3" w14:textId="77777777" w:rsidR="00B83310" w:rsidRPr="00C363FE" w:rsidRDefault="00B83310" w:rsidP="00B83310">
            <w:pPr>
              <w:spacing w:line="240" w:lineRule="auto"/>
              <w:ind w:left="-113" w:right="-28"/>
              <w:jc w:val="right"/>
              <w:rPr>
                <w:rFonts w:ascii="Browallia New" w:hAnsi="Browallia New" w:cs="Browallia New"/>
                <w:sz w:val="24"/>
                <w:szCs w:val="24"/>
                <w:lang w:val="en-GB"/>
              </w:rPr>
            </w:pPr>
          </w:p>
        </w:tc>
        <w:tc>
          <w:tcPr>
            <w:tcW w:w="236" w:type="dxa"/>
            <w:vAlign w:val="bottom"/>
          </w:tcPr>
          <w:p w14:paraId="7372E798"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Pr>
          <w:p w14:paraId="1A2B9DD2"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16522E79"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Pr>
          <w:p w14:paraId="69CD9FBC" w14:textId="77777777" w:rsidR="00B83310" w:rsidRPr="00690F6F" w:rsidRDefault="00B83310" w:rsidP="00B83310">
            <w:pPr>
              <w:spacing w:line="240" w:lineRule="auto"/>
              <w:ind w:left="-113" w:right="-28"/>
              <w:jc w:val="right"/>
              <w:rPr>
                <w:rFonts w:ascii="Browallia New" w:hAnsi="Browallia New" w:cs="Browallia New"/>
                <w:sz w:val="24"/>
                <w:szCs w:val="24"/>
              </w:rPr>
            </w:pPr>
          </w:p>
        </w:tc>
      </w:tr>
      <w:tr w:rsidR="00B83310" w:rsidRPr="00C363FE" w14:paraId="1400C7E7" w14:textId="77777777" w:rsidTr="00121C32">
        <w:tc>
          <w:tcPr>
            <w:tcW w:w="4656" w:type="dxa"/>
            <w:hideMark/>
          </w:tcPr>
          <w:p w14:paraId="75CF4B94" w14:textId="4FDFE598" w:rsidR="00B83310" w:rsidRPr="00C363FE" w:rsidRDefault="00B83310" w:rsidP="00B83310">
            <w:pPr>
              <w:tabs>
                <w:tab w:val="clear" w:pos="68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ปรับปรุงรายการตัดบัญชีระหว่างกัน</w:t>
            </w:r>
            <w:r w:rsidRPr="00F46B29">
              <w:rPr>
                <w:rFonts w:ascii="Browallia New" w:hAnsi="Browallia New" w:cs="Browallia New"/>
                <w:sz w:val="24"/>
                <w:szCs w:val="24"/>
              </w:rPr>
              <w:t xml:space="preserve"> </w:t>
            </w:r>
          </w:p>
        </w:tc>
        <w:tc>
          <w:tcPr>
            <w:tcW w:w="956" w:type="dxa"/>
            <w:shd w:val="clear" w:color="auto" w:fill="auto"/>
          </w:tcPr>
          <w:p w14:paraId="2C935E82" w14:textId="0590D3D1" w:rsidR="00B83310" w:rsidRPr="00395AF7" w:rsidRDefault="006744BB" w:rsidP="00B83310">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rPr>
              <w:t>(3</w:t>
            </w:r>
            <w:r w:rsidR="00865964">
              <w:rPr>
                <w:rFonts w:ascii="Browallia New" w:hAnsi="Browallia New" w:cs="Browallia New"/>
                <w:sz w:val="24"/>
                <w:szCs w:val="24"/>
              </w:rPr>
              <w:t>,770)</w:t>
            </w:r>
          </w:p>
        </w:tc>
        <w:tc>
          <w:tcPr>
            <w:tcW w:w="236" w:type="dxa"/>
            <w:vAlign w:val="bottom"/>
          </w:tcPr>
          <w:p w14:paraId="2C9D70E0"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18" w:type="dxa"/>
          </w:tcPr>
          <w:p w14:paraId="2F001E70" w14:textId="07AD5B37" w:rsidR="00B83310" w:rsidRPr="00196B39" w:rsidRDefault="00B83310"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rPr>
              <w:t>3,163</w:t>
            </w:r>
          </w:p>
        </w:tc>
        <w:tc>
          <w:tcPr>
            <w:tcW w:w="236" w:type="dxa"/>
            <w:vAlign w:val="bottom"/>
          </w:tcPr>
          <w:p w14:paraId="329C7918"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35" w:type="dxa"/>
            <w:vAlign w:val="bottom"/>
          </w:tcPr>
          <w:p w14:paraId="37DE4F5B" w14:textId="199BA040" w:rsidR="00B83310" w:rsidRPr="00690F6F" w:rsidRDefault="000B7ECE" w:rsidP="00B83310">
            <w:pPr>
              <w:tabs>
                <w:tab w:val="clear" w:pos="454"/>
                <w:tab w:val="left" w:pos="106"/>
              </w:tabs>
              <w:spacing w:line="240" w:lineRule="auto"/>
              <w:ind w:left="-113"/>
              <w:jc w:val="right"/>
              <w:rPr>
                <w:rFonts w:ascii="Browallia New" w:hAnsi="Browallia New" w:cs="Browallia New"/>
                <w:color w:val="FF0000"/>
                <w:sz w:val="24"/>
                <w:szCs w:val="24"/>
                <w:lang w:val="en-GB"/>
              </w:rPr>
            </w:pPr>
            <w:r>
              <w:rPr>
                <w:rFonts w:ascii="Browallia New" w:hAnsi="Browallia New" w:cs="Browallia New"/>
                <w:color w:val="FF0000"/>
                <w:sz w:val="24"/>
                <w:szCs w:val="24"/>
                <w:lang w:val="en-GB"/>
              </w:rPr>
              <w:t>-</w:t>
            </w:r>
          </w:p>
        </w:tc>
        <w:tc>
          <w:tcPr>
            <w:tcW w:w="236" w:type="dxa"/>
            <w:vAlign w:val="bottom"/>
          </w:tcPr>
          <w:p w14:paraId="66973464"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vAlign w:val="bottom"/>
          </w:tcPr>
          <w:p w14:paraId="51C1D477" w14:textId="0541F0A0" w:rsidR="00B83310" w:rsidRPr="00690F6F" w:rsidRDefault="00B83310" w:rsidP="00B83310">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49D340C8" w14:textId="77777777" w:rsidTr="00907047">
        <w:tc>
          <w:tcPr>
            <w:tcW w:w="4656" w:type="dxa"/>
            <w:hideMark/>
          </w:tcPr>
          <w:p w14:paraId="7D01A741" w14:textId="51C20F36" w:rsidR="00B83310" w:rsidRPr="000734BC" w:rsidRDefault="00B83310" w:rsidP="00B83310">
            <w:pPr>
              <w:tabs>
                <w:tab w:val="clear" w:pos="454"/>
                <w:tab w:val="left" w:pos="540"/>
              </w:tabs>
              <w:snapToGrid w:val="0"/>
              <w:spacing w:line="240" w:lineRule="auto"/>
              <w:ind w:left="450" w:hanging="450"/>
              <w:rPr>
                <w:rFonts w:ascii="Browallia New" w:hAnsi="Browallia New" w:cs="Browallia New"/>
                <w:sz w:val="24"/>
                <w:szCs w:val="24"/>
              </w:rPr>
            </w:pPr>
            <w:r>
              <w:rPr>
                <w:rFonts w:ascii="Browallia New" w:hAnsi="Browallia New" w:cs="Browallia New" w:hint="cs"/>
                <w:sz w:val="24"/>
                <w:szCs w:val="24"/>
                <w:cs/>
              </w:rPr>
              <w:t>จำนวนภาษีของรายได้ที่ไม่ต้องเสียภาษี</w:t>
            </w:r>
          </w:p>
        </w:tc>
        <w:tc>
          <w:tcPr>
            <w:tcW w:w="956" w:type="dxa"/>
            <w:shd w:val="clear" w:color="auto" w:fill="auto"/>
          </w:tcPr>
          <w:p w14:paraId="437A6D9C" w14:textId="524EB288" w:rsidR="00B83310" w:rsidRPr="00395AF7" w:rsidRDefault="00F2104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4ACBE365"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18" w:type="dxa"/>
          </w:tcPr>
          <w:p w14:paraId="0ADF7ED9" w14:textId="2091057B" w:rsidR="00B83310" w:rsidRPr="00196B39" w:rsidRDefault="00B83310"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3B12068D"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35" w:type="dxa"/>
          </w:tcPr>
          <w:p w14:paraId="3D922025" w14:textId="47033C2D" w:rsidR="00B83310" w:rsidRPr="00690F6F" w:rsidRDefault="000B7ECE"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rPr>
              <w:t>(10,680)</w:t>
            </w:r>
          </w:p>
        </w:tc>
        <w:tc>
          <w:tcPr>
            <w:tcW w:w="236" w:type="dxa"/>
            <w:vAlign w:val="bottom"/>
          </w:tcPr>
          <w:p w14:paraId="29E80BE0"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Pr>
          <w:p w14:paraId="461C6173" w14:textId="4DB8D7C1" w:rsidR="00B83310" w:rsidRPr="00690F6F" w:rsidRDefault="00B83310" w:rsidP="00B83310">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(9,456)</w:t>
            </w:r>
          </w:p>
        </w:tc>
      </w:tr>
      <w:tr w:rsidR="00B83310" w:rsidRPr="00C363FE" w14:paraId="322B3CCA" w14:textId="77777777" w:rsidTr="00907047">
        <w:tc>
          <w:tcPr>
            <w:tcW w:w="4656" w:type="dxa"/>
          </w:tcPr>
          <w:p w14:paraId="00980A8D" w14:textId="4DD6244A" w:rsidR="00B83310" w:rsidRDefault="00B83310" w:rsidP="00B83310">
            <w:pPr>
              <w:tabs>
                <w:tab w:val="clear" w:pos="454"/>
                <w:tab w:val="clear" w:pos="4451"/>
                <w:tab w:val="left" w:pos="540"/>
                <w:tab w:val="left" w:pos="3571"/>
              </w:tabs>
              <w:snapToGrid w:val="0"/>
              <w:spacing w:line="240" w:lineRule="auto"/>
              <w:ind w:left="450" w:right="-822" w:hanging="450"/>
              <w:rPr>
                <w:rFonts w:ascii="Browallia New" w:hAnsi="Browallia New" w:cs="Browallia New"/>
                <w:sz w:val="24"/>
                <w:szCs w:val="24"/>
                <w:cs/>
              </w:rPr>
            </w:pPr>
            <w:r w:rsidRPr="00196B39">
              <w:rPr>
                <w:rFonts w:ascii="Browallia New" w:hAnsi="Browallia New" w:cs="Browallia New"/>
                <w:sz w:val="24"/>
                <w:szCs w:val="24"/>
                <w:cs/>
              </w:rPr>
              <w:t>จำนวนภาษีของรายการที่ไม่ถือเป็นค่าใช้จ่า</w:t>
            </w:r>
            <w:r>
              <w:rPr>
                <w:rFonts w:ascii="Browallia New" w:hAnsi="Browallia New" w:cs="Browallia New" w:hint="cs"/>
                <w:sz w:val="24"/>
                <w:szCs w:val="24"/>
                <w:cs/>
              </w:rPr>
              <w:t>ย</w:t>
            </w:r>
            <w:r w:rsidRPr="00196B39">
              <w:rPr>
                <w:rFonts w:ascii="Browallia New" w:hAnsi="Browallia New" w:cs="Browallia New"/>
                <w:sz w:val="24"/>
                <w:szCs w:val="24"/>
                <w:cs/>
              </w:rPr>
              <w:t>ตามประมวลรัษ</w:t>
            </w:r>
            <w:r>
              <w:rPr>
                <w:rFonts w:ascii="Browallia New" w:hAnsi="Browallia New" w:cs="Browallia New" w:hint="cs"/>
                <w:sz w:val="24"/>
                <w:szCs w:val="24"/>
                <w:cs/>
              </w:rPr>
              <w:t>ฎ</w:t>
            </w:r>
            <w:r w:rsidRPr="00196B39">
              <w:rPr>
                <w:rFonts w:ascii="Browallia New" w:hAnsi="Browallia New" w:cs="Browallia New"/>
                <w:sz w:val="24"/>
                <w:szCs w:val="24"/>
                <w:cs/>
              </w:rPr>
              <w:t>ากร</w:t>
            </w:r>
          </w:p>
        </w:tc>
        <w:tc>
          <w:tcPr>
            <w:tcW w:w="956" w:type="dxa"/>
            <w:shd w:val="clear" w:color="auto" w:fill="auto"/>
          </w:tcPr>
          <w:p w14:paraId="63D979D8" w14:textId="3F678875" w:rsidR="00B83310" w:rsidRPr="00395AF7" w:rsidDel="00196B39" w:rsidRDefault="00F2104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260</w:t>
            </w:r>
          </w:p>
        </w:tc>
        <w:tc>
          <w:tcPr>
            <w:tcW w:w="236" w:type="dxa"/>
            <w:vAlign w:val="bottom"/>
          </w:tcPr>
          <w:p w14:paraId="29243D45"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18" w:type="dxa"/>
          </w:tcPr>
          <w:p w14:paraId="6E4F5149" w14:textId="768BF182" w:rsidR="00B83310" w:rsidRPr="00196B39" w:rsidDel="00196B39" w:rsidRDefault="00B83310"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rPr>
              <w:t>4,690</w:t>
            </w:r>
          </w:p>
        </w:tc>
        <w:tc>
          <w:tcPr>
            <w:tcW w:w="236" w:type="dxa"/>
            <w:vAlign w:val="bottom"/>
          </w:tcPr>
          <w:p w14:paraId="73EE59D3" w14:textId="77777777" w:rsidR="00B83310" w:rsidRPr="00196B39" w:rsidRDefault="00B83310" w:rsidP="00B83310">
            <w:pPr>
              <w:spacing w:line="240" w:lineRule="auto"/>
              <w:ind w:left="-113" w:right="-28"/>
              <w:jc w:val="right"/>
              <w:rPr>
                <w:rFonts w:ascii="Browallia New" w:hAnsi="Browallia New" w:cs="Browallia New"/>
                <w:sz w:val="24"/>
                <w:szCs w:val="24"/>
              </w:rPr>
            </w:pPr>
          </w:p>
        </w:tc>
        <w:tc>
          <w:tcPr>
            <w:tcW w:w="935" w:type="dxa"/>
          </w:tcPr>
          <w:p w14:paraId="19F8DAAE" w14:textId="4398E17C" w:rsidR="00B83310" w:rsidRPr="00690F6F" w:rsidDel="00196B39" w:rsidRDefault="00552791"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rPr>
              <w:t>50</w:t>
            </w:r>
            <w:r w:rsidR="00A00BDC">
              <w:rPr>
                <w:rFonts w:ascii="Browallia New" w:hAnsi="Browallia New" w:cs="Browallia New"/>
                <w:sz w:val="24"/>
                <w:szCs w:val="24"/>
              </w:rPr>
              <w:t>5</w:t>
            </w:r>
          </w:p>
        </w:tc>
        <w:tc>
          <w:tcPr>
            <w:tcW w:w="236" w:type="dxa"/>
            <w:vAlign w:val="bottom"/>
          </w:tcPr>
          <w:p w14:paraId="7AEA15C1"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Pr>
          <w:p w14:paraId="0151976F" w14:textId="4739F8B4" w:rsidR="00B83310" w:rsidRPr="00690F6F" w:rsidDel="00196B39" w:rsidRDefault="00B83310" w:rsidP="00B83310">
            <w:pPr>
              <w:spacing w:line="240" w:lineRule="auto"/>
              <w:ind w:right="-28"/>
              <w:jc w:val="right"/>
              <w:rPr>
                <w:rFonts w:ascii="Browallia New" w:hAnsi="Browallia New" w:cs="Browallia New"/>
                <w:sz w:val="24"/>
                <w:szCs w:val="24"/>
              </w:rPr>
            </w:pPr>
            <w:r w:rsidRPr="00690F6F">
              <w:rPr>
                <w:rFonts w:ascii="Browallia New" w:hAnsi="Browallia New" w:cs="Browallia New"/>
                <w:sz w:val="24"/>
                <w:szCs w:val="24"/>
              </w:rPr>
              <w:t>(1</w:t>
            </w:r>
            <w:r>
              <w:rPr>
                <w:rFonts w:ascii="Browallia New" w:hAnsi="Browallia New" w:cs="Browallia New"/>
                <w:sz w:val="24"/>
                <w:szCs w:val="24"/>
              </w:rPr>
              <w:t>62</w:t>
            </w:r>
            <w:r w:rsidRPr="00690F6F">
              <w:rPr>
                <w:rFonts w:ascii="Browallia New" w:hAnsi="Browallia New" w:cs="Browallia New"/>
                <w:sz w:val="24"/>
                <w:szCs w:val="24"/>
              </w:rPr>
              <w:t>)</w:t>
            </w:r>
          </w:p>
        </w:tc>
      </w:tr>
      <w:tr w:rsidR="00B83310" w:rsidRPr="00C363FE" w14:paraId="0E53227F" w14:textId="77777777" w:rsidTr="00121C32">
        <w:trPr>
          <w:trHeight w:val="68"/>
        </w:trPr>
        <w:tc>
          <w:tcPr>
            <w:tcW w:w="4656" w:type="dxa"/>
            <w:hideMark/>
          </w:tcPr>
          <w:p w14:paraId="486927DA" w14:textId="658F145E" w:rsidR="00B83310" w:rsidRPr="000734BC" w:rsidRDefault="00B83310" w:rsidP="00B83310">
            <w:pPr>
              <w:snapToGrid w:val="0"/>
              <w:spacing w:line="240" w:lineRule="auto"/>
              <w:ind w:left="374" w:hanging="374"/>
              <w:rPr>
                <w:rFonts w:ascii="Browallia New" w:hAnsi="Browallia New" w:cs="Browallia New"/>
                <w:sz w:val="24"/>
                <w:szCs w:val="24"/>
              </w:rPr>
            </w:pPr>
            <w:r w:rsidRPr="00AD0671">
              <w:rPr>
                <w:rFonts w:ascii="Browallia New" w:hAnsi="Browallia New" w:cs="Browallia New"/>
                <w:sz w:val="24"/>
                <w:szCs w:val="24"/>
                <w:cs/>
              </w:rPr>
              <w:t>จำนวนภาษีของรายจ่ายที่มีสิทธิหักได้เพิ่ม</w:t>
            </w:r>
          </w:p>
        </w:tc>
        <w:tc>
          <w:tcPr>
            <w:tcW w:w="956" w:type="dxa"/>
            <w:shd w:val="clear" w:color="auto" w:fill="auto"/>
          </w:tcPr>
          <w:p w14:paraId="052A9EF4" w14:textId="5F302443" w:rsidR="00B83310" w:rsidRPr="00395AF7" w:rsidRDefault="00F2104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1,118</w:t>
            </w:r>
          </w:p>
        </w:tc>
        <w:tc>
          <w:tcPr>
            <w:tcW w:w="236" w:type="dxa"/>
            <w:vAlign w:val="bottom"/>
          </w:tcPr>
          <w:p w14:paraId="4F20B86D"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Pr>
          <w:p w14:paraId="355019DF" w14:textId="71BD0069" w:rsidR="00B83310" w:rsidRPr="00C363FE"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310</w:t>
            </w:r>
          </w:p>
        </w:tc>
        <w:tc>
          <w:tcPr>
            <w:tcW w:w="236" w:type="dxa"/>
            <w:vAlign w:val="bottom"/>
          </w:tcPr>
          <w:p w14:paraId="5CFD458B"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vAlign w:val="bottom"/>
          </w:tcPr>
          <w:p w14:paraId="7B61D4E9" w14:textId="0BB9E8CB" w:rsidR="00B83310" w:rsidRPr="00690F6F" w:rsidRDefault="00432A90" w:rsidP="00B83310">
            <w:pPr>
              <w:spacing w:line="240" w:lineRule="auto"/>
              <w:ind w:right="-28"/>
              <w:jc w:val="right"/>
              <w:rPr>
                <w:rFonts w:ascii="Browallia New" w:hAnsi="Browallia New" w:cs="Browallia New"/>
                <w:sz w:val="24"/>
                <w:szCs w:val="24"/>
              </w:rPr>
            </w:pPr>
            <w:r>
              <w:rPr>
                <w:rFonts w:ascii="Browallia New" w:hAnsi="Browallia New" w:cs="Browallia New"/>
                <w:sz w:val="24"/>
                <w:szCs w:val="24"/>
                <w:lang w:val="en-GB"/>
              </w:rPr>
              <w:t>(351)</w:t>
            </w:r>
          </w:p>
        </w:tc>
        <w:tc>
          <w:tcPr>
            <w:tcW w:w="236" w:type="dxa"/>
            <w:vAlign w:val="bottom"/>
          </w:tcPr>
          <w:p w14:paraId="7331F2AA"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vAlign w:val="bottom"/>
          </w:tcPr>
          <w:p w14:paraId="5E37660E" w14:textId="1606F952" w:rsidR="00B83310" w:rsidRPr="00690F6F" w:rsidRDefault="00B83310" w:rsidP="00B83310">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(333)</w:t>
            </w:r>
          </w:p>
        </w:tc>
      </w:tr>
      <w:tr w:rsidR="00B83310" w:rsidRPr="00C363FE" w14:paraId="6C7A276E" w14:textId="77777777" w:rsidTr="0029051B">
        <w:tc>
          <w:tcPr>
            <w:tcW w:w="4656" w:type="dxa"/>
          </w:tcPr>
          <w:p w14:paraId="709D1C60" w14:textId="56E846BC" w:rsidR="00B83310" w:rsidRPr="00C363FE" w:rsidRDefault="00B83310" w:rsidP="00B83310">
            <w:pPr>
              <w:tabs>
                <w:tab w:val="left" w:pos="-259"/>
                <w:tab w:val="left" w:pos="540"/>
              </w:tabs>
              <w:spacing w:line="240" w:lineRule="auto"/>
              <w:ind w:right="223"/>
              <w:rPr>
                <w:rFonts w:ascii="Browallia New" w:hAnsi="Browallia New" w:cs="Browallia New"/>
                <w:sz w:val="24"/>
                <w:szCs w:val="24"/>
                <w:cs/>
              </w:rPr>
            </w:pPr>
            <w:r w:rsidRPr="00196B39">
              <w:rPr>
                <w:rFonts w:ascii="Browallia New" w:hAnsi="Browallia New" w:cs="Browallia New"/>
                <w:sz w:val="24"/>
                <w:szCs w:val="24"/>
                <w:cs/>
              </w:rPr>
              <w:t>จำนวนภาษีของผลขาดทุนในปีก่อนหน้าที่นำมาหักภาษี</w:t>
            </w:r>
          </w:p>
        </w:tc>
        <w:tc>
          <w:tcPr>
            <w:tcW w:w="956" w:type="dxa"/>
            <w:tcBorders>
              <w:left w:val="nil"/>
              <w:right w:val="nil"/>
            </w:tcBorders>
            <w:shd w:val="clear" w:color="auto" w:fill="auto"/>
          </w:tcPr>
          <w:p w14:paraId="565691C6" w14:textId="0B0E013E" w:rsidR="00B83310" w:rsidRPr="00395AF7" w:rsidRDefault="00CD6C55"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2,955</w:t>
            </w:r>
          </w:p>
        </w:tc>
        <w:tc>
          <w:tcPr>
            <w:tcW w:w="236" w:type="dxa"/>
            <w:vAlign w:val="bottom"/>
          </w:tcPr>
          <w:p w14:paraId="52233F5B"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2D426B83" w14:textId="7AC5A378" w:rsidR="00B83310"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6823582E"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2EFAC384" w14:textId="366B17C0" w:rsidR="00B83310" w:rsidRPr="00690F6F" w:rsidRDefault="00D157D2" w:rsidP="00B83310">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lang w:val="en-GB"/>
              </w:rPr>
              <w:t>2,955</w:t>
            </w:r>
          </w:p>
        </w:tc>
        <w:tc>
          <w:tcPr>
            <w:tcW w:w="236" w:type="dxa"/>
            <w:vAlign w:val="bottom"/>
          </w:tcPr>
          <w:p w14:paraId="652B5A85"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4B3C89AA" w14:textId="24976FCB" w:rsidR="00B83310" w:rsidRPr="00690F6F" w:rsidRDefault="00B83310" w:rsidP="00B83310">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68D58237" w14:textId="77777777" w:rsidTr="0029051B">
        <w:tc>
          <w:tcPr>
            <w:tcW w:w="4656" w:type="dxa"/>
          </w:tcPr>
          <w:p w14:paraId="70079EF9" w14:textId="77777777" w:rsidR="00B83310" w:rsidRDefault="00B83310" w:rsidP="00B83310">
            <w:pPr>
              <w:tabs>
                <w:tab w:val="left" w:pos="-259"/>
                <w:tab w:val="left" w:pos="540"/>
              </w:tabs>
              <w:spacing w:line="240" w:lineRule="auto"/>
              <w:ind w:right="223"/>
              <w:rPr>
                <w:rFonts w:ascii="Browallia New" w:hAnsi="Browallia New" w:cs="Browallia New"/>
                <w:sz w:val="24"/>
                <w:szCs w:val="24"/>
              </w:rPr>
            </w:pPr>
            <w:r w:rsidRPr="00EE5E9F">
              <w:rPr>
                <w:rFonts w:ascii="Browallia New" w:hAnsi="Browallia New" w:cs="Browallia New"/>
                <w:sz w:val="24"/>
                <w:szCs w:val="24"/>
                <w:cs/>
              </w:rPr>
              <w:t>จำนวนภาษีของผลขาดทุนในปีปัจจุบันที่ไม่รับรู้เป็นสินทรัพย์</w:t>
            </w:r>
            <w:r>
              <w:rPr>
                <w:rFonts w:ascii="Browallia New" w:hAnsi="Browallia New" w:cs="Browallia New" w:hint="cs"/>
                <w:sz w:val="24"/>
                <w:szCs w:val="24"/>
                <w:cs/>
              </w:rPr>
              <w:t xml:space="preserve">  </w:t>
            </w:r>
          </w:p>
          <w:p w14:paraId="5E838227" w14:textId="6F6ABAA1" w:rsidR="00B83310" w:rsidRPr="00196B39" w:rsidRDefault="00B83310" w:rsidP="00B83310">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 xml:space="preserve">      ภาษีเงินได้รอตัดการตัดบัญชี</w:t>
            </w:r>
          </w:p>
        </w:tc>
        <w:tc>
          <w:tcPr>
            <w:tcW w:w="956" w:type="dxa"/>
            <w:tcBorders>
              <w:left w:val="nil"/>
              <w:right w:val="nil"/>
            </w:tcBorders>
            <w:shd w:val="clear" w:color="auto" w:fill="auto"/>
          </w:tcPr>
          <w:p w14:paraId="79406341" w14:textId="77777777" w:rsidR="00B83310" w:rsidRDefault="00B83310" w:rsidP="00B83310">
            <w:pPr>
              <w:spacing w:line="240" w:lineRule="auto"/>
              <w:ind w:left="-113" w:right="-28"/>
              <w:jc w:val="right"/>
              <w:rPr>
                <w:rFonts w:ascii="Browallia New" w:hAnsi="Browallia New" w:cs="Browallia New"/>
                <w:sz w:val="24"/>
                <w:szCs w:val="24"/>
              </w:rPr>
            </w:pPr>
          </w:p>
          <w:p w14:paraId="7624FA0D" w14:textId="1AAA1443" w:rsidR="00B83310" w:rsidRPr="00395AF7" w:rsidRDefault="00A00849"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13</w:t>
            </w:r>
            <w:r w:rsidR="009E140E">
              <w:rPr>
                <w:rFonts w:ascii="Browallia New" w:hAnsi="Browallia New" w:cs="Browallia New"/>
                <w:sz w:val="24"/>
                <w:szCs w:val="24"/>
              </w:rPr>
              <w:t>,</w:t>
            </w:r>
            <w:r w:rsidR="004911DE">
              <w:rPr>
                <w:rFonts w:ascii="Browallia New" w:hAnsi="Browallia New" w:cs="Browallia New"/>
                <w:sz w:val="24"/>
                <w:szCs w:val="24"/>
              </w:rPr>
              <w:t>599</w:t>
            </w:r>
          </w:p>
        </w:tc>
        <w:tc>
          <w:tcPr>
            <w:tcW w:w="236" w:type="dxa"/>
            <w:vAlign w:val="bottom"/>
          </w:tcPr>
          <w:p w14:paraId="0399BB30"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0B1D1F05" w14:textId="77777777" w:rsidR="00B83310" w:rsidRDefault="00B83310" w:rsidP="00B83310">
            <w:pPr>
              <w:spacing w:line="240" w:lineRule="auto"/>
              <w:ind w:left="-113" w:right="-28"/>
              <w:jc w:val="right"/>
              <w:rPr>
                <w:rFonts w:ascii="Browallia New" w:hAnsi="Browallia New" w:cs="Browallia New"/>
                <w:sz w:val="24"/>
                <w:szCs w:val="24"/>
              </w:rPr>
            </w:pPr>
          </w:p>
          <w:p w14:paraId="3BAEDAA8" w14:textId="773BAFFF" w:rsidR="00B83310" w:rsidRPr="00F60E99"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37,158</w:t>
            </w:r>
          </w:p>
        </w:tc>
        <w:tc>
          <w:tcPr>
            <w:tcW w:w="236" w:type="dxa"/>
            <w:vAlign w:val="bottom"/>
          </w:tcPr>
          <w:p w14:paraId="3E073E0A"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36E3EBC3" w14:textId="59CD3B36" w:rsidR="00B83310" w:rsidRPr="00690F6F" w:rsidRDefault="00D157D2" w:rsidP="00B83310">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236" w:type="dxa"/>
            <w:vAlign w:val="bottom"/>
          </w:tcPr>
          <w:p w14:paraId="60D8616B"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81E2DF2" w14:textId="60A890A4" w:rsidR="00B83310" w:rsidRPr="00690F6F" w:rsidRDefault="00B83310" w:rsidP="00B83310">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0F04F9FD" w14:textId="77777777" w:rsidTr="0029051B">
        <w:tc>
          <w:tcPr>
            <w:tcW w:w="4656" w:type="dxa"/>
          </w:tcPr>
          <w:p w14:paraId="0DB2AC75" w14:textId="2CBB05EB" w:rsidR="00B83310" w:rsidRPr="00EE5E9F" w:rsidRDefault="00B83310" w:rsidP="00B83310">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จำนวนภาษีที่ได้รับการยกเว้นใน</w:t>
            </w:r>
            <w:r w:rsidRPr="00DA1811">
              <w:rPr>
                <w:rFonts w:ascii="Browallia New" w:hAnsi="Browallia New" w:cs="Browallia New"/>
                <w:sz w:val="24"/>
                <w:szCs w:val="24"/>
                <w:cs/>
              </w:rPr>
              <w:t>ธุรกิจขนาดกลางและขนาดย่อม</w:t>
            </w:r>
          </w:p>
        </w:tc>
        <w:tc>
          <w:tcPr>
            <w:tcW w:w="956" w:type="dxa"/>
            <w:tcBorders>
              <w:left w:val="nil"/>
              <w:right w:val="nil"/>
            </w:tcBorders>
            <w:shd w:val="clear" w:color="auto" w:fill="auto"/>
          </w:tcPr>
          <w:p w14:paraId="1A8EC120" w14:textId="3DED459E" w:rsidR="00B83310" w:rsidRPr="00395AF7" w:rsidRDefault="009E140E"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(60)</w:t>
            </w:r>
          </w:p>
        </w:tc>
        <w:tc>
          <w:tcPr>
            <w:tcW w:w="236" w:type="dxa"/>
            <w:vAlign w:val="bottom"/>
          </w:tcPr>
          <w:p w14:paraId="71939A13"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468AC69C" w14:textId="47DBB7C8" w:rsidR="00B83310" w:rsidRPr="00A36E5B"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(60)</w:t>
            </w:r>
          </w:p>
        </w:tc>
        <w:tc>
          <w:tcPr>
            <w:tcW w:w="236" w:type="dxa"/>
            <w:vAlign w:val="bottom"/>
          </w:tcPr>
          <w:p w14:paraId="54F22450"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68680280" w14:textId="1AA7E95E" w:rsidR="00B83310" w:rsidRPr="00690F6F" w:rsidRDefault="00D157D2" w:rsidP="00B83310">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236" w:type="dxa"/>
            <w:vAlign w:val="bottom"/>
          </w:tcPr>
          <w:p w14:paraId="7934E8D9"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7DD5D2CD" w14:textId="3DC1D1DF" w:rsidR="00B83310" w:rsidRPr="00690F6F" w:rsidRDefault="00B83310" w:rsidP="00B83310">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6FE51744" w14:textId="77777777" w:rsidTr="0029051B">
        <w:tc>
          <w:tcPr>
            <w:tcW w:w="4656" w:type="dxa"/>
          </w:tcPr>
          <w:p w14:paraId="10415243" w14:textId="0AC04601" w:rsidR="00B83310" w:rsidRPr="00196B39" w:rsidRDefault="00B83310" w:rsidP="00B83310">
            <w:pPr>
              <w:tabs>
                <w:tab w:val="left" w:pos="-259"/>
                <w:tab w:val="left" w:pos="540"/>
              </w:tabs>
              <w:spacing w:line="240" w:lineRule="auto"/>
              <w:ind w:right="223"/>
              <w:rPr>
                <w:rFonts w:ascii="Browallia New" w:hAnsi="Browallia New" w:cs="Browallia New"/>
                <w:sz w:val="24"/>
                <w:szCs w:val="24"/>
                <w:cs/>
              </w:rPr>
            </w:pPr>
            <w:r>
              <w:rPr>
                <w:rFonts w:ascii="Browallia New" w:hAnsi="Browallia New" w:cs="Browallia New" w:hint="cs"/>
                <w:sz w:val="24"/>
                <w:szCs w:val="24"/>
                <w:cs/>
              </w:rPr>
              <w:t>ผลกระทบจากความแตกต่างของอัตราภาษีสำหรับบริษัทย่อย</w:t>
            </w:r>
            <w:r>
              <w:rPr>
                <w:rFonts w:ascii="Browallia New" w:hAnsi="Browallia New" w:cs="Browallia New"/>
                <w:sz w:val="24"/>
                <w:szCs w:val="24"/>
              </w:rPr>
              <w:br/>
              <w:t xml:space="preserve">      </w:t>
            </w:r>
            <w:r>
              <w:rPr>
                <w:rFonts w:ascii="Browallia New" w:hAnsi="Browallia New" w:cs="Browallia New" w:hint="cs"/>
                <w:sz w:val="24"/>
                <w:szCs w:val="24"/>
                <w:cs/>
              </w:rPr>
              <w:t>ในต่างประเทศ</w:t>
            </w:r>
          </w:p>
        </w:tc>
        <w:tc>
          <w:tcPr>
            <w:tcW w:w="956" w:type="dxa"/>
            <w:tcBorders>
              <w:left w:val="nil"/>
              <w:right w:val="nil"/>
            </w:tcBorders>
            <w:shd w:val="clear" w:color="auto" w:fill="auto"/>
          </w:tcPr>
          <w:p w14:paraId="207FF44F" w14:textId="77777777" w:rsidR="00B83310" w:rsidRDefault="00B83310" w:rsidP="00B83310">
            <w:pPr>
              <w:spacing w:line="240" w:lineRule="auto"/>
              <w:ind w:left="-113" w:right="-28"/>
              <w:jc w:val="right"/>
              <w:rPr>
                <w:rFonts w:ascii="Browallia New" w:hAnsi="Browallia New" w:cs="Browallia New"/>
                <w:sz w:val="24"/>
                <w:szCs w:val="24"/>
              </w:rPr>
            </w:pPr>
          </w:p>
          <w:p w14:paraId="34FD93BB" w14:textId="5BBF24D5" w:rsidR="00B83310" w:rsidRPr="00395AF7" w:rsidRDefault="005D54F1"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(10,689)</w:t>
            </w:r>
          </w:p>
        </w:tc>
        <w:tc>
          <w:tcPr>
            <w:tcW w:w="236" w:type="dxa"/>
            <w:vAlign w:val="bottom"/>
          </w:tcPr>
          <w:p w14:paraId="7F193A08"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18" w:type="dxa"/>
            <w:tcBorders>
              <w:left w:val="nil"/>
              <w:right w:val="nil"/>
            </w:tcBorders>
          </w:tcPr>
          <w:p w14:paraId="53264E18" w14:textId="77777777" w:rsidR="00B83310" w:rsidRDefault="00B83310" w:rsidP="00B83310">
            <w:pPr>
              <w:spacing w:line="240" w:lineRule="auto"/>
              <w:ind w:left="-113" w:right="-28"/>
              <w:jc w:val="right"/>
              <w:rPr>
                <w:rFonts w:ascii="Browallia New" w:hAnsi="Browallia New" w:cs="Browallia New"/>
                <w:sz w:val="24"/>
                <w:szCs w:val="24"/>
              </w:rPr>
            </w:pPr>
          </w:p>
          <w:p w14:paraId="05D44197" w14:textId="7F8ED1C5" w:rsidR="00B83310"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(13,076)</w:t>
            </w:r>
          </w:p>
        </w:tc>
        <w:tc>
          <w:tcPr>
            <w:tcW w:w="236" w:type="dxa"/>
            <w:vAlign w:val="bottom"/>
          </w:tcPr>
          <w:p w14:paraId="3AE4FAEC" w14:textId="77777777" w:rsidR="00B83310" w:rsidRPr="00C363FE" w:rsidRDefault="00B83310" w:rsidP="00B83310">
            <w:pPr>
              <w:spacing w:line="240" w:lineRule="auto"/>
              <w:ind w:left="-113" w:right="-28"/>
              <w:jc w:val="right"/>
              <w:rPr>
                <w:rFonts w:ascii="Browallia New" w:hAnsi="Browallia New" w:cs="Browallia New"/>
                <w:sz w:val="24"/>
                <w:szCs w:val="24"/>
              </w:rPr>
            </w:pPr>
          </w:p>
        </w:tc>
        <w:tc>
          <w:tcPr>
            <w:tcW w:w="935" w:type="dxa"/>
            <w:tcBorders>
              <w:left w:val="nil"/>
              <w:right w:val="nil"/>
            </w:tcBorders>
            <w:vAlign w:val="bottom"/>
          </w:tcPr>
          <w:p w14:paraId="7D7B0AFE" w14:textId="31656A33" w:rsidR="00B83310" w:rsidRPr="00690F6F" w:rsidRDefault="00D157D2" w:rsidP="00B83310">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236" w:type="dxa"/>
            <w:vAlign w:val="bottom"/>
          </w:tcPr>
          <w:p w14:paraId="7461BB9D"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left w:val="nil"/>
              <w:right w:val="nil"/>
            </w:tcBorders>
            <w:vAlign w:val="bottom"/>
          </w:tcPr>
          <w:p w14:paraId="6467744A" w14:textId="4F9D403D" w:rsidR="00B83310" w:rsidRPr="00690F6F" w:rsidRDefault="00B83310" w:rsidP="00B83310">
            <w:pPr>
              <w:tabs>
                <w:tab w:val="clear" w:pos="227"/>
                <w:tab w:val="clear" w:pos="454"/>
                <w:tab w:val="clear" w:pos="680"/>
                <w:tab w:val="left" w:pos="215"/>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469AA271" w14:textId="77777777" w:rsidTr="00B947C2">
        <w:tc>
          <w:tcPr>
            <w:tcW w:w="4656" w:type="dxa"/>
            <w:hideMark/>
          </w:tcPr>
          <w:p w14:paraId="533A6780" w14:textId="32FEBE09" w:rsidR="00B83310" w:rsidRPr="000734BC" w:rsidRDefault="00B83310" w:rsidP="00B83310">
            <w:pPr>
              <w:tabs>
                <w:tab w:val="left" w:pos="-259"/>
                <w:tab w:val="left" w:pos="540"/>
              </w:tabs>
              <w:spacing w:line="240" w:lineRule="auto"/>
              <w:ind w:right="223"/>
              <w:rPr>
                <w:rFonts w:ascii="Browallia New" w:hAnsi="Browallia New" w:cs="Browallia New"/>
                <w:sz w:val="24"/>
                <w:szCs w:val="24"/>
              </w:rPr>
            </w:pPr>
            <w:r w:rsidRPr="000734BC">
              <w:rPr>
                <w:rFonts w:ascii="Browallia New" w:hAnsi="Browallia New" w:cs="Browallia New" w:hint="cs"/>
                <w:sz w:val="24"/>
                <w:szCs w:val="24"/>
                <w:cs/>
              </w:rPr>
              <w:t>ภาษีเงินได้ (กลับรายการภาษีเงินได้)</w:t>
            </w:r>
          </w:p>
        </w:tc>
        <w:tc>
          <w:tcPr>
            <w:tcW w:w="956" w:type="dxa"/>
            <w:tcBorders>
              <w:top w:val="single" w:sz="4" w:space="0" w:color="auto"/>
              <w:left w:val="nil"/>
              <w:right w:val="nil"/>
            </w:tcBorders>
            <w:shd w:val="clear" w:color="auto" w:fill="auto"/>
            <w:vAlign w:val="bottom"/>
          </w:tcPr>
          <w:p w14:paraId="02A172BE" w14:textId="6CCFDB6F" w:rsidR="00B83310" w:rsidRPr="00395AF7" w:rsidRDefault="00A36773" w:rsidP="00B83310">
            <w:pPr>
              <w:spacing w:line="240" w:lineRule="auto"/>
              <w:ind w:left="-113" w:right="-28"/>
              <w:jc w:val="right"/>
              <w:rPr>
                <w:rFonts w:ascii="Browallia New" w:hAnsi="Browallia New" w:cs="Browallia New"/>
                <w:sz w:val="24"/>
                <w:szCs w:val="24"/>
                <w:cs/>
              </w:rPr>
            </w:pPr>
            <w:r>
              <w:rPr>
                <w:rFonts w:ascii="Browallia New" w:hAnsi="Browallia New" w:cs="Browallia New"/>
                <w:sz w:val="24"/>
                <w:szCs w:val="24"/>
              </w:rPr>
              <w:t>83</w:t>
            </w:r>
            <w:r w:rsidR="00A86812">
              <w:rPr>
                <w:rFonts w:ascii="Browallia New" w:hAnsi="Browallia New" w:cs="Browallia New"/>
                <w:sz w:val="24"/>
                <w:szCs w:val="24"/>
              </w:rPr>
              <w:t>,52</w:t>
            </w:r>
            <w:r w:rsidR="00636328">
              <w:rPr>
                <w:rFonts w:ascii="Browallia New" w:hAnsi="Browallia New" w:cs="Browallia New"/>
                <w:sz w:val="24"/>
                <w:szCs w:val="24"/>
              </w:rPr>
              <w:t>0</w:t>
            </w:r>
          </w:p>
        </w:tc>
        <w:tc>
          <w:tcPr>
            <w:tcW w:w="236" w:type="dxa"/>
            <w:vAlign w:val="bottom"/>
          </w:tcPr>
          <w:p w14:paraId="06BBA351"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Borders>
              <w:top w:val="single" w:sz="4" w:space="0" w:color="auto"/>
              <w:left w:val="nil"/>
              <w:right w:val="nil"/>
            </w:tcBorders>
            <w:vAlign w:val="bottom"/>
          </w:tcPr>
          <w:p w14:paraId="6775080F" w14:textId="251277B7" w:rsidR="00B83310" w:rsidRPr="00C466EA"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5,591</w:t>
            </w:r>
          </w:p>
        </w:tc>
        <w:tc>
          <w:tcPr>
            <w:tcW w:w="236" w:type="dxa"/>
            <w:vAlign w:val="bottom"/>
          </w:tcPr>
          <w:p w14:paraId="0FC309AD"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tcBorders>
              <w:top w:val="single" w:sz="4" w:space="0" w:color="auto"/>
              <w:left w:val="nil"/>
              <w:right w:val="nil"/>
            </w:tcBorders>
          </w:tcPr>
          <w:p w14:paraId="4856DB0F" w14:textId="17A97A3E" w:rsidR="00B83310" w:rsidRPr="00690F6F" w:rsidRDefault="00432A9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21,</w:t>
            </w:r>
            <w:r w:rsidR="00780B31">
              <w:rPr>
                <w:rFonts w:ascii="Browallia New" w:hAnsi="Browallia New" w:cs="Browallia New"/>
                <w:sz w:val="24"/>
                <w:szCs w:val="24"/>
              </w:rPr>
              <w:t>955</w:t>
            </w:r>
          </w:p>
        </w:tc>
        <w:tc>
          <w:tcPr>
            <w:tcW w:w="236" w:type="dxa"/>
            <w:vAlign w:val="bottom"/>
          </w:tcPr>
          <w:p w14:paraId="471EA48B"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top w:val="single" w:sz="4" w:space="0" w:color="auto"/>
              <w:left w:val="nil"/>
              <w:right w:val="nil"/>
            </w:tcBorders>
          </w:tcPr>
          <w:p w14:paraId="7D9B3704" w14:textId="5EB63109" w:rsidR="00B83310" w:rsidRPr="00690F6F" w:rsidRDefault="00B83310" w:rsidP="00B83310">
            <w:pPr>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rPr>
              <w:t>(29,9</w:t>
            </w:r>
            <w:r>
              <w:rPr>
                <w:rFonts w:ascii="Browallia New" w:hAnsi="Browallia New" w:cs="Browallia New"/>
                <w:sz w:val="24"/>
                <w:szCs w:val="24"/>
              </w:rPr>
              <w:t>86</w:t>
            </w:r>
            <w:r w:rsidRPr="00690F6F">
              <w:rPr>
                <w:rFonts w:ascii="Browallia New" w:hAnsi="Browallia New" w:cs="Browallia New"/>
                <w:sz w:val="24"/>
                <w:szCs w:val="24"/>
              </w:rPr>
              <w:t>)</w:t>
            </w:r>
          </w:p>
        </w:tc>
      </w:tr>
      <w:tr w:rsidR="00B947C2" w:rsidRPr="00C363FE" w14:paraId="3D33F1B6" w14:textId="77777777" w:rsidTr="00B947C2">
        <w:tc>
          <w:tcPr>
            <w:tcW w:w="4656" w:type="dxa"/>
          </w:tcPr>
          <w:p w14:paraId="623E3E81" w14:textId="77777777" w:rsidR="00B947C2" w:rsidRPr="000734BC" w:rsidRDefault="00B947C2" w:rsidP="00B83310">
            <w:pPr>
              <w:tabs>
                <w:tab w:val="left" w:pos="-259"/>
                <w:tab w:val="left" w:pos="540"/>
              </w:tabs>
              <w:spacing w:line="240" w:lineRule="auto"/>
              <w:ind w:right="223"/>
              <w:rPr>
                <w:rFonts w:ascii="Browallia New" w:hAnsi="Browallia New" w:cs="Browallia New"/>
                <w:sz w:val="24"/>
                <w:szCs w:val="24"/>
                <w:cs/>
              </w:rPr>
            </w:pPr>
          </w:p>
        </w:tc>
        <w:tc>
          <w:tcPr>
            <w:tcW w:w="956" w:type="dxa"/>
            <w:tcBorders>
              <w:left w:val="nil"/>
              <w:right w:val="nil"/>
            </w:tcBorders>
            <w:shd w:val="clear" w:color="auto" w:fill="auto"/>
            <w:vAlign w:val="bottom"/>
          </w:tcPr>
          <w:p w14:paraId="08F0B814" w14:textId="77777777" w:rsidR="00B947C2" w:rsidRDefault="00B947C2" w:rsidP="00B83310">
            <w:pPr>
              <w:spacing w:line="240" w:lineRule="auto"/>
              <w:ind w:left="-113" w:right="-28"/>
              <w:jc w:val="right"/>
              <w:rPr>
                <w:rFonts w:ascii="Browallia New" w:hAnsi="Browallia New" w:cs="Browallia New"/>
                <w:sz w:val="24"/>
                <w:szCs w:val="24"/>
              </w:rPr>
            </w:pPr>
          </w:p>
        </w:tc>
        <w:tc>
          <w:tcPr>
            <w:tcW w:w="236" w:type="dxa"/>
            <w:vAlign w:val="bottom"/>
          </w:tcPr>
          <w:p w14:paraId="15D2893F" w14:textId="77777777" w:rsidR="00B947C2" w:rsidRPr="00C466EA" w:rsidRDefault="00B947C2" w:rsidP="00B83310">
            <w:pPr>
              <w:spacing w:line="240" w:lineRule="auto"/>
              <w:ind w:left="-113" w:right="-28"/>
              <w:jc w:val="right"/>
              <w:rPr>
                <w:rFonts w:ascii="Browallia New" w:hAnsi="Browallia New" w:cs="Browallia New"/>
                <w:sz w:val="24"/>
                <w:szCs w:val="24"/>
              </w:rPr>
            </w:pPr>
          </w:p>
        </w:tc>
        <w:tc>
          <w:tcPr>
            <w:tcW w:w="918" w:type="dxa"/>
            <w:tcBorders>
              <w:left w:val="nil"/>
              <w:right w:val="nil"/>
            </w:tcBorders>
            <w:vAlign w:val="bottom"/>
          </w:tcPr>
          <w:p w14:paraId="48E7EF48" w14:textId="77777777" w:rsidR="00B947C2" w:rsidRDefault="00B947C2" w:rsidP="00B83310">
            <w:pPr>
              <w:spacing w:line="240" w:lineRule="auto"/>
              <w:ind w:left="-113" w:right="-28"/>
              <w:jc w:val="right"/>
              <w:rPr>
                <w:rFonts w:ascii="Browallia New" w:hAnsi="Browallia New" w:cs="Browallia New"/>
                <w:sz w:val="24"/>
                <w:szCs w:val="24"/>
              </w:rPr>
            </w:pPr>
          </w:p>
        </w:tc>
        <w:tc>
          <w:tcPr>
            <w:tcW w:w="236" w:type="dxa"/>
            <w:vAlign w:val="bottom"/>
          </w:tcPr>
          <w:p w14:paraId="04D37C3F" w14:textId="77777777" w:rsidR="00B947C2" w:rsidRPr="00C466EA" w:rsidRDefault="00B947C2" w:rsidP="00B83310">
            <w:pPr>
              <w:spacing w:line="240" w:lineRule="auto"/>
              <w:ind w:left="-113" w:right="-28"/>
              <w:jc w:val="right"/>
              <w:rPr>
                <w:rFonts w:ascii="Browallia New" w:hAnsi="Browallia New" w:cs="Browallia New"/>
                <w:sz w:val="24"/>
                <w:szCs w:val="24"/>
              </w:rPr>
            </w:pPr>
          </w:p>
        </w:tc>
        <w:tc>
          <w:tcPr>
            <w:tcW w:w="935" w:type="dxa"/>
            <w:tcBorders>
              <w:left w:val="nil"/>
              <w:right w:val="nil"/>
            </w:tcBorders>
          </w:tcPr>
          <w:p w14:paraId="40521D42" w14:textId="77777777" w:rsidR="00B947C2" w:rsidRDefault="00B947C2" w:rsidP="00B83310">
            <w:pPr>
              <w:spacing w:line="240" w:lineRule="auto"/>
              <w:ind w:left="-113" w:right="-28"/>
              <w:jc w:val="right"/>
              <w:rPr>
                <w:rFonts w:ascii="Browallia New" w:hAnsi="Browallia New" w:cs="Browallia New"/>
                <w:sz w:val="24"/>
                <w:szCs w:val="24"/>
              </w:rPr>
            </w:pPr>
          </w:p>
        </w:tc>
        <w:tc>
          <w:tcPr>
            <w:tcW w:w="236" w:type="dxa"/>
            <w:vAlign w:val="bottom"/>
          </w:tcPr>
          <w:p w14:paraId="29393270" w14:textId="77777777" w:rsidR="00B947C2" w:rsidRPr="00690F6F" w:rsidRDefault="00B947C2" w:rsidP="00B83310">
            <w:pPr>
              <w:spacing w:line="240" w:lineRule="auto"/>
              <w:ind w:left="-113" w:right="-28"/>
              <w:jc w:val="right"/>
              <w:rPr>
                <w:rFonts w:ascii="Browallia New" w:hAnsi="Browallia New" w:cs="Browallia New"/>
                <w:sz w:val="24"/>
                <w:szCs w:val="24"/>
              </w:rPr>
            </w:pPr>
          </w:p>
        </w:tc>
        <w:tc>
          <w:tcPr>
            <w:tcW w:w="906" w:type="dxa"/>
            <w:tcBorders>
              <w:left w:val="nil"/>
              <w:right w:val="nil"/>
            </w:tcBorders>
          </w:tcPr>
          <w:p w14:paraId="1250B4C7" w14:textId="77777777" w:rsidR="00B947C2" w:rsidRPr="00690F6F" w:rsidRDefault="00B947C2" w:rsidP="00B83310">
            <w:pPr>
              <w:spacing w:line="240" w:lineRule="auto"/>
              <w:ind w:left="-113"/>
              <w:jc w:val="right"/>
              <w:rPr>
                <w:rFonts w:ascii="Browallia New" w:hAnsi="Browallia New" w:cs="Browallia New"/>
                <w:sz w:val="24"/>
                <w:szCs w:val="24"/>
              </w:rPr>
            </w:pPr>
          </w:p>
        </w:tc>
      </w:tr>
      <w:tr w:rsidR="005D6411" w:rsidRPr="00C363FE" w14:paraId="505305C3" w14:textId="77777777" w:rsidTr="00B947C2">
        <w:tc>
          <w:tcPr>
            <w:tcW w:w="4656" w:type="dxa"/>
          </w:tcPr>
          <w:p w14:paraId="43E6EF52" w14:textId="5AB92B18" w:rsidR="005D6411" w:rsidRPr="000734BC" w:rsidRDefault="007A2114" w:rsidP="00B83310">
            <w:pPr>
              <w:tabs>
                <w:tab w:val="left" w:pos="-259"/>
                <w:tab w:val="left" w:pos="540"/>
              </w:tabs>
              <w:spacing w:line="240" w:lineRule="auto"/>
              <w:ind w:right="223"/>
              <w:rPr>
                <w:rFonts w:ascii="Browallia New" w:hAnsi="Browallia New" w:cs="Browallia New"/>
                <w:sz w:val="24"/>
                <w:szCs w:val="24"/>
                <w:cs/>
              </w:rPr>
            </w:pPr>
            <w:r w:rsidRPr="00724CB9">
              <w:rPr>
                <w:rFonts w:ascii="Browallia New" w:hAnsi="Browallia New" w:cs="Browallia New" w:hint="cs"/>
                <w:sz w:val="24"/>
                <w:szCs w:val="24"/>
                <w:cs/>
              </w:rPr>
              <w:t xml:space="preserve">อัตราภาษีที่แท้จริง </w:t>
            </w:r>
            <w:r w:rsidRPr="00724CB9">
              <w:rPr>
                <w:rFonts w:ascii="Browallia New" w:hAnsi="Browallia New" w:cs="Browallia New"/>
                <w:sz w:val="24"/>
                <w:szCs w:val="24"/>
              </w:rPr>
              <w:t>(</w:t>
            </w:r>
            <w:r w:rsidRPr="00724CB9">
              <w:rPr>
                <w:rFonts w:ascii="Browallia New" w:hAnsi="Browallia New" w:cs="Browallia New" w:hint="cs"/>
                <w:sz w:val="24"/>
                <w:szCs w:val="24"/>
                <w:cs/>
              </w:rPr>
              <w:t>ร้อยละ</w:t>
            </w:r>
            <w:r w:rsidRPr="00724CB9">
              <w:rPr>
                <w:rFonts w:ascii="Browallia New" w:hAnsi="Browallia New" w:cs="Browallia New"/>
                <w:sz w:val="24"/>
                <w:szCs w:val="24"/>
              </w:rPr>
              <w:t>)</w:t>
            </w:r>
          </w:p>
        </w:tc>
        <w:tc>
          <w:tcPr>
            <w:tcW w:w="956" w:type="dxa"/>
            <w:tcBorders>
              <w:left w:val="nil"/>
              <w:bottom w:val="single" w:sz="12" w:space="0" w:color="auto"/>
              <w:right w:val="nil"/>
            </w:tcBorders>
            <w:shd w:val="clear" w:color="auto" w:fill="auto"/>
            <w:vAlign w:val="bottom"/>
          </w:tcPr>
          <w:p w14:paraId="0D77E7DF" w14:textId="0E41CE43" w:rsidR="005D6411" w:rsidRDefault="00744DB5"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20.85</w:t>
            </w:r>
          </w:p>
        </w:tc>
        <w:tc>
          <w:tcPr>
            <w:tcW w:w="236" w:type="dxa"/>
            <w:vAlign w:val="bottom"/>
          </w:tcPr>
          <w:p w14:paraId="4C0709A3" w14:textId="77777777" w:rsidR="005D6411" w:rsidRPr="00C466EA" w:rsidRDefault="005D6411" w:rsidP="00B83310">
            <w:pPr>
              <w:spacing w:line="240" w:lineRule="auto"/>
              <w:ind w:left="-113" w:right="-28"/>
              <w:jc w:val="right"/>
              <w:rPr>
                <w:rFonts w:ascii="Browallia New" w:hAnsi="Browallia New" w:cs="Browallia New"/>
                <w:sz w:val="24"/>
                <w:szCs w:val="24"/>
              </w:rPr>
            </w:pPr>
          </w:p>
        </w:tc>
        <w:tc>
          <w:tcPr>
            <w:tcW w:w="918" w:type="dxa"/>
            <w:tcBorders>
              <w:left w:val="nil"/>
              <w:bottom w:val="single" w:sz="12" w:space="0" w:color="auto"/>
              <w:right w:val="nil"/>
            </w:tcBorders>
            <w:vAlign w:val="bottom"/>
          </w:tcPr>
          <w:p w14:paraId="450991D3" w14:textId="73D74FBC" w:rsidR="005D6411" w:rsidRDefault="00065C84"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w:t>
            </w:r>
            <w:r w:rsidR="00744DB5">
              <w:rPr>
                <w:rFonts w:ascii="Browallia New" w:hAnsi="Browallia New" w:cs="Browallia New"/>
                <w:sz w:val="24"/>
                <w:szCs w:val="24"/>
              </w:rPr>
              <w:t>4.20</w:t>
            </w:r>
            <w:r>
              <w:rPr>
                <w:rFonts w:ascii="Browallia New" w:hAnsi="Browallia New" w:cs="Browallia New"/>
                <w:sz w:val="24"/>
                <w:szCs w:val="24"/>
              </w:rPr>
              <w:t>)</w:t>
            </w:r>
          </w:p>
        </w:tc>
        <w:tc>
          <w:tcPr>
            <w:tcW w:w="236" w:type="dxa"/>
            <w:vAlign w:val="bottom"/>
          </w:tcPr>
          <w:p w14:paraId="1B2C1CCD" w14:textId="77777777" w:rsidR="005D6411" w:rsidRPr="00C466EA" w:rsidRDefault="005D6411" w:rsidP="00B83310">
            <w:pPr>
              <w:spacing w:line="240" w:lineRule="auto"/>
              <w:ind w:left="-113" w:right="-28"/>
              <w:jc w:val="right"/>
              <w:rPr>
                <w:rFonts w:ascii="Browallia New" w:hAnsi="Browallia New" w:cs="Browallia New"/>
                <w:sz w:val="24"/>
                <w:szCs w:val="24"/>
              </w:rPr>
            </w:pPr>
          </w:p>
        </w:tc>
        <w:tc>
          <w:tcPr>
            <w:tcW w:w="935" w:type="dxa"/>
            <w:tcBorders>
              <w:left w:val="nil"/>
              <w:bottom w:val="single" w:sz="12" w:space="0" w:color="auto"/>
              <w:right w:val="nil"/>
            </w:tcBorders>
          </w:tcPr>
          <w:p w14:paraId="0659B373" w14:textId="606F7E94" w:rsidR="005D6411" w:rsidRDefault="008F4BD7"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14.87</w:t>
            </w:r>
          </w:p>
        </w:tc>
        <w:tc>
          <w:tcPr>
            <w:tcW w:w="236" w:type="dxa"/>
            <w:vAlign w:val="bottom"/>
          </w:tcPr>
          <w:p w14:paraId="3A46077D" w14:textId="77777777" w:rsidR="005D6411" w:rsidRPr="00690F6F" w:rsidRDefault="005D6411" w:rsidP="00B83310">
            <w:pPr>
              <w:spacing w:line="240" w:lineRule="auto"/>
              <w:ind w:left="-113" w:right="-28"/>
              <w:jc w:val="right"/>
              <w:rPr>
                <w:rFonts w:ascii="Browallia New" w:hAnsi="Browallia New" w:cs="Browallia New"/>
                <w:sz w:val="24"/>
                <w:szCs w:val="24"/>
              </w:rPr>
            </w:pPr>
          </w:p>
        </w:tc>
        <w:tc>
          <w:tcPr>
            <w:tcW w:w="906" w:type="dxa"/>
            <w:tcBorders>
              <w:left w:val="nil"/>
              <w:bottom w:val="single" w:sz="12" w:space="0" w:color="auto"/>
              <w:right w:val="nil"/>
            </w:tcBorders>
          </w:tcPr>
          <w:p w14:paraId="2B9A0F8B" w14:textId="620C6356" w:rsidR="005D6411" w:rsidRPr="00690F6F" w:rsidRDefault="008F4BD7" w:rsidP="00B83310">
            <w:pPr>
              <w:spacing w:line="240" w:lineRule="auto"/>
              <w:ind w:left="-113"/>
              <w:jc w:val="right"/>
              <w:rPr>
                <w:rFonts w:ascii="Browallia New" w:hAnsi="Browallia New" w:cs="Browallia New"/>
                <w:sz w:val="24"/>
                <w:szCs w:val="24"/>
              </w:rPr>
            </w:pPr>
            <w:r>
              <w:rPr>
                <w:rFonts w:ascii="Browallia New" w:hAnsi="Browallia New" w:cs="Browallia New"/>
                <w:sz w:val="24"/>
                <w:szCs w:val="24"/>
              </w:rPr>
              <w:t>29.93</w:t>
            </w:r>
          </w:p>
        </w:tc>
      </w:tr>
      <w:tr w:rsidR="00B83310" w:rsidRPr="00C363FE" w14:paraId="1ADEA44C" w14:textId="77777777" w:rsidTr="00907047">
        <w:tc>
          <w:tcPr>
            <w:tcW w:w="4656" w:type="dxa"/>
          </w:tcPr>
          <w:p w14:paraId="3556AAFC" w14:textId="77777777" w:rsidR="00B83310" w:rsidRPr="000734BC" w:rsidRDefault="00B83310" w:rsidP="00B83310">
            <w:pPr>
              <w:tabs>
                <w:tab w:val="left" w:pos="-259"/>
                <w:tab w:val="left" w:pos="540"/>
              </w:tabs>
              <w:spacing w:line="240" w:lineRule="auto"/>
              <w:ind w:right="223"/>
              <w:rPr>
                <w:rFonts w:ascii="Browallia New" w:hAnsi="Browallia New" w:cs="Browallia New"/>
                <w:sz w:val="24"/>
                <w:szCs w:val="24"/>
              </w:rPr>
            </w:pPr>
          </w:p>
        </w:tc>
        <w:tc>
          <w:tcPr>
            <w:tcW w:w="956" w:type="dxa"/>
            <w:tcBorders>
              <w:top w:val="single" w:sz="12" w:space="0" w:color="auto"/>
              <w:left w:val="nil"/>
              <w:bottom w:val="nil"/>
              <w:right w:val="nil"/>
            </w:tcBorders>
            <w:vAlign w:val="bottom"/>
          </w:tcPr>
          <w:p w14:paraId="58EA4888" w14:textId="77777777" w:rsidR="00B83310" w:rsidRPr="00395AF7"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2EED7215"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Borders>
              <w:top w:val="single" w:sz="12" w:space="0" w:color="auto"/>
              <w:left w:val="nil"/>
              <w:bottom w:val="nil"/>
              <w:right w:val="nil"/>
            </w:tcBorders>
            <w:vAlign w:val="bottom"/>
          </w:tcPr>
          <w:p w14:paraId="663E5FF3" w14:textId="6DD3F9C8" w:rsidR="00B83310" w:rsidRPr="00C466EA"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01F3E2B2"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tcBorders>
              <w:top w:val="single" w:sz="12" w:space="0" w:color="auto"/>
              <w:left w:val="nil"/>
              <w:bottom w:val="nil"/>
              <w:right w:val="nil"/>
            </w:tcBorders>
            <w:vAlign w:val="bottom"/>
          </w:tcPr>
          <w:p w14:paraId="044C6BFB"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02D74133"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top w:val="single" w:sz="12" w:space="0" w:color="auto"/>
              <w:left w:val="nil"/>
              <w:bottom w:val="nil"/>
              <w:right w:val="nil"/>
            </w:tcBorders>
            <w:vAlign w:val="bottom"/>
          </w:tcPr>
          <w:p w14:paraId="16ECF0CD" w14:textId="77777777" w:rsidR="00B83310" w:rsidRPr="00690F6F" w:rsidRDefault="00B83310" w:rsidP="00B83310">
            <w:pPr>
              <w:spacing w:line="240" w:lineRule="auto"/>
              <w:ind w:left="-113" w:right="-28"/>
              <w:jc w:val="right"/>
              <w:rPr>
                <w:rFonts w:ascii="Browallia New" w:hAnsi="Browallia New" w:cs="Browallia New"/>
                <w:sz w:val="24"/>
                <w:szCs w:val="24"/>
              </w:rPr>
            </w:pPr>
          </w:p>
        </w:tc>
      </w:tr>
      <w:tr w:rsidR="00B83310" w:rsidRPr="00C363FE" w14:paraId="1D40241C" w14:textId="77777777" w:rsidTr="00907047">
        <w:tc>
          <w:tcPr>
            <w:tcW w:w="4656" w:type="dxa"/>
            <w:hideMark/>
          </w:tcPr>
          <w:p w14:paraId="6A51C789" w14:textId="3FA20073" w:rsidR="00B83310" w:rsidRPr="000734BC" w:rsidRDefault="00B83310" w:rsidP="00B83310">
            <w:pPr>
              <w:tabs>
                <w:tab w:val="left" w:pos="-259"/>
                <w:tab w:val="left" w:pos="540"/>
              </w:tabs>
              <w:spacing w:line="240" w:lineRule="auto"/>
              <w:ind w:right="223"/>
              <w:rPr>
                <w:rFonts w:ascii="Browallia New" w:hAnsi="Browallia New" w:cs="Browallia New"/>
                <w:sz w:val="24"/>
                <w:szCs w:val="24"/>
                <w:cs/>
              </w:rPr>
            </w:pPr>
            <w:r w:rsidRPr="000734BC">
              <w:rPr>
                <w:rFonts w:ascii="Browallia New" w:hAnsi="Browallia New" w:cs="Browallia New"/>
                <w:sz w:val="24"/>
                <w:szCs w:val="24"/>
                <w:cs/>
              </w:rPr>
              <w:t>ภาษีเงินได้</w:t>
            </w:r>
            <w:r w:rsidRPr="000734BC">
              <w:rPr>
                <w:rFonts w:ascii="Browallia New" w:hAnsi="Browallia New" w:cs="Browallia New" w:hint="cs"/>
                <w:sz w:val="24"/>
                <w:szCs w:val="24"/>
                <w:cs/>
              </w:rPr>
              <w:t xml:space="preserve"> (กลับรายการภาษีเงินได้)</w:t>
            </w:r>
          </w:p>
        </w:tc>
        <w:tc>
          <w:tcPr>
            <w:tcW w:w="956" w:type="dxa"/>
            <w:vAlign w:val="bottom"/>
          </w:tcPr>
          <w:p w14:paraId="5E60D392" w14:textId="1EDE0FCC" w:rsidR="00B83310" w:rsidRPr="00395AF7"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43A16B18"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vAlign w:val="bottom"/>
          </w:tcPr>
          <w:p w14:paraId="22965681"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7C816415"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vAlign w:val="bottom"/>
          </w:tcPr>
          <w:p w14:paraId="0AE975F0"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236" w:type="dxa"/>
            <w:vAlign w:val="bottom"/>
          </w:tcPr>
          <w:p w14:paraId="395E38DA"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vAlign w:val="bottom"/>
          </w:tcPr>
          <w:p w14:paraId="6EB7D3AA" w14:textId="77777777" w:rsidR="00B83310" w:rsidRPr="00690F6F" w:rsidRDefault="00B83310" w:rsidP="00B83310">
            <w:pPr>
              <w:spacing w:line="240" w:lineRule="auto"/>
              <w:ind w:left="-113" w:right="-28"/>
              <w:jc w:val="right"/>
              <w:rPr>
                <w:rFonts w:ascii="Browallia New" w:hAnsi="Browallia New" w:cs="Browallia New"/>
                <w:sz w:val="24"/>
                <w:szCs w:val="24"/>
              </w:rPr>
            </w:pPr>
          </w:p>
        </w:tc>
      </w:tr>
      <w:tr w:rsidR="00B83310" w:rsidRPr="00C363FE" w14:paraId="6D7EEE8E" w14:textId="77777777" w:rsidTr="0029051B">
        <w:trPr>
          <w:trHeight w:val="273"/>
        </w:trPr>
        <w:tc>
          <w:tcPr>
            <w:tcW w:w="4656" w:type="dxa"/>
          </w:tcPr>
          <w:p w14:paraId="40B609AF" w14:textId="153EE055" w:rsidR="00B83310" w:rsidRPr="000734BC" w:rsidRDefault="00B83310" w:rsidP="00B83310">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w:t>
            </w:r>
            <w:r w:rsidRPr="000734BC">
              <w:rPr>
                <w:rFonts w:ascii="Browallia New" w:hAnsi="Browallia New" w:cs="Browallia New"/>
                <w:sz w:val="24"/>
                <w:szCs w:val="24"/>
              </w:rPr>
              <w:t xml:space="preserve"> </w:t>
            </w:r>
            <w:r w:rsidRPr="000734BC">
              <w:rPr>
                <w:rFonts w:ascii="Browallia New" w:hAnsi="Browallia New" w:cs="Browallia New" w:hint="cs"/>
                <w:sz w:val="24"/>
                <w:szCs w:val="24"/>
                <w:cs/>
              </w:rPr>
              <w:t>(กลับรายการภาษีเงินได้)</w:t>
            </w:r>
            <w:r w:rsidRPr="000734BC">
              <w:rPr>
                <w:rFonts w:ascii="Browallia New" w:hAnsi="Browallia New" w:cs="Browallia New"/>
                <w:sz w:val="24"/>
                <w:szCs w:val="24"/>
              </w:rPr>
              <w:t xml:space="preserve"> </w:t>
            </w:r>
            <w:r w:rsidRPr="000734BC">
              <w:rPr>
                <w:rFonts w:ascii="Browallia New" w:hAnsi="Browallia New" w:cs="Browallia New"/>
                <w:sz w:val="24"/>
                <w:szCs w:val="24"/>
                <w:cs/>
              </w:rPr>
              <w:t>ของบริษัท</w:t>
            </w:r>
            <w:r w:rsidRPr="00F46B29">
              <w:rPr>
                <w:rFonts w:ascii="Browallia New" w:hAnsi="Browallia New" w:cs="Browallia New"/>
                <w:sz w:val="24"/>
                <w:szCs w:val="24"/>
              </w:rPr>
              <w:t xml:space="preserve"> </w:t>
            </w:r>
          </w:p>
        </w:tc>
        <w:tc>
          <w:tcPr>
            <w:tcW w:w="956" w:type="dxa"/>
          </w:tcPr>
          <w:p w14:paraId="229E4B4E" w14:textId="3352EC9B" w:rsidR="00B83310" w:rsidRPr="00395AF7" w:rsidRDefault="005A52B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21,956</w:t>
            </w:r>
          </w:p>
        </w:tc>
        <w:tc>
          <w:tcPr>
            <w:tcW w:w="236" w:type="dxa"/>
            <w:vAlign w:val="bottom"/>
          </w:tcPr>
          <w:p w14:paraId="2DBBA2D0"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Pr>
          <w:p w14:paraId="1261D73D" w14:textId="508778C7" w:rsidR="00B83310" w:rsidRPr="00C466EA"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(29,986)</w:t>
            </w:r>
          </w:p>
        </w:tc>
        <w:tc>
          <w:tcPr>
            <w:tcW w:w="236" w:type="dxa"/>
            <w:vAlign w:val="bottom"/>
          </w:tcPr>
          <w:p w14:paraId="4E8AF230"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tcPr>
          <w:p w14:paraId="4379E9AA" w14:textId="72DCA742" w:rsidR="00B83310" w:rsidRPr="00690F6F" w:rsidRDefault="00780B31"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21,955</w:t>
            </w:r>
          </w:p>
        </w:tc>
        <w:tc>
          <w:tcPr>
            <w:tcW w:w="236" w:type="dxa"/>
            <w:vAlign w:val="bottom"/>
          </w:tcPr>
          <w:p w14:paraId="3705EA83"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Pr>
          <w:p w14:paraId="79026F90" w14:textId="0E840E0C" w:rsidR="00B83310" w:rsidRPr="00690F6F" w:rsidRDefault="00B83310" w:rsidP="00B83310">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(29,9</w:t>
            </w:r>
            <w:r>
              <w:rPr>
                <w:rFonts w:ascii="Browallia New" w:hAnsi="Browallia New" w:cs="Browallia New"/>
                <w:sz w:val="24"/>
                <w:szCs w:val="24"/>
              </w:rPr>
              <w:t>86</w:t>
            </w:r>
            <w:r w:rsidRPr="00690F6F">
              <w:rPr>
                <w:rFonts w:ascii="Browallia New" w:hAnsi="Browallia New" w:cs="Browallia New"/>
                <w:sz w:val="24"/>
                <w:szCs w:val="24"/>
              </w:rPr>
              <w:t>)</w:t>
            </w:r>
          </w:p>
        </w:tc>
      </w:tr>
      <w:tr w:rsidR="00B83310" w:rsidRPr="00C363FE" w14:paraId="74A2B14C" w14:textId="77777777" w:rsidTr="0029051B">
        <w:tc>
          <w:tcPr>
            <w:tcW w:w="4656" w:type="dxa"/>
          </w:tcPr>
          <w:p w14:paraId="3992B88B" w14:textId="1792DEB9" w:rsidR="00B83310" w:rsidRPr="000734BC" w:rsidRDefault="00B83310" w:rsidP="00B83310">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w:t>
            </w:r>
            <w:r w:rsidRPr="00F46B29">
              <w:rPr>
                <w:rFonts w:ascii="Browallia New" w:hAnsi="Browallia New" w:cs="Browallia New"/>
                <w:sz w:val="24"/>
                <w:szCs w:val="24"/>
              </w:rPr>
              <w:t xml:space="preserve"> </w:t>
            </w:r>
          </w:p>
        </w:tc>
        <w:tc>
          <w:tcPr>
            <w:tcW w:w="956" w:type="dxa"/>
          </w:tcPr>
          <w:p w14:paraId="4CBE892F" w14:textId="18FA0B13" w:rsidR="00B83310" w:rsidRPr="00395AF7" w:rsidRDefault="005A52B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58,230</w:t>
            </w:r>
          </w:p>
        </w:tc>
        <w:tc>
          <w:tcPr>
            <w:tcW w:w="236" w:type="dxa"/>
            <w:vAlign w:val="bottom"/>
          </w:tcPr>
          <w:p w14:paraId="44A19E00"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Pr>
          <w:p w14:paraId="07373C3F" w14:textId="78314733" w:rsidR="00B83310" w:rsidRPr="00C466EA"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34,513</w:t>
            </w:r>
          </w:p>
        </w:tc>
        <w:tc>
          <w:tcPr>
            <w:tcW w:w="236" w:type="dxa"/>
            <w:vAlign w:val="bottom"/>
          </w:tcPr>
          <w:p w14:paraId="6D0EF2FC"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vAlign w:val="bottom"/>
          </w:tcPr>
          <w:p w14:paraId="718C8CEE" w14:textId="081CE595" w:rsidR="00B83310" w:rsidRPr="00690F6F" w:rsidRDefault="00780B31" w:rsidP="00B83310">
            <w:pPr>
              <w:tabs>
                <w:tab w:val="clear" w:pos="454"/>
                <w:tab w:val="left" w:pos="106"/>
              </w:tabs>
              <w:spacing w:line="240" w:lineRule="auto"/>
              <w:ind w:left="-113"/>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236" w:type="dxa"/>
            <w:vAlign w:val="bottom"/>
          </w:tcPr>
          <w:p w14:paraId="38076924"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vAlign w:val="bottom"/>
          </w:tcPr>
          <w:p w14:paraId="0F596C76" w14:textId="7B1BABC9" w:rsidR="00B83310" w:rsidRPr="00690F6F" w:rsidRDefault="00B83310" w:rsidP="00B83310">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C363FE" w14:paraId="129AA6D9" w14:textId="77777777" w:rsidTr="0029051B">
        <w:tc>
          <w:tcPr>
            <w:tcW w:w="4656" w:type="dxa"/>
          </w:tcPr>
          <w:p w14:paraId="2078A6EC" w14:textId="517E9F36" w:rsidR="00B83310" w:rsidRPr="000734BC" w:rsidRDefault="00B83310" w:rsidP="00B83310">
            <w:pPr>
              <w:tabs>
                <w:tab w:val="left" w:pos="-259"/>
                <w:tab w:val="left" w:pos="540"/>
              </w:tabs>
              <w:spacing w:line="240" w:lineRule="auto"/>
              <w:ind w:right="223"/>
              <w:rPr>
                <w:rFonts w:ascii="Browallia New" w:hAnsi="Browallia New" w:cs="Browallia New"/>
                <w:sz w:val="24"/>
                <w:szCs w:val="24"/>
                <w:cs/>
              </w:rPr>
            </w:pPr>
            <w:r w:rsidRPr="00F46B29">
              <w:rPr>
                <w:rFonts w:ascii="Browallia New" w:hAnsi="Browallia New" w:cs="Browallia New"/>
                <w:sz w:val="24"/>
                <w:szCs w:val="24"/>
              </w:rPr>
              <w:t xml:space="preserve">   </w:t>
            </w:r>
            <w:r w:rsidRPr="000734BC">
              <w:rPr>
                <w:rFonts w:ascii="Browallia New" w:hAnsi="Browallia New" w:cs="Browallia New"/>
                <w:sz w:val="24"/>
                <w:szCs w:val="24"/>
                <w:cs/>
              </w:rPr>
              <w:t>-</w:t>
            </w:r>
            <w:r w:rsidRPr="00F46B29">
              <w:rPr>
                <w:rFonts w:ascii="Browallia New" w:hAnsi="Browallia New" w:cs="Browallia New"/>
                <w:sz w:val="24"/>
                <w:szCs w:val="24"/>
              </w:rPr>
              <w:t xml:space="preserve"> </w:t>
            </w:r>
            <w:r w:rsidRPr="000734BC">
              <w:rPr>
                <w:rFonts w:ascii="Browallia New" w:hAnsi="Browallia New" w:cs="Browallia New"/>
                <w:sz w:val="24"/>
                <w:szCs w:val="24"/>
                <w:cs/>
              </w:rPr>
              <w:t>ภาษีเงินได้ของบริษัทย่อยในต่างประเทศ</w:t>
            </w:r>
          </w:p>
        </w:tc>
        <w:tc>
          <w:tcPr>
            <w:tcW w:w="956" w:type="dxa"/>
            <w:tcBorders>
              <w:bottom w:val="single" w:sz="4" w:space="0" w:color="auto"/>
            </w:tcBorders>
          </w:tcPr>
          <w:p w14:paraId="4FA87E61" w14:textId="1E8540CB" w:rsidR="00B83310" w:rsidRPr="00395AF7" w:rsidRDefault="005A52B8"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3,334</w:t>
            </w:r>
          </w:p>
        </w:tc>
        <w:tc>
          <w:tcPr>
            <w:tcW w:w="236" w:type="dxa"/>
            <w:vAlign w:val="bottom"/>
          </w:tcPr>
          <w:p w14:paraId="0E05367E"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Borders>
              <w:bottom w:val="single" w:sz="4" w:space="0" w:color="auto"/>
            </w:tcBorders>
          </w:tcPr>
          <w:p w14:paraId="79083EC9" w14:textId="158578B9" w:rsidR="00B83310" w:rsidRPr="00C466EA" w:rsidRDefault="00B8331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1,064</w:t>
            </w:r>
          </w:p>
        </w:tc>
        <w:tc>
          <w:tcPr>
            <w:tcW w:w="236" w:type="dxa"/>
            <w:vAlign w:val="bottom"/>
          </w:tcPr>
          <w:p w14:paraId="4C5D9C01"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tcBorders>
              <w:bottom w:val="single" w:sz="4" w:space="0" w:color="auto"/>
            </w:tcBorders>
            <w:vAlign w:val="bottom"/>
          </w:tcPr>
          <w:p w14:paraId="3E36BD49" w14:textId="57A03695" w:rsidR="00B83310" w:rsidRPr="00690F6F" w:rsidRDefault="00780B31" w:rsidP="00B83310">
            <w:pPr>
              <w:tabs>
                <w:tab w:val="clear" w:pos="454"/>
                <w:tab w:val="left" w:pos="106"/>
              </w:tabs>
              <w:spacing w:line="240" w:lineRule="auto"/>
              <w:ind w:left="-113"/>
              <w:jc w:val="right"/>
              <w:rPr>
                <w:rFonts w:ascii="Browallia New" w:hAnsi="Browallia New" w:cs="Browallia New"/>
                <w:sz w:val="24"/>
                <w:szCs w:val="24"/>
              </w:rPr>
            </w:pPr>
            <w:r>
              <w:rPr>
                <w:rFonts w:ascii="Browallia New" w:hAnsi="Browallia New" w:cs="Browallia New"/>
                <w:sz w:val="24"/>
                <w:szCs w:val="24"/>
              </w:rPr>
              <w:t>-</w:t>
            </w:r>
          </w:p>
        </w:tc>
        <w:tc>
          <w:tcPr>
            <w:tcW w:w="236" w:type="dxa"/>
            <w:vAlign w:val="bottom"/>
          </w:tcPr>
          <w:p w14:paraId="55087B13"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bottom w:val="single" w:sz="4" w:space="0" w:color="auto"/>
            </w:tcBorders>
            <w:vAlign w:val="bottom"/>
          </w:tcPr>
          <w:p w14:paraId="416674C6" w14:textId="6F9A3E85" w:rsidR="00B83310" w:rsidRPr="00690F6F" w:rsidRDefault="00B83310" w:rsidP="00B83310">
            <w:pPr>
              <w:tabs>
                <w:tab w:val="clear" w:pos="454"/>
                <w:tab w:val="clear" w:pos="680"/>
              </w:tabs>
              <w:spacing w:line="240" w:lineRule="auto"/>
              <w:ind w:left="-113"/>
              <w:jc w:val="right"/>
              <w:rPr>
                <w:rFonts w:ascii="Browallia New" w:hAnsi="Browallia New" w:cs="Browallia New"/>
                <w:sz w:val="24"/>
                <w:szCs w:val="24"/>
                <w:lang w:val="en-GB"/>
              </w:rPr>
            </w:pPr>
            <w:r w:rsidRPr="00690F6F">
              <w:rPr>
                <w:rFonts w:ascii="Browallia New" w:hAnsi="Browallia New" w:cs="Browallia New"/>
                <w:sz w:val="24"/>
                <w:szCs w:val="24"/>
                <w:lang w:val="en-GB"/>
              </w:rPr>
              <w:t>-</w:t>
            </w:r>
          </w:p>
        </w:tc>
      </w:tr>
      <w:tr w:rsidR="00B83310" w:rsidRPr="00776E03" w14:paraId="1E2B0B54" w14:textId="77777777" w:rsidTr="00C07995">
        <w:trPr>
          <w:trHeight w:val="200"/>
        </w:trPr>
        <w:tc>
          <w:tcPr>
            <w:tcW w:w="4656" w:type="dxa"/>
          </w:tcPr>
          <w:p w14:paraId="51FFA148" w14:textId="26F193F7" w:rsidR="00B83310" w:rsidRPr="00C363FE" w:rsidRDefault="00B83310" w:rsidP="00B83310">
            <w:pPr>
              <w:tabs>
                <w:tab w:val="left" w:pos="-259"/>
                <w:tab w:val="left" w:pos="540"/>
              </w:tabs>
              <w:spacing w:line="240" w:lineRule="auto"/>
              <w:ind w:left="374" w:right="223" w:hanging="374"/>
              <w:rPr>
                <w:rFonts w:ascii="Browallia New" w:hAnsi="Browallia New" w:cs="Browallia New"/>
                <w:sz w:val="24"/>
                <w:szCs w:val="24"/>
                <w:cs/>
                <w:lang w:val="en-GB"/>
              </w:rPr>
            </w:pPr>
            <w:r w:rsidRPr="00C363FE">
              <w:rPr>
                <w:rFonts w:ascii="Browallia New" w:hAnsi="Browallia New" w:cs="Browallia New"/>
                <w:sz w:val="24"/>
                <w:szCs w:val="24"/>
                <w:cs/>
                <w:lang w:val="en-GB"/>
              </w:rPr>
              <w:t>รวม</w:t>
            </w:r>
          </w:p>
        </w:tc>
        <w:tc>
          <w:tcPr>
            <w:tcW w:w="956" w:type="dxa"/>
            <w:tcBorders>
              <w:top w:val="single" w:sz="4" w:space="0" w:color="auto"/>
              <w:bottom w:val="single" w:sz="12" w:space="0" w:color="auto"/>
            </w:tcBorders>
            <w:vAlign w:val="bottom"/>
          </w:tcPr>
          <w:p w14:paraId="56DB27D0" w14:textId="513224FD" w:rsidR="00B83310" w:rsidRPr="00395AF7" w:rsidRDefault="008B6A80"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83</w:t>
            </w:r>
            <w:r w:rsidR="00C2735C">
              <w:rPr>
                <w:rFonts w:ascii="Browallia New" w:hAnsi="Browallia New" w:cs="Browallia New"/>
                <w:sz w:val="24"/>
                <w:szCs w:val="24"/>
              </w:rPr>
              <w:t>,520</w:t>
            </w:r>
          </w:p>
        </w:tc>
        <w:tc>
          <w:tcPr>
            <w:tcW w:w="236" w:type="dxa"/>
            <w:vAlign w:val="bottom"/>
          </w:tcPr>
          <w:p w14:paraId="30933C8B"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18" w:type="dxa"/>
            <w:tcBorders>
              <w:top w:val="single" w:sz="4" w:space="0" w:color="auto"/>
              <w:bottom w:val="single" w:sz="12" w:space="0" w:color="auto"/>
            </w:tcBorders>
            <w:vAlign w:val="bottom"/>
          </w:tcPr>
          <w:p w14:paraId="1B865C24" w14:textId="3C751B29" w:rsidR="00B83310" w:rsidRPr="00C466EA" w:rsidRDefault="00B83310" w:rsidP="00B83310">
            <w:pPr>
              <w:spacing w:line="240" w:lineRule="auto"/>
              <w:ind w:left="-113" w:right="-28"/>
              <w:jc w:val="right"/>
              <w:rPr>
                <w:rFonts w:ascii="Browallia New" w:hAnsi="Browallia New" w:cs="Browallia New"/>
                <w:sz w:val="24"/>
                <w:szCs w:val="24"/>
                <w:lang w:val="en-GB"/>
              </w:rPr>
            </w:pPr>
            <w:r>
              <w:rPr>
                <w:rFonts w:ascii="Browallia New" w:hAnsi="Browallia New" w:cs="Browallia New"/>
                <w:sz w:val="24"/>
                <w:szCs w:val="24"/>
              </w:rPr>
              <w:t>5,591</w:t>
            </w:r>
          </w:p>
        </w:tc>
        <w:tc>
          <w:tcPr>
            <w:tcW w:w="236" w:type="dxa"/>
            <w:vAlign w:val="bottom"/>
          </w:tcPr>
          <w:p w14:paraId="0C899B09" w14:textId="77777777" w:rsidR="00B83310" w:rsidRPr="00C466EA" w:rsidRDefault="00B83310" w:rsidP="00B83310">
            <w:pPr>
              <w:spacing w:line="240" w:lineRule="auto"/>
              <w:ind w:left="-113" w:right="-28"/>
              <w:jc w:val="right"/>
              <w:rPr>
                <w:rFonts w:ascii="Browallia New" w:hAnsi="Browallia New" w:cs="Browallia New"/>
                <w:sz w:val="24"/>
                <w:szCs w:val="24"/>
              </w:rPr>
            </w:pPr>
          </w:p>
        </w:tc>
        <w:tc>
          <w:tcPr>
            <w:tcW w:w="935" w:type="dxa"/>
            <w:tcBorders>
              <w:top w:val="single" w:sz="4" w:space="0" w:color="auto"/>
              <w:bottom w:val="single" w:sz="12" w:space="0" w:color="auto"/>
            </w:tcBorders>
          </w:tcPr>
          <w:p w14:paraId="160D6677" w14:textId="1609916E" w:rsidR="00B83310" w:rsidRPr="00690F6F" w:rsidRDefault="00780B31" w:rsidP="00B83310">
            <w:pPr>
              <w:spacing w:line="240" w:lineRule="auto"/>
              <w:ind w:left="-113" w:right="-28"/>
              <w:jc w:val="right"/>
              <w:rPr>
                <w:rFonts w:ascii="Browallia New" w:hAnsi="Browallia New" w:cs="Browallia New"/>
                <w:sz w:val="24"/>
                <w:szCs w:val="24"/>
              </w:rPr>
            </w:pPr>
            <w:r>
              <w:rPr>
                <w:rFonts w:ascii="Browallia New" w:hAnsi="Browallia New" w:cs="Browallia New"/>
                <w:sz w:val="24"/>
                <w:szCs w:val="24"/>
              </w:rPr>
              <w:t>21,955</w:t>
            </w:r>
          </w:p>
        </w:tc>
        <w:tc>
          <w:tcPr>
            <w:tcW w:w="236" w:type="dxa"/>
            <w:vAlign w:val="bottom"/>
          </w:tcPr>
          <w:p w14:paraId="1B208D91" w14:textId="77777777" w:rsidR="00B83310" w:rsidRPr="00690F6F" w:rsidRDefault="00B83310" w:rsidP="00B83310">
            <w:pPr>
              <w:spacing w:line="240" w:lineRule="auto"/>
              <w:ind w:left="-113" w:right="-28"/>
              <w:jc w:val="right"/>
              <w:rPr>
                <w:rFonts w:ascii="Browallia New" w:hAnsi="Browallia New" w:cs="Browallia New"/>
                <w:sz w:val="24"/>
                <w:szCs w:val="24"/>
              </w:rPr>
            </w:pPr>
          </w:p>
        </w:tc>
        <w:tc>
          <w:tcPr>
            <w:tcW w:w="906" w:type="dxa"/>
            <w:tcBorders>
              <w:top w:val="single" w:sz="4" w:space="0" w:color="auto"/>
              <w:bottom w:val="single" w:sz="12" w:space="0" w:color="auto"/>
            </w:tcBorders>
          </w:tcPr>
          <w:p w14:paraId="4AE3BF34" w14:textId="0B5D61F1" w:rsidR="00B83310" w:rsidRPr="00690F6F" w:rsidRDefault="00B83310" w:rsidP="00B83310">
            <w:pPr>
              <w:spacing w:line="240" w:lineRule="auto"/>
              <w:ind w:left="-113" w:right="-28"/>
              <w:jc w:val="right"/>
              <w:rPr>
                <w:rFonts w:ascii="Browallia New" w:hAnsi="Browallia New" w:cs="Browallia New"/>
                <w:sz w:val="24"/>
                <w:szCs w:val="24"/>
              </w:rPr>
            </w:pPr>
            <w:r w:rsidRPr="00690F6F">
              <w:rPr>
                <w:rFonts w:ascii="Browallia New" w:hAnsi="Browallia New" w:cs="Browallia New"/>
                <w:sz w:val="24"/>
                <w:szCs w:val="24"/>
              </w:rPr>
              <w:t>(29,9</w:t>
            </w:r>
            <w:r>
              <w:rPr>
                <w:rFonts w:ascii="Browallia New" w:hAnsi="Browallia New" w:cs="Browallia New"/>
                <w:sz w:val="24"/>
                <w:szCs w:val="24"/>
              </w:rPr>
              <w:t>86</w:t>
            </w:r>
            <w:r w:rsidRPr="00690F6F">
              <w:rPr>
                <w:rFonts w:ascii="Browallia New" w:hAnsi="Browallia New" w:cs="Browallia New"/>
                <w:sz w:val="24"/>
                <w:szCs w:val="24"/>
              </w:rPr>
              <w:t>)</w:t>
            </w:r>
          </w:p>
        </w:tc>
      </w:tr>
    </w:tbl>
    <w:p w14:paraId="46817FB4" w14:textId="6F206077" w:rsidR="00147525" w:rsidRDefault="00147525"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p w14:paraId="5528AE84" w14:textId="77777777" w:rsidR="00D40FA4" w:rsidRDefault="00D40FA4" w:rsidP="00D40FA4">
      <w:pPr>
        <w:ind w:left="441"/>
        <w:rPr>
          <w:rFonts w:ascii="Browallia New" w:hAnsi="Browallia New" w:cs="Browallia New"/>
          <w:sz w:val="28"/>
          <w:szCs w:val="28"/>
        </w:rPr>
      </w:pPr>
      <w:r>
        <w:rPr>
          <w:rFonts w:ascii="Browallia New" w:hAnsi="Browallia New" w:cs="Browallia New"/>
          <w:sz w:val="28"/>
          <w:szCs w:val="28"/>
          <w:cs/>
        </w:rPr>
        <w:t xml:space="preserve">สินทรัพย์ภาษีเงินได้รอการตัดบัญชีที่ยังไม่ได้รับรู้ เกิดจากรายการดังต่อไปนี้  </w:t>
      </w:r>
    </w:p>
    <w:p w14:paraId="14BBD6D2" w14:textId="6587AF94" w:rsidR="00D40FA4" w:rsidRDefault="00D40FA4" w:rsidP="00D40FA4">
      <w:pPr>
        <w:ind w:left="432"/>
        <w:jc w:val="thaiDistribute"/>
        <w:rPr>
          <w:rFonts w:ascii="Browallia New" w:hAnsi="Browallia New" w:cs="Browallia New"/>
          <w:sz w:val="28"/>
          <w:szCs w:val="28"/>
        </w:rPr>
      </w:pPr>
    </w:p>
    <w:tbl>
      <w:tblPr>
        <w:tblW w:w="8955" w:type="dxa"/>
        <w:tblInd w:w="406" w:type="dxa"/>
        <w:tblLayout w:type="fixed"/>
        <w:tblLook w:val="01E0" w:firstRow="1" w:lastRow="1" w:firstColumn="1" w:lastColumn="1" w:noHBand="0" w:noVBand="0"/>
      </w:tblPr>
      <w:tblGrid>
        <w:gridCol w:w="4050"/>
        <w:gridCol w:w="1053"/>
        <w:gridCol w:w="259"/>
        <w:gridCol w:w="1037"/>
        <w:gridCol w:w="236"/>
        <w:gridCol w:w="1033"/>
        <w:gridCol w:w="239"/>
        <w:gridCol w:w="1048"/>
      </w:tblGrid>
      <w:tr w:rsidR="00D40FA4" w14:paraId="33DFF7EE" w14:textId="77777777" w:rsidTr="00D40FA4">
        <w:tc>
          <w:tcPr>
            <w:tcW w:w="4049" w:type="dxa"/>
          </w:tcPr>
          <w:p w14:paraId="052CFA1A" w14:textId="77777777" w:rsidR="00D40FA4" w:rsidRDefault="00D40FA4">
            <w:pPr>
              <w:ind w:left="252" w:right="72" w:hanging="252"/>
              <w:rPr>
                <w:rFonts w:ascii="Browallia New" w:hAnsi="Browallia New" w:cs="Browallia New"/>
                <w:b/>
                <w:bCs/>
                <w:sz w:val="28"/>
                <w:szCs w:val="28"/>
              </w:rPr>
            </w:pPr>
          </w:p>
        </w:tc>
        <w:tc>
          <w:tcPr>
            <w:tcW w:w="4905" w:type="dxa"/>
            <w:gridSpan w:val="7"/>
            <w:hideMark/>
          </w:tcPr>
          <w:p w14:paraId="298379AF" w14:textId="77777777" w:rsidR="00D40FA4" w:rsidRDefault="00D40FA4">
            <w:pPr>
              <w:jc w:val="right"/>
              <w:rPr>
                <w:rFonts w:ascii="Browallia New" w:hAnsi="Browallia New" w:cs="Browallia New"/>
                <w:b/>
                <w:bCs/>
                <w:sz w:val="28"/>
                <w:szCs w:val="28"/>
                <w:cs/>
                <w:lang w:val="th-TH"/>
              </w:rPr>
            </w:pPr>
            <w:r>
              <w:rPr>
                <w:rFonts w:ascii="Browallia New" w:hAnsi="Browallia New" w:cs="Browallia New"/>
                <w:sz w:val="28"/>
                <w:szCs w:val="28"/>
                <w:cs/>
              </w:rPr>
              <w:t>(หน่วย : พันบาท)</w:t>
            </w:r>
          </w:p>
        </w:tc>
      </w:tr>
      <w:tr w:rsidR="00D40FA4" w14:paraId="541C17CB" w14:textId="77777777" w:rsidTr="00D40FA4">
        <w:tc>
          <w:tcPr>
            <w:tcW w:w="4049" w:type="dxa"/>
          </w:tcPr>
          <w:p w14:paraId="323738A2" w14:textId="77777777" w:rsidR="00D40FA4" w:rsidRDefault="00D40FA4">
            <w:pPr>
              <w:ind w:left="252" w:right="72" w:hanging="252"/>
              <w:rPr>
                <w:rFonts w:ascii="Browallia New" w:hAnsi="Browallia New" w:cs="Browallia New"/>
                <w:b/>
                <w:bCs/>
                <w:sz w:val="28"/>
                <w:szCs w:val="28"/>
                <w:cs/>
                <w:lang w:val="th-TH"/>
              </w:rPr>
            </w:pPr>
          </w:p>
        </w:tc>
        <w:tc>
          <w:tcPr>
            <w:tcW w:w="2349" w:type="dxa"/>
            <w:gridSpan w:val="3"/>
            <w:tcBorders>
              <w:top w:val="nil"/>
              <w:left w:val="nil"/>
              <w:bottom w:val="single" w:sz="4" w:space="0" w:color="auto"/>
              <w:right w:val="nil"/>
            </w:tcBorders>
            <w:vAlign w:val="center"/>
            <w:hideMark/>
          </w:tcPr>
          <w:p w14:paraId="0B846A28" w14:textId="77777777" w:rsidR="00D40FA4" w:rsidRDefault="00D40FA4">
            <w:pPr>
              <w:jc w:val="center"/>
              <w:rPr>
                <w:rFonts w:ascii="Browallia New" w:hAnsi="Browallia New" w:cs="Browallia New"/>
                <w:b/>
                <w:bCs/>
                <w:sz w:val="28"/>
                <w:szCs w:val="28"/>
                <w:cs/>
                <w:lang w:val="th-TH"/>
              </w:rPr>
            </w:pPr>
            <w:r>
              <w:rPr>
                <w:rFonts w:ascii="Browallia New" w:hAnsi="Browallia New" w:cs="Browallia New"/>
                <w:sz w:val="28"/>
                <w:szCs w:val="28"/>
                <w:cs/>
              </w:rPr>
              <w:t>งบการเงินรวม</w:t>
            </w:r>
          </w:p>
        </w:tc>
        <w:tc>
          <w:tcPr>
            <w:tcW w:w="236" w:type="dxa"/>
          </w:tcPr>
          <w:p w14:paraId="71E9490F" w14:textId="77777777" w:rsidR="00D40FA4" w:rsidRDefault="00D40FA4">
            <w:pPr>
              <w:jc w:val="center"/>
              <w:rPr>
                <w:rFonts w:ascii="Browallia New" w:hAnsi="Browallia New" w:cs="Browallia New"/>
                <w:b/>
                <w:bCs/>
                <w:sz w:val="28"/>
                <w:szCs w:val="28"/>
                <w:cs/>
                <w:lang w:val="th-TH"/>
              </w:rPr>
            </w:pPr>
          </w:p>
        </w:tc>
        <w:tc>
          <w:tcPr>
            <w:tcW w:w="2320" w:type="dxa"/>
            <w:gridSpan w:val="3"/>
            <w:tcBorders>
              <w:top w:val="nil"/>
              <w:left w:val="nil"/>
              <w:bottom w:val="single" w:sz="4" w:space="0" w:color="auto"/>
              <w:right w:val="nil"/>
            </w:tcBorders>
            <w:vAlign w:val="center"/>
            <w:hideMark/>
          </w:tcPr>
          <w:p w14:paraId="1DA4BE0F" w14:textId="77777777" w:rsidR="00D40FA4" w:rsidRDefault="00D40FA4">
            <w:pPr>
              <w:jc w:val="center"/>
              <w:rPr>
                <w:rFonts w:ascii="Browallia New" w:hAnsi="Browallia New" w:cs="Browallia New"/>
                <w:b/>
                <w:bCs/>
                <w:sz w:val="28"/>
                <w:szCs w:val="28"/>
                <w:cs/>
                <w:lang w:val="th-TH"/>
              </w:rPr>
            </w:pPr>
            <w:r>
              <w:rPr>
                <w:rFonts w:ascii="Browallia New" w:hAnsi="Browallia New" w:cs="Browallia New"/>
                <w:sz w:val="28"/>
                <w:szCs w:val="28"/>
                <w:cs/>
              </w:rPr>
              <w:t>งบการเงินเฉพาะของบริษัท</w:t>
            </w:r>
          </w:p>
        </w:tc>
      </w:tr>
      <w:tr w:rsidR="00D40FA4" w14:paraId="7F518011" w14:textId="77777777" w:rsidTr="00D40FA4">
        <w:tc>
          <w:tcPr>
            <w:tcW w:w="4049" w:type="dxa"/>
          </w:tcPr>
          <w:p w14:paraId="54C9B87C" w14:textId="77777777" w:rsidR="00D40FA4" w:rsidRDefault="00D40FA4">
            <w:pPr>
              <w:ind w:left="252" w:right="72" w:hanging="252"/>
              <w:rPr>
                <w:rFonts w:ascii="Browallia New" w:hAnsi="Browallia New" w:cs="Browallia New"/>
                <w:b/>
                <w:bCs/>
                <w:sz w:val="28"/>
                <w:szCs w:val="28"/>
                <w:cs/>
                <w:lang w:val="th-TH"/>
              </w:rPr>
            </w:pPr>
          </w:p>
        </w:tc>
        <w:tc>
          <w:tcPr>
            <w:tcW w:w="1053" w:type="dxa"/>
            <w:tcBorders>
              <w:top w:val="single" w:sz="4" w:space="0" w:color="auto"/>
              <w:left w:val="nil"/>
              <w:bottom w:val="single" w:sz="4" w:space="0" w:color="auto"/>
              <w:right w:val="nil"/>
            </w:tcBorders>
            <w:vAlign w:val="bottom"/>
            <w:hideMark/>
          </w:tcPr>
          <w:p w14:paraId="59B762E8" w14:textId="77777777" w:rsidR="00D40FA4" w:rsidRDefault="00D40FA4">
            <w:pPr>
              <w:ind w:left="-66" w:right="-36" w:firstLine="6"/>
              <w:jc w:val="center"/>
              <w:rPr>
                <w:rFonts w:ascii="Browallia New" w:hAnsi="Browallia New" w:cs="Browallia New"/>
                <w:sz w:val="28"/>
                <w:szCs w:val="28"/>
                <w:cs/>
              </w:rPr>
            </w:pPr>
            <w:r>
              <w:rPr>
                <w:rFonts w:ascii="Browallia New" w:hAnsi="Browallia New" w:cs="Browallia New"/>
                <w:sz w:val="28"/>
                <w:szCs w:val="28"/>
                <w:lang w:bidi="ar-SA"/>
              </w:rPr>
              <w:t>2566</w:t>
            </w:r>
          </w:p>
        </w:tc>
        <w:tc>
          <w:tcPr>
            <w:tcW w:w="259" w:type="dxa"/>
            <w:vAlign w:val="bottom"/>
          </w:tcPr>
          <w:p w14:paraId="6B5A53C4" w14:textId="77777777" w:rsidR="00D40FA4" w:rsidRDefault="00D40FA4">
            <w:pPr>
              <w:ind w:left="-66" w:right="-36" w:firstLine="6"/>
              <w:jc w:val="center"/>
              <w:rPr>
                <w:rFonts w:ascii="Browallia New" w:hAnsi="Browallia New" w:cs="Browallia New"/>
                <w:b/>
                <w:bCs/>
                <w:sz w:val="28"/>
                <w:szCs w:val="28"/>
                <w:cs/>
                <w:lang w:val="th-TH"/>
              </w:rPr>
            </w:pPr>
          </w:p>
        </w:tc>
        <w:tc>
          <w:tcPr>
            <w:tcW w:w="1037" w:type="dxa"/>
            <w:tcBorders>
              <w:top w:val="single" w:sz="4" w:space="0" w:color="auto"/>
              <w:left w:val="nil"/>
              <w:bottom w:val="single" w:sz="4" w:space="0" w:color="auto"/>
              <w:right w:val="nil"/>
            </w:tcBorders>
            <w:vAlign w:val="bottom"/>
            <w:hideMark/>
          </w:tcPr>
          <w:p w14:paraId="034C7F37" w14:textId="77777777" w:rsidR="00D40FA4" w:rsidRDefault="00D40FA4">
            <w:pPr>
              <w:tabs>
                <w:tab w:val="left" w:pos="1050"/>
              </w:tabs>
              <w:ind w:left="-66" w:right="-36" w:firstLine="6"/>
              <w:jc w:val="center"/>
              <w:rPr>
                <w:rFonts w:ascii="Browallia New" w:hAnsi="Browallia New" w:cs="Browallia New"/>
                <w:sz w:val="28"/>
                <w:szCs w:val="28"/>
                <w:cs/>
                <w:lang w:bidi="ar-SA"/>
              </w:rPr>
            </w:pPr>
            <w:r>
              <w:rPr>
                <w:rFonts w:ascii="Browallia New" w:hAnsi="Browallia New" w:cs="Browallia New"/>
                <w:sz w:val="28"/>
                <w:szCs w:val="28"/>
                <w:lang w:bidi="ar-SA"/>
              </w:rPr>
              <w:t>2565</w:t>
            </w:r>
          </w:p>
        </w:tc>
        <w:tc>
          <w:tcPr>
            <w:tcW w:w="236" w:type="dxa"/>
          </w:tcPr>
          <w:p w14:paraId="28B921F2" w14:textId="77777777" w:rsidR="00D40FA4" w:rsidRDefault="00D40FA4">
            <w:pPr>
              <w:ind w:left="-66" w:right="-36" w:firstLine="6"/>
              <w:jc w:val="center"/>
              <w:rPr>
                <w:rFonts w:ascii="Browallia New" w:hAnsi="Browallia New" w:cs="Browallia New"/>
                <w:b/>
                <w:bCs/>
                <w:sz w:val="28"/>
                <w:szCs w:val="28"/>
                <w:lang w:val="th-TH"/>
              </w:rPr>
            </w:pPr>
          </w:p>
        </w:tc>
        <w:tc>
          <w:tcPr>
            <w:tcW w:w="1033" w:type="dxa"/>
            <w:tcBorders>
              <w:top w:val="single" w:sz="4" w:space="0" w:color="auto"/>
              <w:left w:val="nil"/>
              <w:bottom w:val="single" w:sz="4" w:space="0" w:color="auto"/>
              <w:right w:val="nil"/>
            </w:tcBorders>
            <w:vAlign w:val="bottom"/>
            <w:hideMark/>
          </w:tcPr>
          <w:p w14:paraId="615806E6" w14:textId="77777777" w:rsidR="00D40FA4" w:rsidRDefault="00D40FA4">
            <w:pPr>
              <w:ind w:left="-66" w:right="-36" w:firstLine="6"/>
              <w:jc w:val="center"/>
              <w:rPr>
                <w:rFonts w:ascii="Browallia New" w:hAnsi="Browallia New" w:cs="Browallia New"/>
                <w:b/>
                <w:bCs/>
                <w:sz w:val="28"/>
                <w:szCs w:val="28"/>
                <w:cs/>
                <w:lang w:val="th-TH"/>
              </w:rPr>
            </w:pPr>
            <w:r>
              <w:rPr>
                <w:rFonts w:ascii="Browallia New" w:hAnsi="Browallia New" w:cs="Browallia New"/>
                <w:sz w:val="28"/>
                <w:szCs w:val="28"/>
                <w:lang w:bidi="ar-SA"/>
              </w:rPr>
              <w:t>2566</w:t>
            </w:r>
          </w:p>
        </w:tc>
        <w:tc>
          <w:tcPr>
            <w:tcW w:w="239" w:type="dxa"/>
            <w:tcBorders>
              <w:top w:val="single" w:sz="4" w:space="0" w:color="auto"/>
              <w:left w:val="nil"/>
              <w:bottom w:val="nil"/>
              <w:right w:val="nil"/>
            </w:tcBorders>
            <w:vAlign w:val="bottom"/>
          </w:tcPr>
          <w:p w14:paraId="090D8910" w14:textId="77777777" w:rsidR="00D40FA4" w:rsidRDefault="00D40FA4">
            <w:pPr>
              <w:ind w:left="-66" w:right="-36" w:firstLine="6"/>
              <w:jc w:val="center"/>
              <w:rPr>
                <w:rFonts w:ascii="Browallia New" w:hAnsi="Browallia New" w:cs="Browallia New"/>
                <w:b/>
                <w:bCs/>
                <w:sz w:val="28"/>
                <w:szCs w:val="28"/>
                <w:cs/>
                <w:lang w:val="th-TH"/>
              </w:rPr>
            </w:pPr>
          </w:p>
        </w:tc>
        <w:tc>
          <w:tcPr>
            <w:tcW w:w="1048" w:type="dxa"/>
            <w:tcBorders>
              <w:top w:val="single" w:sz="4" w:space="0" w:color="auto"/>
              <w:left w:val="nil"/>
              <w:bottom w:val="single" w:sz="4" w:space="0" w:color="auto"/>
              <w:right w:val="nil"/>
            </w:tcBorders>
            <w:vAlign w:val="bottom"/>
            <w:hideMark/>
          </w:tcPr>
          <w:p w14:paraId="674FE6AE" w14:textId="77777777" w:rsidR="00D40FA4" w:rsidRDefault="00D40FA4">
            <w:pPr>
              <w:tabs>
                <w:tab w:val="left" w:pos="366"/>
              </w:tabs>
              <w:ind w:left="-84" w:right="-36" w:firstLine="6"/>
              <w:jc w:val="center"/>
              <w:rPr>
                <w:rFonts w:ascii="Browallia New" w:hAnsi="Browallia New" w:cs="Browallia New"/>
                <w:b/>
                <w:bCs/>
                <w:sz w:val="28"/>
                <w:szCs w:val="28"/>
                <w:cs/>
                <w:lang w:bidi="ar-SA"/>
              </w:rPr>
            </w:pPr>
            <w:r>
              <w:rPr>
                <w:rFonts w:ascii="Browallia New" w:hAnsi="Browallia New" w:cs="Browallia New"/>
                <w:sz w:val="28"/>
                <w:szCs w:val="28"/>
                <w:lang w:bidi="ar-SA"/>
              </w:rPr>
              <w:t>2565</w:t>
            </w:r>
          </w:p>
        </w:tc>
      </w:tr>
      <w:tr w:rsidR="00D40FA4" w14:paraId="5AF112F4" w14:textId="77777777" w:rsidTr="00D40FA4">
        <w:trPr>
          <w:trHeight w:val="294"/>
        </w:trPr>
        <w:tc>
          <w:tcPr>
            <w:tcW w:w="4049" w:type="dxa"/>
          </w:tcPr>
          <w:p w14:paraId="74AB0ABA" w14:textId="77777777" w:rsidR="00D40FA4" w:rsidRDefault="00D40FA4">
            <w:pPr>
              <w:jc w:val="thaiDistribute"/>
              <w:rPr>
                <w:rFonts w:ascii="Browallia New" w:hAnsi="Browallia New" w:cs="Browallia New"/>
                <w:sz w:val="28"/>
                <w:szCs w:val="28"/>
                <w:lang w:bidi="ar-SA"/>
              </w:rPr>
            </w:pPr>
          </w:p>
        </w:tc>
        <w:tc>
          <w:tcPr>
            <w:tcW w:w="1053" w:type="dxa"/>
            <w:tcBorders>
              <w:top w:val="single" w:sz="4" w:space="0" w:color="auto"/>
              <w:left w:val="nil"/>
              <w:bottom w:val="nil"/>
              <w:right w:val="nil"/>
            </w:tcBorders>
          </w:tcPr>
          <w:p w14:paraId="60C779D4" w14:textId="77777777" w:rsidR="00D40FA4" w:rsidRDefault="00D40FA4">
            <w:pPr>
              <w:pStyle w:val="acctfourfigures"/>
              <w:tabs>
                <w:tab w:val="left" w:pos="720"/>
              </w:tabs>
              <w:spacing w:line="240" w:lineRule="auto"/>
              <w:ind w:left="-47"/>
              <w:jc w:val="right"/>
              <w:rPr>
                <w:rFonts w:ascii="Browallia New" w:hAnsi="Browallia New" w:cs="Browallia New"/>
                <w:sz w:val="28"/>
                <w:szCs w:val="28"/>
                <w:lang w:val="en-US"/>
              </w:rPr>
            </w:pPr>
          </w:p>
        </w:tc>
        <w:tc>
          <w:tcPr>
            <w:tcW w:w="259" w:type="dxa"/>
            <w:vAlign w:val="bottom"/>
          </w:tcPr>
          <w:p w14:paraId="5F99A862" w14:textId="77777777" w:rsidR="00D40FA4" w:rsidRDefault="00D40FA4">
            <w:pPr>
              <w:ind w:firstLine="235"/>
              <w:jc w:val="right"/>
              <w:rPr>
                <w:rFonts w:ascii="Browallia New" w:hAnsi="Browallia New" w:cs="Browallia New"/>
                <w:sz w:val="28"/>
                <w:szCs w:val="28"/>
                <w:rtl/>
              </w:rPr>
            </w:pPr>
          </w:p>
        </w:tc>
        <w:tc>
          <w:tcPr>
            <w:tcW w:w="1037" w:type="dxa"/>
            <w:tcBorders>
              <w:top w:val="single" w:sz="4" w:space="0" w:color="auto"/>
              <w:left w:val="nil"/>
              <w:bottom w:val="nil"/>
              <w:right w:val="nil"/>
            </w:tcBorders>
          </w:tcPr>
          <w:p w14:paraId="24DDA6CC" w14:textId="77777777" w:rsidR="00D40FA4" w:rsidRDefault="00D40FA4">
            <w:pPr>
              <w:pStyle w:val="acctfourfigures"/>
              <w:tabs>
                <w:tab w:val="left" w:pos="720"/>
              </w:tabs>
              <w:spacing w:line="240" w:lineRule="auto"/>
              <w:ind w:left="-47"/>
              <w:jc w:val="right"/>
              <w:rPr>
                <w:rFonts w:ascii="Browallia New" w:hAnsi="Browallia New" w:cs="Browallia New"/>
                <w:sz w:val="28"/>
                <w:szCs w:val="28"/>
                <w:cs/>
                <w:lang w:val="en-US"/>
              </w:rPr>
            </w:pPr>
          </w:p>
        </w:tc>
        <w:tc>
          <w:tcPr>
            <w:tcW w:w="236" w:type="dxa"/>
          </w:tcPr>
          <w:p w14:paraId="6654A8DD" w14:textId="77777777" w:rsidR="00D40FA4" w:rsidRDefault="00D40FA4">
            <w:pPr>
              <w:ind w:firstLine="235"/>
              <w:jc w:val="right"/>
              <w:rPr>
                <w:rFonts w:ascii="Browallia New" w:hAnsi="Browallia New" w:cs="Browallia New"/>
                <w:sz w:val="28"/>
                <w:szCs w:val="28"/>
              </w:rPr>
            </w:pPr>
          </w:p>
        </w:tc>
        <w:tc>
          <w:tcPr>
            <w:tcW w:w="1033" w:type="dxa"/>
            <w:tcBorders>
              <w:top w:val="single" w:sz="4" w:space="0" w:color="auto"/>
              <w:left w:val="nil"/>
              <w:bottom w:val="nil"/>
              <w:right w:val="nil"/>
            </w:tcBorders>
          </w:tcPr>
          <w:p w14:paraId="58DF0E6F" w14:textId="77777777" w:rsidR="00D40FA4" w:rsidRDefault="00D40FA4">
            <w:pPr>
              <w:pStyle w:val="acctfourfigures"/>
              <w:tabs>
                <w:tab w:val="left" w:pos="720"/>
              </w:tabs>
              <w:spacing w:line="240" w:lineRule="auto"/>
              <w:ind w:left="-47"/>
              <w:jc w:val="center"/>
              <w:rPr>
                <w:rFonts w:ascii="Browallia New" w:hAnsi="Browallia New" w:cs="Browallia New"/>
                <w:sz w:val="28"/>
                <w:szCs w:val="28"/>
                <w:cs/>
                <w:lang w:val="en-US" w:bidi="th-TH"/>
              </w:rPr>
            </w:pPr>
          </w:p>
        </w:tc>
        <w:tc>
          <w:tcPr>
            <w:tcW w:w="239" w:type="dxa"/>
          </w:tcPr>
          <w:p w14:paraId="0039A49A" w14:textId="77777777" w:rsidR="00D40FA4" w:rsidRDefault="00D40FA4">
            <w:pPr>
              <w:ind w:firstLine="235"/>
              <w:jc w:val="right"/>
              <w:rPr>
                <w:rFonts w:ascii="Browallia New" w:hAnsi="Browallia New" w:cs="Browallia New"/>
                <w:sz w:val="28"/>
                <w:szCs w:val="28"/>
              </w:rPr>
            </w:pPr>
          </w:p>
        </w:tc>
        <w:tc>
          <w:tcPr>
            <w:tcW w:w="1048" w:type="dxa"/>
          </w:tcPr>
          <w:p w14:paraId="3E6C471E" w14:textId="77777777" w:rsidR="00D40FA4" w:rsidRDefault="00D40FA4">
            <w:pPr>
              <w:ind w:left="-90"/>
              <w:jc w:val="center"/>
              <w:rPr>
                <w:rFonts w:ascii="Browallia New" w:hAnsi="Browallia New" w:cs="Browallia New"/>
                <w:sz w:val="28"/>
                <w:szCs w:val="28"/>
                <w:cs/>
                <w:lang w:bidi="ar-SA"/>
              </w:rPr>
            </w:pPr>
          </w:p>
        </w:tc>
      </w:tr>
      <w:tr w:rsidR="00D40FA4" w14:paraId="6BEF0296" w14:textId="77777777" w:rsidTr="00D40FA4">
        <w:trPr>
          <w:trHeight w:val="294"/>
        </w:trPr>
        <w:tc>
          <w:tcPr>
            <w:tcW w:w="4049" w:type="dxa"/>
            <w:hideMark/>
          </w:tcPr>
          <w:p w14:paraId="6D7106AF" w14:textId="77777777" w:rsidR="00D40FA4" w:rsidRDefault="00D40FA4">
            <w:pPr>
              <w:ind w:left="-114"/>
              <w:jc w:val="thaiDistribute"/>
              <w:rPr>
                <w:rFonts w:ascii="Browallia New" w:hAnsi="Browallia New" w:cs="Browallia New"/>
                <w:sz w:val="28"/>
                <w:szCs w:val="28"/>
              </w:rPr>
            </w:pPr>
            <w:r>
              <w:rPr>
                <w:rFonts w:ascii="Browallia New" w:hAnsi="Browallia New" w:cs="Browallia New"/>
                <w:sz w:val="28"/>
                <w:szCs w:val="28"/>
                <w:cs/>
              </w:rPr>
              <w:t xml:space="preserve"> ขาดทุนสะสมทางภาษีไม่เกิน </w:t>
            </w:r>
            <w:r>
              <w:rPr>
                <w:rFonts w:ascii="Browallia New" w:hAnsi="Browallia New" w:cs="Browallia New"/>
                <w:sz w:val="28"/>
                <w:szCs w:val="28"/>
                <w:lang w:bidi="ar-SA"/>
              </w:rPr>
              <w:t xml:space="preserve">5 </w:t>
            </w:r>
            <w:r>
              <w:rPr>
                <w:rFonts w:ascii="Browallia New" w:hAnsi="Browallia New" w:cs="Browallia New" w:hint="cs"/>
                <w:sz w:val="28"/>
                <w:szCs w:val="28"/>
                <w:cs/>
              </w:rPr>
              <w:t>ปี</w:t>
            </w:r>
          </w:p>
        </w:tc>
        <w:tc>
          <w:tcPr>
            <w:tcW w:w="1053" w:type="dxa"/>
            <w:tcBorders>
              <w:top w:val="nil"/>
              <w:left w:val="nil"/>
              <w:bottom w:val="single" w:sz="12" w:space="0" w:color="auto"/>
              <w:right w:val="nil"/>
            </w:tcBorders>
            <w:hideMark/>
          </w:tcPr>
          <w:p w14:paraId="241A64EE" w14:textId="09365A62" w:rsidR="00D40FA4" w:rsidRDefault="0025254B">
            <w:pPr>
              <w:pStyle w:val="acctfourfigures"/>
              <w:tabs>
                <w:tab w:val="left" w:pos="720"/>
              </w:tabs>
              <w:spacing w:line="240" w:lineRule="auto"/>
              <w:ind w:left="-47"/>
              <w:jc w:val="right"/>
              <w:rPr>
                <w:rFonts w:ascii="Browallia New" w:hAnsi="Browallia New" w:cs="Browallia New"/>
                <w:sz w:val="28"/>
                <w:szCs w:val="28"/>
                <w:lang w:val="en-US" w:bidi="th-TH"/>
              </w:rPr>
            </w:pPr>
            <w:r>
              <w:rPr>
                <w:rFonts w:ascii="Browallia New" w:hAnsi="Browallia New" w:cs="Browallia New"/>
                <w:sz w:val="28"/>
                <w:szCs w:val="28"/>
                <w:lang w:val="en-US" w:bidi="th-TH"/>
              </w:rPr>
              <w:t>696,900</w:t>
            </w:r>
          </w:p>
        </w:tc>
        <w:tc>
          <w:tcPr>
            <w:tcW w:w="259" w:type="dxa"/>
            <w:vAlign w:val="bottom"/>
          </w:tcPr>
          <w:p w14:paraId="239ED3F5" w14:textId="77777777" w:rsidR="00D40FA4" w:rsidRDefault="00D40FA4">
            <w:pPr>
              <w:ind w:firstLine="235"/>
              <w:jc w:val="right"/>
              <w:rPr>
                <w:rFonts w:ascii="Browallia New" w:hAnsi="Browallia New" w:cs="Browallia New"/>
                <w:sz w:val="28"/>
                <w:szCs w:val="28"/>
              </w:rPr>
            </w:pPr>
          </w:p>
        </w:tc>
        <w:tc>
          <w:tcPr>
            <w:tcW w:w="1037" w:type="dxa"/>
            <w:tcBorders>
              <w:top w:val="nil"/>
              <w:left w:val="nil"/>
              <w:bottom w:val="single" w:sz="12" w:space="0" w:color="auto"/>
              <w:right w:val="nil"/>
            </w:tcBorders>
            <w:hideMark/>
          </w:tcPr>
          <w:p w14:paraId="1F361B26" w14:textId="6BB2C1EE" w:rsidR="00D40FA4" w:rsidRDefault="007A60A4">
            <w:pPr>
              <w:pStyle w:val="acctfourfigures"/>
              <w:tabs>
                <w:tab w:val="left" w:pos="720"/>
              </w:tabs>
              <w:spacing w:line="240" w:lineRule="auto"/>
              <w:ind w:left="-47"/>
              <w:jc w:val="right"/>
              <w:rPr>
                <w:rFonts w:ascii="Browallia New" w:hAnsi="Browallia New" w:cs="Browallia New"/>
                <w:sz w:val="28"/>
                <w:szCs w:val="28"/>
                <w:cs/>
                <w:lang w:val="en-US"/>
              </w:rPr>
            </w:pPr>
            <w:r>
              <w:rPr>
                <w:rFonts w:ascii="Browallia New" w:hAnsi="Browallia New" w:cs="Browallia New"/>
                <w:sz w:val="28"/>
                <w:szCs w:val="28"/>
                <w:lang w:val="en-US" w:bidi="th-TH"/>
              </w:rPr>
              <w:t>859,499</w:t>
            </w:r>
          </w:p>
        </w:tc>
        <w:tc>
          <w:tcPr>
            <w:tcW w:w="236" w:type="dxa"/>
          </w:tcPr>
          <w:p w14:paraId="79BC3CAB" w14:textId="77777777" w:rsidR="00D40FA4" w:rsidRDefault="00D40FA4">
            <w:pPr>
              <w:ind w:firstLine="235"/>
              <w:jc w:val="right"/>
              <w:rPr>
                <w:rFonts w:ascii="Browallia New" w:hAnsi="Browallia New" w:cs="Browallia New"/>
                <w:sz w:val="28"/>
                <w:szCs w:val="28"/>
              </w:rPr>
            </w:pPr>
          </w:p>
        </w:tc>
        <w:tc>
          <w:tcPr>
            <w:tcW w:w="1033" w:type="dxa"/>
            <w:tcBorders>
              <w:top w:val="nil"/>
              <w:left w:val="nil"/>
              <w:bottom w:val="single" w:sz="12" w:space="0" w:color="auto"/>
              <w:right w:val="nil"/>
            </w:tcBorders>
            <w:hideMark/>
          </w:tcPr>
          <w:p w14:paraId="45707158" w14:textId="77777777" w:rsidR="00D40FA4" w:rsidRDefault="00D40FA4">
            <w:pPr>
              <w:ind w:left="-90"/>
              <w:jc w:val="center"/>
              <w:rPr>
                <w:rFonts w:ascii="Browallia New" w:hAnsi="Browallia New" w:cs="Browallia New"/>
                <w:sz w:val="28"/>
                <w:szCs w:val="28"/>
                <w:cs/>
                <w:lang w:bidi="ar-SA"/>
              </w:rPr>
            </w:pPr>
            <w:r>
              <w:rPr>
                <w:rFonts w:ascii="Browallia New" w:hAnsi="Browallia New" w:cs="Browallia New"/>
                <w:sz w:val="28"/>
                <w:szCs w:val="28"/>
                <w:cs/>
              </w:rPr>
              <w:t xml:space="preserve">     -</w:t>
            </w:r>
          </w:p>
        </w:tc>
        <w:tc>
          <w:tcPr>
            <w:tcW w:w="239" w:type="dxa"/>
          </w:tcPr>
          <w:p w14:paraId="05B91550" w14:textId="77777777" w:rsidR="00D40FA4" w:rsidRDefault="00D40FA4">
            <w:pPr>
              <w:ind w:firstLine="235"/>
              <w:jc w:val="right"/>
              <w:rPr>
                <w:rFonts w:ascii="Browallia New" w:hAnsi="Browallia New" w:cs="Browallia New"/>
                <w:sz w:val="28"/>
                <w:szCs w:val="28"/>
              </w:rPr>
            </w:pPr>
          </w:p>
        </w:tc>
        <w:tc>
          <w:tcPr>
            <w:tcW w:w="1048" w:type="dxa"/>
            <w:tcBorders>
              <w:top w:val="nil"/>
              <w:left w:val="nil"/>
              <w:bottom w:val="single" w:sz="12" w:space="0" w:color="auto"/>
              <w:right w:val="nil"/>
            </w:tcBorders>
            <w:hideMark/>
          </w:tcPr>
          <w:p w14:paraId="28735776" w14:textId="743EE295" w:rsidR="00D40FA4" w:rsidRDefault="00F41839" w:rsidP="00F41839">
            <w:pPr>
              <w:pStyle w:val="acctfourfigures"/>
              <w:tabs>
                <w:tab w:val="left" w:pos="720"/>
              </w:tabs>
              <w:spacing w:line="240" w:lineRule="auto"/>
              <w:ind w:left="-47"/>
              <w:jc w:val="right"/>
              <w:rPr>
                <w:rFonts w:ascii="Browallia New" w:hAnsi="Browallia New" w:cs="Browallia New"/>
                <w:sz w:val="28"/>
                <w:szCs w:val="28"/>
                <w:cs/>
                <w:lang w:val="en-US"/>
              </w:rPr>
            </w:pPr>
            <w:r w:rsidRPr="00F41839">
              <w:rPr>
                <w:rFonts w:ascii="Browallia New" w:hAnsi="Browallia New" w:cs="Browallia New"/>
                <w:sz w:val="28"/>
                <w:szCs w:val="28"/>
                <w:lang w:val="en-US" w:bidi="th-TH"/>
              </w:rPr>
              <w:t>175,660</w:t>
            </w:r>
          </w:p>
        </w:tc>
      </w:tr>
    </w:tbl>
    <w:p w14:paraId="03765180" w14:textId="77777777" w:rsidR="00B83310" w:rsidRDefault="00B83310"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p w14:paraId="00EF0107" w14:textId="77777777" w:rsidR="00FE6F10" w:rsidRDefault="00FE6F10" w:rsidP="006243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p w14:paraId="1846787D" w14:textId="77777777" w:rsidR="00FE6F10" w:rsidRDefault="00FE6F10" w:rsidP="002868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jc w:val="thaiDistribute"/>
        <w:textAlignment w:val="baseline"/>
        <w:rPr>
          <w:rFonts w:ascii="Browallia New" w:hAnsi="Browallia New" w:cs="Browallia New"/>
          <w:b/>
          <w:bCs/>
          <w:sz w:val="26"/>
          <w:szCs w:val="26"/>
          <w:lang w:val="en-GB"/>
        </w:rPr>
      </w:pPr>
    </w:p>
    <w:p w14:paraId="3DA59E4C" w14:textId="2C5E700F" w:rsidR="00B03C86" w:rsidRPr="00A41FDC" w:rsidRDefault="00B03C86"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1FDC">
        <w:rPr>
          <w:rFonts w:ascii="Browallia New" w:hAnsi="Browallia New" w:cs="Browallia New"/>
          <w:b/>
          <w:bCs/>
          <w:sz w:val="28"/>
          <w:szCs w:val="28"/>
          <w:cs/>
          <w:lang w:val="en-GB"/>
        </w:rPr>
        <w:t>เงินเบิกเกินบัญชีและเงินกู้ยืมระยะสั้นจากสถาบันการเงิน</w:t>
      </w:r>
    </w:p>
    <w:p w14:paraId="15B6A0C1" w14:textId="77777777" w:rsidR="00B03C86" w:rsidRPr="001B4041" w:rsidRDefault="00B03C8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b/>
          <w:bCs/>
          <w:sz w:val="26"/>
          <w:szCs w:val="26"/>
          <w:lang w:val="en-GB"/>
        </w:rPr>
      </w:pPr>
    </w:p>
    <w:tbl>
      <w:tblPr>
        <w:tblW w:w="9089" w:type="dxa"/>
        <w:tblInd w:w="280" w:type="dxa"/>
        <w:tblLayout w:type="fixed"/>
        <w:tblLook w:val="0000" w:firstRow="0" w:lastRow="0" w:firstColumn="0" w:lastColumn="0" w:noHBand="0" w:noVBand="0"/>
      </w:tblPr>
      <w:tblGrid>
        <w:gridCol w:w="3687"/>
        <w:gridCol w:w="1134"/>
        <w:gridCol w:w="270"/>
        <w:gridCol w:w="1148"/>
        <w:gridCol w:w="270"/>
        <w:gridCol w:w="1113"/>
        <w:gridCol w:w="270"/>
        <w:gridCol w:w="1197"/>
      </w:tblGrid>
      <w:tr w:rsidR="00B03C86" w:rsidRPr="00776E03" w14:paraId="177DFD8D" w14:textId="77777777" w:rsidTr="0029051B">
        <w:trPr>
          <w:tblHeader/>
        </w:trPr>
        <w:tc>
          <w:tcPr>
            <w:tcW w:w="3687" w:type="dxa"/>
          </w:tcPr>
          <w:p w14:paraId="1A41C91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02" w:type="dxa"/>
            <w:gridSpan w:val="7"/>
          </w:tcPr>
          <w:p w14:paraId="68CCE51A" w14:textId="1E7D54AB" w:rsidR="00B03C86" w:rsidRPr="00776E03" w:rsidRDefault="00B03C86" w:rsidP="001B4041">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B03C86" w:rsidRPr="00776E03" w14:paraId="02BB4708" w14:textId="77777777" w:rsidTr="0029051B">
        <w:trPr>
          <w:tblHeader/>
        </w:trPr>
        <w:tc>
          <w:tcPr>
            <w:tcW w:w="3687" w:type="dxa"/>
          </w:tcPr>
          <w:p w14:paraId="5774BB4D"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344251D7"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6F4A68EA"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80" w:type="dxa"/>
            <w:gridSpan w:val="3"/>
            <w:tcBorders>
              <w:bottom w:val="single" w:sz="4" w:space="0" w:color="auto"/>
            </w:tcBorders>
          </w:tcPr>
          <w:p w14:paraId="14A7C19C" w14:textId="77777777" w:rsidR="00B03C86" w:rsidRPr="00776E03" w:rsidRDefault="00B03C86"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6E61EB" w:rsidRPr="00776E03" w14:paraId="186D8E79" w14:textId="77777777" w:rsidTr="0029051B">
        <w:trPr>
          <w:tblHeader/>
        </w:trPr>
        <w:tc>
          <w:tcPr>
            <w:tcW w:w="3687" w:type="dxa"/>
          </w:tcPr>
          <w:p w14:paraId="65A0AAB6" w14:textId="77777777" w:rsidR="006E61EB" w:rsidRPr="00776E03" w:rsidRDefault="006E61EB" w:rsidP="006E61EB">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5FC1F9C9" w14:textId="423C69A0"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tcPr>
          <w:p w14:paraId="2F98738E" w14:textId="77777777" w:rsidR="006E61EB" w:rsidRPr="00776E03" w:rsidRDefault="006E61EB" w:rsidP="006E61EB">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0695D8C5" w14:textId="635050F3"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70" w:type="dxa"/>
          </w:tcPr>
          <w:p w14:paraId="3DA9AA4D" w14:textId="77777777" w:rsidR="006E61EB" w:rsidRPr="00776E03" w:rsidRDefault="006E61EB" w:rsidP="006E61EB">
            <w:pPr>
              <w:spacing w:line="240" w:lineRule="auto"/>
              <w:ind w:left="-108" w:right="-145"/>
              <w:jc w:val="center"/>
              <w:rPr>
                <w:rFonts w:ascii="Browallia New" w:hAnsi="Browallia New" w:cs="Browallia New"/>
                <w:sz w:val="28"/>
                <w:szCs w:val="28"/>
              </w:rPr>
            </w:pPr>
          </w:p>
        </w:tc>
        <w:tc>
          <w:tcPr>
            <w:tcW w:w="1113" w:type="dxa"/>
            <w:tcBorders>
              <w:top w:val="single" w:sz="4" w:space="0" w:color="auto"/>
              <w:bottom w:val="single" w:sz="4" w:space="0" w:color="auto"/>
            </w:tcBorders>
          </w:tcPr>
          <w:p w14:paraId="30F7104F" w14:textId="36F9FF5A"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tcPr>
          <w:p w14:paraId="1139735B" w14:textId="77777777" w:rsidR="006E61EB" w:rsidRPr="00776E03" w:rsidRDefault="006E61EB" w:rsidP="006E61EB">
            <w:pPr>
              <w:spacing w:line="240" w:lineRule="auto"/>
              <w:ind w:left="-108" w:right="-145"/>
              <w:jc w:val="center"/>
              <w:rPr>
                <w:rFonts w:ascii="Browallia New" w:hAnsi="Browallia New" w:cs="Browallia New"/>
                <w:sz w:val="28"/>
                <w:szCs w:val="28"/>
                <w:lang w:val="en-GB"/>
              </w:rPr>
            </w:pPr>
          </w:p>
        </w:tc>
        <w:tc>
          <w:tcPr>
            <w:tcW w:w="1197" w:type="dxa"/>
            <w:tcBorders>
              <w:top w:val="single" w:sz="4" w:space="0" w:color="auto"/>
              <w:bottom w:val="single" w:sz="4" w:space="0" w:color="auto"/>
            </w:tcBorders>
          </w:tcPr>
          <w:p w14:paraId="640B1690" w14:textId="57989EBC"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B05F5F" w:rsidRPr="00776E03" w14:paraId="2CF1DD33" w14:textId="77777777" w:rsidTr="00C07995">
        <w:trPr>
          <w:trHeight w:val="323"/>
        </w:trPr>
        <w:tc>
          <w:tcPr>
            <w:tcW w:w="3687" w:type="dxa"/>
          </w:tcPr>
          <w:p w14:paraId="3DFF6A9C" w14:textId="77777777" w:rsidR="00B05F5F" w:rsidRPr="0008250E" w:rsidRDefault="00B05F5F" w:rsidP="00B05F5F">
            <w:pPr>
              <w:pStyle w:val="a"/>
              <w:tabs>
                <w:tab w:val="clear" w:pos="1080"/>
                <w:tab w:val="left" w:pos="540"/>
              </w:tabs>
              <w:rPr>
                <w:rFonts w:ascii="Browallia New" w:hAnsi="Browallia New" w:cs="Browallia New"/>
                <w:sz w:val="20"/>
                <w:szCs w:val="20"/>
                <w:cs/>
                <w:lang w:val="en-GB"/>
              </w:rPr>
            </w:pPr>
          </w:p>
        </w:tc>
        <w:tc>
          <w:tcPr>
            <w:tcW w:w="1134" w:type="dxa"/>
            <w:tcBorders>
              <w:top w:val="single" w:sz="4" w:space="0" w:color="auto"/>
            </w:tcBorders>
          </w:tcPr>
          <w:p w14:paraId="0AA9B46C"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highlight w:val="magenta"/>
              </w:rPr>
            </w:pPr>
          </w:p>
        </w:tc>
        <w:tc>
          <w:tcPr>
            <w:tcW w:w="270" w:type="dxa"/>
          </w:tcPr>
          <w:p w14:paraId="2B7B4D3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48" w:type="dxa"/>
            <w:tcBorders>
              <w:top w:val="single" w:sz="4" w:space="0" w:color="auto"/>
            </w:tcBorders>
          </w:tcPr>
          <w:p w14:paraId="344E9A8A"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468B6C4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13" w:type="dxa"/>
            <w:tcBorders>
              <w:top w:val="single" w:sz="4" w:space="0" w:color="auto"/>
            </w:tcBorders>
          </w:tcPr>
          <w:p w14:paraId="6DC50ECB"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70" w:type="dxa"/>
          </w:tcPr>
          <w:p w14:paraId="3BD5746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97" w:type="dxa"/>
            <w:tcBorders>
              <w:top w:val="single" w:sz="4" w:space="0" w:color="auto"/>
            </w:tcBorders>
          </w:tcPr>
          <w:p w14:paraId="06DED083" w14:textId="77777777" w:rsidR="00B05F5F" w:rsidRPr="0008250E" w:rsidRDefault="00B05F5F" w:rsidP="00B05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r>
      <w:tr w:rsidR="00DF4C75" w:rsidRPr="00776E03" w14:paraId="625FEA93" w14:textId="77777777" w:rsidTr="0029051B">
        <w:trPr>
          <w:trHeight w:val="323"/>
        </w:trPr>
        <w:tc>
          <w:tcPr>
            <w:tcW w:w="3687" w:type="dxa"/>
            <w:vAlign w:val="center"/>
          </w:tcPr>
          <w:p w14:paraId="55BFBC6D" w14:textId="77777777" w:rsidR="00DF4C75" w:rsidRPr="00776E03" w:rsidRDefault="00DF4C75" w:rsidP="00DF4C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lang w:val="en-GB"/>
              </w:rPr>
            </w:pPr>
            <w:r w:rsidRPr="00776E03">
              <w:rPr>
                <w:rFonts w:ascii="Browallia New" w:hAnsi="Browallia New" w:cs="Browallia New"/>
                <w:sz w:val="28"/>
                <w:szCs w:val="28"/>
                <w:cs/>
              </w:rPr>
              <w:t>เงินเบิกเกินบัญชี</w:t>
            </w:r>
          </w:p>
        </w:tc>
        <w:tc>
          <w:tcPr>
            <w:tcW w:w="1134" w:type="dxa"/>
            <w:shd w:val="clear" w:color="auto" w:fill="auto"/>
          </w:tcPr>
          <w:p w14:paraId="37AC85B4" w14:textId="5F76BF72" w:rsidR="00DF4C75" w:rsidRPr="00057647" w:rsidRDefault="006B7981" w:rsidP="00DF4C75">
            <w:pPr>
              <w:pStyle w:val="acctfourfigures"/>
              <w:tabs>
                <w:tab w:val="clear" w:pos="765"/>
              </w:tabs>
              <w:spacing w:line="240" w:lineRule="auto"/>
              <w:ind w:left="-117"/>
              <w:jc w:val="right"/>
              <w:rPr>
                <w:rFonts w:ascii="Browallia New" w:hAnsi="Browallia New" w:cs="Browallia New"/>
                <w:sz w:val="28"/>
                <w:szCs w:val="28"/>
                <w:lang w:val="en-US"/>
              </w:rPr>
            </w:pPr>
            <w:r w:rsidRPr="00057647">
              <w:rPr>
                <w:rFonts w:ascii="Browallia New" w:hAnsi="Browallia New" w:cs="Browallia New"/>
                <w:sz w:val="28"/>
                <w:szCs w:val="28"/>
                <w:lang w:val="en-US"/>
              </w:rPr>
              <w:t>49,369</w:t>
            </w:r>
          </w:p>
        </w:tc>
        <w:tc>
          <w:tcPr>
            <w:tcW w:w="270" w:type="dxa"/>
          </w:tcPr>
          <w:p w14:paraId="709217A4"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2FA1D2D5" w14:textId="06E73DF8"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73,178</w:t>
            </w:r>
          </w:p>
        </w:tc>
        <w:tc>
          <w:tcPr>
            <w:tcW w:w="270" w:type="dxa"/>
          </w:tcPr>
          <w:p w14:paraId="6E2210B7"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13" w:type="dxa"/>
          </w:tcPr>
          <w:p w14:paraId="2BE8266E" w14:textId="2AA930E8" w:rsidR="00DF4C75" w:rsidRPr="00057647" w:rsidRDefault="00DF4C75" w:rsidP="00DF4C75">
            <w:pPr>
              <w:pStyle w:val="acctfourfigures"/>
              <w:tabs>
                <w:tab w:val="clear" w:pos="765"/>
              </w:tabs>
              <w:spacing w:line="240" w:lineRule="auto"/>
              <w:ind w:left="-117"/>
              <w:jc w:val="right"/>
              <w:rPr>
                <w:rFonts w:ascii="Browallia New" w:hAnsi="Browallia New" w:cs="Browallia New"/>
                <w:sz w:val="28"/>
                <w:szCs w:val="28"/>
              </w:rPr>
            </w:pPr>
            <w:r w:rsidRPr="00057647">
              <w:rPr>
                <w:rFonts w:ascii="Browallia New" w:hAnsi="Browallia New" w:cs="Browallia New"/>
                <w:sz w:val="28"/>
                <w:szCs w:val="28"/>
              </w:rPr>
              <w:t>13,655</w:t>
            </w:r>
          </w:p>
        </w:tc>
        <w:tc>
          <w:tcPr>
            <w:tcW w:w="270" w:type="dxa"/>
          </w:tcPr>
          <w:p w14:paraId="04171DCF" w14:textId="77777777" w:rsidR="00DF4C75" w:rsidRPr="00E8452F"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97" w:type="dxa"/>
          </w:tcPr>
          <w:p w14:paraId="05DF4B7F" w14:textId="3244C393"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9B78CF">
              <w:rPr>
                <w:rFonts w:ascii="Browallia New" w:hAnsi="Browallia New" w:cs="Browallia New"/>
                <w:sz w:val="28"/>
                <w:szCs w:val="28"/>
              </w:rPr>
              <w:t>21,564</w:t>
            </w:r>
          </w:p>
        </w:tc>
      </w:tr>
      <w:tr w:rsidR="00DF4C75" w:rsidRPr="00776E03" w14:paraId="698AFD99" w14:textId="77777777" w:rsidTr="0029051B">
        <w:tc>
          <w:tcPr>
            <w:tcW w:w="3687" w:type="dxa"/>
            <w:vAlign w:val="center"/>
          </w:tcPr>
          <w:p w14:paraId="14B70663" w14:textId="77777777" w:rsidR="00DF4C75" w:rsidRPr="00776E03" w:rsidRDefault="00DF4C75" w:rsidP="00DF4C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776E03">
              <w:rPr>
                <w:rFonts w:ascii="Browallia New" w:hAnsi="Browallia New" w:cs="Browallia New"/>
                <w:sz w:val="28"/>
                <w:szCs w:val="28"/>
                <w:cs/>
              </w:rPr>
              <w:t>เงินกู้ยืมระยะสั้นจากสถาบันการเงิน</w:t>
            </w:r>
          </w:p>
        </w:tc>
        <w:tc>
          <w:tcPr>
            <w:tcW w:w="1134" w:type="dxa"/>
            <w:tcBorders>
              <w:bottom w:val="single" w:sz="4" w:space="0" w:color="auto"/>
            </w:tcBorders>
            <w:shd w:val="clear" w:color="auto" w:fill="auto"/>
          </w:tcPr>
          <w:p w14:paraId="4C7CB68A" w14:textId="349C00AF" w:rsidR="00DF4C75" w:rsidRPr="00057647" w:rsidRDefault="006B7981" w:rsidP="00DF4C75">
            <w:pPr>
              <w:pStyle w:val="acctfourfigures"/>
              <w:tabs>
                <w:tab w:val="clear" w:pos="765"/>
              </w:tabs>
              <w:spacing w:line="240" w:lineRule="auto"/>
              <w:ind w:left="-117"/>
              <w:jc w:val="right"/>
              <w:rPr>
                <w:rFonts w:ascii="Browallia New" w:hAnsi="Browallia New" w:cs="Browallia New"/>
                <w:sz w:val="28"/>
                <w:szCs w:val="28"/>
                <w:lang w:val="en-US"/>
              </w:rPr>
            </w:pPr>
            <w:r w:rsidRPr="00057647">
              <w:rPr>
                <w:rFonts w:ascii="Browallia New" w:hAnsi="Browallia New" w:cs="Browallia New"/>
                <w:sz w:val="28"/>
                <w:szCs w:val="28"/>
                <w:lang w:val="en-US"/>
              </w:rPr>
              <w:t>1,043,496</w:t>
            </w:r>
          </w:p>
        </w:tc>
        <w:tc>
          <w:tcPr>
            <w:tcW w:w="270" w:type="dxa"/>
          </w:tcPr>
          <w:p w14:paraId="6773BD46"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Borders>
              <w:bottom w:val="single" w:sz="4" w:space="0" w:color="auto"/>
            </w:tcBorders>
          </w:tcPr>
          <w:p w14:paraId="5E310AE8" w14:textId="7040FF39"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857,500</w:t>
            </w:r>
          </w:p>
        </w:tc>
        <w:tc>
          <w:tcPr>
            <w:tcW w:w="270" w:type="dxa"/>
          </w:tcPr>
          <w:p w14:paraId="1A7C5660"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13" w:type="dxa"/>
            <w:tcBorders>
              <w:bottom w:val="single" w:sz="4" w:space="0" w:color="auto"/>
            </w:tcBorders>
          </w:tcPr>
          <w:p w14:paraId="2F0A7086" w14:textId="71B33859" w:rsidR="00DF4C75" w:rsidRPr="00057647" w:rsidRDefault="00DF4C75" w:rsidP="00DF4C75">
            <w:pPr>
              <w:pStyle w:val="acctfourfigures"/>
              <w:tabs>
                <w:tab w:val="clear" w:pos="765"/>
              </w:tabs>
              <w:spacing w:line="240" w:lineRule="auto"/>
              <w:ind w:left="-117"/>
              <w:jc w:val="right"/>
              <w:rPr>
                <w:rFonts w:ascii="Browallia New" w:hAnsi="Browallia New" w:cs="Browallia New"/>
                <w:sz w:val="28"/>
                <w:szCs w:val="28"/>
              </w:rPr>
            </w:pPr>
            <w:r w:rsidRPr="00057647">
              <w:rPr>
                <w:rFonts w:ascii="Browallia New" w:hAnsi="Browallia New" w:cs="Browallia New"/>
                <w:sz w:val="28"/>
                <w:szCs w:val="28"/>
              </w:rPr>
              <w:t>350,000</w:t>
            </w:r>
          </w:p>
        </w:tc>
        <w:tc>
          <w:tcPr>
            <w:tcW w:w="270" w:type="dxa"/>
          </w:tcPr>
          <w:p w14:paraId="3E8BA1BE" w14:textId="77777777" w:rsidR="00DF4C75" w:rsidRPr="00E8452F"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97" w:type="dxa"/>
            <w:tcBorders>
              <w:bottom w:val="single" w:sz="4" w:space="0" w:color="auto"/>
            </w:tcBorders>
          </w:tcPr>
          <w:p w14:paraId="0DC8C06E" w14:textId="130FA583"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9B78CF">
              <w:rPr>
                <w:rFonts w:ascii="Browallia New" w:hAnsi="Browallia New" w:cs="Browallia New"/>
                <w:sz w:val="28"/>
                <w:szCs w:val="28"/>
              </w:rPr>
              <w:t>350,000</w:t>
            </w:r>
          </w:p>
        </w:tc>
      </w:tr>
      <w:tr w:rsidR="00DF4C75" w:rsidRPr="00776E03" w14:paraId="7C35B436" w14:textId="77777777" w:rsidTr="0029051B">
        <w:tc>
          <w:tcPr>
            <w:tcW w:w="3687" w:type="dxa"/>
            <w:vAlign w:val="center"/>
          </w:tcPr>
          <w:p w14:paraId="142FB4EB" w14:textId="77777777" w:rsidR="00DF4C75" w:rsidRPr="00776E03" w:rsidRDefault="00DF4C75" w:rsidP="00DF4C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rPr>
            </w:pPr>
            <w:r w:rsidRPr="00776E03">
              <w:rPr>
                <w:rFonts w:ascii="Browallia New" w:hAnsi="Browallia New" w:cs="Browallia New"/>
                <w:sz w:val="28"/>
                <w:szCs w:val="28"/>
                <w:cs/>
              </w:rPr>
              <w:t>รวม</w:t>
            </w:r>
          </w:p>
        </w:tc>
        <w:tc>
          <w:tcPr>
            <w:tcW w:w="1134" w:type="dxa"/>
            <w:tcBorders>
              <w:top w:val="single" w:sz="4" w:space="0" w:color="auto"/>
            </w:tcBorders>
            <w:shd w:val="clear" w:color="auto" w:fill="auto"/>
          </w:tcPr>
          <w:p w14:paraId="053C6927" w14:textId="05B6D10B" w:rsidR="00DF4C75" w:rsidRPr="00057647" w:rsidRDefault="00CE2D48" w:rsidP="00DF4C75">
            <w:pPr>
              <w:pStyle w:val="acctfourfigures"/>
              <w:tabs>
                <w:tab w:val="clear" w:pos="765"/>
              </w:tabs>
              <w:spacing w:line="240" w:lineRule="auto"/>
              <w:ind w:left="-117"/>
              <w:jc w:val="right"/>
              <w:rPr>
                <w:rFonts w:ascii="Browallia New" w:hAnsi="Browallia New" w:cs="Browallia New"/>
                <w:sz w:val="28"/>
                <w:szCs w:val="28"/>
                <w:lang w:val="en-US"/>
              </w:rPr>
            </w:pPr>
            <w:r w:rsidRPr="00057647">
              <w:rPr>
                <w:rFonts w:ascii="Browallia New" w:hAnsi="Browallia New" w:cs="Browallia New"/>
                <w:sz w:val="28"/>
                <w:szCs w:val="28"/>
                <w:lang w:val="en-US"/>
              </w:rPr>
              <w:t>1,092,</w:t>
            </w:r>
            <w:r w:rsidR="001522E9" w:rsidRPr="00057647">
              <w:rPr>
                <w:rFonts w:ascii="Browallia New" w:hAnsi="Browallia New" w:cs="Browallia New"/>
                <w:sz w:val="28"/>
                <w:szCs w:val="28"/>
                <w:lang w:val="en-US"/>
              </w:rPr>
              <w:t>865</w:t>
            </w:r>
          </w:p>
        </w:tc>
        <w:tc>
          <w:tcPr>
            <w:tcW w:w="270" w:type="dxa"/>
          </w:tcPr>
          <w:p w14:paraId="799A9F1B"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tcBorders>
          </w:tcPr>
          <w:p w14:paraId="3BD6D9E0" w14:textId="088C2D63"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fldChar w:fldCharType="begin"/>
            </w:r>
            <w:r w:rsidRPr="00BA7C95">
              <w:rPr>
                <w:rFonts w:ascii="Browallia New" w:hAnsi="Browallia New" w:cs="Browallia New"/>
                <w:sz w:val="28"/>
                <w:szCs w:val="28"/>
                <w:lang w:val="en-US"/>
              </w:rPr>
              <w:instrText xml:space="preserve"> =SUM(ABOVE) </w:instrText>
            </w:r>
            <w:r w:rsidRPr="00BA7C95">
              <w:rPr>
                <w:rFonts w:ascii="Browallia New" w:hAnsi="Browallia New" w:cs="Browallia New"/>
                <w:sz w:val="28"/>
                <w:szCs w:val="28"/>
                <w:lang w:val="en-US"/>
              </w:rPr>
              <w:fldChar w:fldCharType="separate"/>
            </w:r>
            <w:r w:rsidRPr="00BA7C95">
              <w:rPr>
                <w:rFonts w:ascii="Browallia New" w:hAnsi="Browallia New" w:cs="Browallia New"/>
                <w:sz w:val="28"/>
                <w:szCs w:val="28"/>
                <w:lang w:val="en-US"/>
              </w:rPr>
              <w:t>930,678</w:t>
            </w:r>
            <w:r w:rsidRPr="00BA7C95">
              <w:rPr>
                <w:rFonts w:ascii="Browallia New" w:hAnsi="Browallia New" w:cs="Browallia New"/>
                <w:sz w:val="28"/>
                <w:szCs w:val="28"/>
                <w:lang w:val="en-US"/>
              </w:rPr>
              <w:fldChar w:fldCharType="end"/>
            </w:r>
          </w:p>
        </w:tc>
        <w:tc>
          <w:tcPr>
            <w:tcW w:w="270" w:type="dxa"/>
          </w:tcPr>
          <w:p w14:paraId="3C714503"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tcBorders>
          </w:tcPr>
          <w:p w14:paraId="60714760" w14:textId="3E704197" w:rsidR="00DF4C75" w:rsidRPr="00057647" w:rsidRDefault="00DF4C75" w:rsidP="00DF4C75">
            <w:pPr>
              <w:pStyle w:val="acctfourfigures"/>
              <w:tabs>
                <w:tab w:val="clear" w:pos="765"/>
              </w:tabs>
              <w:spacing w:line="240" w:lineRule="auto"/>
              <w:ind w:left="-117"/>
              <w:jc w:val="right"/>
              <w:rPr>
                <w:rFonts w:ascii="Browallia New" w:hAnsi="Browallia New" w:cs="Browallia New"/>
                <w:sz w:val="28"/>
                <w:szCs w:val="28"/>
              </w:rPr>
            </w:pPr>
            <w:r w:rsidRPr="00057647">
              <w:rPr>
                <w:rFonts w:ascii="Browallia New" w:hAnsi="Browallia New" w:cs="Browallia New"/>
                <w:sz w:val="28"/>
                <w:szCs w:val="28"/>
              </w:rPr>
              <w:fldChar w:fldCharType="begin"/>
            </w:r>
            <w:r w:rsidRPr="00057647">
              <w:rPr>
                <w:rFonts w:ascii="Browallia New" w:hAnsi="Browallia New" w:cs="Browallia New"/>
                <w:sz w:val="28"/>
                <w:szCs w:val="28"/>
              </w:rPr>
              <w:instrText xml:space="preserve"> =SUM(ABOVE) </w:instrText>
            </w:r>
            <w:r w:rsidRPr="00057647">
              <w:rPr>
                <w:rFonts w:ascii="Browallia New" w:hAnsi="Browallia New" w:cs="Browallia New"/>
                <w:sz w:val="28"/>
                <w:szCs w:val="28"/>
              </w:rPr>
              <w:fldChar w:fldCharType="separate"/>
            </w:r>
            <w:r w:rsidRPr="00057647">
              <w:rPr>
                <w:rFonts w:ascii="Browallia New" w:hAnsi="Browallia New" w:cs="Browallia New"/>
                <w:sz w:val="28"/>
                <w:szCs w:val="28"/>
              </w:rPr>
              <w:t>363,655</w:t>
            </w:r>
            <w:r w:rsidRPr="00057647">
              <w:rPr>
                <w:rFonts w:ascii="Browallia New" w:hAnsi="Browallia New" w:cs="Browallia New"/>
                <w:sz w:val="28"/>
                <w:szCs w:val="28"/>
              </w:rPr>
              <w:fldChar w:fldCharType="end"/>
            </w:r>
          </w:p>
        </w:tc>
        <w:tc>
          <w:tcPr>
            <w:tcW w:w="270" w:type="dxa"/>
          </w:tcPr>
          <w:p w14:paraId="74CC0C0F" w14:textId="77777777" w:rsidR="00DF4C75" w:rsidRPr="00E8452F"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tcBorders>
          </w:tcPr>
          <w:p w14:paraId="52F781A7" w14:textId="5A4D6007"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9B78CF">
              <w:rPr>
                <w:rFonts w:ascii="Browallia New" w:hAnsi="Browallia New" w:cs="Browallia New"/>
                <w:sz w:val="28"/>
                <w:szCs w:val="28"/>
              </w:rPr>
              <w:fldChar w:fldCharType="begin"/>
            </w:r>
            <w:r w:rsidRPr="009B78CF">
              <w:rPr>
                <w:rFonts w:ascii="Browallia New" w:hAnsi="Browallia New" w:cs="Browallia New"/>
                <w:sz w:val="28"/>
                <w:szCs w:val="28"/>
              </w:rPr>
              <w:instrText xml:space="preserve"> =SUM(ABOVE) </w:instrText>
            </w:r>
            <w:r w:rsidRPr="009B78CF">
              <w:rPr>
                <w:rFonts w:ascii="Browallia New" w:hAnsi="Browallia New" w:cs="Browallia New"/>
                <w:sz w:val="28"/>
                <w:szCs w:val="28"/>
              </w:rPr>
              <w:fldChar w:fldCharType="separate"/>
            </w:r>
            <w:r w:rsidRPr="009B78CF">
              <w:rPr>
                <w:rFonts w:ascii="Browallia New" w:hAnsi="Browallia New" w:cs="Browallia New"/>
                <w:sz w:val="28"/>
                <w:szCs w:val="28"/>
              </w:rPr>
              <w:t>371,564</w:t>
            </w:r>
            <w:r w:rsidRPr="009B78CF">
              <w:rPr>
                <w:rFonts w:ascii="Browallia New" w:hAnsi="Browallia New" w:cs="Browallia New"/>
                <w:sz w:val="28"/>
                <w:szCs w:val="28"/>
              </w:rPr>
              <w:fldChar w:fldCharType="end"/>
            </w:r>
          </w:p>
        </w:tc>
      </w:tr>
      <w:tr w:rsidR="00DF4C75" w:rsidRPr="00776E03" w14:paraId="368C839F" w14:textId="77777777" w:rsidTr="0029051B">
        <w:tc>
          <w:tcPr>
            <w:tcW w:w="3687" w:type="dxa"/>
          </w:tcPr>
          <w:p w14:paraId="334F85F0" w14:textId="4F5EF121"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776E03">
              <w:rPr>
                <w:rFonts w:ascii="Browallia New" w:hAnsi="Browallia New" w:cs="Browallia New"/>
                <w:sz w:val="28"/>
                <w:szCs w:val="28"/>
                <w:u w:val="single"/>
                <w:cs/>
                <w:lang w:val="en-GB"/>
              </w:rPr>
              <w:t>หัก</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ดอกเบี้ยจ่ายล่วงหน้ารอตัดบัญชี</w:t>
            </w:r>
          </w:p>
        </w:tc>
        <w:tc>
          <w:tcPr>
            <w:tcW w:w="1134" w:type="dxa"/>
            <w:tcBorders>
              <w:bottom w:val="single" w:sz="4" w:space="0" w:color="auto"/>
            </w:tcBorders>
            <w:shd w:val="clear" w:color="auto" w:fill="auto"/>
          </w:tcPr>
          <w:p w14:paraId="0CD207A8" w14:textId="299DF82D" w:rsidR="00DF4C75" w:rsidRPr="00057647" w:rsidRDefault="001522E9" w:rsidP="00DF4C75">
            <w:pPr>
              <w:pStyle w:val="acctfourfigures"/>
              <w:tabs>
                <w:tab w:val="clear" w:pos="765"/>
              </w:tabs>
              <w:spacing w:line="240" w:lineRule="auto"/>
              <w:ind w:left="-117"/>
              <w:jc w:val="right"/>
              <w:rPr>
                <w:rFonts w:ascii="Browallia New" w:hAnsi="Browallia New" w:cs="Browallia New"/>
                <w:sz w:val="28"/>
                <w:szCs w:val="28"/>
                <w:lang w:val="en-US" w:bidi="th-TH"/>
              </w:rPr>
            </w:pPr>
            <w:r w:rsidRPr="00057647">
              <w:rPr>
                <w:rFonts w:ascii="Browallia New" w:hAnsi="Browallia New" w:cs="Browallia New"/>
                <w:sz w:val="28"/>
                <w:szCs w:val="28"/>
                <w:lang w:val="en-US"/>
              </w:rPr>
              <w:t>(2,</w:t>
            </w:r>
            <w:r w:rsidR="00763D88" w:rsidRPr="00057647">
              <w:rPr>
                <w:rFonts w:ascii="Browallia New" w:hAnsi="Browallia New" w:cs="Browallia New"/>
                <w:sz w:val="28"/>
                <w:szCs w:val="28"/>
                <w:lang w:val="en-US" w:bidi="th-TH"/>
              </w:rPr>
              <w:t>283)</w:t>
            </w:r>
          </w:p>
        </w:tc>
        <w:tc>
          <w:tcPr>
            <w:tcW w:w="270" w:type="dxa"/>
          </w:tcPr>
          <w:p w14:paraId="707C65BC"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bottom w:val="single" w:sz="4" w:space="0" w:color="auto"/>
            </w:tcBorders>
          </w:tcPr>
          <w:p w14:paraId="6F57D5DB" w14:textId="04B5F63A"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BA7C95">
              <w:rPr>
                <w:rFonts w:ascii="Browallia New" w:hAnsi="Browallia New" w:cs="Browallia New"/>
                <w:sz w:val="28"/>
                <w:szCs w:val="28"/>
                <w:lang w:val="en-US"/>
              </w:rPr>
              <w:t>(2,285)</w:t>
            </w:r>
          </w:p>
        </w:tc>
        <w:tc>
          <w:tcPr>
            <w:tcW w:w="270" w:type="dxa"/>
          </w:tcPr>
          <w:p w14:paraId="17B41671"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bottom w:val="single" w:sz="4" w:space="0" w:color="auto"/>
            </w:tcBorders>
          </w:tcPr>
          <w:p w14:paraId="72CDA578" w14:textId="2C9510E2" w:rsidR="00DF4C75" w:rsidRPr="00057647" w:rsidRDefault="00DF4C75" w:rsidP="00DF4C75">
            <w:pPr>
              <w:pStyle w:val="acctfourfigures"/>
              <w:tabs>
                <w:tab w:val="clear" w:pos="765"/>
              </w:tabs>
              <w:spacing w:line="240" w:lineRule="auto"/>
              <w:ind w:left="-117"/>
              <w:jc w:val="right"/>
              <w:rPr>
                <w:rFonts w:ascii="Browallia New" w:hAnsi="Browallia New" w:cs="Browallia New"/>
                <w:sz w:val="28"/>
                <w:szCs w:val="28"/>
                <w:lang w:bidi="th-TH"/>
              </w:rPr>
            </w:pPr>
            <w:r w:rsidRPr="00057647">
              <w:rPr>
                <w:rFonts w:ascii="Browallia New" w:hAnsi="Browallia New" w:cs="Browallia New" w:hint="cs"/>
                <w:sz w:val="28"/>
                <w:szCs w:val="28"/>
                <w:cs/>
                <w:lang w:bidi="th-TH"/>
              </w:rPr>
              <w:t>(</w:t>
            </w:r>
            <w:r w:rsidRPr="00057647">
              <w:rPr>
                <w:rFonts w:ascii="Browallia New" w:hAnsi="Browallia New" w:cs="Browallia New"/>
                <w:sz w:val="28"/>
                <w:szCs w:val="28"/>
                <w:lang w:val="en-US" w:bidi="th-TH"/>
              </w:rPr>
              <w:t>2,283</w:t>
            </w:r>
            <w:r w:rsidRPr="00057647">
              <w:rPr>
                <w:rFonts w:ascii="Browallia New" w:hAnsi="Browallia New" w:cs="Browallia New" w:hint="cs"/>
                <w:sz w:val="28"/>
                <w:szCs w:val="28"/>
                <w:cs/>
                <w:lang w:bidi="th-TH"/>
              </w:rPr>
              <w:t>)</w:t>
            </w:r>
          </w:p>
        </w:tc>
        <w:tc>
          <w:tcPr>
            <w:tcW w:w="270" w:type="dxa"/>
          </w:tcPr>
          <w:p w14:paraId="5651E42E" w14:textId="77777777" w:rsidR="00DF4C75" w:rsidRPr="00E8452F"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bottom w:val="single" w:sz="4" w:space="0" w:color="auto"/>
            </w:tcBorders>
          </w:tcPr>
          <w:p w14:paraId="1EAB8EA8" w14:textId="6569CF09"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9B78CF">
              <w:rPr>
                <w:rFonts w:ascii="Browallia New" w:hAnsi="Browallia New" w:cs="Browallia New"/>
                <w:sz w:val="28"/>
                <w:szCs w:val="28"/>
              </w:rPr>
              <w:t>(2,285)</w:t>
            </w:r>
          </w:p>
        </w:tc>
      </w:tr>
      <w:tr w:rsidR="00DF4C75" w:rsidRPr="00776E03" w14:paraId="28B4798E" w14:textId="77777777" w:rsidTr="0029051B">
        <w:tc>
          <w:tcPr>
            <w:tcW w:w="3687" w:type="dxa"/>
          </w:tcPr>
          <w:p w14:paraId="47A23444" w14:textId="77777777" w:rsidR="00DF4C75" w:rsidRPr="00776E03" w:rsidRDefault="00DF4C75" w:rsidP="00DF4C7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776E03">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tcPr>
          <w:p w14:paraId="34BBF5D0" w14:textId="0DD308C4" w:rsidR="00DF4C75" w:rsidRPr="00057647" w:rsidRDefault="00763D88" w:rsidP="00DF4C75">
            <w:pPr>
              <w:pStyle w:val="acctfourfigures"/>
              <w:tabs>
                <w:tab w:val="clear" w:pos="765"/>
              </w:tabs>
              <w:spacing w:line="240" w:lineRule="auto"/>
              <w:ind w:left="-117"/>
              <w:jc w:val="right"/>
              <w:rPr>
                <w:rFonts w:ascii="Browallia New" w:hAnsi="Browallia New" w:cs="Browallia New"/>
                <w:sz w:val="28"/>
                <w:szCs w:val="28"/>
                <w:lang w:val="en-US"/>
              </w:rPr>
            </w:pPr>
            <w:r w:rsidRPr="00057647">
              <w:rPr>
                <w:rFonts w:ascii="Browallia New" w:hAnsi="Browallia New" w:cs="Browallia New"/>
                <w:sz w:val="28"/>
                <w:szCs w:val="28"/>
                <w:lang w:val="en-US"/>
              </w:rPr>
              <w:t>1,09</w:t>
            </w:r>
            <w:r w:rsidR="00236C6C" w:rsidRPr="00057647">
              <w:rPr>
                <w:rFonts w:ascii="Browallia New" w:hAnsi="Browallia New" w:cs="Browallia New"/>
                <w:sz w:val="28"/>
                <w:szCs w:val="28"/>
                <w:lang w:val="en-US"/>
              </w:rPr>
              <w:t>0,582</w:t>
            </w:r>
          </w:p>
        </w:tc>
        <w:tc>
          <w:tcPr>
            <w:tcW w:w="270" w:type="dxa"/>
          </w:tcPr>
          <w:p w14:paraId="29D1EFA0"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Borders>
              <w:top w:val="single" w:sz="4" w:space="0" w:color="auto"/>
              <w:bottom w:val="single" w:sz="12" w:space="0" w:color="auto"/>
            </w:tcBorders>
          </w:tcPr>
          <w:p w14:paraId="75E29667" w14:textId="53B3B894" w:rsidR="00DF4C75" w:rsidRPr="00552328"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552328">
              <w:rPr>
                <w:rFonts w:ascii="Browallia New" w:hAnsi="Browallia New" w:cs="Browallia New"/>
                <w:sz w:val="28"/>
                <w:szCs w:val="28"/>
                <w:lang w:val="en-US"/>
              </w:rPr>
              <w:t>928,393</w:t>
            </w:r>
          </w:p>
        </w:tc>
        <w:tc>
          <w:tcPr>
            <w:tcW w:w="270" w:type="dxa"/>
          </w:tcPr>
          <w:p w14:paraId="10B0DFFD" w14:textId="77777777" w:rsidR="00DF4C75" w:rsidRPr="00776E03"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13" w:type="dxa"/>
            <w:tcBorders>
              <w:top w:val="single" w:sz="4" w:space="0" w:color="auto"/>
              <w:bottom w:val="single" w:sz="12" w:space="0" w:color="auto"/>
            </w:tcBorders>
          </w:tcPr>
          <w:p w14:paraId="6C8D960B" w14:textId="38D4D3C9" w:rsidR="00DF4C75" w:rsidRPr="00057647" w:rsidRDefault="00DF4C75" w:rsidP="00DF4C75">
            <w:pPr>
              <w:pStyle w:val="acctfourfigures"/>
              <w:tabs>
                <w:tab w:val="clear" w:pos="765"/>
              </w:tabs>
              <w:spacing w:line="240" w:lineRule="auto"/>
              <w:ind w:left="-117"/>
              <w:jc w:val="right"/>
              <w:rPr>
                <w:rFonts w:ascii="Browallia New" w:hAnsi="Browallia New" w:cs="Browallia New"/>
                <w:sz w:val="28"/>
                <w:szCs w:val="28"/>
              </w:rPr>
            </w:pPr>
            <w:r w:rsidRPr="00057647">
              <w:rPr>
                <w:rFonts w:ascii="Browallia New" w:hAnsi="Browallia New" w:cs="Browallia New"/>
                <w:sz w:val="28"/>
                <w:szCs w:val="28"/>
              </w:rPr>
              <w:t>361,372</w:t>
            </w:r>
          </w:p>
        </w:tc>
        <w:tc>
          <w:tcPr>
            <w:tcW w:w="270" w:type="dxa"/>
          </w:tcPr>
          <w:p w14:paraId="0EC2197D" w14:textId="77777777" w:rsidR="00DF4C75" w:rsidRPr="00E8452F" w:rsidRDefault="00DF4C75" w:rsidP="00DF4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97" w:type="dxa"/>
            <w:tcBorders>
              <w:top w:val="single" w:sz="4" w:space="0" w:color="auto"/>
              <w:bottom w:val="single" w:sz="12" w:space="0" w:color="auto"/>
            </w:tcBorders>
          </w:tcPr>
          <w:p w14:paraId="47587CB1" w14:textId="27387060" w:rsidR="00DF4C75" w:rsidRPr="00776E03" w:rsidRDefault="00DF4C75" w:rsidP="00DF4C75">
            <w:pPr>
              <w:pStyle w:val="acctfourfigures"/>
              <w:tabs>
                <w:tab w:val="clear" w:pos="765"/>
              </w:tabs>
              <w:spacing w:line="240" w:lineRule="auto"/>
              <w:ind w:left="-117"/>
              <w:jc w:val="right"/>
              <w:rPr>
                <w:rFonts w:ascii="Browallia New" w:hAnsi="Browallia New" w:cs="Browallia New"/>
                <w:sz w:val="28"/>
                <w:szCs w:val="28"/>
                <w:lang w:val="en-US"/>
              </w:rPr>
            </w:pPr>
            <w:r w:rsidRPr="00552328">
              <w:rPr>
                <w:rFonts w:ascii="Browallia New" w:hAnsi="Browallia New" w:cs="Browallia New"/>
                <w:sz w:val="28"/>
                <w:szCs w:val="28"/>
              </w:rPr>
              <w:t>369,279</w:t>
            </w:r>
          </w:p>
        </w:tc>
      </w:tr>
    </w:tbl>
    <w:p w14:paraId="34AED96C" w14:textId="77777777" w:rsidR="0016669C"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p>
    <w:p w14:paraId="104DD706" w14:textId="410B40FE" w:rsidR="0058354F" w:rsidRDefault="0058354F"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8"/>
          <w:szCs w:val="28"/>
        </w:rPr>
      </w:pPr>
      <w:r w:rsidRPr="00633DF6">
        <w:rPr>
          <w:rFonts w:ascii="Browallia New" w:hAnsi="Browallia New" w:cs="Browallia New" w:hint="cs"/>
          <w:sz w:val="28"/>
          <w:szCs w:val="28"/>
          <w:cs/>
        </w:rPr>
        <w:t xml:space="preserve">ณ วันที่ </w:t>
      </w:r>
      <w:r w:rsidRPr="00633DF6">
        <w:rPr>
          <w:rFonts w:ascii="Browallia New" w:hAnsi="Browallia New" w:cs="Browallia New" w:hint="cs"/>
          <w:sz w:val="28"/>
          <w:szCs w:val="28"/>
        </w:rPr>
        <w:t xml:space="preserve">31 </w:t>
      </w:r>
      <w:r w:rsidRPr="00633DF6">
        <w:rPr>
          <w:rFonts w:ascii="Browallia New" w:hAnsi="Browallia New" w:cs="Browallia New" w:hint="cs"/>
          <w:sz w:val="28"/>
          <w:szCs w:val="28"/>
          <w:cs/>
        </w:rPr>
        <w:t xml:space="preserve">ธันวาคม </w:t>
      </w:r>
      <w:r w:rsidRPr="00633DF6">
        <w:rPr>
          <w:rFonts w:ascii="Browallia New" w:hAnsi="Browallia New" w:cs="Browallia New" w:hint="cs"/>
          <w:sz w:val="28"/>
          <w:szCs w:val="28"/>
        </w:rPr>
        <w:t>256</w:t>
      </w:r>
      <w:r w:rsidR="006E61EB">
        <w:rPr>
          <w:rFonts w:ascii="Browallia New" w:hAnsi="Browallia New" w:cs="Browallia New"/>
          <w:sz w:val="28"/>
          <w:szCs w:val="28"/>
        </w:rPr>
        <w:t>6</w:t>
      </w:r>
      <w:r w:rsidRPr="00633DF6">
        <w:rPr>
          <w:rFonts w:ascii="Browallia New" w:hAnsi="Browallia New" w:cs="Browallia New" w:hint="cs"/>
          <w:sz w:val="28"/>
          <w:szCs w:val="28"/>
          <w:cs/>
        </w:rPr>
        <w:t xml:space="preserve"> และ </w:t>
      </w:r>
      <w:r w:rsidRPr="00633DF6">
        <w:rPr>
          <w:rFonts w:ascii="Browallia New" w:hAnsi="Browallia New" w:cs="Browallia New" w:hint="cs"/>
          <w:sz w:val="28"/>
          <w:szCs w:val="28"/>
        </w:rPr>
        <w:t>256</w:t>
      </w:r>
      <w:r w:rsidR="006E61EB">
        <w:rPr>
          <w:rFonts w:ascii="Browallia New" w:hAnsi="Browallia New" w:cs="Browallia New"/>
          <w:sz w:val="28"/>
          <w:szCs w:val="28"/>
        </w:rPr>
        <w:t>5</w:t>
      </w:r>
      <w:r w:rsidRPr="00633DF6">
        <w:rPr>
          <w:rFonts w:ascii="Browallia New" w:hAnsi="Browallia New" w:cs="Browallia New" w:hint="cs"/>
          <w:sz w:val="28"/>
          <w:szCs w:val="28"/>
          <w:cs/>
        </w:rPr>
        <w:t xml:space="preserve"> </w:t>
      </w:r>
      <w:r w:rsidR="00B6276D" w:rsidRPr="00A10C88">
        <w:rPr>
          <w:rFonts w:ascii="Browallia New" w:hAnsi="Browallia New" w:cs="Browallia New"/>
          <w:sz w:val="28"/>
          <w:szCs w:val="28"/>
          <w:cs/>
        </w:rPr>
        <w:t>บริษัทมีวงเงินเบิกเกินบัญชีและเงินกู้ยืมระยะสั้นจากสถาบันการเงิน</w:t>
      </w:r>
      <w:r w:rsidR="007E4232">
        <w:rPr>
          <w:rFonts w:ascii="Browallia New" w:hAnsi="Browallia New" w:cs="Browallia New"/>
          <w:sz w:val="28"/>
          <w:szCs w:val="28"/>
        </w:rPr>
        <w:t xml:space="preserve"> </w:t>
      </w:r>
      <w:r w:rsidR="0016669C">
        <w:rPr>
          <w:rFonts w:ascii="Browallia New" w:hAnsi="Browallia New" w:cs="Browallia New"/>
          <w:sz w:val="28"/>
          <w:szCs w:val="28"/>
        </w:rPr>
        <w:br/>
      </w:r>
      <w:r w:rsidR="00B6276D" w:rsidRPr="00776E03">
        <w:rPr>
          <w:rFonts w:ascii="Browallia New" w:hAnsi="Browallia New" w:cs="Browallia New"/>
          <w:spacing w:val="-2"/>
          <w:sz w:val="28"/>
          <w:szCs w:val="28"/>
          <w:cs/>
        </w:rPr>
        <w:t>ซึ่งค้ำประกันโดยกรรมการของบริษัทและการจดจำนองที่ดินพร้อมสิ่งปลูกสร้าง</w:t>
      </w:r>
      <w:r w:rsidR="00B6276D" w:rsidRPr="00776E03">
        <w:rPr>
          <w:rFonts w:ascii="Browallia New" w:hAnsi="Browallia New" w:cs="Browallia New"/>
          <w:sz w:val="28"/>
          <w:szCs w:val="28"/>
          <w:cs/>
        </w:rPr>
        <w:t>ของบริษัท</w:t>
      </w:r>
      <w:r w:rsidR="00B6276D" w:rsidRPr="00F46B29">
        <w:rPr>
          <w:rFonts w:ascii="Browallia New" w:hAnsi="Browallia New" w:cs="Browallia New" w:hint="cs"/>
          <w:sz w:val="28"/>
          <w:szCs w:val="28"/>
        </w:rPr>
        <w:t xml:space="preserve"> </w:t>
      </w:r>
      <w:r w:rsidR="00B6276D" w:rsidRPr="00776E03">
        <w:rPr>
          <w:rFonts w:ascii="Browallia New" w:hAnsi="Browallia New" w:cs="Browallia New"/>
          <w:sz w:val="28"/>
          <w:szCs w:val="28"/>
          <w:cs/>
        </w:rPr>
        <w:t>ตามที่กล่าวไว้ใน</w:t>
      </w:r>
      <w:r w:rsidR="00B6276D" w:rsidRPr="00F511D3">
        <w:rPr>
          <w:rFonts w:ascii="Browallia New" w:hAnsi="Browallia New" w:cs="Browallia New"/>
          <w:sz w:val="28"/>
          <w:szCs w:val="28"/>
          <w:cs/>
        </w:rPr>
        <w:t>หมายเหตุประกอบงบการเงิน</w:t>
      </w:r>
      <w:r w:rsidR="00B6276D" w:rsidRPr="00F511D3">
        <w:rPr>
          <w:rFonts w:ascii="Browallia New" w:hAnsi="Browallia New" w:cs="Browallia New"/>
          <w:sz w:val="28"/>
          <w:szCs w:val="28"/>
        </w:rPr>
        <w:t xml:space="preserve"> </w:t>
      </w:r>
      <w:r w:rsidR="00B6276D" w:rsidRPr="00872615">
        <w:rPr>
          <w:rFonts w:ascii="Browallia New" w:hAnsi="Browallia New" w:cs="Browallia New"/>
          <w:sz w:val="28"/>
          <w:szCs w:val="28"/>
          <w:lang w:val="en-GB"/>
        </w:rPr>
        <w:t>1</w:t>
      </w:r>
      <w:r w:rsidR="00050EF7" w:rsidRPr="00872615">
        <w:rPr>
          <w:rFonts w:ascii="Browallia New" w:hAnsi="Browallia New" w:cs="Browallia New"/>
          <w:sz w:val="28"/>
          <w:szCs w:val="28"/>
          <w:lang w:val="en-GB"/>
        </w:rPr>
        <w:t>7</w:t>
      </w:r>
      <w:r w:rsidR="00440108">
        <w:rPr>
          <w:rFonts w:ascii="Browallia New" w:hAnsi="Browallia New" w:cs="Browallia New"/>
          <w:sz w:val="28"/>
          <w:szCs w:val="28"/>
          <w:lang w:val="en-GB"/>
        </w:rPr>
        <w:t xml:space="preserve"> </w:t>
      </w:r>
      <w:r w:rsidR="00440108" w:rsidRPr="00593218">
        <w:rPr>
          <w:rFonts w:ascii="Browallia New" w:hAnsi="Browallia New" w:cs="Browallia New" w:hint="cs"/>
          <w:sz w:val="28"/>
          <w:szCs w:val="28"/>
          <w:cs/>
          <w:lang w:val="en-GB"/>
        </w:rPr>
        <w:t xml:space="preserve">และ </w:t>
      </w:r>
      <w:r w:rsidR="00440108" w:rsidRPr="00872615">
        <w:rPr>
          <w:rFonts w:ascii="Browallia New" w:hAnsi="Browallia New" w:cs="Browallia New"/>
          <w:sz w:val="28"/>
          <w:szCs w:val="28"/>
        </w:rPr>
        <w:t>2</w:t>
      </w:r>
      <w:r w:rsidR="00050EF7" w:rsidRPr="00872615">
        <w:rPr>
          <w:rFonts w:ascii="Browallia New" w:hAnsi="Browallia New" w:cs="Browallia New"/>
          <w:sz w:val="28"/>
          <w:szCs w:val="28"/>
        </w:rPr>
        <w:t>0</w:t>
      </w:r>
      <w:r w:rsidR="00B6276D" w:rsidRPr="00A11E1B">
        <w:rPr>
          <w:rFonts w:ascii="Browallia New" w:hAnsi="Browallia New" w:cs="Browallia New"/>
          <w:sz w:val="28"/>
          <w:szCs w:val="28"/>
          <w:lang w:val="en-GB"/>
        </w:rPr>
        <w:t xml:space="preserve"> </w:t>
      </w:r>
      <w:r w:rsidR="0058437F" w:rsidRPr="00A11E1B">
        <w:rPr>
          <w:rFonts w:ascii="Browallia New" w:hAnsi="Browallia New" w:cs="Browallia New" w:hint="cs"/>
          <w:sz w:val="28"/>
          <w:szCs w:val="28"/>
          <w:cs/>
          <w:lang w:val="en-GB"/>
        </w:rPr>
        <w:t>โดย</w:t>
      </w:r>
      <w:r w:rsidRPr="00633DF6">
        <w:rPr>
          <w:rFonts w:ascii="Browallia New" w:hAnsi="Browallia New" w:cs="Browallia New" w:hint="cs"/>
          <w:sz w:val="28"/>
          <w:szCs w:val="28"/>
          <w:cs/>
        </w:rPr>
        <w:t>บริษัทมีวงเงินกู้และอัตราดอกเบี้ยที่เกี่ยวข้องดังนี้</w:t>
      </w:r>
    </w:p>
    <w:p w14:paraId="4D49822B" w14:textId="77777777" w:rsidR="0016669C" w:rsidRPr="00633DF6" w:rsidRDefault="0016669C" w:rsidP="00633D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tbl>
      <w:tblPr>
        <w:tblW w:w="9027" w:type="dxa"/>
        <w:tblInd w:w="288" w:type="dxa"/>
        <w:tblLayout w:type="fixed"/>
        <w:tblLook w:val="0000" w:firstRow="0" w:lastRow="0" w:firstColumn="0" w:lastColumn="0" w:noHBand="0" w:noVBand="0"/>
      </w:tblPr>
      <w:tblGrid>
        <w:gridCol w:w="3582"/>
        <w:gridCol w:w="1134"/>
        <w:gridCol w:w="270"/>
        <w:gridCol w:w="1148"/>
        <w:gridCol w:w="270"/>
        <w:gridCol w:w="1149"/>
        <w:gridCol w:w="270"/>
        <w:gridCol w:w="1204"/>
      </w:tblGrid>
      <w:tr w:rsidR="0058354F" w:rsidRPr="00776E03" w14:paraId="05C525BF" w14:textId="77777777" w:rsidTr="00C07995">
        <w:trPr>
          <w:tblHeader/>
        </w:trPr>
        <w:tc>
          <w:tcPr>
            <w:tcW w:w="3582" w:type="dxa"/>
          </w:tcPr>
          <w:p w14:paraId="153EC5D1"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5" w:type="dxa"/>
            <w:gridSpan w:val="7"/>
          </w:tcPr>
          <w:p w14:paraId="2437A517" w14:textId="77777777" w:rsidR="0058354F" w:rsidRPr="00776E03" w:rsidRDefault="0058354F" w:rsidP="00C53F8E">
            <w:pPr>
              <w:spacing w:line="240" w:lineRule="auto"/>
              <w:ind w:right="-45"/>
              <w:jc w:val="right"/>
              <w:rPr>
                <w:rFonts w:ascii="Browallia New" w:hAnsi="Browallia New" w:cs="Browallia New"/>
                <w:sz w:val="28"/>
                <w:szCs w:val="28"/>
                <w:cs/>
              </w:rPr>
            </w:pPr>
            <w:r w:rsidRPr="00776E03">
              <w:rPr>
                <w:rFonts w:ascii="Browallia New" w:hAnsi="Browallia New" w:cs="Browallia New"/>
                <w:sz w:val="28"/>
                <w:szCs w:val="28"/>
                <w:cs/>
              </w:rPr>
              <w:t>(หน่วย</w:t>
            </w:r>
            <w:r w:rsidRPr="00F46B29">
              <w:rPr>
                <w:rFonts w:ascii="Browallia New" w:hAnsi="Browallia New" w:cs="Browallia New"/>
                <w:sz w:val="28"/>
                <w:szCs w:val="28"/>
              </w:rPr>
              <w:t xml:space="preserve"> </w:t>
            </w:r>
            <w:r w:rsidRPr="00776E03">
              <w:rPr>
                <w:rFonts w:ascii="Browallia New" w:hAnsi="Browallia New" w:cs="Browallia New"/>
                <w:sz w:val="28"/>
                <w:szCs w:val="28"/>
                <w:cs/>
                <w:lang w:val="en-GB"/>
              </w:rPr>
              <w:t>:</w:t>
            </w:r>
            <w:r w:rsidRPr="00F46B29">
              <w:rPr>
                <w:rFonts w:ascii="Browallia New" w:hAnsi="Browallia New" w:cs="Browallia New"/>
                <w:sz w:val="28"/>
                <w:szCs w:val="28"/>
              </w:rPr>
              <w:t xml:space="preserve"> </w:t>
            </w:r>
            <w:r w:rsidRPr="00776E03">
              <w:rPr>
                <w:rFonts w:ascii="Browallia New" w:hAnsi="Browallia New" w:cs="Browallia New"/>
                <w:sz w:val="28"/>
                <w:szCs w:val="28"/>
                <w:cs/>
              </w:rPr>
              <w:t>พันบาท)</w:t>
            </w:r>
          </w:p>
        </w:tc>
      </w:tr>
      <w:tr w:rsidR="0058354F" w:rsidRPr="00776E03" w14:paraId="52DA8694" w14:textId="77777777" w:rsidTr="00C07995">
        <w:trPr>
          <w:tblHeader/>
        </w:trPr>
        <w:tc>
          <w:tcPr>
            <w:tcW w:w="3582" w:type="dxa"/>
          </w:tcPr>
          <w:p w14:paraId="7745C150"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Borders>
              <w:bottom w:val="single" w:sz="4" w:space="0" w:color="auto"/>
            </w:tcBorders>
          </w:tcPr>
          <w:p w14:paraId="4A160B5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76E03">
              <w:rPr>
                <w:rFonts w:ascii="Browallia New" w:hAnsi="Browallia New" w:cs="Browallia New"/>
                <w:sz w:val="28"/>
                <w:szCs w:val="28"/>
                <w:cs/>
              </w:rPr>
              <w:t>งบการเงินรวม</w:t>
            </w:r>
          </w:p>
        </w:tc>
        <w:tc>
          <w:tcPr>
            <w:tcW w:w="270" w:type="dxa"/>
          </w:tcPr>
          <w:p w14:paraId="4ABE6E1C"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3" w:type="dxa"/>
            <w:gridSpan w:val="3"/>
            <w:tcBorders>
              <w:bottom w:val="single" w:sz="4" w:space="0" w:color="auto"/>
            </w:tcBorders>
          </w:tcPr>
          <w:p w14:paraId="0693100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776E03">
              <w:rPr>
                <w:rFonts w:ascii="Browallia New" w:hAnsi="Browallia New" w:cs="Browallia New"/>
                <w:sz w:val="28"/>
                <w:szCs w:val="28"/>
                <w:cs/>
              </w:rPr>
              <w:t>งบการเงินเฉพาะของบริษัท</w:t>
            </w:r>
          </w:p>
        </w:tc>
      </w:tr>
      <w:tr w:rsidR="006E61EB" w:rsidRPr="00776E03" w14:paraId="1321FB4B" w14:textId="77777777" w:rsidTr="00C07995">
        <w:trPr>
          <w:tblHeader/>
        </w:trPr>
        <w:tc>
          <w:tcPr>
            <w:tcW w:w="3582" w:type="dxa"/>
          </w:tcPr>
          <w:p w14:paraId="2469B1C9" w14:textId="77777777" w:rsidR="006E61EB" w:rsidRPr="00776E03" w:rsidRDefault="006E61EB" w:rsidP="006E61EB">
            <w:pPr>
              <w:pStyle w:val="a0"/>
              <w:tabs>
                <w:tab w:val="clear" w:pos="360"/>
                <w:tab w:val="clear" w:pos="720"/>
                <w:tab w:val="clear" w:pos="1080"/>
                <w:tab w:val="left" w:pos="540"/>
              </w:tabs>
              <w:rPr>
                <w:rFonts w:ascii="Browallia New" w:hAnsi="Browallia New" w:cs="Browallia New"/>
                <w:lang w:val="en-US"/>
              </w:rPr>
            </w:pPr>
          </w:p>
        </w:tc>
        <w:tc>
          <w:tcPr>
            <w:tcW w:w="1134" w:type="dxa"/>
            <w:tcBorders>
              <w:top w:val="single" w:sz="4" w:space="0" w:color="auto"/>
              <w:bottom w:val="single" w:sz="4" w:space="0" w:color="auto"/>
            </w:tcBorders>
          </w:tcPr>
          <w:p w14:paraId="05D63394" w14:textId="270EC735"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tcPr>
          <w:p w14:paraId="05857A27" w14:textId="77777777" w:rsidR="006E61EB" w:rsidRPr="00776E03" w:rsidRDefault="006E61EB" w:rsidP="006E61EB">
            <w:pPr>
              <w:spacing w:line="240" w:lineRule="auto"/>
              <w:ind w:left="-108" w:right="-145"/>
              <w:jc w:val="center"/>
              <w:rPr>
                <w:rFonts w:ascii="Browallia New" w:hAnsi="Browallia New" w:cs="Browallia New"/>
                <w:sz w:val="28"/>
                <w:szCs w:val="28"/>
                <w:lang w:val="en-GB"/>
              </w:rPr>
            </w:pPr>
          </w:p>
        </w:tc>
        <w:tc>
          <w:tcPr>
            <w:tcW w:w="1148" w:type="dxa"/>
            <w:tcBorders>
              <w:top w:val="single" w:sz="4" w:space="0" w:color="auto"/>
              <w:bottom w:val="single" w:sz="4" w:space="0" w:color="auto"/>
            </w:tcBorders>
          </w:tcPr>
          <w:p w14:paraId="6CABE549" w14:textId="10A4F22B"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70" w:type="dxa"/>
          </w:tcPr>
          <w:p w14:paraId="1988076D" w14:textId="77777777" w:rsidR="006E61EB" w:rsidRPr="00776E03" w:rsidRDefault="006E61EB" w:rsidP="006E61EB">
            <w:pPr>
              <w:spacing w:line="240" w:lineRule="auto"/>
              <w:ind w:left="-108" w:right="-145"/>
              <w:jc w:val="center"/>
              <w:rPr>
                <w:rFonts w:ascii="Browallia New" w:hAnsi="Browallia New" w:cs="Browallia New"/>
                <w:sz w:val="28"/>
                <w:szCs w:val="28"/>
              </w:rPr>
            </w:pPr>
          </w:p>
        </w:tc>
        <w:tc>
          <w:tcPr>
            <w:tcW w:w="1149" w:type="dxa"/>
            <w:tcBorders>
              <w:top w:val="single" w:sz="4" w:space="0" w:color="auto"/>
              <w:bottom w:val="single" w:sz="4" w:space="0" w:color="auto"/>
            </w:tcBorders>
          </w:tcPr>
          <w:p w14:paraId="12919546" w14:textId="404F5938"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70" w:type="dxa"/>
            <w:tcBorders>
              <w:top w:val="single" w:sz="4" w:space="0" w:color="auto"/>
            </w:tcBorders>
          </w:tcPr>
          <w:p w14:paraId="76186C81" w14:textId="77777777" w:rsidR="006E61EB" w:rsidRPr="00776E03" w:rsidRDefault="006E61EB" w:rsidP="006E61EB">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2207750B" w14:textId="13AC4C17" w:rsidR="006E61EB" w:rsidRPr="00776E03" w:rsidRDefault="006E61EB" w:rsidP="006E61EB">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58354F" w:rsidRPr="00776E03" w14:paraId="2860B1FD" w14:textId="77777777" w:rsidTr="00C07995">
        <w:trPr>
          <w:trHeight w:val="143"/>
        </w:trPr>
        <w:tc>
          <w:tcPr>
            <w:tcW w:w="3582" w:type="dxa"/>
          </w:tcPr>
          <w:p w14:paraId="19B22CFD" w14:textId="77777777" w:rsidR="0058354F" w:rsidRPr="00776E03" w:rsidRDefault="0058354F" w:rsidP="00C53F8E">
            <w:pPr>
              <w:pStyle w:val="a"/>
              <w:tabs>
                <w:tab w:val="clear" w:pos="1080"/>
                <w:tab w:val="left" w:pos="540"/>
              </w:tabs>
              <w:rPr>
                <w:rFonts w:ascii="Browallia New" w:hAnsi="Browallia New" w:cs="Browallia New"/>
                <w:sz w:val="28"/>
                <w:szCs w:val="28"/>
                <w:cs/>
                <w:lang w:val="en-GB"/>
              </w:rPr>
            </w:pPr>
          </w:p>
        </w:tc>
        <w:tc>
          <w:tcPr>
            <w:tcW w:w="1134" w:type="dxa"/>
            <w:tcBorders>
              <w:top w:val="single" w:sz="4" w:space="0" w:color="auto"/>
            </w:tcBorders>
          </w:tcPr>
          <w:p w14:paraId="637496F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AD140C7"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18AED61B"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06588C0D"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49" w:type="dxa"/>
            <w:tcBorders>
              <w:top w:val="single" w:sz="4" w:space="0" w:color="auto"/>
            </w:tcBorders>
          </w:tcPr>
          <w:p w14:paraId="0E0171B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70" w:type="dxa"/>
          </w:tcPr>
          <w:p w14:paraId="68744CA6"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04" w:type="dxa"/>
            <w:tcBorders>
              <w:top w:val="single" w:sz="4" w:space="0" w:color="auto"/>
            </w:tcBorders>
          </w:tcPr>
          <w:p w14:paraId="50AD6DF8" w14:textId="77777777" w:rsidR="0058354F" w:rsidRPr="00776E03"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8354F" w:rsidRPr="00776E03" w14:paraId="47414EF7" w14:textId="77777777" w:rsidTr="00C07995">
        <w:trPr>
          <w:trHeight w:val="323"/>
        </w:trPr>
        <w:tc>
          <w:tcPr>
            <w:tcW w:w="3582" w:type="dxa"/>
          </w:tcPr>
          <w:p w14:paraId="20990A28" w14:textId="77777777" w:rsidR="0058354F" w:rsidRPr="00633DF6" w:rsidRDefault="0058354F" w:rsidP="00C53F8E">
            <w:pPr>
              <w:jc w:val="both"/>
              <w:rPr>
                <w:rFonts w:ascii="Browallia New" w:hAnsi="Browallia New" w:cs="Browallia New"/>
                <w:sz w:val="28"/>
                <w:szCs w:val="28"/>
                <w:cs/>
                <w:lang w:val="en-GB"/>
              </w:rPr>
            </w:pPr>
            <w:r w:rsidRPr="00633DF6">
              <w:rPr>
                <w:rFonts w:ascii="Browallia New" w:hAnsi="Browallia New" w:cs="Browallia New"/>
                <w:sz w:val="28"/>
                <w:szCs w:val="28"/>
                <w:u w:val="single"/>
                <w:cs/>
              </w:rPr>
              <w:t>เงินเบิกเกินบัญชี</w:t>
            </w:r>
          </w:p>
        </w:tc>
        <w:tc>
          <w:tcPr>
            <w:tcW w:w="1134" w:type="dxa"/>
            <w:shd w:val="clear" w:color="auto" w:fill="auto"/>
          </w:tcPr>
          <w:p w14:paraId="2A2772CE"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466C0D3F"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rPr>
                <w:rFonts w:ascii="Browallia New" w:hAnsi="Browallia New" w:cs="Browallia New"/>
                <w:b/>
                <w:bCs/>
                <w:sz w:val="28"/>
                <w:szCs w:val="28"/>
                <w:u w:val="single"/>
              </w:rPr>
            </w:pPr>
          </w:p>
        </w:tc>
        <w:tc>
          <w:tcPr>
            <w:tcW w:w="1148" w:type="dxa"/>
          </w:tcPr>
          <w:p w14:paraId="3A44FD82"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03BE32FB"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149" w:type="dxa"/>
          </w:tcPr>
          <w:p w14:paraId="32B676FD" w14:textId="77777777" w:rsidR="0058354F" w:rsidRPr="00633DF6" w:rsidRDefault="0058354F" w:rsidP="00C53F8E">
            <w:pPr>
              <w:pStyle w:val="acctfourfigures"/>
              <w:tabs>
                <w:tab w:val="clear" w:pos="765"/>
              </w:tabs>
              <w:spacing w:line="240" w:lineRule="auto"/>
              <w:ind w:left="-117"/>
              <w:jc w:val="center"/>
              <w:rPr>
                <w:rFonts w:ascii="Browallia New" w:hAnsi="Browallia New" w:cs="Browallia New"/>
                <w:sz w:val="28"/>
                <w:szCs w:val="28"/>
              </w:rPr>
            </w:pPr>
          </w:p>
        </w:tc>
        <w:tc>
          <w:tcPr>
            <w:tcW w:w="270" w:type="dxa"/>
          </w:tcPr>
          <w:p w14:paraId="1CFF9D68" w14:textId="77777777" w:rsidR="0058354F" w:rsidRPr="00633DF6" w:rsidRDefault="0058354F" w:rsidP="00C53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1"/>
              <w:jc w:val="right"/>
              <w:rPr>
                <w:rFonts w:ascii="Browallia New" w:hAnsi="Browallia New" w:cs="Browallia New"/>
                <w:sz w:val="28"/>
                <w:szCs w:val="28"/>
              </w:rPr>
            </w:pPr>
          </w:p>
        </w:tc>
        <w:tc>
          <w:tcPr>
            <w:tcW w:w="1204" w:type="dxa"/>
          </w:tcPr>
          <w:p w14:paraId="15465BED" w14:textId="77777777" w:rsidR="0058354F" w:rsidRPr="00633DF6" w:rsidRDefault="0058354F" w:rsidP="00C53F8E">
            <w:pPr>
              <w:pStyle w:val="acctfourfigures"/>
              <w:tabs>
                <w:tab w:val="clear" w:pos="765"/>
              </w:tabs>
              <w:spacing w:line="240" w:lineRule="auto"/>
              <w:ind w:left="-117"/>
              <w:jc w:val="right"/>
              <w:rPr>
                <w:rFonts w:ascii="Browallia New" w:hAnsi="Browallia New" w:cs="Browallia New"/>
                <w:sz w:val="28"/>
                <w:szCs w:val="28"/>
                <w:lang w:val="en-US"/>
              </w:rPr>
            </w:pPr>
          </w:p>
        </w:tc>
      </w:tr>
      <w:tr w:rsidR="006E61EB" w:rsidRPr="00776E03" w14:paraId="1C9F87B4" w14:textId="77777777" w:rsidTr="00C07995">
        <w:tc>
          <w:tcPr>
            <w:tcW w:w="3582" w:type="dxa"/>
          </w:tcPr>
          <w:p w14:paraId="2F7F3897" w14:textId="77777777" w:rsidR="006E61EB" w:rsidRPr="00C030EB" w:rsidRDefault="006E61EB" w:rsidP="006E61EB">
            <w:pPr>
              <w:jc w:val="thaiDistribute"/>
              <w:rPr>
                <w:rFonts w:ascii="Browallia New" w:hAnsi="Browallia New" w:cs="Browallia New"/>
                <w:sz w:val="28"/>
                <w:szCs w:val="28"/>
                <w:cs/>
              </w:rPr>
            </w:pPr>
            <w:r w:rsidRPr="00C030EB">
              <w:rPr>
                <w:rFonts w:ascii="Browallia New" w:hAnsi="Browallia New" w:cs="Browallia New"/>
                <w:sz w:val="28"/>
                <w:szCs w:val="28"/>
                <w:cs/>
              </w:rPr>
              <w:t>วงเงินใช้ไป</w:t>
            </w:r>
          </w:p>
        </w:tc>
        <w:tc>
          <w:tcPr>
            <w:tcW w:w="1134" w:type="dxa"/>
            <w:shd w:val="clear" w:color="auto" w:fill="auto"/>
          </w:tcPr>
          <w:p w14:paraId="3EAAD10C" w14:textId="0B5B87FA" w:rsidR="006E61EB" w:rsidRPr="000740F9" w:rsidRDefault="008D08B8" w:rsidP="006E61EB">
            <w:pPr>
              <w:pStyle w:val="acctfourfigures"/>
              <w:tabs>
                <w:tab w:val="clear" w:pos="765"/>
              </w:tabs>
              <w:spacing w:line="240" w:lineRule="auto"/>
              <w:ind w:left="-117"/>
              <w:jc w:val="right"/>
              <w:rPr>
                <w:rFonts w:ascii="Browallia New" w:hAnsi="Browallia New" w:cs="Browallia New"/>
                <w:sz w:val="28"/>
                <w:szCs w:val="28"/>
                <w:lang w:val="en-US" w:bidi="th-TH"/>
              </w:rPr>
            </w:pPr>
            <w:r w:rsidRPr="000740F9">
              <w:rPr>
                <w:rFonts w:ascii="Browallia New" w:hAnsi="Browallia New" w:cs="Browallia New"/>
                <w:sz w:val="28"/>
                <w:szCs w:val="28"/>
                <w:lang w:val="en-US" w:bidi="th-TH"/>
              </w:rPr>
              <w:t>49,369</w:t>
            </w:r>
          </w:p>
        </w:tc>
        <w:tc>
          <w:tcPr>
            <w:tcW w:w="270" w:type="dxa"/>
          </w:tcPr>
          <w:p w14:paraId="3A228B2F" w14:textId="77777777" w:rsidR="006E61EB" w:rsidRPr="00C030EB"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Pr>
          <w:p w14:paraId="5A424B09" w14:textId="6DB7788B" w:rsidR="006E61EB" w:rsidRPr="00C030EB"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EE3FDE">
              <w:rPr>
                <w:rFonts w:ascii="Browallia New" w:hAnsi="Browallia New" w:cs="Browallia New"/>
                <w:sz w:val="28"/>
                <w:szCs w:val="28"/>
                <w:lang w:val="en-US" w:bidi="th-TH"/>
              </w:rPr>
              <w:t>73,178</w:t>
            </w:r>
          </w:p>
        </w:tc>
        <w:tc>
          <w:tcPr>
            <w:tcW w:w="270" w:type="dxa"/>
          </w:tcPr>
          <w:p w14:paraId="3C45849E" w14:textId="77777777" w:rsidR="006E61EB" w:rsidRPr="00C030EB"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tcPr>
          <w:p w14:paraId="51FD6DE6" w14:textId="28C9FDC3" w:rsidR="006E61EB" w:rsidRPr="000740F9" w:rsidRDefault="00F8376A" w:rsidP="006E61EB">
            <w:pPr>
              <w:pStyle w:val="acctfourfigures"/>
              <w:tabs>
                <w:tab w:val="clear" w:pos="765"/>
              </w:tabs>
              <w:spacing w:line="240" w:lineRule="auto"/>
              <w:ind w:left="-117"/>
              <w:jc w:val="right"/>
              <w:rPr>
                <w:rFonts w:ascii="Browallia New" w:hAnsi="Browallia New" w:cs="Browallia New"/>
                <w:sz w:val="28"/>
                <w:szCs w:val="28"/>
                <w:cs/>
                <w:lang w:val="en-US" w:bidi="th-TH"/>
              </w:rPr>
            </w:pPr>
            <w:r w:rsidRPr="000740F9">
              <w:rPr>
                <w:rFonts w:ascii="Browallia New" w:hAnsi="Browallia New" w:cs="Browallia New"/>
                <w:sz w:val="28"/>
                <w:szCs w:val="28"/>
                <w:lang w:val="en-US" w:bidi="th-TH"/>
              </w:rPr>
              <w:t>13,655</w:t>
            </w:r>
          </w:p>
        </w:tc>
        <w:tc>
          <w:tcPr>
            <w:tcW w:w="270" w:type="dxa"/>
          </w:tcPr>
          <w:p w14:paraId="026DFBDB" w14:textId="77777777" w:rsidR="006E61EB" w:rsidRPr="00C030EB"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tcPr>
          <w:p w14:paraId="5063B83B" w14:textId="74AA2F8D" w:rsidR="006E61EB" w:rsidRPr="00C030EB" w:rsidRDefault="006E61EB" w:rsidP="006E61EB">
            <w:pPr>
              <w:pStyle w:val="acctfourfigures"/>
              <w:tabs>
                <w:tab w:val="clear" w:pos="765"/>
              </w:tabs>
              <w:spacing w:line="240" w:lineRule="auto"/>
              <w:ind w:left="-117"/>
              <w:jc w:val="right"/>
              <w:rPr>
                <w:rFonts w:ascii="Browallia New" w:hAnsi="Browallia New" w:cs="Browallia New"/>
                <w:sz w:val="28"/>
                <w:szCs w:val="28"/>
                <w:cs/>
                <w:lang w:val="en-US" w:bidi="th-TH"/>
              </w:rPr>
            </w:pPr>
            <w:r w:rsidRPr="00EE3FDE">
              <w:rPr>
                <w:rFonts w:ascii="Browallia New" w:hAnsi="Browallia New" w:cs="Browallia New"/>
                <w:sz w:val="28"/>
                <w:szCs w:val="28"/>
                <w:lang w:val="en-US" w:bidi="th-TH"/>
              </w:rPr>
              <w:t>21,564</w:t>
            </w:r>
          </w:p>
        </w:tc>
      </w:tr>
      <w:tr w:rsidR="006E61EB" w:rsidRPr="00776E03" w14:paraId="2D570DA5" w14:textId="77777777" w:rsidTr="00C07995">
        <w:tc>
          <w:tcPr>
            <w:tcW w:w="3582" w:type="dxa"/>
          </w:tcPr>
          <w:p w14:paraId="2F25CDD2" w14:textId="77777777" w:rsidR="006E61EB" w:rsidRPr="00633DF6" w:rsidRDefault="006E61EB" w:rsidP="006E61EB">
            <w:pPr>
              <w:jc w:val="thaiDistribute"/>
              <w:rPr>
                <w:rFonts w:ascii="Browallia New" w:hAnsi="Browallia New" w:cs="Browallia New"/>
                <w:sz w:val="28"/>
                <w:szCs w:val="28"/>
              </w:rPr>
            </w:pPr>
            <w:r w:rsidRPr="00633DF6">
              <w:rPr>
                <w:rFonts w:ascii="Browallia New" w:hAnsi="Browallia New" w:cs="Browallia New"/>
                <w:sz w:val="28"/>
                <w:szCs w:val="28"/>
                <w:cs/>
              </w:rPr>
              <w:t xml:space="preserve">อัตราดอกเบี้ยสำหรับวงเงินปกติ </w:t>
            </w:r>
          </w:p>
          <w:p w14:paraId="5855CB6D" w14:textId="77777777" w:rsidR="006E61EB" w:rsidRPr="00633DF6" w:rsidRDefault="006E61EB" w:rsidP="006E61EB">
            <w:pPr>
              <w:ind w:left="318"/>
              <w:jc w:val="thaiDistribute"/>
              <w:rPr>
                <w:rFonts w:ascii="Browallia New" w:hAnsi="Browallia New" w:cs="Browallia New"/>
                <w:sz w:val="28"/>
                <w:szCs w:val="28"/>
              </w:rPr>
            </w:pPr>
            <w:r w:rsidRPr="00633DF6">
              <w:rPr>
                <w:rFonts w:ascii="Browallia New" w:hAnsi="Browallia New" w:cs="Browallia New"/>
                <w:sz w:val="28"/>
                <w:szCs w:val="28"/>
                <w:cs/>
              </w:rPr>
              <w:t>(ร้อยละต่อปี)</w:t>
            </w:r>
          </w:p>
        </w:tc>
        <w:tc>
          <w:tcPr>
            <w:tcW w:w="1134" w:type="dxa"/>
            <w:shd w:val="clear" w:color="auto" w:fill="auto"/>
            <w:vAlign w:val="bottom"/>
          </w:tcPr>
          <w:p w14:paraId="6E6A0224" w14:textId="705D2215" w:rsidR="006E61EB" w:rsidRPr="000740F9" w:rsidRDefault="008D08B8" w:rsidP="006E61EB">
            <w:pPr>
              <w:pStyle w:val="acctfourfigures"/>
              <w:tabs>
                <w:tab w:val="clear" w:pos="765"/>
              </w:tabs>
              <w:spacing w:line="240" w:lineRule="auto"/>
              <w:ind w:left="-117"/>
              <w:jc w:val="right"/>
              <w:rPr>
                <w:rFonts w:ascii="Browallia New" w:hAnsi="Browallia New" w:cs="Browallia New"/>
                <w:sz w:val="28"/>
                <w:szCs w:val="28"/>
                <w:lang w:val="en-US" w:bidi="th-TH"/>
              </w:rPr>
            </w:pPr>
            <w:r w:rsidRPr="000740F9">
              <w:rPr>
                <w:rFonts w:ascii="Browallia New" w:hAnsi="Browallia New" w:cs="Browallia New"/>
                <w:sz w:val="28"/>
                <w:szCs w:val="28"/>
                <w:lang w:val="en-US" w:bidi="th-TH"/>
              </w:rPr>
              <w:t>MOR</w:t>
            </w:r>
          </w:p>
        </w:tc>
        <w:tc>
          <w:tcPr>
            <w:tcW w:w="270" w:type="dxa"/>
            <w:vAlign w:val="bottom"/>
          </w:tcPr>
          <w:p w14:paraId="73E10E58"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vAlign w:val="bottom"/>
          </w:tcPr>
          <w:p w14:paraId="1BF03C22" w14:textId="329852ED"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7F438F">
              <w:rPr>
                <w:rFonts w:ascii="Browallia New" w:hAnsi="Browallia New" w:cs="Browallia New"/>
                <w:sz w:val="28"/>
                <w:szCs w:val="28"/>
                <w:lang w:val="en-US"/>
              </w:rPr>
              <w:t>MOR</w:t>
            </w:r>
          </w:p>
        </w:tc>
        <w:tc>
          <w:tcPr>
            <w:tcW w:w="270" w:type="dxa"/>
            <w:vAlign w:val="bottom"/>
          </w:tcPr>
          <w:p w14:paraId="6A3FA90F"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74593F2" w14:textId="6D4E0AA9" w:rsidR="006E61EB" w:rsidRPr="000740F9" w:rsidRDefault="009C7F9D" w:rsidP="006E61EB">
            <w:pPr>
              <w:pStyle w:val="acctfourfigures"/>
              <w:tabs>
                <w:tab w:val="clear" w:pos="765"/>
              </w:tabs>
              <w:spacing w:line="240" w:lineRule="auto"/>
              <w:ind w:left="-117"/>
              <w:jc w:val="right"/>
              <w:rPr>
                <w:rFonts w:ascii="Browallia New" w:hAnsi="Browallia New" w:cs="Browallia New"/>
                <w:sz w:val="28"/>
                <w:szCs w:val="28"/>
                <w:lang w:val="en-US"/>
              </w:rPr>
            </w:pPr>
            <w:r w:rsidRPr="000740F9">
              <w:rPr>
                <w:rFonts w:ascii="Browallia New" w:hAnsi="Browallia New" w:cs="Browallia New"/>
                <w:sz w:val="28"/>
                <w:szCs w:val="28"/>
                <w:lang w:val="en-US"/>
              </w:rPr>
              <w:t>MOR</w:t>
            </w:r>
          </w:p>
        </w:tc>
        <w:tc>
          <w:tcPr>
            <w:tcW w:w="270" w:type="dxa"/>
            <w:vAlign w:val="bottom"/>
          </w:tcPr>
          <w:p w14:paraId="3349692E"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254E161" w14:textId="3FEF3CAB"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CF3B0D">
              <w:rPr>
                <w:rFonts w:ascii="Browallia New" w:hAnsi="Browallia New" w:cs="Browallia New"/>
                <w:sz w:val="28"/>
                <w:szCs w:val="28"/>
                <w:lang w:val="en-US"/>
              </w:rPr>
              <w:t>MOR</w:t>
            </w:r>
          </w:p>
        </w:tc>
      </w:tr>
      <w:tr w:rsidR="006E61EB" w:rsidRPr="00776E03" w14:paraId="793490C7" w14:textId="77777777" w:rsidTr="006160B6">
        <w:tc>
          <w:tcPr>
            <w:tcW w:w="3582" w:type="dxa"/>
          </w:tcPr>
          <w:p w14:paraId="6EAC8746" w14:textId="70A31E12" w:rsidR="006E61EB" w:rsidRPr="00633DF6" w:rsidRDefault="006E61EB" w:rsidP="006E61EB">
            <w:pPr>
              <w:jc w:val="thaiDistribute"/>
              <w:rPr>
                <w:rFonts w:ascii="Browallia New" w:hAnsi="Browallia New" w:cs="Browallia New"/>
                <w:sz w:val="28"/>
                <w:szCs w:val="28"/>
                <w:cs/>
              </w:rPr>
            </w:pPr>
          </w:p>
        </w:tc>
        <w:tc>
          <w:tcPr>
            <w:tcW w:w="1134" w:type="dxa"/>
            <w:shd w:val="clear" w:color="auto" w:fill="auto"/>
          </w:tcPr>
          <w:p w14:paraId="6BCE7885" w14:textId="77777777" w:rsidR="006E61EB" w:rsidRPr="001841EF"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6AF27C54"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b/>
                <w:bCs/>
                <w:sz w:val="28"/>
                <w:szCs w:val="28"/>
                <w:u w:val="single"/>
              </w:rPr>
            </w:pPr>
          </w:p>
        </w:tc>
        <w:tc>
          <w:tcPr>
            <w:tcW w:w="1148" w:type="dxa"/>
          </w:tcPr>
          <w:p w14:paraId="73987FA6" w14:textId="77777777"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3C65FB1E"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149" w:type="dxa"/>
            <w:vAlign w:val="bottom"/>
          </w:tcPr>
          <w:p w14:paraId="2F5F7276" w14:textId="77777777" w:rsidR="006E61EB" w:rsidRPr="000740F9"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vAlign w:val="bottom"/>
          </w:tcPr>
          <w:p w14:paraId="7BB6D40F"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rPr>
            </w:pPr>
          </w:p>
        </w:tc>
        <w:tc>
          <w:tcPr>
            <w:tcW w:w="1204" w:type="dxa"/>
            <w:vAlign w:val="bottom"/>
          </w:tcPr>
          <w:p w14:paraId="2FF23052" w14:textId="77777777"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r>
      <w:tr w:rsidR="006E61EB" w:rsidRPr="00776E03" w14:paraId="03B0D063" w14:textId="77777777" w:rsidTr="00C07995">
        <w:tc>
          <w:tcPr>
            <w:tcW w:w="3582" w:type="dxa"/>
          </w:tcPr>
          <w:p w14:paraId="7FB350C0" w14:textId="77777777" w:rsidR="006E61EB" w:rsidRPr="00633DF6" w:rsidRDefault="006E61EB" w:rsidP="006E61EB">
            <w:pPr>
              <w:jc w:val="thaiDistribute"/>
              <w:rPr>
                <w:rFonts w:ascii="Browallia New" w:hAnsi="Browallia New" w:cs="Browallia New"/>
                <w:sz w:val="28"/>
                <w:szCs w:val="28"/>
              </w:rPr>
            </w:pPr>
            <w:r w:rsidRPr="00633DF6">
              <w:rPr>
                <w:rFonts w:ascii="Browallia New" w:hAnsi="Browallia New" w:cs="Browallia New"/>
                <w:sz w:val="28"/>
                <w:szCs w:val="28"/>
                <w:u w:val="single"/>
                <w:cs/>
              </w:rPr>
              <w:t>ตั๋วสัญญาใช้เงิน</w:t>
            </w:r>
          </w:p>
        </w:tc>
        <w:tc>
          <w:tcPr>
            <w:tcW w:w="1134" w:type="dxa"/>
            <w:shd w:val="clear" w:color="auto" w:fill="auto"/>
          </w:tcPr>
          <w:p w14:paraId="1D2DBF7A" w14:textId="77777777" w:rsidR="006E61EB" w:rsidRPr="001841EF"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F176A2E"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0517620" w14:textId="77777777"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102D7694"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3B2AD426" w14:textId="77777777" w:rsidR="006E61EB" w:rsidRPr="000740F9"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c>
          <w:tcPr>
            <w:tcW w:w="270" w:type="dxa"/>
          </w:tcPr>
          <w:p w14:paraId="75197B1C"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6D94E20C" w14:textId="77777777"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p>
        </w:tc>
      </w:tr>
      <w:tr w:rsidR="006E61EB" w:rsidRPr="00776E03" w14:paraId="0ACCE211" w14:textId="77777777" w:rsidTr="00C07995">
        <w:tc>
          <w:tcPr>
            <w:tcW w:w="3582" w:type="dxa"/>
          </w:tcPr>
          <w:p w14:paraId="31371A57" w14:textId="77777777" w:rsidR="006E61EB" w:rsidRPr="00633DF6" w:rsidRDefault="006E61EB" w:rsidP="006E61EB">
            <w:pPr>
              <w:jc w:val="thaiDistribute"/>
              <w:rPr>
                <w:rFonts w:ascii="Browallia New" w:hAnsi="Browallia New" w:cs="Browallia New"/>
                <w:sz w:val="28"/>
                <w:szCs w:val="28"/>
              </w:rPr>
            </w:pPr>
            <w:r w:rsidRPr="00633DF6">
              <w:rPr>
                <w:rFonts w:ascii="Browallia New" w:hAnsi="Browallia New" w:cs="Browallia New" w:hint="cs"/>
                <w:sz w:val="28"/>
                <w:szCs w:val="28"/>
                <w:cs/>
              </w:rPr>
              <w:t>วงเงินใช้ไป</w:t>
            </w:r>
          </w:p>
        </w:tc>
        <w:tc>
          <w:tcPr>
            <w:tcW w:w="1134" w:type="dxa"/>
            <w:shd w:val="clear" w:color="auto" w:fill="auto"/>
          </w:tcPr>
          <w:p w14:paraId="29FA542C" w14:textId="5908E56F" w:rsidR="006E61EB" w:rsidRPr="009C41F1" w:rsidRDefault="00991244" w:rsidP="006E61EB">
            <w:pPr>
              <w:pStyle w:val="acctfourfigures"/>
              <w:tabs>
                <w:tab w:val="clear" w:pos="765"/>
              </w:tabs>
              <w:spacing w:line="240" w:lineRule="auto"/>
              <w:ind w:left="-117"/>
              <w:jc w:val="right"/>
              <w:rPr>
                <w:rFonts w:ascii="Browallia New" w:hAnsi="Browallia New" w:cs="Browallia New"/>
                <w:sz w:val="28"/>
                <w:szCs w:val="28"/>
                <w:lang w:val="en-US"/>
              </w:rPr>
            </w:pPr>
            <w:r w:rsidRPr="009C41F1">
              <w:rPr>
                <w:rFonts w:ascii="Browallia New" w:hAnsi="Browallia New" w:cs="Browallia New"/>
                <w:sz w:val="28"/>
                <w:szCs w:val="28"/>
                <w:lang w:val="en-US"/>
              </w:rPr>
              <w:t>1,043</w:t>
            </w:r>
            <w:r w:rsidR="001C0412" w:rsidRPr="009C41F1">
              <w:rPr>
                <w:rFonts w:ascii="Browallia New" w:hAnsi="Browallia New" w:cs="Browallia New"/>
                <w:sz w:val="28"/>
                <w:szCs w:val="28"/>
                <w:lang w:val="en-US"/>
              </w:rPr>
              <w:t>,496</w:t>
            </w:r>
          </w:p>
        </w:tc>
        <w:tc>
          <w:tcPr>
            <w:tcW w:w="270" w:type="dxa"/>
          </w:tcPr>
          <w:p w14:paraId="037BEA4A"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3D7C53E" w14:textId="18B20D44"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EE3FDE">
              <w:rPr>
                <w:rFonts w:ascii="Browallia New" w:hAnsi="Browallia New" w:cs="Browallia New"/>
                <w:sz w:val="28"/>
                <w:szCs w:val="28"/>
                <w:lang w:val="en-US"/>
              </w:rPr>
              <w:t>857,500</w:t>
            </w:r>
          </w:p>
        </w:tc>
        <w:tc>
          <w:tcPr>
            <w:tcW w:w="270" w:type="dxa"/>
          </w:tcPr>
          <w:p w14:paraId="47B6A361"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44A6A17F" w14:textId="60087530" w:rsidR="006E61EB" w:rsidRPr="000740F9" w:rsidRDefault="009C7F9D" w:rsidP="006E61EB">
            <w:pPr>
              <w:pStyle w:val="acctfourfigures"/>
              <w:tabs>
                <w:tab w:val="clear" w:pos="765"/>
              </w:tabs>
              <w:spacing w:line="240" w:lineRule="auto"/>
              <w:ind w:left="-117"/>
              <w:jc w:val="right"/>
              <w:rPr>
                <w:rFonts w:ascii="Browallia New" w:hAnsi="Browallia New" w:cs="Browallia New"/>
                <w:sz w:val="28"/>
                <w:szCs w:val="28"/>
                <w:lang w:val="en-US"/>
              </w:rPr>
            </w:pPr>
            <w:r w:rsidRPr="000740F9">
              <w:rPr>
                <w:rFonts w:ascii="Browallia New" w:hAnsi="Browallia New" w:cs="Browallia New"/>
                <w:sz w:val="28"/>
                <w:szCs w:val="28"/>
                <w:lang w:val="en-US"/>
              </w:rPr>
              <w:t>350,000</w:t>
            </w:r>
          </w:p>
        </w:tc>
        <w:tc>
          <w:tcPr>
            <w:tcW w:w="270" w:type="dxa"/>
          </w:tcPr>
          <w:p w14:paraId="478E5622"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3A8B3DC1" w14:textId="57F73D1E"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EE3FDE">
              <w:rPr>
                <w:rFonts w:ascii="Browallia New" w:hAnsi="Browallia New" w:cs="Browallia New"/>
                <w:sz w:val="28"/>
                <w:szCs w:val="28"/>
                <w:lang w:val="en-US"/>
              </w:rPr>
              <w:t>350,000</w:t>
            </w:r>
          </w:p>
        </w:tc>
      </w:tr>
      <w:tr w:rsidR="006E61EB" w:rsidRPr="00776E03" w14:paraId="203F60C5" w14:textId="77777777" w:rsidTr="00C07995">
        <w:tc>
          <w:tcPr>
            <w:tcW w:w="3582" w:type="dxa"/>
          </w:tcPr>
          <w:p w14:paraId="3D163D63" w14:textId="602CB4D9" w:rsidR="006E61EB" w:rsidRPr="00633DF6" w:rsidRDefault="006E61EB" w:rsidP="006E61EB">
            <w:pPr>
              <w:jc w:val="thaiDistribute"/>
              <w:rPr>
                <w:rFonts w:ascii="Browallia New" w:hAnsi="Browallia New" w:cs="Browallia New"/>
                <w:sz w:val="28"/>
                <w:szCs w:val="28"/>
              </w:rPr>
            </w:pPr>
            <w:r>
              <w:rPr>
                <w:rFonts w:ascii="Browallia New" w:hAnsi="Browallia New" w:cs="Browallia New" w:hint="cs"/>
                <w:sz w:val="28"/>
                <w:szCs w:val="28"/>
                <w:cs/>
              </w:rPr>
              <w:t>ระยะเวลาในการชำระคืน</w:t>
            </w:r>
          </w:p>
        </w:tc>
        <w:tc>
          <w:tcPr>
            <w:tcW w:w="1134" w:type="dxa"/>
            <w:shd w:val="clear" w:color="auto" w:fill="auto"/>
          </w:tcPr>
          <w:p w14:paraId="193DC613" w14:textId="3FC24E6B" w:rsidR="006E61EB" w:rsidRPr="009C41F1" w:rsidRDefault="00D63713" w:rsidP="006E61EB">
            <w:pPr>
              <w:pStyle w:val="acctfourfigures"/>
              <w:tabs>
                <w:tab w:val="clear" w:pos="765"/>
              </w:tabs>
              <w:spacing w:line="240" w:lineRule="auto"/>
              <w:ind w:left="-117"/>
              <w:jc w:val="right"/>
              <w:rPr>
                <w:rFonts w:ascii="Browallia New" w:hAnsi="Browallia New" w:cs="Browallia New"/>
                <w:sz w:val="28"/>
                <w:szCs w:val="28"/>
                <w:lang w:val="en-US"/>
              </w:rPr>
            </w:pPr>
            <w:r w:rsidRPr="009C41F1">
              <w:rPr>
                <w:rFonts w:ascii="Browallia New" w:hAnsi="Browallia New" w:cs="Browallia New"/>
                <w:sz w:val="28"/>
                <w:szCs w:val="28"/>
                <w:lang w:val="en-US"/>
              </w:rPr>
              <w:t xml:space="preserve">3 - 12 </w:t>
            </w:r>
            <w:r w:rsidRPr="009C41F1">
              <w:rPr>
                <w:rFonts w:ascii="Browallia New" w:hAnsi="Browallia New" w:cs="Browallia New" w:hint="cs"/>
                <w:sz w:val="28"/>
                <w:szCs w:val="28"/>
                <w:cs/>
              </w:rPr>
              <w:t>เดือน</w:t>
            </w:r>
          </w:p>
        </w:tc>
        <w:tc>
          <w:tcPr>
            <w:tcW w:w="270" w:type="dxa"/>
          </w:tcPr>
          <w:p w14:paraId="71E488D6"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676273F3" w14:textId="01B3A1E7"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7F438F">
              <w:rPr>
                <w:rFonts w:ascii="Browallia New" w:hAnsi="Browallia New" w:cs="Browallia New"/>
                <w:sz w:val="28"/>
                <w:szCs w:val="28"/>
                <w:lang w:val="en-US"/>
              </w:rPr>
              <w:t xml:space="preserve">3 - 12 </w:t>
            </w:r>
            <w:r w:rsidRPr="007F438F">
              <w:rPr>
                <w:rFonts w:ascii="Browallia New" w:hAnsi="Browallia New" w:cs="Browallia New" w:hint="cs"/>
                <w:sz w:val="28"/>
                <w:szCs w:val="28"/>
                <w:cs/>
              </w:rPr>
              <w:t>เดือน</w:t>
            </w:r>
          </w:p>
        </w:tc>
        <w:tc>
          <w:tcPr>
            <w:tcW w:w="270" w:type="dxa"/>
          </w:tcPr>
          <w:p w14:paraId="47071502"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75BDBE7F" w14:textId="1C473604" w:rsidR="006E61EB" w:rsidRPr="0065056D" w:rsidRDefault="00D63713" w:rsidP="006E61EB">
            <w:pPr>
              <w:pStyle w:val="acctfourfigures"/>
              <w:tabs>
                <w:tab w:val="clear" w:pos="765"/>
              </w:tabs>
              <w:spacing w:line="240" w:lineRule="auto"/>
              <w:ind w:left="-117"/>
              <w:jc w:val="right"/>
              <w:rPr>
                <w:rFonts w:ascii="Browallia New" w:hAnsi="Browallia New" w:cs="Browallia New"/>
                <w:sz w:val="28"/>
                <w:szCs w:val="28"/>
                <w:highlight w:val="yellow"/>
                <w:lang w:val="en-US"/>
              </w:rPr>
            </w:pPr>
            <w:r w:rsidRPr="007F438F">
              <w:rPr>
                <w:rFonts w:ascii="Browallia New" w:hAnsi="Browallia New" w:cs="Browallia New"/>
                <w:sz w:val="28"/>
                <w:szCs w:val="28"/>
                <w:lang w:val="en-US"/>
              </w:rPr>
              <w:t xml:space="preserve">3 - 12 </w:t>
            </w:r>
            <w:r w:rsidRPr="007F438F">
              <w:rPr>
                <w:rFonts w:ascii="Browallia New" w:hAnsi="Browallia New" w:cs="Browallia New" w:hint="cs"/>
                <w:sz w:val="28"/>
                <w:szCs w:val="28"/>
                <w:cs/>
              </w:rPr>
              <w:t>เดือน</w:t>
            </w:r>
          </w:p>
        </w:tc>
        <w:tc>
          <w:tcPr>
            <w:tcW w:w="270" w:type="dxa"/>
          </w:tcPr>
          <w:p w14:paraId="0B420700" w14:textId="77777777" w:rsidR="006E61EB" w:rsidRPr="00633DF6"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7F133E06" w14:textId="42F08F4D" w:rsidR="006E61EB" w:rsidRPr="00633DF6" w:rsidRDefault="006E61EB" w:rsidP="006E61EB">
            <w:pPr>
              <w:pStyle w:val="acctfourfigures"/>
              <w:tabs>
                <w:tab w:val="clear" w:pos="765"/>
              </w:tabs>
              <w:spacing w:line="240" w:lineRule="auto"/>
              <w:ind w:left="-117"/>
              <w:jc w:val="right"/>
              <w:rPr>
                <w:rFonts w:ascii="Browallia New" w:hAnsi="Browallia New" w:cs="Browallia New"/>
                <w:sz w:val="28"/>
                <w:szCs w:val="28"/>
                <w:lang w:val="en-US"/>
              </w:rPr>
            </w:pPr>
            <w:r w:rsidRPr="008F7277">
              <w:rPr>
                <w:rFonts w:ascii="Browallia New" w:hAnsi="Browallia New" w:cs="Browallia New"/>
                <w:sz w:val="28"/>
                <w:szCs w:val="28"/>
                <w:lang w:val="en-US"/>
              </w:rPr>
              <w:t xml:space="preserve">3 - 12 </w:t>
            </w:r>
            <w:r w:rsidRPr="008F7277">
              <w:rPr>
                <w:rFonts w:ascii="Browallia New" w:hAnsi="Browallia New" w:cs="Browallia New"/>
                <w:sz w:val="28"/>
                <w:szCs w:val="28"/>
                <w:cs/>
                <w:lang w:val="en-US" w:bidi="th-TH"/>
              </w:rPr>
              <w:t>เดือน</w:t>
            </w:r>
          </w:p>
        </w:tc>
      </w:tr>
      <w:tr w:rsidR="006E61EB" w:rsidRPr="00776E03" w14:paraId="12F2C8C9" w14:textId="77777777" w:rsidTr="00C07995">
        <w:tc>
          <w:tcPr>
            <w:tcW w:w="3582" w:type="dxa"/>
          </w:tcPr>
          <w:p w14:paraId="71096E8E" w14:textId="77777777" w:rsidR="006E61EB" w:rsidRPr="00B608E9" w:rsidRDefault="006E61EB" w:rsidP="006E61EB">
            <w:pPr>
              <w:jc w:val="thaiDistribute"/>
              <w:rPr>
                <w:rFonts w:ascii="Browallia New" w:hAnsi="Browallia New" w:cs="Browallia New"/>
                <w:sz w:val="28"/>
                <w:szCs w:val="28"/>
              </w:rPr>
            </w:pPr>
            <w:r w:rsidRPr="00B608E9">
              <w:rPr>
                <w:rFonts w:ascii="Browallia New" w:hAnsi="Browallia New" w:cs="Browallia New"/>
                <w:sz w:val="28"/>
                <w:szCs w:val="28"/>
                <w:cs/>
              </w:rPr>
              <w:t xml:space="preserve">อัตราดอกเบี้ยสำหรับวงเงินปกติ </w:t>
            </w:r>
          </w:p>
          <w:p w14:paraId="11E32943" w14:textId="77777777" w:rsidR="006E61EB" w:rsidRPr="00B608E9" w:rsidRDefault="006E61EB" w:rsidP="006E61EB">
            <w:pPr>
              <w:ind w:left="318"/>
              <w:jc w:val="thaiDistribute"/>
              <w:rPr>
                <w:rFonts w:ascii="Browallia New" w:hAnsi="Browallia New" w:cs="Browallia New"/>
                <w:sz w:val="28"/>
                <w:szCs w:val="28"/>
                <w:cs/>
              </w:rPr>
            </w:pPr>
            <w:r w:rsidRPr="00B608E9">
              <w:rPr>
                <w:rFonts w:ascii="Browallia New" w:hAnsi="Browallia New" w:cs="Browallia New"/>
                <w:sz w:val="28"/>
                <w:szCs w:val="28"/>
                <w:cs/>
              </w:rPr>
              <w:t>(ร้อยละต่อปี)</w:t>
            </w:r>
          </w:p>
        </w:tc>
        <w:tc>
          <w:tcPr>
            <w:tcW w:w="1134" w:type="dxa"/>
            <w:shd w:val="clear" w:color="auto" w:fill="auto"/>
          </w:tcPr>
          <w:p w14:paraId="52B2A390" w14:textId="401438CD" w:rsidR="006E61EB" w:rsidRPr="009C41F1" w:rsidRDefault="00522053" w:rsidP="006E61EB">
            <w:pPr>
              <w:pStyle w:val="acctfourfigures"/>
              <w:tabs>
                <w:tab w:val="clear" w:pos="765"/>
              </w:tabs>
              <w:spacing w:line="240" w:lineRule="auto"/>
              <w:ind w:left="-117"/>
              <w:jc w:val="right"/>
              <w:rPr>
                <w:rFonts w:ascii="Browallia New" w:hAnsi="Browallia New" w:cs="Browallia New"/>
                <w:sz w:val="28"/>
                <w:szCs w:val="28"/>
                <w:lang w:val="en-US" w:bidi="th-TH"/>
              </w:rPr>
            </w:pPr>
            <w:r w:rsidRPr="009C41F1">
              <w:rPr>
                <w:rFonts w:ascii="Browallia New" w:hAnsi="Browallia New" w:cs="Browallia New"/>
                <w:sz w:val="28"/>
                <w:szCs w:val="28"/>
                <w:lang w:val="en-US" w:bidi="th-TH"/>
              </w:rPr>
              <w:t>MLR</w:t>
            </w:r>
            <w:r w:rsidR="0080371C" w:rsidRPr="009C41F1">
              <w:rPr>
                <w:rFonts w:ascii="Browallia New" w:hAnsi="Browallia New" w:cs="Browallia New"/>
                <w:sz w:val="28"/>
                <w:szCs w:val="28"/>
                <w:lang w:val="en-US" w:bidi="th-TH"/>
              </w:rPr>
              <w:t xml:space="preserve">-1 </w:t>
            </w:r>
            <w:r w:rsidR="0080371C" w:rsidRPr="009C41F1">
              <w:rPr>
                <w:rFonts w:ascii="Browallia New" w:hAnsi="Browallia New" w:cs="Browallia New" w:hint="cs"/>
                <w:sz w:val="28"/>
                <w:szCs w:val="28"/>
                <w:cs/>
                <w:lang w:val="en-US" w:bidi="th-TH"/>
              </w:rPr>
              <w:t>และ คงที่</w:t>
            </w:r>
            <w:r w:rsidR="000A297B" w:rsidRPr="009C41F1">
              <w:rPr>
                <w:rFonts w:ascii="Browallia New" w:hAnsi="Browallia New" w:cs="Browallia New" w:hint="cs"/>
                <w:sz w:val="28"/>
                <w:szCs w:val="28"/>
                <w:cs/>
                <w:lang w:val="en-US" w:bidi="th-TH"/>
              </w:rPr>
              <w:t xml:space="preserve"> ร้อยละ</w:t>
            </w:r>
            <w:r w:rsidR="0070386C" w:rsidRPr="009C41F1">
              <w:rPr>
                <w:rFonts w:ascii="Browallia New" w:hAnsi="Browallia New" w:cs="Browallia New" w:hint="cs"/>
                <w:sz w:val="28"/>
                <w:szCs w:val="28"/>
                <w:cs/>
                <w:lang w:val="en-US" w:bidi="th-TH"/>
              </w:rPr>
              <w:t xml:space="preserve"> 4.66-</w:t>
            </w:r>
            <w:r w:rsidR="005B6C56" w:rsidRPr="009C41F1">
              <w:rPr>
                <w:rFonts w:ascii="Browallia New" w:hAnsi="Browallia New" w:cs="Browallia New" w:hint="cs"/>
                <w:sz w:val="28"/>
                <w:szCs w:val="28"/>
                <w:cs/>
                <w:lang w:val="en-US" w:bidi="th-TH"/>
              </w:rPr>
              <w:t>6.27</w:t>
            </w:r>
          </w:p>
        </w:tc>
        <w:tc>
          <w:tcPr>
            <w:tcW w:w="270" w:type="dxa"/>
          </w:tcPr>
          <w:p w14:paraId="2A39BC4E" w14:textId="77777777" w:rsidR="006E61EB" w:rsidRPr="00B608E9"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8" w:type="dxa"/>
          </w:tcPr>
          <w:p w14:paraId="42B39680" w14:textId="77777777" w:rsidR="00EA3D1E" w:rsidRDefault="006E61EB" w:rsidP="006E61EB">
            <w:pPr>
              <w:pStyle w:val="acctfourfigures"/>
              <w:tabs>
                <w:tab w:val="clear" w:pos="765"/>
              </w:tabs>
              <w:spacing w:line="240" w:lineRule="auto"/>
              <w:ind w:left="-117"/>
              <w:jc w:val="right"/>
              <w:rPr>
                <w:rFonts w:ascii="Browallia New" w:hAnsi="Browallia New" w:cs="Browallia New"/>
                <w:sz w:val="28"/>
                <w:szCs w:val="28"/>
                <w:lang w:val="en-US" w:bidi="th-TH"/>
              </w:rPr>
            </w:pPr>
            <w:r w:rsidRPr="007F438F">
              <w:rPr>
                <w:rFonts w:ascii="Browallia New" w:hAnsi="Browallia New" w:cs="Browallia New"/>
                <w:sz w:val="28"/>
                <w:szCs w:val="28"/>
                <w:lang w:val="en-US"/>
              </w:rPr>
              <w:t>MOR, MLR</w:t>
            </w:r>
            <w:r w:rsidRPr="007F438F">
              <w:rPr>
                <w:rFonts w:ascii="Browallia New" w:hAnsi="Browallia New" w:cs="Browallia New" w:hint="cs"/>
                <w:sz w:val="28"/>
                <w:szCs w:val="28"/>
                <w:cs/>
                <w:lang w:val="en-US" w:bidi="th-TH"/>
              </w:rPr>
              <w:t>และคงที่</w:t>
            </w:r>
          </w:p>
          <w:p w14:paraId="03F9D2E2" w14:textId="10B9901B" w:rsidR="006E61EB" w:rsidRPr="00B608E9" w:rsidRDefault="00EA3D1E" w:rsidP="006E61E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hint="cs"/>
                <w:sz w:val="28"/>
                <w:szCs w:val="28"/>
                <w:cs/>
                <w:lang w:val="en-US" w:bidi="th-TH"/>
              </w:rPr>
              <w:t>ร้อยละ</w:t>
            </w:r>
            <w:r w:rsidR="006E61EB" w:rsidRPr="007F438F">
              <w:rPr>
                <w:rFonts w:ascii="Browallia New" w:hAnsi="Browallia New" w:cs="Browallia New" w:hint="cs"/>
                <w:sz w:val="28"/>
                <w:szCs w:val="28"/>
                <w:cs/>
                <w:lang w:val="en-US" w:bidi="th-TH"/>
              </w:rPr>
              <w:t xml:space="preserve"> </w:t>
            </w:r>
            <w:r w:rsidR="006E61EB" w:rsidRPr="007F438F">
              <w:rPr>
                <w:rFonts w:ascii="Browallia New" w:hAnsi="Browallia New" w:cs="Browallia New"/>
                <w:sz w:val="28"/>
                <w:szCs w:val="28"/>
                <w:cs/>
                <w:lang w:val="en-US" w:bidi="th-TH"/>
              </w:rPr>
              <w:t>2</w:t>
            </w:r>
          </w:p>
        </w:tc>
        <w:tc>
          <w:tcPr>
            <w:tcW w:w="270" w:type="dxa"/>
          </w:tcPr>
          <w:p w14:paraId="221BD3B6" w14:textId="77777777" w:rsidR="006E61EB" w:rsidRPr="00B608E9"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149" w:type="dxa"/>
          </w:tcPr>
          <w:p w14:paraId="2095BC05" w14:textId="31FE53A9" w:rsidR="006E61EB" w:rsidRPr="0065056D" w:rsidRDefault="004C5551" w:rsidP="006E61EB">
            <w:pPr>
              <w:pStyle w:val="acctfourfigures"/>
              <w:tabs>
                <w:tab w:val="clear" w:pos="765"/>
              </w:tabs>
              <w:spacing w:line="240" w:lineRule="auto"/>
              <w:ind w:left="-117"/>
              <w:jc w:val="right"/>
              <w:rPr>
                <w:rFonts w:ascii="Browallia New" w:hAnsi="Browallia New" w:cs="Browallia New"/>
                <w:sz w:val="28"/>
                <w:szCs w:val="28"/>
                <w:highlight w:val="yellow"/>
                <w:lang w:val="en-US" w:bidi="th-TH"/>
              </w:rPr>
            </w:pPr>
            <w:r w:rsidRPr="00D63713">
              <w:rPr>
                <w:rFonts w:ascii="Browallia New" w:hAnsi="Browallia New" w:cs="Browallia New"/>
                <w:sz w:val="28"/>
                <w:szCs w:val="28"/>
                <w:lang w:val="en-US" w:bidi="th-TH"/>
              </w:rPr>
              <w:t>MOR, MLR</w:t>
            </w:r>
          </w:p>
        </w:tc>
        <w:tc>
          <w:tcPr>
            <w:tcW w:w="270" w:type="dxa"/>
          </w:tcPr>
          <w:p w14:paraId="2B5AC98F" w14:textId="77777777" w:rsidR="006E61EB" w:rsidRPr="00B608E9" w:rsidRDefault="006E61EB" w:rsidP="006E6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1"/>
              <w:jc w:val="right"/>
              <w:rPr>
                <w:rFonts w:ascii="Browallia New" w:hAnsi="Browallia New" w:cs="Browallia New"/>
                <w:sz w:val="28"/>
                <w:szCs w:val="28"/>
                <w:lang w:bidi="ar-SA"/>
              </w:rPr>
            </w:pPr>
          </w:p>
        </w:tc>
        <w:tc>
          <w:tcPr>
            <w:tcW w:w="1204" w:type="dxa"/>
          </w:tcPr>
          <w:p w14:paraId="54F34033" w14:textId="21B649ED" w:rsidR="006E61EB" w:rsidRPr="009051B8" w:rsidRDefault="006E61EB" w:rsidP="006E61EB">
            <w:pPr>
              <w:pStyle w:val="acctfourfigures"/>
              <w:tabs>
                <w:tab w:val="clear" w:pos="765"/>
              </w:tabs>
              <w:spacing w:line="240" w:lineRule="auto"/>
              <w:ind w:left="-117"/>
              <w:jc w:val="right"/>
              <w:rPr>
                <w:rFonts w:ascii="Browallia New" w:hAnsi="Browallia New" w:cs="Browallia New"/>
                <w:sz w:val="28"/>
                <w:szCs w:val="28"/>
                <w:lang w:val="en-US" w:bidi="th-TH"/>
              </w:rPr>
            </w:pPr>
            <w:r w:rsidRPr="007F438F">
              <w:rPr>
                <w:rFonts w:ascii="Browallia New" w:hAnsi="Browallia New" w:cs="Browallia New"/>
                <w:sz w:val="28"/>
                <w:szCs w:val="28"/>
                <w:lang w:val="en-US"/>
              </w:rPr>
              <w:t>MOR, MLR</w:t>
            </w:r>
          </w:p>
        </w:tc>
      </w:tr>
    </w:tbl>
    <w:p w14:paraId="2E911E8D" w14:textId="77777777" w:rsidR="009E4C08" w:rsidRDefault="009E4C08"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1093F570"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6242EEA6"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3765E1EB"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33CCB80C"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3376FE03"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295527C2"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5E4936C5" w14:textId="77777777" w:rsidR="002868E6" w:rsidRDefault="002868E6"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011911A4" w14:textId="77777777" w:rsidR="001D7131" w:rsidRDefault="001D7131"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1C8F5546" w14:textId="77777777" w:rsidR="00ED6AA7" w:rsidRDefault="00ED6AA7" w:rsidP="00253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 w:val="left" w:pos="2520"/>
          <w:tab w:val="right" w:pos="5400"/>
          <w:tab w:val="right" w:pos="6660"/>
          <w:tab w:val="right" w:pos="7920"/>
          <w:tab w:val="right" w:pos="9180"/>
          <w:tab w:val="right" w:pos="10890"/>
        </w:tabs>
        <w:overflowPunct w:val="0"/>
        <w:autoSpaceDE w:val="0"/>
        <w:autoSpaceDN w:val="0"/>
        <w:adjustRightInd w:val="0"/>
        <w:spacing w:line="240" w:lineRule="auto"/>
        <w:ind w:left="364"/>
        <w:jc w:val="thaiDistribute"/>
        <w:textAlignment w:val="baseline"/>
        <w:rPr>
          <w:rFonts w:ascii="Browallia New" w:hAnsi="Browallia New" w:cs="Browallia New"/>
          <w:sz w:val="26"/>
          <w:szCs w:val="26"/>
        </w:rPr>
      </w:pPr>
    </w:p>
    <w:p w14:paraId="26A5CDDC" w14:textId="31C824F1" w:rsidR="00D229F9" w:rsidRPr="00A441B3" w:rsidRDefault="004045C1"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A441B3">
        <w:rPr>
          <w:rFonts w:ascii="Browallia New" w:hAnsi="Browallia New" w:cs="Browallia New"/>
          <w:b/>
          <w:bCs/>
          <w:sz w:val="28"/>
          <w:szCs w:val="28"/>
          <w:cs/>
          <w:lang w:val="en-GB"/>
        </w:rPr>
        <w:t>เจ้าหนี้การค้าและค่าใช้จ่ายค้างจ่าย</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w:t>
      </w:r>
      <w:r w:rsidR="00F46B29" w:rsidRPr="00F46B29">
        <w:rPr>
          <w:rFonts w:ascii="Browallia New" w:hAnsi="Browallia New" w:cs="Browallia New"/>
          <w:b/>
          <w:bCs/>
          <w:sz w:val="28"/>
          <w:szCs w:val="28"/>
        </w:rPr>
        <w:t xml:space="preserve"> </w:t>
      </w:r>
      <w:r w:rsidRPr="00A441B3">
        <w:rPr>
          <w:rFonts w:ascii="Browallia New" w:hAnsi="Browallia New" w:cs="Browallia New"/>
          <w:b/>
          <w:bCs/>
          <w:sz w:val="28"/>
          <w:szCs w:val="28"/>
          <w:cs/>
          <w:lang w:val="en-GB"/>
        </w:rPr>
        <w:t>ผู้ค้าทั่วไป</w:t>
      </w:r>
    </w:p>
    <w:p w14:paraId="41D72945" w14:textId="5D2F20CD" w:rsidR="00D229F9" w:rsidRPr="00ED6AA7" w:rsidRDefault="00D229F9" w:rsidP="00232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0"/>
        <w:jc w:val="thaiDistribute"/>
        <w:rPr>
          <w:rFonts w:ascii="Browallia New" w:hAnsi="Browallia New" w:cs="Browallia New"/>
          <w:sz w:val="16"/>
          <w:szCs w:val="16"/>
        </w:rPr>
      </w:pPr>
    </w:p>
    <w:tbl>
      <w:tblPr>
        <w:tblW w:w="9045" w:type="dxa"/>
        <w:tblInd w:w="270" w:type="dxa"/>
        <w:tblLayout w:type="fixed"/>
        <w:tblLook w:val="0000" w:firstRow="0" w:lastRow="0" w:firstColumn="0" w:lastColumn="0" w:noHBand="0" w:noVBand="0"/>
      </w:tblPr>
      <w:tblGrid>
        <w:gridCol w:w="3537"/>
        <w:gridCol w:w="1197"/>
        <w:gridCol w:w="236"/>
        <w:gridCol w:w="1204"/>
        <w:gridCol w:w="236"/>
        <w:gridCol w:w="1177"/>
        <w:gridCol w:w="244"/>
        <w:gridCol w:w="1214"/>
      </w:tblGrid>
      <w:tr w:rsidR="00D229F9" w:rsidRPr="00A21B37" w14:paraId="5242FEEC" w14:textId="77777777" w:rsidTr="00ED6AA7">
        <w:trPr>
          <w:cantSplit/>
        </w:trPr>
        <w:tc>
          <w:tcPr>
            <w:tcW w:w="3537" w:type="dxa"/>
          </w:tcPr>
          <w:p w14:paraId="76570651"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rPr>
              <w:tab/>
            </w:r>
          </w:p>
        </w:tc>
        <w:tc>
          <w:tcPr>
            <w:tcW w:w="5508" w:type="dxa"/>
            <w:gridSpan w:val="7"/>
          </w:tcPr>
          <w:p w14:paraId="039A51DB" w14:textId="4E25F589" w:rsidR="00D229F9" w:rsidRPr="00A21B37" w:rsidRDefault="00D229F9" w:rsidP="001B4041">
            <w:pPr>
              <w:spacing w:line="240" w:lineRule="auto"/>
              <w:ind w:right="-45"/>
              <w:jc w:val="right"/>
              <w:rPr>
                <w:rFonts w:ascii="Browallia New" w:hAnsi="Browallia New" w:cs="Browallia New"/>
                <w:sz w:val="28"/>
                <w:szCs w:val="28"/>
                <w:cs/>
              </w:rPr>
            </w:pPr>
            <w:r w:rsidRPr="00A21B37">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A21B37">
              <w:rPr>
                <w:rFonts w:ascii="Browallia New" w:hAnsi="Browallia New" w:cs="Browallia New"/>
                <w:sz w:val="28"/>
                <w:szCs w:val="28"/>
                <w:cs/>
              </w:rPr>
              <w:t>พันบาท)</w:t>
            </w:r>
          </w:p>
        </w:tc>
      </w:tr>
      <w:tr w:rsidR="00D229F9" w:rsidRPr="00A21B37" w14:paraId="0D2E0123" w14:textId="77777777" w:rsidTr="00ED6AA7">
        <w:trPr>
          <w:cantSplit/>
        </w:trPr>
        <w:tc>
          <w:tcPr>
            <w:tcW w:w="3537" w:type="dxa"/>
          </w:tcPr>
          <w:p w14:paraId="6F3A7EB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637" w:type="dxa"/>
            <w:gridSpan w:val="3"/>
            <w:tcBorders>
              <w:bottom w:val="single" w:sz="4" w:space="0" w:color="auto"/>
            </w:tcBorders>
          </w:tcPr>
          <w:p w14:paraId="321B6023"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งบการเงินรวม</w:t>
            </w:r>
          </w:p>
        </w:tc>
        <w:tc>
          <w:tcPr>
            <w:tcW w:w="236" w:type="dxa"/>
          </w:tcPr>
          <w:p w14:paraId="5F43E0BA"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35" w:type="dxa"/>
            <w:gridSpan w:val="3"/>
            <w:tcBorders>
              <w:bottom w:val="single" w:sz="4" w:space="0" w:color="auto"/>
            </w:tcBorders>
          </w:tcPr>
          <w:p w14:paraId="4A111A62" w14:textId="77777777" w:rsidR="00D229F9" w:rsidRPr="00A21B37" w:rsidRDefault="00D229F9"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A21B37">
              <w:rPr>
                <w:rFonts w:ascii="Browallia New" w:hAnsi="Browallia New" w:cs="Browallia New"/>
                <w:sz w:val="28"/>
                <w:szCs w:val="28"/>
                <w:cs/>
              </w:rPr>
              <w:t>งบการเงินเฉพาะของบริษัท</w:t>
            </w:r>
          </w:p>
        </w:tc>
      </w:tr>
      <w:tr w:rsidR="00ED6AA7" w:rsidRPr="00A21B37" w14:paraId="09FF50E1" w14:textId="77777777" w:rsidTr="00ED6AA7">
        <w:trPr>
          <w:cantSplit/>
        </w:trPr>
        <w:tc>
          <w:tcPr>
            <w:tcW w:w="3537" w:type="dxa"/>
          </w:tcPr>
          <w:p w14:paraId="38EE65E5" w14:textId="77777777" w:rsidR="00ED6AA7" w:rsidRPr="009C1676" w:rsidRDefault="00ED6AA7" w:rsidP="00ED6A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97" w:type="dxa"/>
            <w:tcBorders>
              <w:top w:val="single" w:sz="4" w:space="0" w:color="auto"/>
              <w:bottom w:val="single" w:sz="4" w:space="0" w:color="auto"/>
            </w:tcBorders>
          </w:tcPr>
          <w:p w14:paraId="2CC7D54A" w14:textId="4A185E94" w:rsidR="00ED6AA7" w:rsidRPr="00A21B37" w:rsidRDefault="00ED6AA7" w:rsidP="00ED6AA7">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094E3C39" w14:textId="77777777" w:rsidR="00ED6AA7" w:rsidRPr="00A21B37" w:rsidRDefault="00ED6AA7" w:rsidP="00ED6AA7">
            <w:pPr>
              <w:spacing w:line="240" w:lineRule="auto"/>
              <w:ind w:left="-108" w:right="-145"/>
              <w:jc w:val="center"/>
              <w:rPr>
                <w:rFonts w:ascii="Browallia New" w:hAnsi="Browallia New" w:cs="Browallia New"/>
                <w:sz w:val="28"/>
                <w:szCs w:val="28"/>
                <w:lang w:val="en-GB"/>
              </w:rPr>
            </w:pPr>
          </w:p>
        </w:tc>
        <w:tc>
          <w:tcPr>
            <w:tcW w:w="1204" w:type="dxa"/>
            <w:tcBorders>
              <w:top w:val="single" w:sz="4" w:space="0" w:color="auto"/>
              <w:bottom w:val="single" w:sz="4" w:space="0" w:color="auto"/>
            </w:tcBorders>
          </w:tcPr>
          <w:p w14:paraId="1968FD00" w14:textId="78DF28EA" w:rsidR="00ED6AA7" w:rsidRPr="00A21B37" w:rsidRDefault="00ED6AA7" w:rsidP="00ED6AA7">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36" w:type="dxa"/>
          </w:tcPr>
          <w:p w14:paraId="6BBE9581" w14:textId="77777777" w:rsidR="00ED6AA7" w:rsidRPr="00A21B37" w:rsidRDefault="00ED6AA7" w:rsidP="00ED6AA7">
            <w:pPr>
              <w:spacing w:line="240" w:lineRule="auto"/>
              <w:ind w:left="-108" w:right="-145"/>
              <w:jc w:val="center"/>
              <w:rPr>
                <w:rFonts w:ascii="Browallia New" w:hAnsi="Browallia New" w:cs="Browallia New"/>
                <w:sz w:val="28"/>
                <w:szCs w:val="28"/>
              </w:rPr>
            </w:pPr>
          </w:p>
        </w:tc>
        <w:tc>
          <w:tcPr>
            <w:tcW w:w="1177" w:type="dxa"/>
            <w:tcBorders>
              <w:top w:val="single" w:sz="4" w:space="0" w:color="auto"/>
            </w:tcBorders>
          </w:tcPr>
          <w:p w14:paraId="097A7206" w14:textId="58552B93" w:rsidR="00ED6AA7" w:rsidRPr="00A21B37" w:rsidRDefault="00ED6AA7" w:rsidP="00ED6AA7">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44" w:type="dxa"/>
            <w:tcBorders>
              <w:top w:val="single" w:sz="4" w:space="0" w:color="auto"/>
            </w:tcBorders>
          </w:tcPr>
          <w:p w14:paraId="397502E8" w14:textId="77777777" w:rsidR="00ED6AA7" w:rsidRPr="00A21B37" w:rsidRDefault="00ED6AA7" w:rsidP="00ED6AA7">
            <w:pPr>
              <w:spacing w:line="240" w:lineRule="auto"/>
              <w:ind w:left="-108" w:right="-145"/>
              <w:jc w:val="center"/>
              <w:rPr>
                <w:rFonts w:ascii="Browallia New" w:hAnsi="Browallia New" w:cs="Browallia New"/>
                <w:sz w:val="28"/>
                <w:szCs w:val="28"/>
                <w:lang w:val="en-GB"/>
              </w:rPr>
            </w:pPr>
          </w:p>
        </w:tc>
        <w:tc>
          <w:tcPr>
            <w:tcW w:w="1214" w:type="dxa"/>
            <w:tcBorders>
              <w:top w:val="single" w:sz="4" w:space="0" w:color="auto"/>
              <w:bottom w:val="single" w:sz="4" w:space="0" w:color="auto"/>
            </w:tcBorders>
          </w:tcPr>
          <w:p w14:paraId="58FD56FF" w14:textId="74B17D19" w:rsidR="00ED6AA7" w:rsidRPr="00A21B37" w:rsidRDefault="00ED6AA7" w:rsidP="00ED6AA7">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B1557A" w:rsidRPr="00A21B37" w14:paraId="74E0EF38" w14:textId="77777777" w:rsidTr="00ED6AA7">
        <w:trPr>
          <w:cantSplit/>
        </w:trPr>
        <w:tc>
          <w:tcPr>
            <w:tcW w:w="3537" w:type="dxa"/>
            <w:vAlign w:val="center"/>
          </w:tcPr>
          <w:p w14:paraId="22CE6BD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97" w:type="dxa"/>
            <w:tcBorders>
              <w:top w:val="single" w:sz="4" w:space="0" w:color="auto"/>
            </w:tcBorders>
          </w:tcPr>
          <w:p w14:paraId="640C792A"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4D911A7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204" w:type="dxa"/>
            <w:tcBorders>
              <w:top w:val="single" w:sz="4" w:space="0" w:color="auto"/>
            </w:tcBorders>
          </w:tcPr>
          <w:p w14:paraId="52B1621B"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7A0D90F4"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77" w:type="dxa"/>
            <w:tcBorders>
              <w:top w:val="single" w:sz="4" w:space="0" w:color="auto"/>
            </w:tcBorders>
          </w:tcPr>
          <w:p w14:paraId="757ED719"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4" w:type="dxa"/>
          </w:tcPr>
          <w:p w14:paraId="1E0EE108"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4" w:type="dxa"/>
            <w:tcBorders>
              <w:top w:val="single" w:sz="4" w:space="0" w:color="auto"/>
            </w:tcBorders>
          </w:tcPr>
          <w:p w14:paraId="3BDBA8A1" w14:textId="77777777" w:rsidR="00B1557A" w:rsidRPr="00A21B37" w:rsidRDefault="00B1557A" w:rsidP="00B1557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5C7E9F" w:rsidRPr="00A21B37" w14:paraId="0172A627" w14:textId="77777777" w:rsidTr="00ED6AA7">
        <w:trPr>
          <w:cantSplit/>
        </w:trPr>
        <w:tc>
          <w:tcPr>
            <w:tcW w:w="3537" w:type="dxa"/>
            <w:vAlign w:val="bottom"/>
          </w:tcPr>
          <w:p w14:paraId="7446232A" w14:textId="77777777"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A21B37">
              <w:rPr>
                <w:rFonts w:ascii="Browallia New" w:hAnsi="Browallia New" w:cs="Browallia New"/>
                <w:sz w:val="28"/>
                <w:szCs w:val="28"/>
                <w:cs/>
              </w:rPr>
              <w:t>เจ้าหนี้การค้า</w:t>
            </w:r>
          </w:p>
        </w:tc>
        <w:tc>
          <w:tcPr>
            <w:tcW w:w="1197" w:type="dxa"/>
            <w:shd w:val="clear" w:color="auto" w:fill="auto"/>
            <w:vAlign w:val="center"/>
          </w:tcPr>
          <w:p w14:paraId="41BFEAC8" w14:textId="0FD7C846" w:rsidR="005C7E9F" w:rsidRPr="0023394C" w:rsidRDefault="00F811ED"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67</w:t>
            </w:r>
            <w:r w:rsidR="00C62616">
              <w:rPr>
                <w:rFonts w:ascii="Browallia New" w:hAnsi="Browallia New" w:cs="Browallia New"/>
                <w:sz w:val="28"/>
                <w:szCs w:val="28"/>
              </w:rPr>
              <w:t>,197</w:t>
            </w:r>
          </w:p>
        </w:tc>
        <w:tc>
          <w:tcPr>
            <w:tcW w:w="236" w:type="dxa"/>
            <w:vAlign w:val="center"/>
          </w:tcPr>
          <w:p w14:paraId="7A9EE37A"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04" w:type="dxa"/>
            <w:vAlign w:val="center"/>
          </w:tcPr>
          <w:p w14:paraId="3C89C3F2" w14:textId="11D49F45"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72,700</w:t>
            </w:r>
          </w:p>
        </w:tc>
        <w:tc>
          <w:tcPr>
            <w:tcW w:w="236" w:type="dxa"/>
            <w:vAlign w:val="bottom"/>
          </w:tcPr>
          <w:p w14:paraId="0C2EE1E0"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D9C025F" w14:textId="65E91D3B"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15,228</w:t>
            </w:r>
          </w:p>
        </w:tc>
        <w:tc>
          <w:tcPr>
            <w:tcW w:w="244" w:type="dxa"/>
            <w:vAlign w:val="bottom"/>
          </w:tcPr>
          <w:p w14:paraId="6513F8F6" w14:textId="77777777" w:rsidR="005C7E9F" w:rsidRPr="00A21B37" w:rsidRDefault="005C7E9F" w:rsidP="005C7E9F">
            <w:pPr>
              <w:tabs>
                <w:tab w:val="clear" w:pos="907"/>
              </w:tabs>
              <w:spacing w:line="240" w:lineRule="auto"/>
              <w:ind w:right="-27"/>
              <w:jc w:val="right"/>
              <w:rPr>
                <w:rFonts w:ascii="Browallia New" w:hAnsi="Browallia New" w:cs="Browallia New"/>
                <w:sz w:val="28"/>
                <w:szCs w:val="28"/>
              </w:rPr>
            </w:pPr>
          </w:p>
        </w:tc>
        <w:tc>
          <w:tcPr>
            <w:tcW w:w="1214" w:type="dxa"/>
          </w:tcPr>
          <w:p w14:paraId="4A42D859" w14:textId="016CF1D6"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20,465</w:t>
            </w:r>
          </w:p>
        </w:tc>
      </w:tr>
      <w:tr w:rsidR="005C7E9F" w:rsidRPr="00A21B37" w14:paraId="340D3D8C" w14:textId="77777777" w:rsidTr="00ED6AA7">
        <w:trPr>
          <w:cantSplit/>
        </w:trPr>
        <w:tc>
          <w:tcPr>
            <w:tcW w:w="3537" w:type="dxa"/>
            <w:vAlign w:val="bottom"/>
          </w:tcPr>
          <w:p w14:paraId="72E2C68C" w14:textId="32DBE392"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ค่าใช้จ่ายค้างจ่าย</w:t>
            </w:r>
          </w:p>
        </w:tc>
        <w:tc>
          <w:tcPr>
            <w:tcW w:w="1197" w:type="dxa"/>
            <w:shd w:val="clear" w:color="auto" w:fill="auto"/>
          </w:tcPr>
          <w:p w14:paraId="00E7DDC0" w14:textId="74D7C285" w:rsidR="005C7E9F" w:rsidRPr="0023394C" w:rsidRDefault="00785539"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257</w:t>
            </w:r>
            <w:r w:rsidR="0025577E">
              <w:rPr>
                <w:rFonts w:ascii="Browallia New" w:hAnsi="Browallia New" w:cs="Browallia New"/>
                <w:sz w:val="28"/>
                <w:szCs w:val="28"/>
              </w:rPr>
              <w:t>,179</w:t>
            </w:r>
          </w:p>
        </w:tc>
        <w:tc>
          <w:tcPr>
            <w:tcW w:w="236" w:type="dxa"/>
          </w:tcPr>
          <w:p w14:paraId="5A32D003"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04" w:type="dxa"/>
          </w:tcPr>
          <w:p w14:paraId="6A62E4F2" w14:textId="24EEE0BA"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283,184</w:t>
            </w:r>
          </w:p>
        </w:tc>
        <w:tc>
          <w:tcPr>
            <w:tcW w:w="236" w:type="dxa"/>
            <w:vAlign w:val="bottom"/>
          </w:tcPr>
          <w:p w14:paraId="6EF605C2"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F47C841" w14:textId="3B134DD4"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10,307</w:t>
            </w:r>
          </w:p>
        </w:tc>
        <w:tc>
          <w:tcPr>
            <w:tcW w:w="244" w:type="dxa"/>
            <w:vAlign w:val="bottom"/>
          </w:tcPr>
          <w:p w14:paraId="2FDA4B4B" w14:textId="77777777" w:rsidR="005C7E9F" w:rsidRPr="00A21B37" w:rsidRDefault="005C7E9F" w:rsidP="005C7E9F">
            <w:pPr>
              <w:tabs>
                <w:tab w:val="clear" w:pos="907"/>
              </w:tabs>
              <w:spacing w:line="240" w:lineRule="auto"/>
              <w:ind w:right="-27"/>
              <w:jc w:val="right"/>
              <w:rPr>
                <w:rFonts w:ascii="Browallia New" w:hAnsi="Browallia New" w:cs="Browallia New"/>
                <w:sz w:val="28"/>
                <w:szCs w:val="28"/>
              </w:rPr>
            </w:pPr>
          </w:p>
        </w:tc>
        <w:tc>
          <w:tcPr>
            <w:tcW w:w="1214" w:type="dxa"/>
          </w:tcPr>
          <w:p w14:paraId="64874274" w14:textId="4B864149"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12,018</w:t>
            </w:r>
          </w:p>
        </w:tc>
      </w:tr>
      <w:tr w:rsidR="005C7E9F" w:rsidRPr="00A21B37" w14:paraId="4E9F4CE1" w14:textId="77777777" w:rsidTr="00ED6AA7">
        <w:trPr>
          <w:cantSplit/>
        </w:trPr>
        <w:tc>
          <w:tcPr>
            <w:tcW w:w="3537" w:type="dxa"/>
            <w:vAlign w:val="bottom"/>
          </w:tcPr>
          <w:p w14:paraId="0E5AD7C7" w14:textId="4FD8FFD0"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ดอกเบี้ยค้างจ่าย</w:t>
            </w:r>
          </w:p>
        </w:tc>
        <w:tc>
          <w:tcPr>
            <w:tcW w:w="1197" w:type="dxa"/>
            <w:shd w:val="clear" w:color="auto" w:fill="auto"/>
          </w:tcPr>
          <w:p w14:paraId="4E14B2FA" w14:textId="6ECA9552" w:rsidR="005C7E9F" w:rsidRPr="0023394C" w:rsidRDefault="008A03A0"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51,917</w:t>
            </w:r>
          </w:p>
        </w:tc>
        <w:tc>
          <w:tcPr>
            <w:tcW w:w="236" w:type="dxa"/>
          </w:tcPr>
          <w:p w14:paraId="0B22F7D1"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tcPr>
          <w:p w14:paraId="5789BBFB" w14:textId="7B2FFE0F"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44,726</w:t>
            </w:r>
          </w:p>
        </w:tc>
        <w:tc>
          <w:tcPr>
            <w:tcW w:w="236" w:type="dxa"/>
            <w:vAlign w:val="bottom"/>
          </w:tcPr>
          <w:p w14:paraId="59FD68B8"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9A74132" w14:textId="6E9D9F58"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107</w:t>
            </w:r>
          </w:p>
        </w:tc>
        <w:tc>
          <w:tcPr>
            <w:tcW w:w="244" w:type="dxa"/>
            <w:vAlign w:val="bottom"/>
          </w:tcPr>
          <w:p w14:paraId="507CF9A6"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65823104" w14:textId="78835D3E"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89</w:t>
            </w:r>
          </w:p>
        </w:tc>
      </w:tr>
      <w:tr w:rsidR="005C7E9F" w:rsidRPr="00A21B37" w14:paraId="4A1AAAB0" w14:textId="77777777" w:rsidTr="00ED6AA7">
        <w:trPr>
          <w:cantSplit/>
        </w:trPr>
        <w:tc>
          <w:tcPr>
            <w:tcW w:w="3537" w:type="dxa"/>
            <w:vAlign w:val="bottom"/>
          </w:tcPr>
          <w:p w14:paraId="265CD526" w14:textId="6E1AEC4D"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รายได้รับล่วงหน้า</w:t>
            </w:r>
          </w:p>
        </w:tc>
        <w:tc>
          <w:tcPr>
            <w:tcW w:w="1197" w:type="dxa"/>
            <w:shd w:val="clear" w:color="auto" w:fill="auto"/>
          </w:tcPr>
          <w:p w14:paraId="5269E860" w14:textId="0986B2A3" w:rsidR="005C7E9F" w:rsidRPr="0023394C" w:rsidRDefault="006142CD"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19,228</w:t>
            </w:r>
          </w:p>
        </w:tc>
        <w:tc>
          <w:tcPr>
            <w:tcW w:w="236" w:type="dxa"/>
          </w:tcPr>
          <w:p w14:paraId="44047A7D"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tcPr>
          <w:p w14:paraId="7ADBD3D7" w14:textId="7B327204"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17,715</w:t>
            </w:r>
          </w:p>
        </w:tc>
        <w:tc>
          <w:tcPr>
            <w:tcW w:w="236" w:type="dxa"/>
            <w:vAlign w:val="bottom"/>
          </w:tcPr>
          <w:p w14:paraId="5E5AD56A"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DBA3C84" w14:textId="2FF6F14D"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2,378</w:t>
            </w:r>
          </w:p>
        </w:tc>
        <w:tc>
          <w:tcPr>
            <w:tcW w:w="244" w:type="dxa"/>
            <w:vAlign w:val="bottom"/>
          </w:tcPr>
          <w:p w14:paraId="4CB07B34"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29735F45" w14:textId="629D0304"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451</w:t>
            </w:r>
          </w:p>
        </w:tc>
      </w:tr>
      <w:tr w:rsidR="005C7E9F" w:rsidRPr="00A21B37" w14:paraId="072C62CE" w14:textId="77777777" w:rsidTr="00ED6AA7">
        <w:trPr>
          <w:cantSplit/>
        </w:trPr>
        <w:tc>
          <w:tcPr>
            <w:tcW w:w="3537" w:type="dxa"/>
            <w:vAlign w:val="bottom"/>
          </w:tcPr>
          <w:p w14:paraId="24C9FE0E" w14:textId="1D872DF8"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ภาษีมูลค่าเพิ่ม</w:t>
            </w:r>
          </w:p>
        </w:tc>
        <w:tc>
          <w:tcPr>
            <w:tcW w:w="1197" w:type="dxa"/>
            <w:shd w:val="clear" w:color="auto" w:fill="auto"/>
            <w:vAlign w:val="center"/>
          </w:tcPr>
          <w:p w14:paraId="742433C1" w14:textId="16AE6EFE" w:rsidR="005C7E9F" w:rsidRPr="0023394C" w:rsidRDefault="0003182F"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9,793</w:t>
            </w:r>
          </w:p>
        </w:tc>
        <w:tc>
          <w:tcPr>
            <w:tcW w:w="236" w:type="dxa"/>
            <w:vAlign w:val="center"/>
          </w:tcPr>
          <w:p w14:paraId="2BE256B2"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2524AD94" w14:textId="594D0B4C"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13,508</w:t>
            </w:r>
          </w:p>
        </w:tc>
        <w:tc>
          <w:tcPr>
            <w:tcW w:w="236" w:type="dxa"/>
            <w:vAlign w:val="bottom"/>
          </w:tcPr>
          <w:p w14:paraId="0B23C21D"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75DA809D" w14:textId="2F93D40A"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2,603</w:t>
            </w:r>
          </w:p>
        </w:tc>
        <w:tc>
          <w:tcPr>
            <w:tcW w:w="244" w:type="dxa"/>
            <w:vAlign w:val="bottom"/>
          </w:tcPr>
          <w:p w14:paraId="5A84FC12"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3AC73441" w14:textId="3C899515"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2,538</w:t>
            </w:r>
          </w:p>
        </w:tc>
      </w:tr>
      <w:tr w:rsidR="005C7E9F" w:rsidRPr="00A21B37" w14:paraId="6377287E" w14:textId="77777777" w:rsidTr="006160B6">
        <w:trPr>
          <w:cantSplit/>
        </w:trPr>
        <w:tc>
          <w:tcPr>
            <w:tcW w:w="3537" w:type="dxa"/>
            <w:vAlign w:val="bottom"/>
          </w:tcPr>
          <w:p w14:paraId="5A0186CB" w14:textId="717DE688"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Pr>
                <w:rFonts w:ascii="Browallia New" w:hAnsi="Browallia New" w:cs="Browallia New" w:hint="cs"/>
                <w:sz w:val="28"/>
                <w:szCs w:val="28"/>
                <w:cs/>
              </w:rPr>
              <w:t>โบนัสค้างจ่าย</w:t>
            </w:r>
          </w:p>
        </w:tc>
        <w:tc>
          <w:tcPr>
            <w:tcW w:w="1197" w:type="dxa"/>
            <w:shd w:val="clear" w:color="auto" w:fill="auto"/>
            <w:vAlign w:val="center"/>
          </w:tcPr>
          <w:p w14:paraId="079CF277" w14:textId="693DF93C" w:rsidR="005C7E9F" w:rsidRPr="0023394C" w:rsidRDefault="00C44AC1"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290</w:t>
            </w:r>
          </w:p>
        </w:tc>
        <w:tc>
          <w:tcPr>
            <w:tcW w:w="236" w:type="dxa"/>
            <w:vAlign w:val="center"/>
          </w:tcPr>
          <w:p w14:paraId="2B0E8092"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66672380" w14:textId="7BB74895"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3,166</w:t>
            </w:r>
          </w:p>
        </w:tc>
        <w:tc>
          <w:tcPr>
            <w:tcW w:w="236" w:type="dxa"/>
            <w:vAlign w:val="bottom"/>
          </w:tcPr>
          <w:p w14:paraId="1DC9C3C3"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6067D6A5" w14:textId="553A5EE5"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w:t>
            </w:r>
          </w:p>
        </w:tc>
        <w:tc>
          <w:tcPr>
            <w:tcW w:w="244" w:type="dxa"/>
            <w:vAlign w:val="bottom"/>
          </w:tcPr>
          <w:p w14:paraId="0AA26ABC"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13E56C44" w14:textId="05291E4D"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w:t>
            </w:r>
          </w:p>
        </w:tc>
      </w:tr>
      <w:tr w:rsidR="005C7E9F" w:rsidRPr="00A21B37" w14:paraId="37627513" w14:textId="77777777" w:rsidTr="00ED6AA7">
        <w:trPr>
          <w:cantSplit/>
        </w:trPr>
        <w:tc>
          <w:tcPr>
            <w:tcW w:w="3537" w:type="dxa"/>
            <w:vAlign w:val="bottom"/>
          </w:tcPr>
          <w:p w14:paraId="7C130CDB" w14:textId="3CBDF315"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ค่าเบี้ยประกันภัยค้างจ่าย</w:t>
            </w:r>
          </w:p>
        </w:tc>
        <w:tc>
          <w:tcPr>
            <w:tcW w:w="1197" w:type="dxa"/>
            <w:shd w:val="clear" w:color="auto" w:fill="auto"/>
            <w:vAlign w:val="center"/>
          </w:tcPr>
          <w:p w14:paraId="01E1357C" w14:textId="7E9E3FF8" w:rsidR="005C7E9F" w:rsidRPr="0023394C" w:rsidRDefault="00355B44"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6,711</w:t>
            </w:r>
          </w:p>
        </w:tc>
        <w:tc>
          <w:tcPr>
            <w:tcW w:w="236" w:type="dxa"/>
            <w:vAlign w:val="center"/>
          </w:tcPr>
          <w:p w14:paraId="37CD7658"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vAlign w:val="center"/>
          </w:tcPr>
          <w:p w14:paraId="6041CC76" w14:textId="41688480"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4,823</w:t>
            </w:r>
          </w:p>
        </w:tc>
        <w:tc>
          <w:tcPr>
            <w:tcW w:w="236" w:type="dxa"/>
            <w:vAlign w:val="bottom"/>
          </w:tcPr>
          <w:p w14:paraId="574DA814"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5935DF9B" w14:textId="3B575A2C"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w:t>
            </w:r>
          </w:p>
        </w:tc>
        <w:tc>
          <w:tcPr>
            <w:tcW w:w="244" w:type="dxa"/>
            <w:vAlign w:val="bottom"/>
          </w:tcPr>
          <w:p w14:paraId="02D01D12"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04F7F444" w14:textId="157C1105"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w:t>
            </w:r>
          </w:p>
        </w:tc>
      </w:tr>
      <w:tr w:rsidR="005C7E9F" w:rsidRPr="00A21B37" w14:paraId="735E75EE" w14:textId="77777777" w:rsidTr="00ED6AA7">
        <w:trPr>
          <w:cantSplit/>
        </w:trPr>
        <w:tc>
          <w:tcPr>
            <w:tcW w:w="3537" w:type="dxa"/>
            <w:vAlign w:val="bottom"/>
          </w:tcPr>
          <w:p w14:paraId="3F7888F8" w14:textId="49CBF845"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A21B37">
              <w:rPr>
                <w:rFonts w:ascii="Browallia New" w:hAnsi="Browallia New" w:cs="Browallia New"/>
                <w:sz w:val="28"/>
                <w:szCs w:val="28"/>
                <w:cs/>
              </w:rPr>
              <w:t>เจ้าหนี้อื่น</w:t>
            </w:r>
          </w:p>
        </w:tc>
        <w:tc>
          <w:tcPr>
            <w:tcW w:w="1197" w:type="dxa"/>
            <w:shd w:val="clear" w:color="auto" w:fill="auto"/>
          </w:tcPr>
          <w:p w14:paraId="0E2B6C03" w14:textId="2C8A0F27" w:rsidR="005C7E9F" w:rsidRPr="0023394C" w:rsidRDefault="00355B44"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25,475</w:t>
            </w:r>
          </w:p>
        </w:tc>
        <w:tc>
          <w:tcPr>
            <w:tcW w:w="236" w:type="dxa"/>
          </w:tcPr>
          <w:p w14:paraId="32DB615E"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tcPr>
          <w:p w14:paraId="2533286B" w14:textId="61AFEC74" w:rsidR="005C7E9F" w:rsidRPr="00EF07CD"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t>22,977</w:t>
            </w:r>
          </w:p>
        </w:tc>
        <w:tc>
          <w:tcPr>
            <w:tcW w:w="236" w:type="dxa"/>
            <w:vAlign w:val="bottom"/>
          </w:tcPr>
          <w:p w14:paraId="36A25F79"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Pr>
          <w:p w14:paraId="0E356D31" w14:textId="212B21CD"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3,359</w:t>
            </w:r>
          </w:p>
        </w:tc>
        <w:tc>
          <w:tcPr>
            <w:tcW w:w="244" w:type="dxa"/>
            <w:vAlign w:val="bottom"/>
          </w:tcPr>
          <w:p w14:paraId="32AAA82D" w14:textId="77777777" w:rsidR="005C7E9F" w:rsidRPr="00A21B37"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Pr>
          <w:p w14:paraId="580282BD" w14:textId="53A5A443" w:rsidR="005C7E9F" w:rsidRPr="008D75BA"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t>4,010</w:t>
            </w:r>
          </w:p>
        </w:tc>
      </w:tr>
      <w:tr w:rsidR="005C7E9F" w:rsidRPr="00A21B37" w14:paraId="5B422830" w14:textId="77777777" w:rsidTr="00ED6AA7">
        <w:trPr>
          <w:cantSplit/>
        </w:trPr>
        <w:tc>
          <w:tcPr>
            <w:tcW w:w="3537" w:type="dxa"/>
            <w:vAlign w:val="bottom"/>
          </w:tcPr>
          <w:p w14:paraId="713B224D" w14:textId="77777777" w:rsidR="005C7E9F" w:rsidRPr="00A21B37" w:rsidRDefault="005C7E9F" w:rsidP="005C7E9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left="317" w:right="34"/>
              <w:rPr>
                <w:rFonts w:ascii="Browallia New" w:hAnsi="Browallia New" w:cs="Browallia New"/>
                <w:sz w:val="28"/>
                <w:szCs w:val="28"/>
                <w:lang w:val="en-GB"/>
              </w:rPr>
            </w:pPr>
            <w:r w:rsidRPr="00A21B37">
              <w:rPr>
                <w:rFonts w:ascii="Browallia New" w:hAnsi="Browallia New" w:cs="Browallia New"/>
                <w:sz w:val="28"/>
                <w:szCs w:val="28"/>
                <w:cs/>
              </w:rPr>
              <w:t>รวม</w:t>
            </w:r>
          </w:p>
        </w:tc>
        <w:tc>
          <w:tcPr>
            <w:tcW w:w="1197" w:type="dxa"/>
            <w:tcBorders>
              <w:top w:val="single" w:sz="4" w:space="0" w:color="auto"/>
              <w:bottom w:val="single" w:sz="12" w:space="0" w:color="auto"/>
            </w:tcBorders>
            <w:shd w:val="clear" w:color="auto" w:fill="auto"/>
          </w:tcPr>
          <w:p w14:paraId="049FD7AA" w14:textId="00B0FF3C" w:rsidR="005C7E9F" w:rsidRPr="0023394C" w:rsidRDefault="00A85E2D" w:rsidP="005C7E9F">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437</w:t>
            </w:r>
            <w:r w:rsidR="00723152">
              <w:rPr>
                <w:rFonts w:ascii="Browallia New" w:hAnsi="Browallia New" w:cs="Browallia New"/>
                <w:sz w:val="28"/>
                <w:szCs w:val="28"/>
              </w:rPr>
              <w:t>,790</w:t>
            </w:r>
          </w:p>
        </w:tc>
        <w:tc>
          <w:tcPr>
            <w:tcW w:w="236" w:type="dxa"/>
          </w:tcPr>
          <w:p w14:paraId="0321599F" w14:textId="77777777" w:rsidR="005C7E9F" w:rsidRPr="00A21B37" w:rsidRDefault="005C7E9F" w:rsidP="005C7E9F">
            <w:pPr>
              <w:tabs>
                <w:tab w:val="clear" w:pos="907"/>
                <w:tab w:val="decimal" w:pos="972"/>
              </w:tabs>
              <w:spacing w:line="240" w:lineRule="auto"/>
              <w:ind w:right="-27"/>
              <w:rPr>
                <w:rFonts w:ascii="Browallia New" w:hAnsi="Browallia New" w:cs="Browallia New"/>
                <w:sz w:val="28"/>
                <w:szCs w:val="28"/>
              </w:rPr>
            </w:pPr>
          </w:p>
        </w:tc>
        <w:tc>
          <w:tcPr>
            <w:tcW w:w="1204" w:type="dxa"/>
            <w:tcBorders>
              <w:top w:val="single" w:sz="4" w:space="0" w:color="auto"/>
              <w:bottom w:val="single" w:sz="12" w:space="0" w:color="auto"/>
            </w:tcBorders>
          </w:tcPr>
          <w:p w14:paraId="3177D977" w14:textId="350F02B2" w:rsidR="005C7E9F" w:rsidRPr="0004423A"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23394C">
              <w:rPr>
                <w:rFonts w:ascii="Browallia New" w:hAnsi="Browallia New" w:cs="Browallia New"/>
                <w:sz w:val="28"/>
                <w:szCs w:val="28"/>
              </w:rPr>
              <w:fldChar w:fldCharType="begin"/>
            </w:r>
            <w:r w:rsidRPr="0023394C">
              <w:rPr>
                <w:rFonts w:ascii="Browallia New" w:hAnsi="Browallia New" w:cs="Browallia New"/>
                <w:sz w:val="28"/>
                <w:szCs w:val="28"/>
              </w:rPr>
              <w:instrText xml:space="preserve"> =SUM(ABOVE) </w:instrText>
            </w:r>
            <w:r w:rsidRPr="0023394C">
              <w:rPr>
                <w:rFonts w:ascii="Browallia New" w:hAnsi="Browallia New" w:cs="Browallia New"/>
                <w:sz w:val="28"/>
                <w:szCs w:val="28"/>
              </w:rPr>
              <w:fldChar w:fldCharType="separate"/>
            </w:r>
            <w:r w:rsidRPr="0023394C">
              <w:rPr>
                <w:rFonts w:ascii="Browallia New" w:hAnsi="Browallia New" w:cs="Browallia New"/>
                <w:noProof/>
                <w:sz w:val="28"/>
                <w:szCs w:val="28"/>
              </w:rPr>
              <w:t>462,799</w:t>
            </w:r>
            <w:r w:rsidRPr="0023394C">
              <w:rPr>
                <w:rFonts w:ascii="Browallia New" w:hAnsi="Browallia New" w:cs="Browallia New"/>
                <w:sz w:val="28"/>
                <w:szCs w:val="28"/>
              </w:rPr>
              <w:fldChar w:fldCharType="end"/>
            </w:r>
          </w:p>
        </w:tc>
        <w:tc>
          <w:tcPr>
            <w:tcW w:w="236" w:type="dxa"/>
            <w:vAlign w:val="bottom"/>
          </w:tcPr>
          <w:p w14:paraId="5DDE869E" w14:textId="77777777" w:rsidR="005C7E9F" w:rsidRPr="0004423A"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177" w:type="dxa"/>
            <w:tcBorders>
              <w:top w:val="single" w:sz="4" w:space="0" w:color="auto"/>
              <w:bottom w:val="single" w:sz="12" w:space="0" w:color="auto"/>
            </w:tcBorders>
          </w:tcPr>
          <w:p w14:paraId="3CDF4AD1" w14:textId="0EBC8AD2" w:rsidR="005C7E9F" w:rsidRPr="00B149C9"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B149C9">
              <w:rPr>
                <w:rFonts w:ascii="Browallia New" w:hAnsi="Browallia New" w:cs="Browallia New"/>
                <w:sz w:val="28"/>
                <w:szCs w:val="28"/>
              </w:rPr>
              <w:t>33,982</w:t>
            </w:r>
          </w:p>
        </w:tc>
        <w:tc>
          <w:tcPr>
            <w:tcW w:w="244" w:type="dxa"/>
            <w:vAlign w:val="bottom"/>
          </w:tcPr>
          <w:p w14:paraId="5D461196" w14:textId="77777777" w:rsidR="005C7E9F" w:rsidRPr="0004423A" w:rsidRDefault="005C7E9F" w:rsidP="005C7E9F">
            <w:pPr>
              <w:tabs>
                <w:tab w:val="clear" w:pos="907"/>
                <w:tab w:val="decimal" w:pos="972"/>
              </w:tabs>
              <w:spacing w:line="240" w:lineRule="auto"/>
              <w:ind w:right="-27"/>
              <w:jc w:val="right"/>
              <w:rPr>
                <w:rFonts w:ascii="Browallia New" w:hAnsi="Browallia New" w:cs="Browallia New"/>
                <w:sz w:val="28"/>
                <w:szCs w:val="28"/>
              </w:rPr>
            </w:pPr>
          </w:p>
        </w:tc>
        <w:tc>
          <w:tcPr>
            <w:tcW w:w="1214" w:type="dxa"/>
            <w:tcBorders>
              <w:top w:val="single" w:sz="4" w:space="0" w:color="auto"/>
              <w:bottom w:val="single" w:sz="12" w:space="0" w:color="auto"/>
            </w:tcBorders>
          </w:tcPr>
          <w:p w14:paraId="641D8347" w14:textId="149B8811" w:rsidR="005C7E9F" w:rsidRPr="0004423A" w:rsidRDefault="005C7E9F" w:rsidP="005C7E9F">
            <w:pPr>
              <w:tabs>
                <w:tab w:val="clear" w:pos="907"/>
                <w:tab w:val="decimal" w:pos="972"/>
              </w:tabs>
              <w:spacing w:line="240" w:lineRule="auto"/>
              <w:ind w:right="-27"/>
              <w:jc w:val="right"/>
              <w:rPr>
                <w:rFonts w:ascii="Browallia New" w:hAnsi="Browallia New" w:cs="Browallia New"/>
                <w:sz w:val="28"/>
                <w:szCs w:val="28"/>
              </w:rPr>
            </w:pPr>
            <w:r w:rsidRPr="0004423A">
              <w:rPr>
                <w:rFonts w:ascii="Browallia New" w:hAnsi="Browallia New" w:cs="Browallia New"/>
                <w:sz w:val="28"/>
                <w:szCs w:val="28"/>
              </w:rPr>
              <w:fldChar w:fldCharType="begin"/>
            </w:r>
            <w:r w:rsidRPr="0004423A">
              <w:rPr>
                <w:rFonts w:ascii="Browallia New" w:hAnsi="Browallia New" w:cs="Browallia New"/>
                <w:sz w:val="28"/>
                <w:szCs w:val="28"/>
              </w:rPr>
              <w:instrText xml:space="preserve"> =SUM(ABOVE) </w:instrText>
            </w:r>
            <w:r w:rsidRPr="0004423A">
              <w:rPr>
                <w:rFonts w:ascii="Browallia New" w:hAnsi="Browallia New" w:cs="Browallia New"/>
                <w:sz w:val="28"/>
                <w:szCs w:val="28"/>
              </w:rPr>
              <w:fldChar w:fldCharType="separate"/>
            </w:r>
            <w:r w:rsidRPr="0004423A">
              <w:rPr>
                <w:rFonts w:ascii="Browallia New" w:hAnsi="Browallia New" w:cs="Browallia New"/>
                <w:noProof/>
                <w:sz w:val="28"/>
                <w:szCs w:val="28"/>
              </w:rPr>
              <w:t>39,</w:t>
            </w:r>
            <w:r w:rsidRPr="0004423A">
              <w:rPr>
                <w:rFonts w:ascii="Browallia New" w:hAnsi="Browallia New" w:cs="Browallia New"/>
                <w:sz w:val="28"/>
                <w:szCs w:val="28"/>
              </w:rPr>
              <w:fldChar w:fldCharType="end"/>
            </w:r>
            <w:r w:rsidRPr="0004423A">
              <w:rPr>
                <w:rFonts w:ascii="Browallia New" w:hAnsi="Browallia New" w:cs="Browallia New"/>
                <w:sz w:val="28"/>
                <w:szCs w:val="28"/>
              </w:rPr>
              <w:t>571</w:t>
            </w:r>
          </w:p>
        </w:tc>
      </w:tr>
    </w:tbl>
    <w:p w14:paraId="4CCD1E2C" w14:textId="7FC53EB0" w:rsidR="00CB68C2" w:rsidRDefault="00CB68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5EE68972" w:rsidR="008D72C3" w:rsidRPr="0063167A" w:rsidRDefault="008D72C3"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63167A">
        <w:rPr>
          <w:rFonts w:ascii="Browallia New" w:hAnsi="Browallia New" w:cs="Browallia New"/>
          <w:b/>
          <w:bCs/>
          <w:sz w:val="28"/>
          <w:szCs w:val="28"/>
          <w:cs/>
          <w:lang w:val="en-GB"/>
        </w:rPr>
        <w:t>หุ้นกู้</w:t>
      </w:r>
      <w:r w:rsidR="00F46B29" w:rsidRPr="00F46B29">
        <w:rPr>
          <w:rFonts w:ascii="Browallia New" w:hAnsi="Browallia New" w:cs="Browallia New"/>
          <w:b/>
          <w:bCs/>
          <w:sz w:val="28"/>
          <w:szCs w:val="28"/>
        </w:rPr>
        <w:t xml:space="preserve"> </w:t>
      </w:r>
      <w:r w:rsidR="004C0324">
        <w:rPr>
          <w:rFonts w:ascii="Browallia New" w:hAnsi="Browallia New" w:cs="Browallia New"/>
          <w:b/>
          <w:bCs/>
          <w:sz w:val="28"/>
          <w:szCs w:val="28"/>
          <w:lang w:val="en-GB"/>
        </w:rPr>
        <w:t>–</w:t>
      </w:r>
      <w:r w:rsidR="00F46B29" w:rsidRPr="00F46B29">
        <w:rPr>
          <w:rFonts w:ascii="Browallia New" w:hAnsi="Browallia New" w:cs="Browallia New"/>
          <w:b/>
          <w:bCs/>
          <w:sz w:val="28"/>
          <w:szCs w:val="28"/>
        </w:rPr>
        <w:t xml:space="preserve"> </w:t>
      </w:r>
      <w:r w:rsidRPr="0063167A">
        <w:rPr>
          <w:rFonts w:ascii="Browallia New" w:hAnsi="Browallia New" w:cs="Browallia New"/>
          <w:b/>
          <w:bCs/>
          <w:sz w:val="28"/>
          <w:szCs w:val="28"/>
          <w:cs/>
          <w:lang w:val="en-GB"/>
        </w:rPr>
        <w:t>สุทธิ</w:t>
      </w:r>
    </w:p>
    <w:p w14:paraId="5EED9E3D" w14:textId="09B9F528" w:rsidR="008D72C3" w:rsidRPr="00ED6AA7" w:rsidRDefault="008D72C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highlight w:val="red"/>
          <w:lang w:val="en-GB"/>
        </w:rPr>
      </w:pPr>
    </w:p>
    <w:tbl>
      <w:tblPr>
        <w:tblW w:w="8973" w:type="dxa"/>
        <w:tblInd w:w="351" w:type="dxa"/>
        <w:tblLayout w:type="fixed"/>
        <w:tblLook w:val="0000" w:firstRow="0" w:lastRow="0" w:firstColumn="0" w:lastColumn="0" w:noHBand="0" w:noVBand="0"/>
      </w:tblPr>
      <w:tblGrid>
        <w:gridCol w:w="3456"/>
        <w:gridCol w:w="1197"/>
        <w:gridCol w:w="236"/>
        <w:gridCol w:w="1204"/>
        <w:gridCol w:w="238"/>
        <w:gridCol w:w="1175"/>
        <w:gridCol w:w="239"/>
        <w:gridCol w:w="1228"/>
      </w:tblGrid>
      <w:tr w:rsidR="00DE4B2A" w:rsidRPr="003F0B7E" w14:paraId="2468DD2F" w14:textId="77777777" w:rsidTr="00026C62">
        <w:trPr>
          <w:tblHeader/>
        </w:trPr>
        <w:tc>
          <w:tcPr>
            <w:tcW w:w="3456" w:type="dxa"/>
          </w:tcPr>
          <w:p w14:paraId="4E0D540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517" w:type="dxa"/>
            <w:gridSpan w:val="7"/>
          </w:tcPr>
          <w:p w14:paraId="705C6A59" w14:textId="77777777" w:rsidR="00DE4B2A" w:rsidRPr="003F0B7E" w:rsidRDefault="00DE4B2A" w:rsidP="003960B4">
            <w:pPr>
              <w:spacing w:line="240" w:lineRule="auto"/>
              <w:ind w:right="-45"/>
              <w:jc w:val="right"/>
              <w:rPr>
                <w:rFonts w:ascii="Browallia New" w:hAnsi="Browallia New" w:cs="Browallia New"/>
                <w:sz w:val="28"/>
                <w:szCs w:val="28"/>
                <w:cs/>
              </w:rPr>
            </w:pPr>
            <w:r w:rsidRPr="003F0B7E">
              <w:rPr>
                <w:rFonts w:ascii="Browallia New" w:hAnsi="Browallia New" w:cs="Browallia New"/>
                <w:sz w:val="28"/>
                <w:szCs w:val="28"/>
                <w:cs/>
              </w:rPr>
              <w:t xml:space="preserve">(หน่วย </w:t>
            </w:r>
            <w:r w:rsidRPr="003F0B7E">
              <w:rPr>
                <w:rFonts w:ascii="Browallia New" w:hAnsi="Browallia New" w:cs="Browallia New"/>
                <w:sz w:val="28"/>
                <w:szCs w:val="28"/>
                <w:cs/>
                <w:lang w:val="en-GB"/>
              </w:rPr>
              <w:t xml:space="preserve">: </w:t>
            </w:r>
            <w:r w:rsidRPr="003F0B7E">
              <w:rPr>
                <w:rFonts w:ascii="Browallia New" w:hAnsi="Browallia New" w:cs="Browallia New"/>
                <w:sz w:val="28"/>
                <w:szCs w:val="28"/>
                <w:cs/>
              </w:rPr>
              <w:t>พันบาท)</w:t>
            </w:r>
          </w:p>
        </w:tc>
      </w:tr>
      <w:tr w:rsidR="00DE4B2A" w:rsidRPr="003F0B7E" w14:paraId="16F41368" w14:textId="77777777" w:rsidTr="00026C62">
        <w:trPr>
          <w:tblHeader/>
        </w:trPr>
        <w:tc>
          <w:tcPr>
            <w:tcW w:w="3456" w:type="dxa"/>
          </w:tcPr>
          <w:p w14:paraId="65FA097F"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37" w:type="dxa"/>
            <w:gridSpan w:val="3"/>
            <w:tcBorders>
              <w:bottom w:val="single" w:sz="4" w:space="0" w:color="auto"/>
            </w:tcBorders>
          </w:tcPr>
          <w:p w14:paraId="444B3A88"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3F0B7E">
              <w:rPr>
                <w:rFonts w:ascii="Browallia New" w:hAnsi="Browallia New" w:cs="Browallia New"/>
                <w:sz w:val="28"/>
                <w:szCs w:val="28"/>
                <w:cs/>
              </w:rPr>
              <w:t>งบการเงินรวม</w:t>
            </w:r>
          </w:p>
        </w:tc>
        <w:tc>
          <w:tcPr>
            <w:tcW w:w="238" w:type="dxa"/>
          </w:tcPr>
          <w:p w14:paraId="151154BE"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42" w:type="dxa"/>
            <w:gridSpan w:val="3"/>
            <w:tcBorders>
              <w:bottom w:val="single" w:sz="4" w:space="0" w:color="auto"/>
            </w:tcBorders>
          </w:tcPr>
          <w:p w14:paraId="54ECAEA0" w14:textId="77777777" w:rsidR="00DE4B2A" w:rsidRPr="003F0B7E"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3F0B7E">
              <w:rPr>
                <w:rFonts w:ascii="Browallia New" w:hAnsi="Browallia New" w:cs="Browallia New"/>
                <w:sz w:val="28"/>
                <w:szCs w:val="28"/>
                <w:cs/>
              </w:rPr>
              <w:t>งบการเงินเฉพาะของบริษัท</w:t>
            </w:r>
          </w:p>
        </w:tc>
      </w:tr>
      <w:tr w:rsidR="00026C62" w:rsidRPr="003F0B7E" w14:paraId="4383E813" w14:textId="77777777" w:rsidTr="00026C62">
        <w:trPr>
          <w:tblHeader/>
        </w:trPr>
        <w:tc>
          <w:tcPr>
            <w:tcW w:w="3456" w:type="dxa"/>
          </w:tcPr>
          <w:p w14:paraId="2C994A1C" w14:textId="77777777" w:rsidR="00026C62" w:rsidRPr="003F0B7E"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tcPr>
          <w:p w14:paraId="0FBCD909" w14:textId="14F18C42" w:rsidR="00026C62" w:rsidRPr="003F0B7E"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5ADEDEF9" w14:textId="77777777" w:rsidR="00026C62" w:rsidRPr="003F0B7E"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204" w:type="dxa"/>
            <w:tcBorders>
              <w:top w:val="single" w:sz="4" w:space="0" w:color="auto"/>
              <w:bottom w:val="single" w:sz="4" w:space="0" w:color="auto"/>
            </w:tcBorders>
          </w:tcPr>
          <w:p w14:paraId="331CD2D8" w14:textId="0801EC55" w:rsidR="00026C62" w:rsidRPr="003F0B7E"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38" w:type="dxa"/>
          </w:tcPr>
          <w:p w14:paraId="73D180E2" w14:textId="77777777" w:rsidR="00026C62" w:rsidRPr="003F0B7E" w:rsidRDefault="00026C62" w:rsidP="00026C62">
            <w:pPr>
              <w:spacing w:line="240" w:lineRule="auto"/>
              <w:ind w:right="-10"/>
              <w:jc w:val="center"/>
              <w:rPr>
                <w:rFonts w:ascii="Browallia New" w:hAnsi="Browallia New" w:cs="Browallia New"/>
                <w:sz w:val="28"/>
                <w:szCs w:val="28"/>
              </w:rPr>
            </w:pPr>
          </w:p>
        </w:tc>
        <w:tc>
          <w:tcPr>
            <w:tcW w:w="1175" w:type="dxa"/>
            <w:tcBorders>
              <w:bottom w:val="single" w:sz="4" w:space="0" w:color="auto"/>
            </w:tcBorders>
          </w:tcPr>
          <w:p w14:paraId="474A44D4" w14:textId="79C36E69" w:rsidR="00026C62" w:rsidRPr="003F0B7E"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tcPr>
          <w:p w14:paraId="073F540F" w14:textId="77777777" w:rsidR="00026C62" w:rsidRPr="003F0B7E"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228" w:type="dxa"/>
            <w:tcBorders>
              <w:bottom w:val="single" w:sz="4" w:space="0" w:color="auto"/>
            </w:tcBorders>
          </w:tcPr>
          <w:p w14:paraId="23886B2A" w14:textId="2953FD89" w:rsidR="00026C62" w:rsidRPr="003F0B7E"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DE4B2A" w:rsidRPr="00553E75" w14:paraId="75B97314" w14:textId="77777777" w:rsidTr="00026C62">
        <w:trPr>
          <w:trHeight w:val="287"/>
        </w:trPr>
        <w:tc>
          <w:tcPr>
            <w:tcW w:w="3456" w:type="dxa"/>
          </w:tcPr>
          <w:p w14:paraId="366AF51F"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404A8665"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0612AC42"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04" w:type="dxa"/>
            <w:tcBorders>
              <w:top w:val="single" w:sz="4" w:space="0" w:color="auto"/>
            </w:tcBorders>
          </w:tcPr>
          <w:p w14:paraId="1567121B"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2E5D24"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75" w:type="dxa"/>
            <w:tcBorders>
              <w:top w:val="single" w:sz="4" w:space="0" w:color="auto"/>
            </w:tcBorders>
          </w:tcPr>
          <w:p w14:paraId="43B804EC"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9" w:type="dxa"/>
          </w:tcPr>
          <w:p w14:paraId="05A19938"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28" w:type="dxa"/>
          </w:tcPr>
          <w:p w14:paraId="237FB7C3" w14:textId="77777777" w:rsidR="00DE4B2A" w:rsidRPr="00553E75" w:rsidRDefault="00DE4B2A"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315FAD" w:rsidRPr="006C7344" w14:paraId="18CEA02D" w14:textId="77777777" w:rsidTr="006160B6">
        <w:tc>
          <w:tcPr>
            <w:tcW w:w="3456" w:type="dxa"/>
            <w:vAlign w:val="center"/>
          </w:tcPr>
          <w:p w14:paraId="6680ABCB" w14:textId="77777777" w:rsidR="00315FAD" w:rsidRPr="00602B03"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02B03">
              <w:rPr>
                <w:rFonts w:ascii="Browallia New" w:hAnsi="Browallia New" w:cs="Browallia New" w:hint="cs"/>
                <w:sz w:val="28"/>
                <w:szCs w:val="28"/>
                <w:cs/>
              </w:rPr>
              <w:t>หุ้นกู้ไม่ด้อยสิทธิไม่มีหลักประกัน</w:t>
            </w:r>
          </w:p>
        </w:tc>
        <w:tc>
          <w:tcPr>
            <w:tcW w:w="1197" w:type="dxa"/>
            <w:shd w:val="clear" w:color="auto" w:fill="auto"/>
          </w:tcPr>
          <w:p w14:paraId="714B6961" w14:textId="7F90CB3F" w:rsidR="00315FAD" w:rsidRPr="00602B03" w:rsidRDefault="00B779C0" w:rsidP="00315FAD">
            <w:pPr>
              <w:pStyle w:val="acctfourfigures"/>
              <w:tabs>
                <w:tab w:val="clear" w:pos="765"/>
              </w:tabs>
              <w:spacing w:line="240" w:lineRule="auto"/>
              <w:ind w:left="-117"/>
              <w:jc w:val="right"/>
              <w:rPr>
                <w:rFonts w:ascii="Browallia New" w:hAnsi="Browallia New" w:cs="Browallia New"/>
                <w:sz w:val="28"/>
                <w:szCs w:val="28"/>
                <w:lang w:val="en-US"/>
              </w:rPr>
            </w:pPr>
            <w:r w:rsidRPr="00602B03">
              <w:rPr>
                <w:rFonts w:ascii="Browallia New" w:hAnsi="Browallia New" w:cs="Browallia New"/>
                <w:sz w:val="28"/>
                <w:szCs w:val="28"/>
                <w:lang w:val="en-US"/>
              </w:rPr>
              <w:t>725,000</w:t>
            </w:r>
          </w:p>
        </w:tc>
        <w:tc>
          <w:tcPr>
            <w:tcW w:w="236" w:type="dxa"/>
            <w:shd w:val="clear" w:color="auto" w:fill="auto"/>
          </w:tcPr>
          <w:p w14:paraId="751697E2"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4" w:type="dxa"/>
            <w:shd w:val="clear" w:color="auto" w:fill="auto"/>
          </w:tcPr>
          <w:p w14:paraId="7ECDBDCC" w14:textId="753CC983"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1,049,600</w:t>
            </w:r>
          </w:p>
        </w:tc>
        <w:tc>
          <w:tcPr>
            <w:tcW w:w="238" w:type="dxa"/>
            <w:shd w:val="clear" w:color="auto" w:fill="auto"/>
          </w:tcPr>
          <w:p w14:paraId="35F72F53"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75" w:type="dxa"/>
            <w:shd w:val="clear" w:color="auto" w:fill="auto"/>
          </w:tcPr>
          <w:p w14:paraId="66DF5280" w14:textId="1B3BB88A"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42A13">
              <w:rPr>
                <w:rFonts w:ascii="Browallia New" w:hAnsi="Browallia New" w:cs="Browallia New"/>
                <w:sz w:val="28"/>
                <w:szCs w:val="28"/>
                <w:lang w:val="en-US"/>
              </w:rPr>
              <w:t>-</w:t>
            </w:r>
          </w:p>
        </w:tc>
        <w:tc>
          <w:tcPr>
            <w:tcW w:w="239" w:type="dxa"/>
          </w:tcPr>
          <w:p w14:paraId="206CE00E"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28" w:type="dxa"/>
          </w:tcPr>
          <w:p w14:paraId="0BDC2D9D" w14:textId="67323DD8"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r>
      <w:tr w:rsidR="00315FAD" w:rsidRPr="006C7344" w14:paraId="5425F65D" w14:textId="77777777" w:rsidTr="006160B6">
        <w:tc>
          <w:tcPr>
            <w:tcW w:w="3456" w:type="dxa"/>
            <w:vAlign w:val="center"/>
          </w:tcPr>
          <w:p w14:paraId="49E3A468" w14:textId="0C262B64" w:rsidR="00315FAD" w:rsidRPr="00602B03"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602B03">
              <w:rPr>
                <w:rFonts w:ascii="Browallia New" w:hAnsi="Browallia New" w:cs="Browallia New" w:hint="cs"/>
                <w:sz w:val="28"/>
                <w:szCs w:val="28"/>
                <w:u w:val="single"/>
                <w:cs/>
                <w:lang w:val="en-GB"/>
              </w:rPr>
              <w:t>หัก</w:t>
            </w:r>
            <w:r w:rsidRPr="00602B03">
              <w:rPr>
                <w:rFonts w:ascii="Browallia New" w:hAnsi="Browallia New" w:cs="Browallia New" w:hint="cs"/>
                <w:sz w:val="28"/>
                <w:szCs w:val="28"/>
                <w:cs/>
                <w:lang w:val="en-GB"/>
              </w:rPr>
              <w:t xml:space="preserve"> ค่าธรรมเนียมในการจัดหาเงินกู้</w:t>
            </w:r>
            <w:r w:rsidRPr="00602B03">
              <w:rPr>
                <w:rFonts w:ascii="Browallia New" w:hAnsi="Browallia New" w:cs="Browallia New"/>
                <w:sz w:val="28"/>
                <w:szCs w:val="28"/>
                <w:lang w:val="en-GB"/>
              </w:rPr>
              <w:br/>
              <w:t xml:space="preserve"> </w:t>
            </w:r>
            <w:r w:rsidRPr="00602B03">
              <w:rPr>
                <w:rFonts w:ascii="Browallia New" w:hAnsi="Browallia New" w:cs="Browallia New" w:hint="cs"/>
                <w:sz w:val="28"/>
                <w:szCs w:val="28"/>
                <w:cs/>
                <w:lang w:val="en-GB"/>
              </w:rPr>
              <w:t>รอตัดบัญชี</w:t>
            </w:r>
          </w:p>
        </w:tc>
        <w:tc>
          <w:tcPr>
            <w:tcW w:w="1197" w:type="dxa"/>
            <w:shd w:val="clear" w:color="auto" w:fill="auto"/>
          </w:tcPr>
          <w:p w14:paraId="42CCE1A1" w14:textId="77777777" w:rsidR="002574B7" w:rsidRPr="00602B03" w:rsidRDefault="002574B7" w:rsidP="002574B7">
            <w:pPr>
              <w:pStyle w:val="acctfourfigures"/>
              <w:tabs>
                <w:tab w:val="clear" w:pos="765"/>
              </w:tabs>
              <w:spacing w:line="240" w:lineRule="auto"/>
              <w:ind w:left="-117"/>
              <w:jc w:val="right"/>
              <w:rPr>
                <w:rFonts w:ascii="Browallia New" w:hAnsi="Browallia New" w:cs="Browallia New"/>
                <w:sz w:val="28"/>
                <w:szCs w:val="28"/>
                <w:lang w:val="en-US"/>
              </w:rPr>
            </w:pPr>
          </w:p>
          <w:p w14:paraId="1BCE676E" w14:textId="7DEB313D" w:rsidR="00315FAD" w:rsidRPr="00602B03" w:rsidRDefault="00B779C0" w:rsidP="002574B7">
            <w:pPr>
              <w:pStyle w:val="acctfourfigures"/>
              <w:tabs>
                <w:tab w:val="clear" w:pos="765"/>
              </w:tabs>
              <w:spacing w:line="240" w:lineRule="auto"/>
              <w:ind w:left="-117"/>
              <w:jc w:val="right"/>
              <w:rPr>
                <w:rFonts w:ascii="Browallia New" w:hAnsi="Browallia New" w:cs="Browallia New"/>
                <w:sz w:val="28"/>
                <w:szCs w:val="28"/>
                <w:lang w:val="en-US"/>
              </w:rPr>
            </w:pPr>
            <w:r w:rsidRPr="00602B03">
              <w:rPr>
                <w:rFonts w:ascii="Browallia New" w:hAnsi="Browallia New" w:cs="Browallia New"/>
                <w:sz w:val="28"/>
                <w:szCs w:val="28"/>
                <w:lang w:val="en-US"/>
              </w:rPr>
              <w:t>(</w:t>
            </w:r>
            <w:r w:rsidR="002574B7" w:rsidRPr="00602B03">
              <w:rPr>
                <w:rFonts w:ascii="Browallia New" w:hAnsi="Browallia New" w:cs="Browallia New"/>
                <w:sz w:val="28"/>
                <w:szCs w:val="28"/>
                <w:lang w:val="en-US"/>
              </w:rPr>
              <w:t>4,430)</w:t>
            </w:r>
          </w:p>
        </w:tc>
        <w:tc>
          <w:tcPr>
            <w:tcW w:w="236" w:type="dxa"/>
            <w:shd w:val="clear" w:color="auto" w:fill="auto"/>
          </w:tcPr>
          <w:p w14:paraId="58629F02"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4" w:type="dxa"/>
            <w:shd w:val="clear" w:color="auto" w:fill="auto"/>
          </w:tcPr>
          <w:p w14:paraId="380BA392" w14:textId="77777777"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p>
          <w:p w14:paraId="379BBA25" w14:textId="318EFC85"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(3,671)</w:t>
            </w:r>
          </w:p>
        </w:tc>
        <w:tc>
          <w:tcPr>
            <w:tcW w:w="238" w:type="dxa"/>
            <w:shd w:val="clear" w:color="auto" w:fill="auto"/>
          </w:tcPr>
          <w:p w14:paraId="6C40DC27"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5" w:type="dxa"/>
            <w:shd w:val="clear" w:color="auto" w:fill="auto"/>
          </w:tcPr>
          <w:p w14:paraId="5D235435" w14:textId="77777777"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p>
          <w:p w14:paraId="428D1FFC" w14:textId="2F62596F"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42A13">
              <w:rPr>
                <w:rFonts w:ascii="Browallia New" w:hAnsi="Browallia New" w:cs="Browallia New"/>
                <w:sz w:val="28"/>
                <w:szCs w:val="28"/>
                <w:lang w:val="en-US"/>
              </w:rPr>
              <w:t>-</w:t>
            </w:r>
          </w:p>
        </w:tc>
        <w:tc>
          <w:tcPr>
            <w:tcW w:w="239" w:type="dxa"/>
          </w:tcPr>
          <w:p w14:paraId="3B10E69B"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28" w:type="dxa"/>
          </w:tcPr>
          <w:p w14:paraId="0D7B7F48" w14:textId="77777777"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p>
          <w:p w14:paraId="456F2688" w14:textId="55CEB1A4"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r>
      <w:tr w:rsidR="00315FAD" w:rsidRPr="006C7344" w14:paraId="69C5F8A2" w14:textId="77777777" w:rsidTr="006160B6">
        <w:trPr>
          <w:trHeight w:val="275"/>
        </w:trPr>
        <w:tc>
          <w:tcPr>
            <w:tcW w:w="3456" w:type="dxa"/>
          </w:tcPr>
          <w:p w14:paraId="4F692826" w14:textId="77777777" w:rsidR="00315FAD" w:rsidRPr="00602B03"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602B03">
              <w:rPr>
                <w:rFonts w:ascii="Browallia New" w:hAnsi="Browallia New" w:cs="Browallia New" w:hint="cs"/>
                <w:sz w:val="28"/>
                <w:szCs w:val="28"/>
                <w:cs/>
              </w:rPr>
              <w:t xml:space="preserve">หุ้นกู้ไม่ด้อยสิทธิไม่มีหลักประกัน </w:t>
            </w:r>
            <w:r w:rsidRPr="00602B03">
              <w:rPr>
                <w:rFonts w:ascii="Browallia New" w:hAnsi="Browallia New" w:cs="Browallia New"/>
                <w:sz w:val="28"/>
                <w:szCs w:val="28"/>
              </w:rPr>
              <w:t>-</w:t>
            </w:r>
            <w:r w:rsidRPr="00602B03">
              <w:rPr>
                <w:rFonts w:ascii="Browallia New" w:hAnsi="Browallia New" w:cs="Browallia New" w:hint="cs"/>
                <w:sz w:val="28"/>
                <w:szCs w:val="28"/>
                <w:cs/>
              </w:rPr>
              <w:t xml:space="preserve"> สุทธิ</w:t>
            </w:r>
          </w:p>
        </w:tc>
        <w:tc>
          <w:tcPr>
            <w:tcW w:w="1197" w:type="dxa"/>
            <w:tcBorders>
              <w:top w:val="single" w:sz="4" w:space="0" w:color="auto"/>
            </w:tcBorders>
            <w:shd w:val="clear" w:color="auto" w:fill="auto"/>
          </w:tcPr>
          <w:p w14:paraId="103615E5" w14:textId="0121F314" w:rsidR="00315FAD" w:rsidRPr="00602B03" w:rsidRDefault="00807942" w:rsidP="00315FAD">
            <w:pPr>
              <w:pStyle w:val="acctfourfigures"/>
              <w:tabs>
                <w:tab w:val="clear" w:pos="765"/>
              </w:tabs>
              <w:spacing w:line="240" w:lineRule="auto"/>
              <w:ind w:left="-117"/>
              <w:jc w:val="right"/>
              <w:rPr>
                <w:rFonts w:ascii="Browallia New" w:hAnsi="Browallia New" w:cs="Browallia New"/>
                <w:sz w:val="28"/>
                <w:szCs w:val="28"/>
                <w:lang w:val="en-US"/>
              </w:rPr>
            </w:pPr>
            <w:r w:rsidRPr="00602B03">
              <w:rPr>
                <w:rFonts w:ascii="Browallia New" w:hAnsi="Browallia New" w:cs="Browallia New"/>
                <w:sz w:val="28"/>
                <w:szCs w:val="28"/>
                <w:lang w:val="en-US"/>
              </w:rPr>
              <w:t>720,570</w:t>
            </w:r>
          </w:p>
        </w:tc>
        <w:tc>
          <w:tcPr>
            <w:tcW w:w="236" w:type="dxa"/>
            <w:shd w:val="clear" w:color="auto" w:fill="auto"/>
          </w:tcPr>
          <w:p w14:paraId="05F2AEBD"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4" w:type="dxa"/>
            <w:tcBorders>
              <w:top w:val="single" w:sz="4" w:space="0" w:color="auto"/>
            </w:tcBorders>
            <w:shd w:val="clear" w:color="auto" w:fill="auto"/>
          </w:tcPr>
          <w:p w14:paraId="4A263325" w14:textId="557A440B"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1,045,929</w:t>
            </w:r>
          </w:p>
        </w:tc>
        <w:tc>
          <w:tcPr>
            <w:tcW w:w="238" w:type="dxa"/>
            <w:shd w:val="clear" w:color="auto" w:fill="auto"/>
          </w:tcPr>
          <w:p w14:paraId="3684EBE8"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5" w:type="dxa"/>
            <w:tcBorders>
              <w:top w:val="single" w:sz="4" w:space="0" w:color="auto"/>
            </w:tcBorders>
            <w:shd w:val="clear" w:color="auto" w:fill="auto"/>
          </w:tcPr>
          <w:p w14:paraId="245AF87A" w14:textId="6B0DCB8B"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42A13">
              <w:rPr>
                <w:rFonts w:ascii="Browallia New" w:hAnsi="Browallia New" w:cs="Browallia New"/>
                <w:sz w:val="28"/>
                <w:szCs w:val="28"/>
                <w:lang w:val="en-US"/>
              </w:rPr>
              <w:t>-</w:t>
            </w:r>
          </w:p>
        </w:tc>
        <w:tc>
          <w:tcPr>
            <w:tcW w:w="239" w:type="dxa"/>
          </w:tcPr>
          <w:p w14:paraId="50FB27F3"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28" w:type="dxa"/>
            <w:tcBorders>
              <w:top w:val="single" w:sz="4" w:space="0" w:color="auto"/>
            </w:tcBorders>
          </w:tcPr>
          <w:p w14:paraId="4E3887FE" w14:textId="7581BB2A"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r>
      <w:tr w:rsidR="00315FAD" w:rsidRPr="006C7344" w14:paraId="45A9C62E" w14:textId="77777777" w:rsidTr="006160B6">
        <w:tc>
          <w:tcPr>
            <w:tcW w:w="3456" w:type="dxa"/>
          </w:tcPr>
          <w:p w14:paraId="6AE04520" w14:textId="77777777" w:rsidR="00315FAD" w:rsidRPr="00602B03"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602B03">
              <w:rPr>
                <w:rFonts w:ascii="Browallia New" w:hAnsi="Browallia New" w:cs="Browallia New" w:hint="cs"/>
                <w:sz w:val="28"/>
                <w:szCs w:val="28"/>
                <w:u w:val="single"/>
                <w:cs/>
              </w:rPr>
              <w:t>หัก</w:t>
            </w:r>
            <w:r w:rsidRPr="00602B03">
              <w:rPr>
                <w:rFonts w:ascii="Browallia New" w:hAnsi="Browallia New" w:cs="Browallia New" w:hint="cs"/>
                <w:sz w:val="28"/>
                <w:szCs w:val="28"/>
                <w:cs/>
              </w:rPr>
              <w:t xml:space="preserve"> ส่วนที่ถึงกำหนดชำระภายในหนึ่งปี</w:t>
            </w:r>
          </w:p>
        </w:tc>
        <w:tc>
          <w:tcPr>
            <w:tcW w:w="1197" w:type="dxa"/>
            <w:tcBorders>
              <w:bottom w:val="single" w:sz="4" w:space="0" w:color="auto"/>
            </w:tcBorders>
            <w:shd w:val="clear" w:color="auto" w:fill="auto"/>
          </w:tcPr>
          <w:p w14:paraId="38C8DA81" w14:textId="0E76EC68" w:rsidR="00315FAD" w:rsidRPr="00602B03" w:rsidRDefault="00807942" w:rsidP="00315FAD">
            <w:pPr>
              <w:pStyle w:val="acctfourfigures"/>
              <w:tabs>
                <w:tab w:val="clear" w:pos="765"/>
              </w:tabs>
              <w:spacing w:line="240" w:lineRule="auto"/>
              <w:ind w:left="-117"/>
              <w:jc w:val="right"/>
              <w:rPr>
                <w:rFonts w:ascii="Browallia New" w:hAnsi="Browallia New" w:cs="Browallia New"/>
                <w:sz w:val="28"/>
                <w:szCs w:val="28"/>
                <w:lang w:val="en-US"/>
              </w:rPr>
            </w:pPr>
            <w:r w:rsidRPr="00602B03">
              <w:rPr>
                <w:rFonts w:ascii="Browallia New" w:hAnsi="Browallia New" w:cs="Browallia New"/>
                <w:sz w:val="28"/>
                <w:szCs w:val="28"/>
                <w:lang w:val="en-US"/>
              </w:rPr>
              <w:t>-</w:t>
            </w:r>
          </w:p>
        </w:tc>
        <w:tc>
          <w:tcPr>
            <w:tcW w:w="236" w:type="dxa"/>
            <w:shd w:val="clear" w:color="auto" w:fill="auto"/>
          </w:tcPr>
          <w:p w14:paraId="0C7366B3"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4" w:type="dxa"/>
            <w:tcBorders>
              <w:bottom w:val="single" w:sz="4" w:space="0" w:color="auto"/>
            </w:tcBorders>
            <w:shd w:val="clear" w:color="auto" w:fill="auto"/>
          </w:tcPr>
          <w:p w14:paraId="4237A0B7" w14:textId="4E915002"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(1,045,929)</w:t>
            </w:r>
          </w:p>
        </w:tc>
        <w:tc>
          <w:tcPr>
            <w:tcW w:w="238" w:type="dxa"/>
            <w:shd w:val="clear" w:color="auto" w:fill="auto"/>
          </w:tcPr>
          <w:p w14:paraId="6B1D7574"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5" w:type="dxa"/>
            <w:tcBorders>
              <w:bottom w:val="single" w:sz="4" w:space="0" w:color="auto"/>
            </w:tcBorders>
            <w:shd w:val="clear" w:color="auto" w:fill="auto"/>
          </w:tcPr>
          <w:p w14:paraId="642FCF56" w14:textId="0B4673A2"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42A13">
              <w:rPr>
                <w:rFonts w:ascii="Browallia New" w:hAnsi="Browallia New" w:cs="Browallia New"/>
                <w:sz w:val="28"/>
                <w:szCs w:val="28"/>
                <w:lang w:val="en-US"/>
              </w:rPr>
              <w:t>-</w:t>
            </w:r>
          </w:p>
        </w:tc>
        <w:tc>
          <w:tcPr>
            <w:tcW w:w="239" w:type="dxa"/>
          </w:tcPr>
          <w:p w14:paraId="1931FB2C"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28" w:type="dxa"/>
            <w:tcBorders>
              <w:bottom w:val="single" w:sz="4" w:space="0" w:color="auto"/>
            </w:tcBorders>
          </w:tcPr>
          <w:p w14:paraId="2D7D9429" w14:textId="0CF62B41"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r>
      <w:tr w:rsidR="00315FAD" w:rsidRPr="006C7344" w14:paraId="3634D3F5" w14:textId="77777777" w:rsidTr="00026C62">
        <w:trPr>
          <w:trHeight w:val="122"/>
        </w:trPr>
        <w:tc>
          <w:tcPr>
            <w:tcW w:w="3456" w:type="dxa"/>
          </w:tcPr>
          <w:p w14:paraId="1D24B206" w14:textId="77777777" w:rsidR="00315FAD" w:rsidRPr="00602B03"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602B03">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vAlign w:val="bottom"/>
          </w:tcPr>
          <w:p w14:paraId="23CE4575" w14:textId="10D7A717" w:rsidR="00315FAD" w:rsidRPr="00602B03" w:rsidRDefault="00807942" w:rsidP="00315FAD">
            <w:pPr>
              <w:pStyle w:val="acctfourfigures"/>
              <w:tabs>
                <w:tab w:val="clear" w:pos="765"/>
              </w:tabs>
              <w:spacing w:line="240" w:lineRule="auto"/>
              <w:ind w:left="-117"/>
              <w:jc w:val="right"/>
              <w:rPr>
                <w:rFonts w:ascii="Browallia New" w:hAnsi="Browallia New" w:cs="Browallia New"/>
                <w:sz w:val="28"/>
                <w:szCs w:val="28"/>
                <w:lang w:val="en-US"/>
              </w:rPr>
            </w:pPr>
            <w:r w:rsidRPr="00602B03">
              <w:rPr>
                <w:rFonts w:ascii="Browallia New" w:hAnsi="Browallia New" w:cs="Browallia New"/>
                <w:sz w:val="28"/>
                <w:szCs w:val="28"/>
                <w:lang w:val="en-US"/>
              </w:rPr>
              <w:t>720,</w:t>
            </w:r>
            <w:r w:rsidR="00BD0122" w:rsidRPr="00602B03">
              <w:rPr>
                <w:rFonts w:ascii="Browallia New" w:hAnsi="Browallia New" w:cs="Browallia New"/>
                <w:sz w:val="28"/>
                <w:szCs w:val="28"/>
                <w:lang w:val="en-US"/>
              </w:rPr>
              <w:t>570</w:t>
            </w:r>
          </w:p>
        </w:tc>
        <w:tc>
          <w:tcPr>
            <w:tcW w:w="236" w:type="dxa"/>
            <w:shd w:val="clear" w:color="auto" w:fill="auto"/>
          </w:tcPr>
          <w:p w14:paraId="3B4B529A"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04" w:type="dxa"/>
            <w:tcBorders>
              <w:top w:val="single" w:sz="4" w:space="0" w:color="auto"/>
              <w:bottom w:val="single" w:sz="12" w:space="0" w:color="auto"/>
            </w:tcBorders>
            <w:shd w:val="clear" w:color="auto" w:fill="auto"/>
            <w:vAlign w:val="bottom"/>
          </w:tcPr>
          <w:p w14:paraId="53ACA128" w14:textId="37B739CA"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bidi="th-TH"/>
              </w:rPr>
            </w:pPr>
            <w:r w:rsidRPr="002126E4">
              <w:rPr>
                <w:rFonts w:ascii="Browallia New" w:hAnsi="Browallia New" w:cs="Browallia New"/>
                <w:sz w:val="28"/>
                <w:szCs w:val="28"/>
                <w:lang w:val="en-US"/>
              </w:rPr>
              <w:t>-</w:t>
            </w:r>
          </w:p>
        </w:tc>
        <w:tc>
          <w:tcPr>
            <w:tcW w:w="238" w:type="dxa"/>
            <w:shd w:val="clear" w:color="auto" w:fill="auto"/>
          </w:tcPr>
          <w:p w14:paraId="20AF52C0"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75" w:type="dxa"/>
            <w:tcBorders>
              <w:top w:val="single" w:sz="4" w:space="0" w:color="auto"/>
              <w:bottom w:val="single" w:sz="12" w:space="0" w:color="auto"/>
            </w:tcBorders>
            <w:shd w:val="clear" w:color="auto" w:fill="auto"/>
            <w:vAlign w:val="bottom"/>
          </w:tcPr>
          <w:p w14:paraId="010653B7" w14:textId="28CEC321" w:rsidR="00315FAD" w:rsidRPr="00242A13"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42A13">
              <w:rPr>
                <w:rFonts w:ascii="Browallia New" w:hAnsi="Browallia New" w:cs="Browallia New"/>
                <w:sz w:val="28"/>
                <w:szCs w:val="28"/>
                <w:lang w:val="en-US"/>
              </w:rPr>
              <w:t>-</w:t>
            </w:r>
          </w:p>
        </w:tc>
        <w:tc>
          <w:tcPr>
            <w:tcW w:w="239" w:type="dxa"/>
          </w:tcPr>
          <w:p w14:paraId="6AC63D4A" w14:textId="77777777" w:rsidR="00315FAD" w:rsidRPr="002126E4" w:rsidRDefault="00315FAD" w:rsidP="00315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28" w:type="dxa"/>
            <w:tcBorders>
              <w:top w:val="single" w:sz="4" w:space="0" w:color="auto"/>
              <w:bottom w:val="single" w:sz="12" w:space="0" w:color="auto"/>
            </w:tcBorders>
            <w:vAlign w:val="bottom"/>
          </w:tcPr>
          <w:p w14:paraId="522A275C" w14:textId="5AE60CCA" w:rsidR="00315FAD" w:rsidRPr="002126E4" w:rsidRDefault="00315FAD" w:rsidP="00315FAD">
            <w:pPr>
              <w:pStyle w:val="acctfourfigures"/>
              <w:tabs>
                <w:tab w:val="clear" w:pos="765"/>
              </w:tabs>
              <w:spacing w:line="240" w:lineRule="auto"/>
              <w:ind w:left="-117"/>
              <w:jc w:val="right"/>
              <w:rPr>
                <w:rFonts w:ascii="Browallia New" w:hAnsi="Browallia New" w:cs="Browallia New"/>
                <w:sz w:val="28"/>
                <w:szCs w:val="28"/>
                <w:lang w:val="en-US"/>
              </w:rPr>
            </w:pPr>
            <w:r w:rsidRPr="002126E4">
              <w:rPr>
                <w:rFonts w:ascii="Browallia New" w:hAnsi="Browallia New" w:cs="Browallia New"/>
                <w:sz w:val="28"/>
                <w:szCs w:val="28"/>
                <w:lang w:val="en-US"/>
              </w:rPr>
              <w:t>-</w:t>
            </w:r>
          </w:p>
        </w:tc>
      </w:tr>
    </w:tbl>
    <w:p w14:paraId="6B92EF43" w14:textId="3148CA6B" w:rsidR="002C601B" w:rsidRPr="00C07995" w:rsidRDefault="002C6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65CE3E2" w14:textId="71DBF5AE" w:rsidR="008D72C3" w:rsidRPr="006C7344"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6C7344">
        <w:rPr>
          <w:rFonts w:ascii="Browallia New" w:hAnsi="Browallia New" w:cs="Browallia New"/>
          <w:sz w:val="28"/>
          <w:szCs w:val="28"/>
          <w:cs/>
        </w:rPr>
        <w:t>รายการเคลื่อนไหวของหุ้นกู้ในระหว่างปีสิ้นสุดวันที่</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31</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ธันวาคม</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rPr>
        <w:t>25</w:t>
      </w:r>
      <w:r w:rsidR="007B4D96" w:rsidRPr="006C7344">
        <w:rPr>
          <w:rFonts w:ascii="Browallia New" w:hAnsi="Browallia New" w:cs="Browallia New"/>
          <w:sz w:val="28"/>
          <w:szCs w:val="28"/>
        </w:rPr>
        <w:t>6</w:t>
      </w:r>
      <w:r w:rsidR="00026C62">
        <w:rPr>
          <w:rFonts w:ascii="Browallia New" w:hAnsi="Browallia New" w:cs="Browallia New"/>
          <w:sz w:val="28"/>
          <w:szCs w:val="28"/>
        </w:rPr>
        <w:t>6</w:t>
      </w:r>
      <w:r w:rsidR="007C54C3" w:rsidRPr="006C7344">
        <w:rPr>
          <w:rFonts w:ascii="Browallia New" w:hAnsi="Browallia New" w:cs="Browallia New"/>
          <w:sz w:val="28"/>
          <w:szCs w:val="28"/>
        </w:rPr>
        <w:t xml:space="preserve"> </w:t>
      </w:r>
      <w:r w:rsidR="007C54C3" w:rsidRPr="006C7344">
        <w:rPr>
          <w:rFonts w:ascii="Browallia New" w:hAnsi="Browallia New" w:cs="Browallia New" w:hint="cs"/>
          <w:sz w:val="28"/>
          <w:szCs w:val="28"/>
          <w:cs/>
        </w:rPr>
        <w:t>และ</w:t>
      </w:r>
      <w:r w:rsidR="007C54C3" w:rsidRPr="006C7344">
        <w:rPr>
          <w:rFonts w:ascii="Browallia New" w:hAnsi="Browallia New" w:cs="Browallia New"/>
          <w:sz w:val="28"/>
          <w:szCs w:val="28"/>
        </w:rPr>
        <w:t xml:space="preserve"> 256</w:t>
      </w:r>
      <w:r w:rsidR="00026C62">
        <w:rPr>
          <w:rFonts w:ascii="Browallia New" w:hAnsi="Browallia New" w:cs="Browallia New"/>
          <w:sz w:val="28"/>
          <w:szCs w:val="28"/>
        </w:rPr>
        <w:t>5</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มีดังต่อไปนี้</w:t>
      </w:r>
      <w:r w:rsidR="00F46B29" w:rsidRPr="006C7344">
        <w:rPr>
          <w:rFonts w:ascii="Browallia New" w:hAnsi="Browallia New" w:cs="Browallia New"/>
          <w:sz w:val="28"/>
          <w:szCs w:val="28"/>
        </w:rPr>
        <w:t xml:space="preserve"> </w:t>
      </w:r>
      <w:r w:rsidR="00655C87" w:rsidRPr="006C7344">
        <w:rPr>
          <w:rFonts w:ascii="Browallia New" w:hAnsi="Browallia New" w:cs="Browallia New"/>
          <w:sz w:val="28"/>
          <w:szCs w:val="28"/>
        </w:rPr>
        <w:tab/>
      </w:r>
    </w:p>
    <w:p w14:paraId="38DC4DF4" w14:textId="76A76B92" w:rsidR="008D34FD" w:rsidRPr="006C7344" w:rsidRDefault="008D34FD" w:rsidP="005654DB">
      <w:pPr>
        <w:tabs>
          <w:tab w:val="left" w:pos="2160"/>
          <w:tab w:val="right" w:pos="7200"/>
          <w:tab w:val="right" w:pos="8540"/>
        </w:tabs>
        <w:spacing w:line="240" w:lineRule="auto"/>
        <w:ind w:left="426" w:right="-3"/>
        <w:jc w:val="thaiDistribute"/>
        <w:rPr>
          <w:rFonts w:ascii="Browallia New" w:hAnsi="Browallia New" w:cs="Browallia New"/>
          <w:sz w:val="20"/>
          <w:szCs w:val="20"/>
        </w:rPr>
      </w:pPr>
    </w:p>
    <w:tbl>
      <w:tblPr>
        <w:tblW w:w="8964" w:type="dxa"/>
        <w:tblInd w:w="351" w:type="dxa"/>
        <w:tblLayout w:type="fixed"/>
        <w:tblLook w:val="0000" w:firstRow="0" w:lastRow="0" w:firstColumn="0" w:lastColumn="0" w:noHBand="0" w:noVBand="0"/>
      </w:tblPr>
      <w:tblGrid>
        <w:gridCol w:w="3456"/>
        <w:gridCol w:w="1197"/>
        <w:gridCol w:w="236"/>
        <w:gridCol w:w="1150"/>
        <w:gridCol w:w="243"/>
        <w:gridCol w:w="1224"/>
        <w:gridCol w:w="239"/>
        <w:gridCol w:w="1219"/>
      </w:tblGrid>
      <w:tr w:rsidR="008D34FD" w:rsidRPr="006C7344" w14:paraId="354AB2C0" w14:textId="77777777" w:rsidTr="00026C62">
        <w:trPr>
          <w:cantSplit/>
        </w:trPr>
        <w:tc>
          <w:tcPr>
            <w:tcW w:w="3456" w:type="dxa"/>
          </w:tcPr>
          <w:p w14:paraId="392D23CA"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6C7344">
              <w:rPr>
                <w:rFonts w:ascii="Browallia New" w:hAnsi="Browallia New" w:cs="Browallia New"/>
                <w:sz w:val="28"/>
                <w:szCs w:val="28"/>
              </w:rPr>
              <w:tab/>
            </w:r>
          </w:p>
        </w:tc>
        <w:tc>
          <w:tcPr>
            <w:tcW w:w="5508" w:type="dxa"/>
            <w:gridSpan w:val="7"/>
          </w:tcPr>
          <w:p w14:paraId="13C2DAA5" w14:textId="21F469F9" w:rsidR="008D34FD" w:rsidRPr="006C7344" w:rsidRDefault="008D34FD" w:rsidP="00A76F43">
            <w:pPr>
              <w:spacing w:line="240" w:lineRule="auto"/>
              <w:ind w:right="-45"/>
              <w:jc w:val="right"/>
              <w:rPr>
                <w:rFonts w:ascii="Browallia New" w:hAnsi="Browallia New" w:cs="Browallia New"/>
                <w:sz w:val="28"/>
                <w:szCs w:val="28"/>
                <w:cs/>
              </w:rPr>
            </w:pPr>
            <w:r w:rsidRPr="006C7344">
              <w:rPr>
                <w:rFonts w:ascii="Browallia New" w:hAnsi="Browallia New" w:cs="Browallia New"/>
                <w:sz w:val="28"/>
                <w:szCs w:val="28"/>
                <w:cs/>
              </w:rPr>
              <w:t>(หน่วย</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lang w:val="en-GB"/>
              </w:rPr>
              <w:t>:</w:t>
            </w:r>
            <w:r w:rsidR="00F46B29" w:rsidRPr="006C7344">
              <w:rPr>
                <w:rFonts w:ascii="Browallia New" w:hAnsi="Browallia New" w:cs="Browallia New"/>
                <w:sz w:val="28"/>
                <w:szCs w:val="28"/>
              </w:rPr>
              <w:t xml:space="preserve"> </w:t>
            </w:r>
            <w:r w:rsidRPr="006C7344">
              <w:rPr>
                <w:rFonts w:ascii="Browallia New" w:hAnsi="Browallia New" w:cs="Browallia New"/>
                <w:sz w:val="28"/>
                <w:szCs w:val="28"/>
                <w:cs/>
              </w:rPr>
              <w:t>พันบาท)</w:t>
            </w:r>
          </w:p>
        </w:tc>
      </w:tr>
      <w:tr w:rsidR="008D34FD" w:rsidRPr="006C7344" w14:paraId="7D534CAA" w14:textId="77777777" w:rsidTr="00026C62">
        <w:trPr>
          <w:cantSplit/>
        </w:trPr>
        <w:tc>
          <w:tcPr>
            <w:tcW w:w="3456" w:type="dxa"/>
          </w:tcPr>
          <w:p w14:paraId="0DB83C2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83" w:type="dxa"/>
            <w:gridSpan w:val="3"/>
            <w:tcBorders>
              <w:bottom w:val="single" w:sz="4" w:space="0" w:color="auto"/>
            </w:tcBorders>
          </w:tcPr>
          <w:p w14:paraId="6FE96EA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งบการเงินรวม</w:t>
            </w:r>
          </w:p>
        </w:tc>
        <w:tc>
          <w:tcPr>
            <w:tcW w:w="243" w:type="dxa"/>
          </w:tcPr>
          <w:p w14:paraId="6947C50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682" w:type="dxa"/>
            <w:gridSpan w:val="3"/>
            <w:tcBorders>
              <w:bottom w:val="single" w:sz="4" w:space="0" w:color="auto"/>
            </w:tcBorders>
          </w:tcPr>
          <w:p w14:paraId="015D8F68"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6C7344">
              <w:rPr>
                <w:rFonts w:ascii="Browallia New" w:hAnsi="Browallia New" w:cs="Browallia New"/>
                <w:sz w:val="28"/>
                <w:szCs w:val="28"/>
                <w:cs/>
              </w:rPr>
              <w:t>งบการเงินเฉพาะของบริษัท</w:t>
            </w:r>
          </w:p>
        </w:tc>
      </w:tr>
      <w:tr w:rsidR="00026C62" w:rsidRPr="006C7344" w14:paraId="607A5040" w14:textId="77777777" w:rsidTr="00026C62">
        <w:trPr>
          <w:cantSplit/>
        </w:trPr>
        <w:tc>
          <w:tcPr>
            <w:tcW w:w="3456" w:type="dxa"/>
          </w:tcPr>
          <w:p w14:paraId="7FB10553" w14:textId="77777777" w:rsidR="00026C62" w:rsidRPr="006C7344"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97" w:type="dxa"/>
            <w:tcBorders>
              <w:top w:val="single" w:sz="4" w:space="0" w:color="auto"/>
              <w:bottom w:val="single" w:sz="4" w:space="0" w:color="auto"/>
            </w:tcBorders>
          </w:tcPr>
          <w:p w14:paraId="4526385D" w14:textId="0B86EE0F" w:rsidR="00026C62" w:rsidRPr="006C7344"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664D2153" w14:textId="77777777" w:rsidR="00026C62" w:rsidRPr="006C7344" w:rsidRDefault="00026C62" w:rsidP="00026C62">
            <w:pPr>
              <w:spacing w:line="240" w:lineRule="auto"/>
              <w:ind w:left="-108" w:right="-145"/>
              <w:jc w:val="center"/>
              <w:rPr>
                <w:rFonts w:ascii="Browallia New" w:hAnsi="Browallia New" w:cs="Browallia New"/>
                <w:sz w:val="28"/>
                <w:szCs w:val="28"/>
                <w:lang w:val="en-GB"/>
              </w:rPr>
            </w:pPr>
          </w:p>
        </w:tc>
        <w:tc>
          <w:tcPr>
            <w:tcW w:w="1150" w:type="dxa"/>
            <w:tcBorders>
              <w:top w:val="single" w:sz="4" w:space="0" w:color="auto"/>
              <w:bottom w:val="single" w:sz="4" w:space="0" w:color="auto"/>
            </w:tcBorders>
          </w:tcPr>
          <w:p w14:paraId="38044951" w14:textId="658A0E40" w:rsidR="00026C62" w:rsidRPr="006C7344"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43" w:type="dxa"/>
          </w:tcPr>
          <w:p w14:paraId="177D6BF0" w14:textId="77777777" w:rsidR="00026C62" w:rsidRPr="006C7344" w:rsidRDefault="00026C62" w:rsidP="00026C62">
            <w:pPr>
              <w:spacing w:line="240" w:lineRule="auto"/>
              <w:ind w:left="-108" w:right="-145"/>
              <w:jc w:val="center"/>
              <w:rPr>
                <w:rFonts w:ascii="Browallia New" w:hAnsi="Browallia New" w:cs="Browallia New"/>
                <w:sz w:val="28"/>
                <w:szCs w:val="28"/>
              </w:rPr>
            </w:pPr>
          </w:p>
        </w:tc>
        <w:tc>
          <w:tcPr>
            <w:tcW w:w="1224" w:type="dxa"/>
            <w:tcBorders>
              <w:top w:val="single" w:sz="4" w:space="0" w:color="auto"/>
            </w:tcBorders>
          </w:tcPr>
          <w:p w14:paraId="41A2A2EA" w14:textId="45606424" w:rsidR="00026C62" w:rsidRPr="006C7344"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tcBorders>
              <w:top w:val="single" w:sz="4" w:space="0" w:color="auto"/>
            </w:tcBorders>
          </w:tcPr>
          <w:p w14:paraId="1750C4DA" w14:textId="77777777" w:rsidR="00026C62" w:rsidRPr="006C7344" w:rsidRDefault="00026C62" w:rsidP="00026C62">
            <w:pPr>
              <w:spacing w:line="240" w:lineRule="auto"/>
              <w:ind w:left="-108" w:right="-145"/>
              <w:jc w:val="center"/>
              <w:rPr>
                <w:rFonts w:ascii="Browallia New" w:hAnsi="Browallia New" w:cs="Browallia New"/>
                <w:sz w:val="28"/>
                <w:szCs w:val="28"/>
                <w:lang w:val="en-GB"/>
              </w:rPr>
            </w:pPr>
          </w:p>
        </w:tc>
        <w:tc>
          <w:tcPr>
            <w:tcW w:w="1219" w:type="dxa"/>
            <w:tcBorders>
              <w:top w:val="single" w:sz="4" w:space="0" w:color="auto"/>
              <w:bottom w:val="single" w:sz="4" w:space="0" w:color="auto"/>
            </w:tcBorders>
          </w:tcPr>
          <w:p w14:paraId="109C8A82" w14:textId="65394B06" w:rsidR="00026C62" w:rsidRPr="006C7344"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8D34FD" w:rsidRPr="006C7344" w14:paraId="255D9188" w14:textId="77777777" w:rsidTr="00026C62">
        <w:trPr>
          <w:cantSplit/>
        </w:trPr>
        <w:tc>
          <w:tcPr>
            <w:tcW w:w="3456" w:type="dxa"/>
            <w:vAlign w:val="center"/>
          </w:tcPr>
          <w:p w14:paraId="4F659BD6"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97" w:type="dxa"/>
            <w:tcBorders>
              <w:top w:val="single" w:sz="4" w:space="0" w:color="auto"/>
            </w:tcBorders>
          </w:tcPr>
          <w:p w14:paraId="081852DD"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282F8DE7"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50" w:type="dxa"/>
            <w:tcBorders>
              <w:top w:val="single" w:sz="4" w:space="0" w:color="auto"/>
            </w:tcBorders>
          </w:tcPr>
          <w:p w14:paraId="43639170"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43" w:type="dxa"/>
          </w:tcPr>
          <w:p w14:paraId="5DCF4A3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24" w:type="dxa"/>
            <w:tcBorders>
              <w:top w:val="single" w:sz="4" w:space="0" w:color="auto"/>
            </w:tcBorders>
          </w:tcPr>
          <w:p w14:paraId="745EA8E5"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39" w:type="dxa"/>
          </w:tcPr>
          <w:p w14:paraId="6E824AA1"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219" w:type="dxa"/>
            <w:tcBorders>
              <w:top w:val="single" w:sz="4" w:space="0" w:color="auto"/>
            </w:tcBorders>
          </w:tcPr>
          <w:p w14:paraId="177602FE" w14:textId="77777777" w:rsidR="008D34FD" w:rsidRPr="006C7344" w:rsidRDefault="008D34FD" w:rsidP="00A76F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930927" w:rsidRPr="006C7344" w14:paraId="5E7CABD9" w14:textId="77777777" w:rsidTr="00026C62">
        <w:trPr>
          <w:cantSplit/>
        </w:trPr>
        <w:tc>
          <w:tcPr>
            <w:tcW w:w="3456" w:type="dxa"/>
          </w:tcPr>
          <w:p w14:paraId="35A16DEB" w14:textId="5ED12DB6"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53D85">
              <w:rPr>
                <w:rFonts w:ascii="Browallia New" w:hAnsi="Browallia New" w:cs="Browallia New"/>
                <w:sz w:val="28"/>
                <w:szCs w:val="28"/>
                <w:cs/>
              </w:rPr>
              <w:t>ยอด</w:t>
            </w:r>
            <w:r w:rsidRPr="00F53D85">
              <w:rPr>
                <w:rFonts w:ascii="Browallia New" w:hAnsi="Browallia New" w:cs="Browallia New"/>
                <w:sz w:val="28"/>
                <w:szCs w:val="28"/>
                <w:cs/>
                <w:lang w:val="en-GB"/>
              </w:rPr>
              <w:t>คงเหลือ</w:t>
            </w:r>
            <w:r w:rsidRPr="00F53D85">
              <w:rPr>
                <w:rFonts w:ascii="Browallia New" w:hAnsi="Browallia New" w:cs="Browallia New"/>
                <w:sz w:val="28"/>
                <w:szCs w:val="28"/>
              </w:rPr>
              <w:t xml:space="preserve"> </w:t>
            </w:r>
            <w:r w:rsidRPr="00F53D85">
              <w:rPr>
                <w:rFonts w:ascii="Browallia New" w:hAnsi="Browallia New" w:cs="Browallia New"/>
                <w:sz w:val="28"/>
                <w:szCs w:val="28"/>
                <w:cs/>
                <w:lang w:val="en-GB"/>
              </w:rPr>
              <w:t>ณ</w:t>
            </w:r>
            <w:r w:rsidRPr="00F53D85">
              <w:rPr>
                <w:rFonts w:ascii="Browallia New" w:hAnsi="Browallia New" w:cs="Browallia New"/>
                <w:sz w:val="28"/>
                <w:szCs w:val="28"/>
              </w:rPr>
              <w:t xml:space="preserve"> </w:t>
            </w:r>
            <w:r w:rsidRPr="00F53D85">
              <w:rPr>
                <w:rFonts w:ascii="Browallia New" w:hAnsi="Browallia New" w:cs="Browallia New"/>
                <w:sz w:val="28"/>
                <w:szCs w:val="28"/>
                <w:cs/>
                <w:lang w:val="en-GB"/>
              </w:rPr>
              <w:t>วันที่</w:t>
            </w:r>
            <w:r w:rsidRPr="00F53D85">
              <w:rPr>
                <w:rFonts w:ascii="Browallia New" w:hAnsi="Browallia New" w:cs="Browallia New"/>
                <w:sz w:val="28"/>
                <w:szCs w:val="28"/>
              </w:rPr>
              <w:t xml:space="preserve"> 1 </w:t>
            </w:r>
            <w:r w:rsidRPr="00F53D85">
              <w:rPr>
                <w:rFonts w:ascii="Browallia New" w:hAnsi="Browallia New" w:cs="Browallia New"/>
                <w:sz w:val="28"/>
                <w:szCs w:val="28"/>
                <w:cs/>
                <w:lang w:val="en-GB"/>
              </w:rPr>
              <w:t>มกราคม</w:t>
            </w:r>
          </w:p>
        </w:tc>
        <w:tc>
          <w:tcPr>
            <w:tcW w:w="1197" w:type="dxa"/>
            <w:shd w:val="clear" w:color="auto" w:fill="auto"/>
          </w:tcPr>
          <w:p w14:paraId="0D028DD1" w14:textId="09084A0D" w:rsidR="00930927" w:rsidRPr="00F53D85" w:rsidRDefault="00F71785" w:rsidP="00930927">
            <w:pPr>
              <w:tabs>
                <w:tab w:val="clear" w:pos="907"/>
                <w:tab w:val="decimal" w:pos="972"/>
              </w:tabs>
              <w:spacing w:line="240" w:lineRule="auto"/>
              <w:ind w:right="-27"/>
              <w:jc w:val="right"/>
              <w:rPr>
                <w:rFonts w:ascii="Browallia New" w:hAnsi="Browallia New" w:cs="Browallia New"/>
                <w:sz w:val="28"/>
                <w:szCs w:val="28"/>
              </w:rPr>
            </w:pPr>
            <w:r w:rsidRPr="00F53D85">
              <w:rPr>
                <w:rFonts w:ascii="Browallia New" w:hAnsi="Browallia New" w:cs="Browallia New"/>
                <w:sz w:val="28"/>
                <w:szCs w:val="28"/>
              </w:rPr>
              <w:t>1,045,929</w:t>
            </w:r>
          </w:p>
        </w:tc>
        <w:tc>
          <w:tcPr>
            <w:tcW w:w="236" w:type="dxa"/>
          </w:tcPr>
          <w:p w14:paraId="36073C4E" w14:textId="77777777" w:rsidR="00930927" w:rsidRPr="00D057E9" w:rsidRDefault="00930927" w:rsidP="00930927">
            <w:pPr>
              <w:tabs>
                <w:tab w:val="clear" w:pos="907"/>
                <w:tab w:val="decimal" w:pos="972"/>
              </w:tabs>
              <w:spacing w:line="240" w:lineRule="auto"/>
              <w:ind w:right="-27"/>
              <w:rPr>
                <w:rFonts w:ascii="Browallia New" w:hAnsi="Browallia New" w:cs="Browallia New"/>
                <w:sz w:val="28"/>
                <w:szCs w:val="28"/>
              </w:rPr>
            </w:pPr>
          </w:p>
        </w:tc>
        <w:tc>
          <w:tcPr>
            <w:tcW w:w="1150" w:type="dxa"/>
          </w:tcPr>
          <w:p w14:paraId="4EA14AB6" w14:textId="27E56492"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2,247,486</w:t>
            </w:r>
          </w:p>
        </w:tc>
        <w:tc>
          <w:tcPr>
            <w:tcW w:w="243" w:type="dxa"/>
            <w:vAlign w:val="bottom"/>
          </w:tcPr>
          <w:p w14:paraId="1CBC01CF"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Pr>
          <w:p w14:paraId="739E25EE" w14:textId="4CD8D008"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15222375"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Pr>
          <w:p w14:paraId="59B70D0E" w14:textId="71B84C0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1,081,040</w:t>
            </w:r>
          </w:p>
        </w:tc>
      </w:tr>
      <w:tr w:rsidR="00930927" w:rsidRPr="006C7344" w14:paraId="52965FC4" w14:textId="77777777" w:rsidTr="00026C62">
        <w:trPr>
          <w:cantSplit/>
        </w:trPr>
        <w:tc>
          <w:tcPr>
            <w:tcW w:w="3456" w:type="dxa"/>
          </w:tcPr>
          <w:p w14:paraId="44127BD2" w14:textId="0D75BAC1"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53D85">
              <w:rPr>
                <w:rFonts w:ascii="Browallia New" w:hAnsi="Browallia New" w:cs="Browallia New" w:hint="cs"/>
                <w:sz w:val="28"/>
                <w:szCs w:val="28"/>
                <w:cs/>
              </w:rPr>
              <w:t>ออกจำหน่ายหุ้นกู้</w:t>
            </w:r>
          </w:p>
        </w:tc>
        <w:tc>
          <w:tcPr>
            <w:tcW w:w="1197" w:type="dxa"/>
          </w:tcPr>
          <w:p w14:paraId="14250028" w14:textId="23BFE8E3" w:rsidR="00930927" w:rsidRPr="00F53D85" w:rsidRDefault="00D20575" w:rsidP="00930927">
            <w:pPr>
              <w:tabs>
                <w:tab w:val="clear" w:pos="907"/>
                <w:tab w:val="decimal" w:pos="972"/>
              </w:tabs>
              <w:spacing w:line="240" w:lineRule="auto"/>
              <w:ind w:right="-27"/>
              <w:jc w:val="right"/>
              <w:rPr>
                <w:rFonts w:ascii="Browallia New" w:hAnsi="Browallia New" w:cs="Browallia New"/>
                <w:sz w:val="28"/>
                <w:szCs w:val="28"/>
              </w:rPr>
            </w:pPr>
            <w:r w:rsidRPr="00F53D85">
              <w:rPr>
                <w:rFonts w:ascii="Browallia New" w:hAnsi="Browallia New" w:cs="Browallia New"/>
                <w:sz w:val="28"/>
                <w:szCs w:val="28"/>
              </w:rPr>
              <w:t>725,000</w:t>
            </w:r>
          </w:p>
        </w:tc>
        <w:tc>
          <w:tcPr>
            <w:tcW w:w="236" w:type="dxa"/>
          </w:tcPr>
          <w:p w14:paraId="6A83C257" w14:textId="77777777" w:rsidR="00930927" w:rsidRPr="00D057E9" w:rsidRDefault="00930927" w:rsidP="00930927">
            <w:pPr>
              <w:tabs>
                <w:tab w:val="clear" w:pos="907"/>
                <w:tab w:val="decimal" w:pos="972"/>
              </w:tabs>
              <w:spacing w:line="240" w:lineRule="auto"/>
              <w:ind w:right="-27"/>
              <w:rPr>
                <w:rFonts w:ascii="Browallia New" w:hAnsi="Browallia New" w:cs="Browallia New"/>
                <w:sz w:val="28"/>
                <w:szCs w:val="28"/>
              </w:rPr>
            </w:pPr>
          </w:p>
        </w:tc>
        <w:tc>
          <w:tcPr>
            <w:tcW w:w="1150" w:type="dxa"/>
          </w:tcPr>
          <w:p w14:paraId="5BC36C34" w14:textId="264FEC7D"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325,000</w:t>
            </w:r>
          </w:p>
        </w:tc>
        <w:tc>
          <w:tcPr>
            <w:tcW w:w="243" w:type="dxa"/>
            <w:vAlign w:val="bottom"/>
          </w:tcPr>
          <w:p w14:paraId="731AF69B"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Pr>
          <w:p w14:paraId="6C7391D7" w14:textId="34B19208"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28AED6EC"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Pr>
          <w:p w14:paraId="5677F247" w14:textId="4649A35A"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r>
      <w:tr w:rsidR="00930927" w:rsidRPr="006C7344" w14:paraId="4D2632EC" w14:textId="77777777" w:rsidTr="00026C62">
        <w:trPr>
          <w:cantSplit/>
        </w:trPr>
        <w:tc>
          <w:tcPr>
            <w:tcW w:w="3456" w:type="dxa"/>
          </w:tcPr>
          <w:p w14:paraId="6FD994E5" w14:textId="685B2280"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53D85">
              <w:rPr>
                <w:rFonts w:ascii="Browallia New" w:hAnsi="Browallia New" w:cs="Browallia New" w:hint="cs"/>
                <w:sz w:val="28"/>
                <w:szCs w:val="28"/>
                <w:cs/>
              </w:rPr>
              <w:t>ไถ่ถอนหุ้นกู้ครบกำหนด</w:t>
            </w:r>
          </w:p>
        </w:tc>
        <w:tc>
          <w:tcPr>
            <w:tcW w:w="1197" w:type="dxa"/>
          </w:tcPr>
          <w:p w14:paraId="09321912" w14:textId="041F55AE" w:rsidR="00930927" w:rsidRPr="00F53D85" w:rsidRDefault="00D20575" w:rsidP="00930927">
            <w:pPr>
              <w:tabs>
                <w:tab w:val="clear" w:pos="907"/>
                <w:tab w:val="decimal" w:pos="972"/>
              </w:tabs>
              <w:spacing w:line="240" w:lineRule="auto"/>
              <w:ind w:right="-27"/>
              <w:jc w:val="right"/>
              <w:rPr>
                <w:rFonts w:ascii="Browallia New" w:hAnsi="Browallia New" w:cs="Browallia New"/>
                <w:sz w:val="28"/>
                <w:szCs w:val="28"/>
              </w:rPr>
            </w:pPr>
            <w:r w:rsidRPr="00F53D85">
              <w:rPr>
                <w:rFonts w:ascii="Browallia New" w:hAnsi="Browallia New" w:cs="Browallia New"/>
                <w:sz w:val="28"/>
                <w:szCs w:val="28"/>
              </w:rPr>
              <w:t>(1,049,600)</w:t>
            </w:r>
          </w:p>
        </w:tc>
        <w:tc>
          <w:tcPr>
            <w:tcW w:w="236" w:type="dxa"/>
          </w:tcPr>
          <w:p w14:paraId="61F86F06" w14:textId="77777777" w:rsidR="00930927" w:rsidRPr="00D057E9" w:rsidRDefault="00930927" w:rsidP="00930927">
            <w:pPr>
              <w:tabs>
                <w:tab w:val="clear" w:pos="907"/>
                <w:tab w:val="decimal" w:pos="972"/>
              </w:tabs>
              <w:spacing w:line="240" w:lineRule="auto"/>
              <w:ind w:right="-27"/>
              <w:rPr>
                <w:rFonts w:ascii="Browallia New" w:hAnsi="Browallia New" w:cs="Browallia New"/>
                <w:sz w:val="28"/>
                <w:szCs w:val="28"/>
              </w:rPr>
            </w:pPr>
          </w:p>
        </w:tc>
        <w:tc>
          <w:tcPr>
            <w:tcW w:w="1150" w:type="dxa"/>
          </w:tcPr>
          <w:p w14:paraId="12C82ED2" w14:textId="63303AC5"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(1,531,780)</w:t>
            </w:r>
          </w:p>
        </w:tc>
        <w:tc>
          <w:tcPr>
            <w:tcW w:w="243" w:type="dxa"/>
            <w:vAlign w:val="bottom"/>
          </w:tcPr>
          <w:p w14:paraId="24B8E883"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Pr>
          <w:p w14:paraId="64BCA23C" w14:textId="1B3C0F8E"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33A8BDED"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Pr>
          <w:p w14:paraId="6B8AF6AD" w14:textId="120C8273"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(1,081,780)</w:t>
            </w:r>
          </w:p>
        </w:tc>
      </w:tr>
      <w:tr w:rsidR="00930927" w:rsidRPr="006C7344" w14:paraId="711994FC" w14:textId="77777777" w:rsidTr="00026C62">
        <w:trPr>
          <w:cantSplit/>
        </w:trPr>
        <w:tc>
          <w:tcPr>
            <w:tcW w:w="3456" w:type="dxa"/>
          </w:tcPr>
          <w:p w14:paraId="4D7C6D1D" w14:textId="4F3AD6C1"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53D85">
              <w:rPr>
                <w:rFonts w:ascii="Browallia New" w:hAnsi="Browallia New" w:cs="Browallia New" w:hint="cs"/>
                <w:sz w:val="28"/>
                <w:szCs w:val="28"/>
                <w:cs/>
              </w:rPr>
              <w:t>ค่าใช้จ่ายในการออกหุ้นกู้</w:t>
            </w:r>
          </w:p>
        </w:tc>
        <w:tc>
          <w:tcPr>
            <w:tcW w:w="1197" w:type="dxa"/>
          </w:tcPr>
          <w:p w14:paraId="3972C229" w14:textId="684EB7B9" w:rsidR="00930927" w:rsidRPr="00F53D85" w:rsidRDefault="00D20575" w:rsidP="00930927">
            <w:pPr>
              <w:tabs>
                <w:tab w:val="clear" w:pos="907"/>
                <w:tab w:val="decimal" w:pos="972"/>
              </w:tabs>
              <w:spacing w:line="240" w:lineRule="auto"/>
              <w:ind w:right="-27"/>
              <w:jc w:val="right"/>
              <w:rPr>
                <w:rFonts w:ascii="Browallia New" w:hAnsi="Browallia New" w:cs="Browallia New"/>
                <w:sz w:val="28"/>
                <w:szCs w:val="28"/>
              </w:rPr>
            </w:pPr>
            <w:r w:rsidRPr="00F53D85">
              <w:rPr>
                <w:rFonts w:ascii="Browallia New" w:hAnsi="Browallia New" w:cs="Browallia New"/>
                <w:sz w:val="28"/>
                <w:szCs w:val="28"/>
              </w:rPr>
              <w:t>(8,185)</w:t>
            </w:r>
          </w:p>
        </w:tc>
        <w:tc>
          <w:tcPr>
            <w:tcW w:w="236" w:type="dxa"/>
            <w:vAlign w:val="center"/>
          </w:tcPr>
          <w:p w14:paraId="028F6375"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150" w:type="dxa"/>
          </w:tcPr>
          <w:p w14:paraId="51E73AB2" w14:textId="4C4B7CB8"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(3,978)</w:t>
            </w:r>
          </w:p>
        </w:tc>
        <w:tc>
          <w:tcPr>
            <w:tcW w:w="243" w:type="dxa"/>
            <w:vAlign w:val="bottom"/>
          </w:tcPr>
          <w:p w14:paraId="2EC3AB8A"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Pr>
          <w:p w14:paraId="239894B1" w14:textId="6A2D7B79"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2F8D0FB0"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Pr>
          <w:p w14:paraId="519F8E0E" w14:textId="04F52596"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r>
      <w:tr w:rsidR="00930927" w:rsidRPr="006C7344" w14:paraId="3D31EE2B" w14:textId="77777777" w:rsidTr="00026C62">
        <w:trPr>
          <w:cantSplit/>
        </w:trPr>
        <w:tc>
          <w:tcPr>
            <w:tcW w:w="3456" w:type="dxa"/>
          </w:tcPr>
          <w:p w14:paraId="7D7588F2" w14:textId="7F750F26"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53D85">
              <w:rPr>
                <w:rFonts w:ascii="Browallia New" w:hAnsi="Browallia New" w:cs="Browallia New"/>
                <w:sz w:val="28"/>
                <w:szCs w:val="28"/>
                <w:cs/>
              </w:rPr>
              <w:t>ค่าใช้จ่ายในการออกหุ้นกู้ตัดจำหน่าย</w:t>
            </w:r>
          </w:p>
        </w:tc>
        <w:tc>
          <w:tcPr>
            <w:tcW w:w="1197" w:type="dxa"/>
            <w:tcBorders>
              <w:bottom w:val="single" w:sz="4" w:space="0" w:color="auto"/>
            </w:tcBorders>
          </w:tcPr>
          <w:p w14:paraId="2113A06E" w14:textId="00175234" w:rsidR="00930927" w:rsidRPr="00F53D85" w:rsidRDefault="00D20575" w:rsidP="00930927">
            <w:pPr>
              <w:tabs>
                <w:tab w:val="clear" w:pos="907"/>
                <w:tab w:val="decimal" w:pos="972"/>
              </w:tabs>
              <w:spacing w:line="240" w:lineRule="auto"/>
              <w:ind w:right="-27"/>
              <w:jc w:val="right"/>
              <w:rPr>
                <w:rFonts w:ascii="Browallia New" w:hAnsi="Browallia New" w:cs="Browallia New"/>
                <w:sz w:val="28"/>
                <w:szCs w:val="28"/>
              </w:rPr>
            </w:pPr>
            <w:r w:rsidRPr="00F53D85">
              <w:rPr>
                <w:rFonts w:ascii="Browallia New" w:hAnsi="Browallia New" w:cs="Browallia New"/>
                <w:sz w:val="28"/>
                <w:szCs w:val="28"/>
              </w:rPr>
              <w:t>7,426</w:t>
            </w:r>
          </w:p>
        </w:tc>
        <w:tc>
          <w:tcPr>
            <w:tcW w:w="236" w:type="dxa"/>
            <w:vAlign w:val="center"/>
          </w:tcPr>
          <w:p w14:paraId="08FE60D3"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150" w:type="dxa"/>
            <w:tcBorders>
              <w:bottom w:val="single" w:sz="4" w:space="0" w:color="auto"/>
            </w:tcBorders>
          </w:tcPr>
          <w:p w14:paraId="21D52F5C" w14:textId="06FC80EE"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9,201</w:t>
            </w:r>
          </w:p>
        </w:tc>
        <w:tc>
          <w:tcPr>
            <w:tcW w:w="243" w:type="dxa"/>
            <w:vAlign w:val="bottom"/>
          </w:tcPr>
          <w:p w14:paraId="0A869273"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Borders>
              <w:bottom w:val="single" w:sz="4" w:space="0" w:color="auto"/>
            </w:tcBorders>
          </w:tcPr>
          <w:p w14:paraId="67ACF7D4" w14:textId="6DE6B655"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71AC66BD"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Borders>
              <w:bottom w:val="single" w:sz="4" w:space="0" w:color="auto"/>
            </w:tcBorders>
          </w:tcPr>
          <w:p w14:paraId="7DEE61FC" w14:textId="4BAF9A9F"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740</w:t>
            </w:r>
          </w:p>
        </w:tc>
      </w:tr>
      <w:tr w:rsidR="00930927" w:rsidRPr="00A21B37" w14:paraId="73A98252" w14:textId="77777777" w:rsidTr="00026C62">
        <w:trPr>
          <w:cantSplit/>
        </w:trPr>
        <w:tc>
          <w:tcPr>
            <w:tcW w:w="3456" w:type="dxa"/>
          </w:tcPr>
          <w:p w14:paraId="3F8AB792" w14:textId="5F43D5E4" w:rsidR="00930927" w:rsidRPr="00F53D85" w:rsidRDefault="00930927" w:rsidP="0093092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F53D85">
              <w:rPr>
                <w:rFonts w:ascii="Browallia New" w:hAnsi="Browallia New" w:cs="Browallia New"/>
                <w:sz w:val="28"/>
                <w:szCs w:val="28"/>
                <w:cs/>
              </w:rPr>
              <w:t>ยอดคงเหลือ</w:t>
            </w:r>
            <w:r w:rsidRPr="00F53D85">
              <w:rPr>
                <w:rFonts w:ascii="Browallia New" w:hAnsi="Browallia New" w:cs="Browallia New"/>
                <w:sz w:val="28"/>
                <w:szCs w:val="28"/>
              </w:rPr>
              <w:t xml:space="preserve"> </w:t>
            </w:r>
            <w:r w:rsidRPr="00F53D85">
              <w:rPr>
                <w:rFonts w:ascii="Browallia New" w:hAnsi="Browallia New" w:cs="Browallia New"/>
                <w:sz w:val="28"/>
                <w:szCs w:val="28"/>
                <w:cs/>
                <w:lang w:val="en-GB"/>
              </w:rPr>
              <w:t>ณ</w:t>
            </w:r>
            <w:r w:rsidRPr="00F53D85">
              <w:rPr>
                <w:rFonts w:ascii="Browallia New" w:hAnsi="Browallia New" w:cs="Browallia New"/>
                <w:sz w:val="28"/>
                <w:szCs w:val="28"/>
              </w:rPr>
              <w:t xml:space="preserve"> </w:t>
            </w:r>
            <w:r w:rsidRPr="00F53D85">
              <w:rPr>
                <w:rFonts w:ascii="Browallia New" w:hAnsi="Browallia New" w:cs="Browallia New"/>
                <w:sz w:val="28"/>
                <w:szCs w:val="28"/>
                <w:cs/>
                <w:lang w:val="en-GB"/>
              </w:rPr>
              <w:t>วันที่</w:t>
            </w:r>
            <w:r w:rsidRPr="00F53D85">
              <w:rPr>
                <w:rFonts w:ascii="Browallia New" w:hAnsi="Browallia New" w:cs="Browallia New"/>
                <w:sz w:val="28"/>
                <w:szCs w:val="28"/>
              </w:rPr>
              <w:t xml:space="preserve"> 31 </w:t>
            </w:r>
            <w:r w:rsidRPr="00F53D85">
              <w:rPr>
                <w:rFonts w:ascii="Browallia New" w:hAnsi="Browallia New" w:cs="Browallia New" w:hint="cs"/>
                <w:sz w:val="28"/>
                <w:szCs w:val="28"/>
                <w:cs/>
              </w:rPr>
              <w:t>ธันวาคม</w:t>
            </w:r>
          </w:p>
        </w:tc>
        <w:tc>
          <w:tcPr>
            <w:tcW w:w="1197" w:type="dxa"/>
            <w:tcBorders>
              <w:top w:val="single" w:sz="4" w:space="0" w:color="auto"/>
              <w:bottom w:val="single" w:sz="12" w:space="0" w:color="auto"/>
            </w:tcBorders>
          </w:tcPr>
          <w:p w14:paraId="47B12E9C" w14:textId="4A632AC4" w:rsidR="00930927" w:rsidRPr="00F53D85" w:rsidRDefault="00D20575" w:rsidP="00930927">
            <w:pPr>
              <w:tabs>
                <w:tab w:val="clear" w:pos="907"/>
                <w:tab w:val="decimal" w:pos="972"/>
              </w:tabs>
              <w:spacing w:line="240" w:lineRule="auto"/>
              <w:ind w:right="-27"/>
              <w:jc w:val="right"/>
              <w:rPr>
                <w:rFonts w:ascii="Browallia New" w:hAnsi="Browallia New" w:cs="Browallia New"/>
                <w:sz w:val="28"/>
                <w:szCs w:val="28"/>
                <w:cs/>
              </w:rPr>
            </w:pPr>
            <w:r w:rsidRPr="00F53D85">
              <w:rPr>
                <w:rFonts w:ascii="Browallia New" w:hAnsi="Browallia New" w:cs="Browallia New"/>
                <w:sz w:val="28"/>
                <w:szCs w:val="28"/>
              </w:rPr>
              <w:t>720,570</w:t>
            </w:r>
          </w:p>
        </w:tc>
        <w:tc>
          <w:tcPr>
            <w:tcW w:w="236" w:type="dxa"/>
          </w:tcPr>
          <w:p w14:paraId="7355F6F4" w14:textId="77777777" w:rsidR="00930927" w:rsidRPr="00D057E9" w:rsidRDefault="00930927" w:rsidP="00930927">
            <w:pPr>
              <w:tabs>
                <w:tab w:val="clear" w:pos="907"/>
                <w:tab w:val="decimal" w:pos="972"/>
              </w:tabs>
              <w:spacing w:line="240" w:lineRule="auto"/>
              <w:ind w:right="-27"/>
              <w:rPr>
                <w:rFonts w:ascii="Browallia New" w:hAnsi="Browallia New" w:cs="Browallia New"/>
                <w:sz w:val="28"/>
                <w:szCs w:val="28"/>
              </w:rPr>
            </w:pPr>
          </w:p>
        </w:tc>
        <w:tc>
          <w:tcPr>
            <w:tcW w:w="1150" w:type="dxa"/>
            <w:tcBorders>
              <w:top w:val="single" w:sz="4" w:space="0" w:color="auto"/>
              <w:bottom w:val="single" w:sz="12" w:space="0" w:color="auto"/>
            </w:tcBorders>
          </w:tcPr>
          <w:p w14:paraId="43EFD824" w14:textId="1FEAD506"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1,045,929</w:t>
            </w:r>
          </w:p>
        </w:tc>
        <w:tc>
          <w:tcPr>
            <w:tcW w:w="243" w:type="dxa"/>
            <w:vAlign w:val="bottom"/>
          </w:tcPr>
          <w:p w14:paraId="6343AD53"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24" w:type="dxa"/>
            <w:tcBorders>
              <w:top w:val="single" w:sz="4" w:space="0" w:color="auto"/>
              <w:bottom w:val="single" w:sz="12" w:space="0" w:color="auto"/>
            </w:tcBorders>
          </w:tcPr>
          <w:p w14:paraId="365D3799" w14:textId="46EDD1DD" w:rsidR="00930927" w:rsidRPr="00CD5B1C"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CD5B1C">
              <w:rPr>
                <w:rFonts w:ascii="Browallia New" w:hAnsi="Browallia New" w:cs="Browallia New"/>
                <w:sz w:val="28"/>
                <w:szCs w:val="28"/>
              </w:rPr>
              <w:t>-</w:t>
            </w:r>
          </w:p>
        </w:tc>
        <w:tc>
          <w:tcPr>
            <w:tcW w:w="239" w:type="dxa"/>
            <w:vAlign w:val="bottom"/>
          </w:tcPr>
          <w:p w14:paraId="312AB862" w14:textId="77777777"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p>
        </w:tc>
        <w:tc>
          <w:tcPr>
            <w:tcW w:w="1219" w:type="dxa"/>
            <w:tcBorders>
              <w:top w:val="single" w:sz="4" w:space="0" w:color="auto"/>
              <w:bottom w:val="single" w:sz="12" w:space="0" w:color="auto"/>
            </w:tcBorders>
          </w:tcPr>
          <w:p w14:paraId="4EF04C3C" w14:textId="2ACBA945" w:rsidR="00930927" w:rsidRPr="00D057E9" w:rsidRDefault="00930927" w:rsidP="00930927">
            <w:pPr>
              <w:tabs>
                <w:tab w:val="clear" w:pos="907"/>
                <w:tab w:val="decimal" w:pos="972"/>
              </w:tabs>
              <w:spacing w:line="240" w:lineRule="auto"/>
              <w:ind w:right="-27"/>
              <w:jc w:val="right"/>
              <w:rPr>
                <w:rFonts w:ascii="Browallia New" w:hAnsi="Browallia New" w:cs="Browallia New"/>
                <w:sz w:val="28"/>
                <w:szCs w:val="28"/>
              </w:rPr>
            </w:pPr>
            <w:r w:rsidRPr="00D057E9">
              <w:rPr>
                <w:rFonts w:ascii="Browallia New" w:hAnsi="Browallia New" w:cs="Browallia New"/>
                <w:sz w:val="28"/>
                <w:szCs w:val="28"/>
              </w:rPr>
              <w:t>-</w:t>
            </w:r>
          </w:p>
        </w:tc>
      </w:tr>
    </w:tbl>
    <w:p w14:paraId="5642A3AB" w14:textId="63B69FF8" w:rsidR="008D72C3" w:rsidRPr="00C07995" w:rsidRDefault="008D72C3"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p w14:paraId="2DF1551A" w14:textId="4CB87C87" w:rsidR="00D37E95" w:rsidRDefault="00D37E95" w:rsidP="00026C62">
      <w:pPr>
        <w:tabs>
          <w:tab w:val="clear" w:pos="454"/>
          <w:tab w:val="left" w:pos="720"/>
        </w:tabs>
        <w:spacing w:line="240" w:lineRule="auto"/>
        <w:ind w:left="432"/>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83014B" w:rsidRPr="0083014B">
        <w:rPr>
          <w:rFonts w:ascii="Browallia New" w:hAnsi="Browallia New" w:cs="Browallia New"/>
          <w:sz w:val="28"/>
          <w:szCs w:val="28"/>
          <w:cs/>
        </w:rPr>
        <w:t xml:space="preserve"> ไมด้า ลิสซิ่ง จำกัด (มหาชน)</w:t>
      </w:r>
      <w:r w:rsidR="0083014B">
        <w:rPr>
          <w:rFonts w:ascii="Browallia New" w:hAnsi="Browallia New" w:cs="Browallia New"/>
          <w:sz w:val="28"/>
          <w:szCs w:val="28"/>
        </w:rPr>
        <w:t xml:space="preserve"> (</w:t>
      </w:r>
      <w:r w:rsidRPr="007F519C">
        <w:rPr>
          <w:rFonts w:ascii="Browallia New" w:hAnsi="Browallia New" w:cs="Browallia New"/>
          <w:sz w:val="28"/>
          <w:szCs w:val="28"/>
          <w:cs/>
        </w:rPr>
        <w:t>บริษัท</w:t>
      </w:r>
      <w:r>
        <w:rPr>
          <w:rFonts w:ascii="Browallia New" w:hAnsi="Browallia New" w:cs="Browallia New" w:hint="cs"/>
          <w:sz w:val="28"/>
          <w:szCs w:val="28"/>
          <w:cs/>
        </w:rPr>
        <w:t>ย่อย</w:t>
      </w:r>
      <w:r w:rsidR="0083014B">
        <w:rPr>
          <w:rFonts w:ascii="Browallia New" w:hAnsi="Browallia New" w:cs="Browallia New"/>
          <w:sz w:val="28"/>
          <w:szCs w:val="28"/>
        </w:rPr>
        <w:t xml:space="preserve">) </w:t>
      </w:r>
      <w:r w:rsidRPr="007F519C">
        <w:rPr>
          <w:rFonts w:ascii="Browallia New" w:hAnsi="Browallia New" w:cs="Browallia New"/>
          <w:sz w:val="28"/>
          <w:szCs w:val="28"/>
          <w:cs/>
        </w:rPr>
        <w:t>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กำหนดจ่ายดอกเบี้ยทุกๆ</w:t>
      </w:r>
      <w:r w:rsidRPr="007F519C">
        <w:rPr>
          <w:rFonts w:ascii="Browallia New" w:hAnsi="Browallia New" w:cs="Browallia New"/>
          <w:sz w:val="28"/>
          <w:szCs w:val="28"/>
        </w:rPr>
        <w:t xml:space="preserve"> </w:t>
      </w:r>
      <w:r w:rsidR="00026C62">
        <w:rPr>
          <w:rFonts w:ascii="Browallia New" w:hAnsi="Browallia New" w:cs="Browallia New"/>
          <w:sz w:val="28"/>
          <w:szCs w:val="28"/>
        </w:rPr>
        <w:br/>
      </w:r>
      <w:r w:rsidRPr="007F519C">
        <w:rPr>
          <w:rFonts w:ascii="Browallia New" w:hAnsi="Browallia New" w:cs="Browallia New"/>
          <w:sz w:val="28"/>
          <w:szCs w:val="28"/>
        </w:rPr>
        <w:t>3</w:t>
      </w:r>
      <w:r w:rsidRPr="007F519C">
        <w:rPr>
          <w:rFonts w:ascii="Browallia New" w:hAnsi="Browallia New" w:cs="Browallia New"/>
          <w:sz w:val="28"/>
          <w:szCs w:val="28"/>
          <w:cs/>
        </w:rPr>
        <w:t xml:space="preserve"> เดือน บริษัท</w:t>
      </w:r>
      <w:r>
        <w:rPr>
          <w:rFonts w:ascii="Browallia New" w:hAnsi="Browallia New" w:cs="Browallia New" w:hint="cs"/>
          <w:sz w:val="28"/>
          <w:szCs w:val="28"/>
          <w:cs/>
        </w:rPr>
        <w:t>ย่อย</w:t>
      </w:r>
      <w:r w:rsidRPr="007F519C">
        <w:rPr>
          <w:rFonts w:ascii="Browallia New" w:hAnsi="Browallia New" w:cs="Browallia New"/>
          <w:sz w:val="28"/>
          <w:szCs w:val="28"/>
          <w:cs/>
        </w:rPr>
        <w:t>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โดยบริษัท</w:t>
      </w:r>
      <w:r w:rsidR="0083014B" w:rsidRPr="0083014B">
        <w:rPr>
          <w:rFonts w:ascii="Browallia New" w:hAnsi="Browallia New" w:cs="Browallia New"/>
          <w:sz w:val="28"/>
          <w:szCs w:val="28"/>
          <w:cs/>
        </w:rPr>
        <w:t xml:space="preserve"> ไมด้า ลิสซิ่ง จำกัด (มหาชน)</w:t>
      </w:r>
      <w:r w:rsidR="0083014B">
        <w:rPr>
          <w:rFonts w:ascii="Browallia New" w:hAnsi="Browallia New" w:cs="Browallia New"/>
          <w:sz w:val="28"/>
          <w:szCs w:val="28"/>
        </w:rPr>
        <w:t xml:space="preserve"> (</w:t>
      </w:r>
      <w:r w:rsidR="0083014B" w:rsidRPr="007F519C">
        <w:rPr>
          <w:rFonts w:ascii="Browallia New" w:hAnsi="Browallia New" w:cs="Browallia New"/>
          <w:sz w:val="28"/>
          <w:szCs w:val="28"/>
          <w:cs/>
        </w:rPr>
        <w:t>บริษัท</w:t>
      </w:r>
      <w:r>
        <w:rPr>
          <w:rFonts w:ascii="Browallia New" w:hAnsi="Browallia New" w:cs="Browallia New" w:hint="cs"/>
          <w:sz w:val="28"/>
          <w:szCs w:val="28"/>
          <w:cs/>
        </w:rPr>
        <w:t>ย่อย</w:t>
      </w:r>
      <w:r w:rsidR="0083014B">
        <w:rPr>
          <w:rFonts w:ascii="Browallia New" w:hAnsi="Browallia New" w:cs="Browallia New"/>
          <w:sz w:val="28"/>
          <w:szCs w:val="28"/>
        </w:rPr>
        <w:t xml:space="preserve">) </w:t>
      </w:r>
      <w:r>
        <w:rPr>
          <w:rFonts w:ascii="Browallia New" w:hAnsi="Browallia New" w:cs="Browallia New" w:hint="cs"/>
          <w:sz w:val="28"/>
          <w:szCs w:val="28"/>
          <w:cs/>
        </w:rPr>
        <w:t>จะต้องดำรงไว้ซึ่งอัตราส่วนทางการเงินตามที่ระบุไว้ในหนังสือชี้ชวนของหุ้นกู้</w:t>
      </w:r>
    </w:p>
    <w:p w14:paraId="7719C144" w14:textId="31C7A7BD" w:rsidR="006D4497" w:rsidRDefault="006D44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A6A152E" w14:textId="4B618435" w:rsidR="0079202C" w:rsidRPr="00E26934" w:rsidRDefault="0079202C" w:rsidP="005654DB">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0" w:hanging="420"/>
        <w:rPr>
          <w:rFonts w:ascii="Browallia New" w:hAnsi="Browallia New" w:cs="Browallia New"/>
          <w:b/>
          <w:bCs/>
          <w:sz w:val="28"/>
          <w:szCs w:val="28"/>
          <w:lang w:val="en-GB"/>
        </w:rPr>
      </w:pPr>
      <w:r w:rsidRPr="00E26934">
        <w:rPr>
          <w:rFonts w:ascii="Browallia New" w:hAnsi="Browallia New" w:cs="Browallia New"/>
          <w:b/>
          <w:bCs/>
          <w:sz w:val="28"/>
          <w:szCs w:val="28"/>
          <w:cs/>
          <w:lang w:val="en-GB"/>
        </w:rPr>
        <w:t>หนี้สินตามสัญญาเช่า</w:t>
      </w:r>
      <w:r w:rsidR="008C251F" w:rsidRPr="00E26934">
        <w:rPr>
          <w:rFonts w:ascii="Browallia New" w:hAnsi="Browallia New" w:cs="Browallia New"/>
          <w:b/>
          <w:bCs/>
          <w:sz w:val="28"/>
          <w:szCs w:val="28"/>
          <w:lang w:val="en-GB"/>
        </w:rPr>
        <w:t xml:space="preserve"> - </w:t>
      </w:r>
      <w:r w:rsidR="008C251F" w:rsidRPr="00E26934">
        <w:rPr>
          <w:rFonts w:ascii="Browallia New" w:hAnsi="Browallia New" w:cs="Browallia New" w:hint="cs"/>
          <w:b/>
          <w:bCs/>
          <w:sz w:val="28"/>
          <w:szCs w:val="28"/>
          <w:cs/>
          <w:lang w:val="en-GB"/>
        </w:rPr>
        <w:t>สุทธิ</w:t>
      </w:r>
    </w:p>
    <w:p w14:paraId="302A65ED" w14:textId="6F3A0FF0" w:rsidR="00CF250B" w:rsidRPr="006764F9" w:rsidRDefault="00CF250B" w:rsidP="006764F9">
      <w:pPr>
        <w:tabs>
          <w:tab w:val="left" w:pos="2160"/>
          <w:tab w:val="right" w:pos="7200"/>
          <w:tab w:val="right" w:pos="8540"/>
        </w:tabs>
        <w:spacing w:line="240" w:lineRule="auto"/>
        <w:ind w:left="426" w:right="-3" w:firstLine="706"/>
        <w:jc w:val="thaiDistribute"/>
        <w:rPr>
          <w:rFonts w:ascii="Browallia New" w:hAnsi="Browallia New" w:cs="Browallia New"/>
          <w:sz w:val="24"/>
          <w:szCs w:val="24"/>
          <w:cs/>
        </w:rPr>
      </w:pPr>
    </w:p>
    <w:p w14:paraId="0E8B1305" w14:textId="3A5DE782" w:rsidR="00CF250B" w:rsidRPr="00F13B0A" w:rsidRDefault="00C250BC"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r w:rsidRPr="00F13B0A">
        <w:rPr>
          <w:rFonts w:ascii="Browallia New" w:hAnsi="Browallia New" w:cs="Browallia New"/>
          <w:sz w:val="28"/>
          <w:szCs w:val="28"/>
          <w:cs/>
        </w:rPr>
        <w:t xml:space="preserve">ณ วันที่ </w:t>
      </w:r>
      <w:r w:rsidR="005432DC" w:rsidRPr="00F13B0A">
        <w:rPr>
          <w:rFonts w:ascii="Browallia New" w:hAnsi="Browallia New" w:cs="Browallia New"/>
          <w:sz w:val="28"/>
          <w:szCs w:val="28"/>
        </w:rPr>
        <w:t xml:space="preserve">31 </w:t>
      </w:r>
      <w:r w:rsidR="005432DC" w:rsidRPr="00F13B0A">
        <w:rPr>
          <w:rFonts w:ascii="Browallia New" w:hAnsi="Browallia New" w:cs="Browallia New"/>
          <w:sz w:val="28"/>
          <w:szCs w:val="28"/>
          <w:cs/>
        </w:rPr>
        <w:t>ธันวาคม</w:t>
      </w:r>
      <w:r w:rsidR="005432DC" w:rsidRPr="00F13B0A">
        <w:rPr>
          <w:rFonts w:ascii="Browallia New" w:hAnsi="Browallia New" w:cs="Browallia New"/>
          <w:sz w:val="28"/>
          <w:szCs w:val="28"/>
        </w:rPr>
        <w:t xml:space="preserve"> 256</w:t>
      </w:r>
      <w:r w:rsidR="00026C62">
        <w:rPr>
          <w:rFonts w:ascii="Browallia New" w:hAnsi="Browallia New" w:cs="Browallia New"/>
          <w:sz w:val="28"/>
          <w:szCs w:val="28"/>
        </w:rPr>
        <w:t>6</w:t>
      </w:r>
      <w:r w:rsidR="005432DC" w:rsidRPr="00F13B0A">
        <w:rPr>
          <w:rFonts w:ascii="Browallia New" w:hAnsi="Browallia New" w:cs="Browallia New"/>
          <w:sz w:val="28"/>
          <w:szCs w:val="28"/>
          <w:cs/>
        </w:rPr>
        <w:t xml:space="preserve"> และ</w:t>
      </w:r>
      <w:r w:rsidR="005432DC" w:rsidRPr="00F13B0A">
        <w:rPr>
          <w:rFonts w:ascii="Browallia New" w:hAnsi="Browallia New" w:cs="Browallia New"/>
          <w:sz w:val="28"/>
          <w:szCs w:val="28"/>
        </w:rPr>
        <w:t xml:space="preserve"> 256</w:t>
      </w:r>
      <w:r w:rsidR="00026C62">
        <w:rPr>
          <w:rFonts w:ascii="Browallia New" w:hAnsi="Browallia New" w:cs="Browallia New"/>
          <w:sz w:val="28"/>
          <w:szCs w:val="28"/>
        </w:rPr>
        <w:t>5</w:t>
      </w:r>
      <w:r w:rsidR="005432DC" w:rsidRPr="00F13B0A">
        <w:rPr>
          <w:rFonts w:ascii="Browallia New" w:hAnsi="Browallia New" w:cs="Browallia New"/>
          <w:sz w:val="28"/>
          <w:szCs w:val="28"/>
          <w:cs/>
        </w:rPr>
        <w:t xml:space="preserve"> </w:t>
      </w:r>
      <w:r w:rsidRPr="00F13B0A">
        <w:rPr>
          <w:rFonts w:ascii="Browallia New" w:hAnsi="Browallia New" w:cs="Browallia New"/>
          <w:sz w:val="28"/>
          <w:szCs w:val="28"/>
          <w:cs/>
        </w:rPr>
        <w:t>กลุ่มบริษัท</w:t>
      </w:r>
      <w:r w:rsidR="003D5F72" w:rsidRPr="00F13B0A">
        <w:rPr>
          <w:rFonts w:ascii="Browallia New" w:hAnsi="Browallia New" w:cs="Browallia New"/>
          <w:sz w:val="28"/>
          <w:szCs w:val="28"/>
          <w:cs/>
        </w:rPr>
        <w:t>มีหนี้สิน</w:t>
      </w:r>
      <w:r w:rsidR="003B6648">
        <w:rPr>
          <w:rFonts w:ascii="Browallia New" w:hAnsi="Browallia New" w:cs="Browallia New" w:hint="cs"/>
          <w:sz w:val="28"/>
          <w:szCs w:val="28"/>
          <w:cs/>
        </w:rPr>
        <w:t>ตาม</w:t>
      </w:r>
      <w:r w:rsidR="003D5F72" w:rsidRPr="00F13B0A">
        <w:rPr>
          <w:rFonts w:ascii="Browallia New" w:hAnsi="Browallia New" w:cs="Browallia New"/>
          <w:sz w:val="28"/>
          <w:szCs w:val="28"/>
          <w:cs/>
        </w:rPr>
        <w:t>สัญญาเช่า โดยมีรายละเอียดของจำนวนเงินที่ต้องจ่ายชำระดังนี้</w:t>
      </w:r>
    </w:p>
    <w:p w14:paraId="08657040" w14:textId="48CBCF33" w:rsidR="00CF250B" w:rsidRPr="00026C62" w:rsidRDefault="00CF250B" w:rsidP="005654DB">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EF2493" w:rsidRPr="00AF26B3" w14:paraId="5901DCB8" w14:textId="77777777" w:rsidTr="003C30CB">
        <w:trPr>
          <w:cantSplit/>
        </w:trPr>
        <w:tc>
          <w:tcPr>
            <w:tcW w:w="2841" w:type="dxa"/>
            <w:tcBorders>
              <w:top w:val="nil"/>
              <w:left w:val="nil"/>
              <w:bottom w:val="nil"/>
              <w:right w:val="nil"/>
            </w:tcBorders>
          </w:tcPr>
          <w:p w14:paraId="0B028CE1"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7BE34603" w14:textId="77777777" w:rsidR="00EF2493" w:rsidRPr="00F13B0A" w:rsidRDefault="00EF2493" w:rsidP="00BF5FC1">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EF2493" w:rsidRPr="00AF26B3" w14:paraId="5367F17A" w14:textId="77777777" w:rsidTr="003C30CB">
        <w:trPr>
          <w:cantSplit/>
        </w:trPr>
        <w:tc>
          <w:tcPr>
            <w:tcW w:w="2841" w:type="dxa"/>
            <w:tcBorders>
              <w:top w:val="nil"/>
              <w:left w:val="nil"/>
              <w:bottom w:val="nil"/>
              <w:right w:val="nil"/>
            </w:tcBorders>
          </w:tcPr>
          <w:p w14:paraId="377D73F5"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62D6542B" w14:textId="77777777" w:rsidR="00EF2493" w:rsidRPr="00F13B0A" w:rsidRDefault="00EF2493" w:rsidP="00BF5FC1">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งบการเงินรวม</w:t>
            </w:r>
          </w:p>
        </w:tc>
      </w:tr>
      <w:tr w:rsidR="00EF2493" w:rsidRPr="00AF26B3" w14:paraId="2E6054D9" w14:textId="77777777" w:rsidTr="003C30CB">
        <w:trPr>
          <w:cantSplit/>
        </w:trPr>
        <w:tc>
          <w:tcPr>
            <w:tcW w:w="2841" w:type="dxa"/>
            <w:tcBorders>
              <w:top w:val="nil"/>
              <w:left w:val="nil"/>
              <w:bottom w:val="nil"/>
              <w:right w:val="nil"/>
            </w:tcBorders>
          </w:tcPr>
          <w:p w14:paraId="55A7B8D3" w14:textId="77777777" w:rsidR="00EF2493" w:rsidRPr="00F13B0A" w:rsidRDefault="00EF2493" w:rsidP="00BF5FC1">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E6A58E3" w14:textId="4AA66DDD"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026C62">
              <w:rPr>
                <w:rFonts w:ascii="Browallia New" w:hAnsi="Browallia New" w:cs="Browallia New"/>
                <w:sz w:val="24"/>
                <w:szCs w:val="24"/>
              </w:rPr>
              <w:t>6</w:t>
            </w:r>
          </w:p>
        </w:tc>
        <w:tc>
          <w:tcPr>
            <w:tcW w:w="117" w:type="dxa"/>
            <w:tcBorders>
              <w:top w:val="nil"/>
              <w:left w:val="nil"/>
              <w:bottom w:val="nil"/>
              <w:right w:val="nil"/>
            </w:tcBorders>
            <w:vAlign w:val="bottom"/>
          </w:tcPr>
          <w:p w14:paraId="70E0B4F5" w14:textId="77777777" w:rsidR="00EF2493" w:rsidRPr="00F13B0A" w:rsidRDefault="00EF2493" w:rsidP="00BF5FC1">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778B198E" w14:textId="1E234E7F" w:rsidR="00EF2493" w:rsidRPr="00F13B0A" w:rsidRDefault="00EF2493" w:rsidP="00BF5FC1">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sidR="00026C62">
              <w:rPr>
                <w:rFonts w:ascii="Browallia New" w:hAnsi="Browallia New" w:cs="Browallia New"/>
                <w:sz w:val="24"/>
                <w:szCs w:val="24"/>
              </w:rPr>
              <w:t>5</w:t>
            </w:r>
          </w:p>
        </w:tc>
      </w:tr>
      <w:tr w:rsidR="00120E1C" w:rsidRPr="00AF26B3" w14:paraId="6E512A99" w14:textId="77777777" w:rsidTr="003C30CB">
        <w:tc>
          <w:tcPr>
            <w:tcW w:w="2841" w:type="dxa"/>
            <w:tcBorders>
              <w:top w:val="nil"/>
              <w:left w:val="nil"/>
              <w:bottom w:val="nil"/>
              <w:right w:val="nil"/>
            </w:tcBorders>
          </w:tcPr>
          <w:p w14:paraId="40A3D0D7" w14:textId="77777777" w:rsidR="00EF2493" w:rsidRPr="00F13B0A" w:rsidRDefault="00EF2493" w:rsidP="00BF5FC1">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678F90EF"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09B80FF2"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754878B3"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784B574C" w14:textId="77777777" w:rsidR="00EF2493" w:rsidRPr="00F13B0A"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7D60EA94"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0A14263B"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420B5FA7"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496168AD"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38F99AF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5ABB326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A895B21"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6279E64A" w14:textId="77777777" w:rsidR="00EF2493" w:rsidRPr="00F13B0A" w:rsidRDefault="00EF2493" w:rsidP="00BF5FC1">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798494E6" w14:textId="77777777" w:rsidR="00EF2493" w:rsidRPr="00F13B0A" w:rsidRDefault="00EF2493" w:rsidP="00BF5FC1">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EF2493" w:rsidRPr="00AF26B3" w14:paraId="6687C019" w14:textId="77777777" w:rsidTr="003C30CB">
        <w:tc>
          <w:tcPr>
            <w:tcW w:w="2841" w:type="dxa"/>
            <w:tcBorders>
              <w:top w:val="nil"/>
              <w:left w:val="nil"/>
              <w:bottom w:val="nil"/>
              <w:right w:val="nil"/>
            </w:tcBorders>
          </w:tcPr>
          <w:p w14:paraId="3ADC10E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2781B90D"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36A4EB9C"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6FEF88E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5362E4F9"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13F6F801" w14:textId="77777777" w:rsidR="00EF2493" w:rsidRPr="006764F9" w:rsidRDefault="00EF2493" w:rsidP="00BF5FC1">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4950626"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641993BA"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4445420D"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3003D3C0"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1DDF3D3A" w14:textId="77777777" w:rsidR="00EF2493" w:rsidRPr="006764F9" w:rsidRDefault="00EF2493" w:rsidP="00BF5FC1">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183C90B2" w14:textId="77777777" w:rsidR="00EF2493" w:rsidRPr="006764F9" w:rsidRDefault="00EF2493" w:rsidP="00BF5F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026C62" w:rsidRPr="00AF26B3" w14:paraId="355BA445" w14:textId="77777777" w:rsidTr="003C30CB">
        <w:tc>
          <w:tcPr>
            <w:tcW w:w="2841" w:type="dxa"/>
            <w:tcBorders>
              <w:top w:val="nil"/>
              <w:left w:val="nil"/>
              <w:bottom w:val="nil"/>
              <w:right w:val="nil"/>
            </w:tcBorders>
          </w:tcPr>
          <w:p w14:paraId="00E16B35" w14:textId="7777777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62DA87D9" w14:textId="4DF8D47A" w:rsidR="00026C62" w:rsidRPr="00A0464F" w:rsidRDefault="00CE0770"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hint="cs"/>
                <w:sz w:val="24"/>
                <w:szCs w:val="24"/>
                <w:cs/>
              </w:rPr>
              <w:t>18</w:t>
            </w:r>
            <w:r w:rsidRPr="00A0464F">
              <w:rPr>
                <w:rFonts w:ascii="Browallia New" w:hAnsi="Browallia New" w:cs="Browallia New"/>
                <w:sz w:val="24"/>
                <w:szCs w:val="24"/>
              </w:rPr>
              <w:t>,2</w:t>
            </w:r>
            <w:r w:rsidR="00600049">
              <w:rPr>
                <w:rFonts w:ascii="Browallia New" w:hAnsi="Browallia New" w:cs="Browallia New"/>
                <w:sz w:val="24"/>
                <w:szCs w:val="24"/>
              </w:rPr>
              <w:t>52</w:t>
            </w:r>
          </w:p>
        </w:tc>
        <w:tc>
          <w:tcPr>
            <w:tcW w:w="142" w:type="dxa"/>
            <w:tcBorders>
              <w:top w:val="nil"/>
              <w:left w:val="nil"/>
              <w:bottom w:val="nil"/>
              <w:right w:val="nil"/>
            </w:tcBorders>
          </w:tcPr>
          <w:p w14:paraId="749A877E" w14:textId="77777777" w:rsidR="00026C62" w:rsidRPr="00A0464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674CD525" w14:textId="47EC44DF" w:rsidR="00026C62" w:rsidRPr="00A0464F"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w:t>
            </w:r>
            <w:r w:rsidR="00CE0770" w:rsidRPr="00A0464F">
              <w:rPr>
                <w:rFonts w:ascii="Browallia New" w:hAnsi="Browallia New" w:cs="Browallia New"/>
                <w:sz w:val="24"/>
                <w:szCs w:val="24"/>
              </w:rPr>
              <w:t>2,7</w:t>
            </w:r>
            <w:r w:rsidR="00600049">
              <w:rPr>
                <w:rFonts w:ascii="Browallia New" w:hAnsi="Browallia New" w:cs="Browallia New"/>
                <w:sz w:val="24"/>
                <w:szCs w:val="24"/>
              </w:rPr>
              <w:t>28</w:t>
            </w:r>
            <w:r w:rsidRPr="00A0464F">
              <w:rPr>
                <w:rFonts w:ascii="Browallia New" w:hAnsi="Browallia New" w:cs="Browallia New"/>
                <w:sz w:val="24"/>
                <w:szCs w:val="24"/>
              </w:rPr>
              <w:t>)</w:t>
            </w:r>
          </w:p>
        </w:tc>
        <w:tc>
          <w:tcPr>
            <w:tcW w:w="120" w:type="dxa"/>
            <w:tcBorders>
              <w:top w:val="nil"/>
              <w:left w:val="nil"/>
              <w:bottom w:val="nil"/>
              <w:right w:val="nil"/>
            </w:tcBorders>
          </w:tcPr>
          <w:p w14:paraId="0999EDB2" w14:textId="77777777" w:rsidR="00026C62" w:rsidRPr="00A0464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714085CD" w14:textId="43096518" w:rsidR="00026C62" w:rsidRPr="00A0464F" w:rsidRDefault="00CE0770"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15,524</w:t>
            </w:r>
          </w:p>
        </w:tc>
        <w:tc>
          <w:tcPr>
            <w:tcW w:w="117" w:type="dxa"/>
            <w:tcBorders>
              <w:top w:val="nil"/>
              <w:left w:val="nil"/>
              <w:bottom w:val="nil"/>
              <w:right w:val="nil"/>
            </w:tcBorders>
          </w:tcPr>
          <w:p w14:paraId="5359F5E5"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3D3B25BD" w14:textId="1CA0D8F9"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22,</w:t>
            </w:r>
            <w:r>
              <w:rPr>
                <w:rFonts w:ascii="Browallia New" w:hAnsi="Browallia New" w:cs="Browallia New"/>
                <w:sz w:val="24"/>
                <w:szCs w:val="24"/>
              </w:rPr>
              <w:t>422</w:t>
            </w:r>
          </w:p>
        </w:tc>
        <w:tc>
          <w:tcPr>
            <w:tcW w:w="113" w:type="dxa"/>
            <w:tcBorders>
              <w:top w:val="nil"/>
              <w:left w:val="nil"/>
              <w:bottom w:val="nil"/>
              <w:right w:val="nil"/>
            </w:tcBorders>
          </w:tcPr>
          <w:p w14:paraId="21238B72"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6BA94856" w14:textId="61B09302"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120</w:t>
            </w:r>
            <w:r w:rsidRPr="00E27793">
              <w:rPr>
                <w:rFonts w:ascii="Browallia New" w:hAnsi="Browallia New" w:cs="Browallia New"/>
                <w:sz w:val="24"/>
                <w:szCs w:val="24"/>
              </w:rPr>
              <w:t>)</w:t>
            </w:r>
          </w:p>
        </w:tc>
        <w:tc>
          <w:tcPr>
            <w:tcW w:w="142" w:type="dxa"/>
            <w:tcBorders>
              <w:top w:val="nil"/>
              <w:left w:val="nil"/>
              <w:bottom w:val="nil"/>
              <w:right w:val="nil"/>
            </w:tcBorders>
          </w:tcPr>
          <w:p w14:paraId="584906B9"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493CE3D" w14:textId="4E04A9AA"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19,</w:t>
            </w:r>
            <w:r>
              <w:rPr>
                <w:rFonts w:ascii="Browallia New" w:hAnsi="Browallia New" w:cs="Browallia New"/>
                <w:sz w:val="24"/>
                <w:szCs w:val="24"/>
              </w:rPr>
              <w:t>302</w:t>
            </w:r>
          </w:p>
        </w:tc>
      </w:tr>
      <w:tr w:rsidR="00026C62" w:rsidRPr="00AF26B3" w14:paraId="714BC01A" w14:textId="77777777" w:rsidTr="003C30CB">
        <w:tc>
          <w:tcPr>
            <w:tcW w:w="2841" w:type="dxa"/>
            <w:tcBorders>
              <w:top w:val="nil"/>
              <w:left w:val="nil"/>
              <w:bottom w:val="nil"/>
              <w:right w:val="nil"/>
            </w:tcBorders>
          </w:tcPr>
          <w:p w14:paraId="69444489" w14:textId="1D0652A5"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7B062D48" w14:textId="7BAB5A07" w:rsidR="00026C62" w:rsidRPr="00CE0E29" w:rsidRDefault="00154E6A"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19,</w:t>
            </w:r>
            <w:r w:rsidR="00DB5AD2">
              <w:rPr>
                <w:rFonts w:ascii="Browallia New" w:hAnsi="Browallia New" w:cs="Browallia New"/>
                <w:sz w:val="24"/>
                <w:szCs w:val="24"/>
              </w:rPr>
              <w:t>249</w:t>
            </w:r>
          </w:p>
        </w:tc>
        <w:tc>
          <w:tcPr>
            <w:tcW w:w="142" w:type="dxa"/>
            <w:tcBorders>
              <w:top w:val="nil"/>
              <w:left w:val="nil"/>
              <w:bottom w:val="nil"/>
              <w:right w:val="nil"/>
            </w:tcBorders>
          </w:tcPr>
          <w:p w14:paraId="37042A7A"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5DE65F5" w14:textId="79392B82" w:rsidR="00026C62" w:rsidRPr="00CE0E29"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w:t>
            </w:r>
            <w:r w:rsidR="004001CE" w:rsidRPr="00CE0E29">
              <w:rPr>
                <w:rFonts w:ascii="Browallia New" w:hAnsi="Browallia New" w:cs="Browallia New"/>
                <w:sz w:val="24"/>
                <w:szCs w:val="24"/>
              </w:rPr>
              <w:t>6,4</w:t>
            </w:r>
            <w:r w:rsidR="00DB5AD2">
              <w:rPr>
                <w:rFonts w:ascii="Browallia New" w:hAnsi="Browallia New" w:cs="Browallia New"/>
                <w:sz w:val="24"/>
                <w:szCs w:val="24"/>
              </w:rPr>
              <w:t>29</w:t>
            </w:r>
            <w:r w:rsidRPr="00CE0E29">
              <w:rPr>
                <w:rFonts w:ascii="Browallia New" w:hAnsi="Browallia New" w:cs="Browallia New"/>
                <w:sz w:val="24"/>
                <w:szCs w:val="24"/>
              </w:rPr>
              <w:t>)</w:t>
            </w:r>
          </w:p>
        </w:tc>
        <w:tc>
          <w:tcPr>
            <w:tcW w:w="120" w:type="dxa"/>
            <w:tcBorders>
              <w:top w:val="nil"/>
              <w:left w:val="nil"/>
              <w:bottom w:val="nil"/>
              <w:right w:val="nil"/>
            </w:tcBorders>
          </w:tcPr>
          <w:p w14:paraId="2FFA4777"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2F946371" w14:textId="185BDA92" w:rsidR="00026C62" w:rsidRPr="00CE0E29" w:rsidRDefault="008933D9"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12,</w:t>
            </w:r>
            <w:r w:rsidR="00DB5AD2">
              <w:rPr>
                <w:rFonts w:ascii="Browallia New" w:hAnsi="Browallia New" w:cs="Browallia New"/>
                <w:sz w:val="24"/>
                <w:szCs w:val="24"/>
              </w:rPr>
              <w:t>820</w:t>
            </w:r>
          </w:p>
        </w:tc>
        <w:tc>
          <w:tcPr>
            <w:tcW w:w="117" w:type="dxa"/>
            <w:tcBorders>
              <w:top w:val="nil"/>
              <w:left w:val="nil"/>
              <w:bottom w:val="nil"/>
              <w:right w:val="nil"/>
            </w:tcBorders>
          </w:tcPr>
          <w:p w14:paraId="6AB7BD44"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25E4C407" w14:textId="23EDB4DA"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24,</w:t>
            </w:r>
            <w:r>
              <w:rPr>
                <w:rFonts w:ascii="Browallia New" w:hAnsi="Browallia New" w:cs="Browallia New"/>
                <w:sz w:val="24"/>
                <w:szCs w:val="24"/>
              </w:rPr>
              <w:t>897</w:t>
            </w:r>
          </w:p>
        </w:tc>
        <w:tc>
          <w:tcPr>
            <w:tcW w:w="113" w:type="dxa"/>
            <w:tcBorders>
              <w:top w:val="nil"/>
              <w:left w:val="nil"/>
              <w:bottom w:val="nil"/>
              <w:right w:val="nil"/>
            </w:tcBorders>
          </w:tcPr>
          <w:p w14:paraId="544110B7"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5F2B23F4" w14:textId="713FDDB8"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(6,</w:t>
            </w:r>
            <w:r>
              <w:rPr>
                <w:rFonts w:ascii="Browallia New" w:hAnsi="Browallia New" w:cs="Browallia New"/>
                <w:sz w:val="24"/>
                <w:szCs w:val="24"/>
              </w:rPr>
              <w:t>891</w:t>
            </w:r>
            <w:r w:rsidRPr="00E27793">
              <w:rPr>
                <w:rFonts w:ascii="Browallia New" w:hAnsi="Browallia New" w:cs="Browallia New"/>
                <w:sz w:val="24"/>
                <w:szCs w:val="24"/>
              </w:rPr>
              <w:t>)</w:t>
            </w:r>
          </w:p>
        </w:tc>
        <w:tc>
          <w:tcPr>
            <w:tcW w:w="142" w:type="dxa"/>
            <w:tcBorders>
              <w:top w:val="nil"/>
              <w:left w:val="nil"/>
              <w:bottom w:val="nil"/>
              <w:right w:val="nil"/>
            </w:tcBorders>
          </w:tcPr>
          <w:p w14:paraId="150F41ED"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0560E55C" w14:textId="3A29C378"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w:t>
            </w:r>
            <w:r>
              <w:rPr>
                <w:rFonts w:ascii="Browallia New" w:hAnsi="Browallia New" w:cs="Browallia New"/>
                <w:sz w:val="24"/>
                <w:szCs w:val="24"/>
              </w:rPr>
              <w:t>8,006</w:t>
            </w:r>
          </w:p>
        </w:tc>
      </w:tr>
      <w:tr w:rsidR="00026C62" w:rsidRPr="00AF26B3" w14:paraId="5AE157F5" w14:textId="77777777" w:rsidTr="003C30CB">
        <w:tc>
          <w:tcPr>
            <w:tcW w:w="2841" w:type="dxa"/>
            <w:tcBorders>
              <w:top w:val="nil"/>
              <w:left w:val="nil"/>
              <w:bottom w:val="nil"/>
              <w:right w:val="nil"/>
            </w:tcBorders>
          </w:tcPr>
          <w:p w14:paraId="69F7F75E" w14:textId="4EE847FB"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68D9BD91" w14:textId="3EB0EE13" w:rsidR="00026C62" w:rsidRPr="00CE0E29" w:rsidRDefault="003632F7"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CE0E29">
              <w:rPr>
                <w:rFonts w:ascii="Browallia New" w:hAnsi="Browallia New" w:cs="Browallia New"/>
                <w:sz w:val="24"/>
                <w:szCs w:val="24"/>
              </w:rPr>
              <w:t>55,</w:t>
            </w:r>
            <w:r w:rsidR="00164B05">
              <w:rPr>
                <w:rFonts w:ascii="Browallia New" w:hAnsi="Browallia New" w:cs="Browallia New"/>
                <w:sz w:val="24"/>
                <w:szCs w:val="24"/>
              </w:rPr>
              <w:t>5</w:t>
            </w:r>
            <w:r w:rsidRPr="00CE0E29">
              <w:rPr>
                <w:rFonts w:ascii="Browallia New" w:hAnsi="Browallia New" w:cs="Browallia New"/>
                <w:sz w:val="24"/>
                <w:szCs w:val="24"/>
              </w:rPr>
              <w:t>47</w:t>
            </w:r>
          </w:p>
        </w:tc>
        <w:tc>
          <w:tcPr>
            <w:tcW w:w="142" w:type="dxa"/>
            <w:tcBorders>
              <w:top w:val="nil"/>
              <w:left w:val="nil"/>
              <w:bottom w:val="nil"/>
              <w:right w:val="nil"/>
            </w:tcBorders>
          </w:tcPr>
          <w:p w14:paraId="044A5D83"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33F22B67" w14:textId="7DF71D3C" w:rsidR="00026C62" w:rsidRPr="00CE0E29" w:rsidRDefault="008933D9"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(27,846)</w:t>
            </w:r>
          </w:p>
        </w:tc>
        <w:tc>
          <w:tcPr>
            <w:tcW w:w="120" w:type="dxa"/>
            <w:tcBorders>
              <w:top w:val="nil"/>
              <w:left w:val="nil"/>
              <w:bottom w:val="nil"/>
              <w:right w:val="nil"/>
            </w:tcBorders>
          </w:tcPr>
          <w:p w14:paraId="6C77ECD3"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4FC555C2" w14:textId="30F79120" w:rsidR="00026C62" w:rsidRPr="00CE0E29" w:rsidRDefault="000C790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27,701</w:t>
            </w:r>
          </w:p>
        </w:tc>
        <w:tc>
          <w:tcPr>
            <w:tcW w:w="117" w:type="dxa"/>
            <w:tcBorders>
              <w:top w:val="nil"/>
              <w:left w:val="nil"/>
              <w:bottom w:val="nil"/>
              <w:right w:val="nil"/>
            </w:tcBorders>
          </w:tcPr>
          <w:p w14:paraId="6077DE19"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71905120" w14:textId="6F3CB486"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w:t>
            </w:r>
            <w:r>
              <w:rPr>
                <w:rFonts w:ascii="Browallia New" w:hAnsi="Browallia New" w:cs="Browallia New"/>
                <w:sz w:val="24"/>
                <w:szCs w:val="24"/>
              </w:rPr>
              <w:t>6,960</w:t>
            </w:r>
          </w:p>
        </w:tc>
        <w:tc>
          <w:tcPr>
            <w:tcW w:w="113" w:type="dxa"/>
            <w:tcBorders>
              <w:top w:val="nil"/>
              <w:left w:val="nil"/>
              <w:bottom w:val="nil"/>
              <w:right w:val="nil"/>
            </w:tcBorders>
          </w:tcPr>
          <w:p w14:paraId="488535FB"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3974B3AD" w14:textId="06E66208"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w:t>
            </w:r>
            <w:r>
              <w:rPr>
                <w:rFonts w:ascii="Browallia New" w:hAnsi="Browallia New" w:cs="Browallia New"/>
                <w:sz w:val="24"/>
                <w:szCs w:val="24"/>
              </w:rPr>
              <w:t>9,345</w:t>
            </w:r>
            <w:r w:rsidRPr="00E27793">
              <w:rPr>
                <w:rFonts w:ascii="Browallia New" w:hAnsi="Browallia New" w:cs="Browallia New"/>
                <w:sz w:val="24"/>
                <w:szCs w:val="24"/>
              </w:rPr>
              <w:t>)</w:t>
            </w:r>
          </w:p>
        </w:tc>
        <w:tc>
          <w:tcPr>
            <w:tcW w:w="142" w:type="dxa"/>
            <w:tcBorders>
              <w:top w:val="nil"/>
              <w:left w:val="nil"/>
              <w:bottom w:val="nil"/>
              <w:right w:val="nil"/>
            </w:tcBorders>
          </w:tcPr>
          <w:p w14:paraId="4D1DD75A"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0CDB79EE" w14:textId="4F4B8F5E"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w:t>
            </w:r>
            <w:r>
              <w:rPr>
                <w:rFonts w:ascii="Browallia New" w:hAnsi="Browallia New" w:cs="Browallia New"/>
                <w:sz w:val="24"/>
                <w:szCs w:val="24"/>
              </w:rPr>
              <w:t>7,615</w:t>
            </w:r>
          </w:p>
        </w:tc>
      </w:tr>
      <w:tr w:rsidR="00026C62" w:rsidRPr="00AF26B3" w14:paraId="1BB00448" w14:textId="77777777" w:rsidTr="003C30CB">
        <w:tc>
          <w:tcPr>
            <w:tcW w:w="2841" w:type="dxa"/>
            <w:tcBorders>
              <w:top w:val="nil"/>
              <w:left w:val="nil"/>
              <w:bottom w:val="nil"/>
              <w:right w:val="nil"/>
            </w:tcBorders>
          </w:tcPr>
          <w:p w14:paraId="52539308" w14:textId="6609E9C9"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6B3C69B4" w14:textId="28856766" w:rsidR="00026C62" w:rsidRPr="00CE0E29" w:rsidRDefault="003632F7"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9</w:t>
            </w:r>
            <w:r w:rsidR="00F46C99">
              <w:rPr>
                <w:rFonts w:ascii="Browallia New" w:hAnsi="Browallia New" w:cs="Browallia New"/>
                <w:sz w:val="24"/>
                <w:szCs w:val="24"/>
              </w:rPr>
              <w:t>3,048</w:t>
            </w:r>
          </w:p>
        </w:tc>
        <w:tc>
          <w:tcPr>
            <w:tcW w:w="142" w:type="dxa"/>
            <w:tcBorders>
              <w:top w:val="nil"/>
              <w:left w:val="nil"/>
              <w:bottom w:val="nil"/>
              <w:right w:val="nil"/>
            </w:tcBorders>
          </w:tcPr>
          <w:p w14:paraId="07B00964"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0765037E" w14:textId="0711D550" w:rsidR="00026C62" w:rsidRPr="00CE0E29"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w:t>
            </w:r>
            <w:r w:rsidR="008933D9" w:rsidRPr="00CE0E29">
              <w:rPr>
                <w:rFonts w:ascii="Browallia New" w:hAnsi="Browallia New" w:cs="Browallia New"/>
                <w:sz w:val="24"/>
                <w:szCs w:val="24"/>
              </w:rPr>
              <w:t>37,0</w:t>
            </w:r>
            <w:r w:rsidR="00F46C99">
              <w:rPr>
                <w:rFonts w:ascii="Browallia New" w:hAnsi="Browallia New" w:cs="Browallia New"/>
                <w:sz w:val="24"/>
                <w:szCs w:val="24"/>
              </w:rPr>
              <w:t>03</w:t>
            </w:r>
            <w:r w:rsidRPr="00CE0E29">
              <w:rPr>
                <w:rFonts w:ascii="Browallia New" w:hAnsi="Browallia New" w:cs="Browallia New"/>
                <w:sz w:val="24"/>
                <w:szCs w:val="24"/>
              </w:rPr>
              <w:t>)</w:t>
            </w:r>
          </w:p>
        </w:tc>
        <w:tc>
          <w:tcPr>
            <w:tcW w:w="120" w:type="dxa"/>
            <w:tcBorders>
              <w:top w:val="nil"/>
              <w:left w:val="nil"/>
              <w:bottom w:val="nil"/>
              <w:right w:val="nil"/>
            </w:tcBorders>
          </w:tcPr>
          <w:p w14:paraId="4943BB29"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466FEB30" w14:textId="5606ABFC" w:rsidR="00026C62" w:rsidRPr="00CE0E29"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5</w:t>
            </w:r>
            <w:r w:rsidR="0001718C">
              <w:rPr>
                <w:rFonts w:ascii="Browallia New" w:hAnsi="Browallia New" w:cs="Browallia New"/>
                <w:sz w:val="24"/>
                <w:szCs w:val="24"/>
              </w:rPr>
              <w:t>6,045</w:t>
            </w:r>
          </w:p>
        </w:tc>
        <w:tc>
          <w:tcPr>
            <w:tcW w:w="117" w:type="dxa"/>
            <w:tcBorders>
              <w:top w:val="nil"/>
              <w:left w:val="nil"/>
              <w:bottom w:val="nil"/>
              <w:right w:val="nil"/>
            </w:tcBorders>
          </w:tcPr>
          <w:p w14:paraId="4E9E5B5D"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2C23F134" w14:textId="20C7E769"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10</w:t>
            </w:r>
            <w:r>
              <w:rPr>
                <w:rFonts w:ascii="Browallia New" w:hAnsi="Browallia New" w:cs="Browallia New"/>
                <w:sz w:val="24"/>
                <w:szCs w:val="24"/>
              </w:rPr>
              <w:t>4,279</w:t>
            </w:r>
          </w:p>
        </w:tc>
        <w:tc>
          <w:tcPr>
            <w:tcW w:w="113" w:type="dxa"/>
            <w:tcBorders>
              <w:top w:val="nil"/>
              <w:left w:val="nil"/>
              <w:bottom w:val="nil"/>
              <w:right w:val="nil"/>
            </w:tcBorders>
          </w:tcPr>
          <w:p w14:paraId="79E91960"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7E7F6EA2" w14:textId="30056DF4"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9,356</w:t>
            </w:r>
            <w:r w:rsidRPr="00E27793">
              <w:rPr>
                <w:rFonts w:ascii="Browallia New" w:hAnsi="Browallia New" w:cs="Browallia New"/>
                <w:sz w:val="24"/>
                <w:szCs w:val="24"/>
              </w:rPr>
              <w:t>)</w:t>
            </w:r>
          </w:p>
        </w:tc>
        <w:tc>
          <w:tcPr>
            <w:tcW w:w="142" w:type="dxa"/>
            <w:tcBorders>
              <w:top w:val="nil"/>
              <w:left w:val="nil"/>
              <w:bottom w:val="nil"/>
              <w:right w:val="nil"/>
            </w:tcBorders>
          </w:tcPr>
          <w:p w14:paraId="79C4394E"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77D75A4C" w14:textId="5B57F611"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6</w:t>
            </w:r>
            <w:r>
              <w:rPr>
                <w:rFonts w:ascii="Browallia New" w:hAnsi="Browallia New" w:cs="Browallia New"/>
                <w:sz w:val="24"/>
                <w:szCs w:val="24"/>
              </w:rPr>
              <w:t>4,</w:t>
            </w:r>
            <w:r w:rsidRPr="002A5485">
              <w:rPr>
                <w:rFonts w:ascii="Browallia New" w:hAnsi="Browallia New" w:cs="Browallia New"/>
                <w:sz w:val="24"/>
                <w:szCs w:val="24"/>
              </w:rPr>
              <w:t>923</w:t>
            </w:r>
          </w:p>
        </w:tc>
      </w:tr>
      <w:tr w:rsidR="00026C62" w:rsidRPr="00AF26B3" w14:paraId="0F0F44BF" w14:textId="77777777" w:rsidTr="003C30CB">
        <w:tc>
          <w:tcPr>
            <w:tcW w:w="2841" w:type="dxa"/>
            <w:tcBorders>
              <w:top w:val="nil"/>
              <w:left w:val="nil"/>
              <w:bottom w:val="nil"/>
              <w:right w:val="nil"/>
            </w:tcBorders>
          </w:tcPr>
          <w:p w14:paraId="17B9C80E" w14:textId="53C2F221" w:rsidR="00026C62" w:rsidRPr="00F13B0A" w:rsidRDefault="00026C62" w:rsidP="00026C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4D3C8485" w14:textId="2F71CD76" w:rsidR="00026C62" w:rsidRPr="00A0464F"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w:t>
            </w:r>
            <w:r w:rsidR="008C7C85" w:rsidRPr="00A0464F">
              <w:rPr>
                <w:rFonts w:ascii="Browallia New" w:hAnsi="Browallia New" w:cs="Browallia New"/>
                <w:sz w:val="24"/>
                <w:szCs w:val="24"/>
              </w:rPr>
              <w:t>18,</w:t>
            </w:r>
            <w:r w:rsidR="008C7C85" w:rsidRPr="00CE0E29">
              <w:rPr>
                <w:rFonts w:ascii="Browallia New" w:hAnsi="Browallia New" w:cs="Browallia New"/>
                <w:sz w:val="24"/>
                <w:szCs w:val="24"/>
              </w:rPr>
              <w:t>2</w:t>
            </w:r>
            <w:r w:rsidR="00F46C99">
              <w:rPr>
                <w:rFonts w:ascii="Browallia New" w:hAnsi="Browallia New" w:cs="Browallia New"/>
                <w:sz w:val="24"/>
                <w:szCs w:val="24"/>
              </w:rPr>
              <w:t>52</w:t>
            </w:r>
            <w:r w:rsidR="008C7C85" w:rsidRPr="00A0464F">
              <w:rPr>
                <w:rFonts w:ascii="Browallia New" w:hAnsi="Browallia New" w:cs="Browallia New"/>
                <w:sz w:val="24"/>
                <w:szCs w:val="24"/>
              </w:rPr>
              <w:t>)</w:t>
            </w:r>
          </w:p>
        </w:tc>
        <w:tc>
          <w:tcPr>
            <w:tcW w:w="142" w:type="dxa"/>
            <w:tcBorders>
              <w:top w:val="nil"/>
              <w:left w:val="nil"/>
              <w:bottom w:val="nil"/>
              <w:right w:val="nil"/>
            </w:tcBorders>
          </w:tcPr>
          <w:p w14:paraId="25B4CE71" w14:textId="77777777" w:rsidR="00026C62" w:rsidRPr="00A0464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24607CA6" w14:textId="6EC6CE48" w:rsidR="00026C62" w:rsidRPr="00A0464F" w:rsidRDefault="008933D9"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2,</w:t>
            </w:r>
            <w:r w:rsidRPr="00CE0E29">
              <w:rPr>
                <w:rFonts w:ascii="Browallia New" w:hAnsi="Browallia New" w:cs="Browallia New"/>
                <w:sz w:val="24"/>
                <w:szCs w:val="24"/>
              </w:rPr>
              <w:t>7</w:t>
            </w:r>
            <w:r w:rsidR="00F46C99">
              <w:rPr>
                <w:rFonts w:ascii="Browallia New" w:hAnsi="Browallia New" w:cs="Browallia New"/>
                <w:sz w:val="24"/>
                <w:szCs w:val="24"/>
              </w:rPr>
              <w:t>28</w:t>
            </w:r>
          </w:p>
        </w:tc>
        <w:tc>
          <w:tcPr>
            <w:tcW w:w="120" w:type="dxa"/>
            <w:tcBorders>
              <w:top w:val="nil"/>
              <w:left w:val="nil"/>
              <w:bottom w:val="nil"/>
              <w:right w:val="nil"/>
            </w:tcBorders>
          </w:tcPr>
          <w:p w14:paraId="249ABD9B" w14:textId="77777777" w:rsidR="00026C62" w:rsidRPr="00A0464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5F6899DB" w14:textId="5AF77EA9" w:rsidR="00026C62" w:rsidRPr="00A0464F" w:rsidRDefault="00897AD1"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0464F">
              <w:rPr>
                <w:rFonts w:ascii="Browallia New" w:hAnsi="Browallia New" w:cs="Browallia New"/>
                <w:sz w:val="24"/>
                <w:szCs w:val="24"/>
              </w:rPr>
              <w:t>(</w:t>
            </w:r>
            <w:r w:rsidR="000C7903" w:rsidRPr="00A0464F">
              <w:rPr>
                <w:rFonts w:ascii="Browallia New" w:hAnsi="Browallia New" w:cs="Browallia New"/>
                <w:sz w:val="24"/>
                <w:szCs w:val="24"/>
              </w:rPr>
              <w:t>15,524</w:t>
            </w:r>
            <w:r w:rsidRPr="00A0464F">
              <w:rPr>
                <w:rFonts w:ascii="Browallia New" w:hAnsi="Browallia New" w:cs="Browallia New"/>
                <w:sz w:val="24"/>
                <w:szCs w:val="24"/>
              </w:rPr>
              <w:t>)</w:t>
            </w:r>
          </w:p>
        </w:tc>
        <w:tc>
          <w:tcPr>
            <w:tcW w:w="117" w:type="dxa"/>
            <w:tcBorders>
              <w:top w:val="nil"/>
              <w:left w:val="nil"/>
              <w:bottom w:val="nil"/>
              <w:right w:val="nil"/>
            </w:tcBorders>
            <w:vAlign w:val="bottom"/>
          </w:tcPr>
          <w:p w14:paraId="4AE34963"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0C834B36" w14:textId="5887CE81"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(22,</w:t>
            </w:r>
            <w:r>
              <w:rPr>
                <w:rFonts w:ascii="Browallia New" w:hAnsi="Browallia New" w:cs="Browallia New"/>
                <w:sz w:val="24"/>
                <w:szCs w:val="24"/>
              </w:rPr>
              <w:t>422</w:t>
            </w:r>
            <w:r w:rsidRPr="00E27793">
              <w:rPr>
                <w:rFonts w:ascii="Browallia New" w:hAnsi="Browallia New" w:cs="Browallia New"/>
                <w:sz w:val="24"/>
                <w:szCs w:val="24"/>
              </w:rPr>
              <w:t>)</w:t>
            </w:r>
          </w:p>
        </w:tc>
        <w:tc>
          <w:tcPr>
            <w:tcW w:w="113" w:type="dxa"/>
            <w:tcBorders>
              <w:top w:val="nil"/>
              <w:left w:val="nil"/>
              <w:bottom w:val="nil"/>
              <w:right w:val="nil"/>
            </w:tcBorders>
          </w:tcPr>
          <w:p w14:paraId="23E90DD7"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right w:val="nil"/>
            </w:tcBorders>
          </w:tcPr>
          <w:p w14:paraId="3EC4C5ED" w14:textId="6D0A0D04"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120</w:t>
            </w:r>
          </w:p>
        </w:tc>
        <w:tc>
          <w:tcPr>
            <w:tcW w:w="142" w:type="dxa"/>
            <w:tcBorders>
              <w:top w:val="nil"/>
              <w:left w:val="nil"/>
              <w:bottom w:val="nil"/>
              <w:right w:val="nil"/>
            </w:tcBorders>
          </w:tcPr>
          <w:p w14:paraId="1DE9E041"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right w:val="nil"/>
            </w:tcBorders>
          </w:tcPr>
          <w:p w14:paraId="304CD835" w14:textId="35A250B5" w:rsidR="00026C62" w:rsidRPr="00E27793"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(19,</w:t>
            </w:r>
            <w:r>
              <w:rPr>
                <w:rFonts w:ascii="Browallia New" w:hAnsi="Browallia New" w:cs="Browallia New"/>
                <w:sz w:val="24"/>
                <w:szCs w:val="24"/>
              </w:rPr>
              <w:t>302</w:t>
            </w:r>
            <w:r w:rsidRPr="00E27793">
              <w:rPr>
                <w:rFonts w:ascii="Browallia New" w:hAnsi="Browallia New" w:cs="Browallia New"/>
                <w:sz w:val="24"/>
                <w:szCs w:val="24"/>
              </w:rPr>
              <w:t>)</w:t>
            </w:r>
          </w:p>
        </w:tc>
      </w:tr>
      <w:tr w:rsidR="00026C62" w:rsidRPr="001B4041" w14:paraId="22906752" w14:textId="77777777" w:rsidTr="003C30CB">
        <w:tc>
          <w:tcPr>
            <w:tcW w:w="2841" w:type="dxa"/>
            <w:tcBorders>
              <w:top w:val="nil"/>
              <w:left w:val="nil"/>
              <w:bottom w:val="nil"/>
              <w:right w:val="nil"/>
            </w:tcBorders>
          </w:tcPr>
          <w:p w14:paraId="57CCFE8B" w14:textId="1A10EC75"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6E4E0C4F" w14:textId="14FB3251" w:rsidR="00026C62" w:rsidRPr="00CE0E29" w:rsidRDefault="008C7C85"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74,</w:t>
            </w:r>
            <w:r w:rsidR="00F46C99">
              <w:rPr>
                <w:rFonts w:ascii="Browallia New" w:hAnsi="Browallia New" w:cs="Browallia New"/>
                <w:sz w:val="24"/>
                <w:szCs w:val="24"/>
              </w:rPr>
              <w:t>796</w:t>
            </w:r>
          </w:p>
        </w:tc>
        <w:tc>
          <w:tcPr>
            <w:tcW w:w="142" w:type="dxa"/>
            <w:tcBorders>
              <w:top w:val="nil"/>
              <w:left w:val="nil"/>
              <w:bottom w:val="nil"/>
              <w:right w:val="nil"/>
            </w:tcBorders>
          </w:tcPr>
          <w:p w14:paraId="433B2F88"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509B3F8F" w14:textId="32A1D151" w:rsidR="00026C62" w:rsidRPr="00CE0E29" w:rsidRDefault="00B5413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w:t>
            </w:r>
            <w:r w:rsidR="008933D9" w:rsidRPr="00CE0E29">
              <w:rPr>
                <w:rFonts w:ascii="Browallia New" w:hAnsi="Browallia New" w:cs="Browallia New"/>
                <w:sz w:val="24"/>
                <w:szCs w:val="24"/>
              </w:rPr>
              <w:t>34,2</w:t>
            </w:r>
            <w:r w:rsidR="00F46C99">
              <w:rPr>
                <w:rFonts w:ascii="Browallia New" w:hAnsi="Browallia New" w:cs="Browallia New"/>
                <w:sz w:val="24"/>
                <w:szCs w:val="24"/>
              </w:rPr>
              <w:t>75</w:t>
            </w:r>
            <w:r w:rsidRPr="00CE0E29">
              <w:rPr>
                <w:rFonts w:ascii="Browallia New" w:hAnsi="Browallia New" w:cs="Browallia New"/>
                <w:sz w:val="24"/>
                <w:szCs w:val="24"/>
              </w:rPr>
              <w:t>)</w:t>
            </w:r>
          </w:p>
        </w:tc>
        <w:tc>
          <w:tcPr>
            <w:tcW w:w="120" w:type="dxa"/>
            <w:tcBorders>
              <w:top w:val="nil"/>
              <w:left w:val="nil"/>
              <w:bottom w:val="nil"/>
              <w:right w:val="nil"/>
            </w:tcBorders>
          </w:tcPr>
          <w:p w14:paraId="6EE231E7" w14:textId="77777777" w:rsidR="00026C62" w:rsidRPr="00CE0E29"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76A16CC4" w14:textId="7994CD48" w:rsidR="00026C62" w:rsidRPr="00CE0E29" w:rsidRDefault="000C790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CE0E29">
              <w:rPr>
                <w:rFonts w:ascii="Browallia New" w:hAnsi="Browallia New" w:cs="Browallia New"/>
                <w:sz w:val="24"/>
                <w:szCs w:val="24"/>
              </w:rPr>
              <w:t>40</w:t>
            </w:r>
            <w:r w:rsidR="00A0464F" w:rsidRPr="00CE0E29">
              <w:rPr>
                <w:rFonts w:ascii="Browallia New" w:hAnsi="Browallia New" w:cs="Browallia New"/>
                <w:sz w:val="24"/>
                <w:szCs w:val="24"/>
              </w:rPr>
              <w:t>,</w:t>
            </w:r>
            <w:r w:rsidR="0001718C">
              <w:rPr>
                <w:rFonts w:ascii="Browallia New" w:hAnsi="Browallia New" w:cs="Browallia New"/>
                <w:sz w:val="24"/>
                <w:szCs w:val="24"/>
              </w:rPr>
              <w:t>521</w:t>
            </w:r>
          </w:p>
        </w:tc>
        <w:tc>
          <w:tcPr>
            <w:tcW w:w="117" w:type="dxa"/>
            <w:tcBorders>
              <w:top w:val="nil"/>
              <w:left w:val="nil"/>
              <w:bottom w:val="nil"/>
              <w:right w:val="nil"/>
            </w:tcBorders>
          </w:tcPr>
          <w:p w14:paraId="29D6932A"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27D884C1" w14:textId="2EFF0C24"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81,857</w:t>
            </w:r>
          </w:p>
        </w:tc>
        <w:tc>
          <w:tcPr>
            <w:tcW w:w="113" w:type="dxa"/>
            <w:tcBorders>
              <w:top w:val="nil"/>
              <w:left w:val="nil"/>
              <w:bottom w:val="nil"/>
              <w:right w:val="nil"/>
            </w:tcBorders>
          </w:tcPr>
          <w:p w14:paraId="3869B96E"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4AFB7838" w14:textId="0981997F"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6,236</w:t>
            </w:r>
            <w:r w:rsidRPr="00E27793">
              <w:rPr>
                <w:rFonts w:ascii="Browallia New" w:hAnsi="Browallia New" w:cs="Browallia New"/>
                <w:sz w:val="24"/>
                <w:szCs w:val="24"/>
              </w:rPr>
              <w:t>)</w:t>
            </w:r>
          </w:p>
        </w:tc>
        <w:tc>
          <w:tcPr>
            <w:tcW w:w="142" w:type="dxa"/>
            <w:tcBorders>
              <w:top w:val="nil"/>
              <w:left w:val="nil"/>
              <w:bottom w:val="nil"/>
              <w:right w:val="nil"/>
            </w:tcBorders>
          </w:tcPr>
          <w:p w14:paraId="2C3FCC38"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268A4BF3" w14:textId="4BEA5D80" w:rsidR="00026C62" w:rsidRPr="00E27793"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4</w:t>
            </w:r>
            <w:r>
              <w:rPr>
                <w:rFonts w:ascii="Browallia New" w:hAnsi="Browallia New" w:cs="Browallia New"/>
                <w:sz w:val="24"/>
                <w:szCs w:val="24"/>
              </w:rPr>
              <w:t>5,</w:t>
            </w:r>
            <w:r w:rsidRPr="002A5485">
              <w:rPr>
                <w:rFonts w:ascii="Browallia New" w:hAnsi="Browallia New" w:cs="Browallia New"/>
                <w:sz w:val="24"/>
                <w:szCs w:val="24"/>
              </w:rPr>
              <w:t>6</w:t>
            </w:r>
            <w:r>
              <w:rPr>
                <w:rFonts w:ascii="Browallia New" w:hAnsi="Browallia New" w:cs="Browallia New"/>
                <w:sz w:val="24"/>
                <w:szCs w:val="24"/>
              </w:rPr>
              <w:t>21</w:t>
            </w:r>
          </w:p>
        </w:tc>
      </w:tr>
    </w:tbl>
    <w:p w14:paraId="3089386E" w14:textId="0A586D96" w:rsidR="00805627" w:rsidRPr="00026C62" w:rsidRDefault="00805627" w:rsidP="0029051B">
      <w:pPr>
        <w:tabs>
          <w:tab w:val="left" w:pos="2160"/>
          <w:tab w:val="right" w:pos="7200"/>
          <w:tab w:val="right" w:pos="8540"/>
        </w:tabs>
        <w:spacing w:line="240" w:lineRule="auto"/>
        <w:ind w:right="-3"/>
        <w:jc w:val="thaiDistribute"/>
        <w:rPr>
          <w:rFonts w:ascii="Browallia New" w:hAnsi="Browallia New" w:cs="Browallia New"/>
          <w:sz w:val="36"/>
          <w:szCs w:val="36"/>
        </w:rPr>
      </w:pPr>
    </w:p>
    <w:tbl>
      <w:tblPr>
        <w:tblW w:w="8965"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41"/>
        <w:gridCol w:w="992"/>
        <w:gridCol w:w="142"/>
        <w:gridCol w:w="1030"/>
        <w:gridCol w:w="120"/>
        <w:gridCol w:w="870"/>
        <w:gridCol w:w="117"/>
        <w:gridCol w:w="873"/>
        <w:gridCol w:w="113"/>
        <w:gridCol w:w="877"/>
        <w:gridCol w:w="142"/>
        <w:gridCol w:w="848"/>
      </w:tblGrid>
      <w:tr w:rsidR="001B295D" w:rsidRPr="00AF26B3" w14:paraId="6F70FD3A" w14:textId="77777777" w:rsidTr="003960B4">
        <w:trPr>
          <w:cantSplit/>
        </w:trPr>
        <w:tc>
          <w:tcPr>
            <w:tcW w:w="2841" w:type="dxa"/>
            <w:tcBorders>
              <w:top w:val="nil"/>
              <w:left w:val="nil"/>
              <w:bottom w:val="nil"/>
              <w:right w:val="nil"/>
            </w:tcBorders>
          </w:tcPr>
          <w:p w14:paraId="6A7CAA8A"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6124" w:type="dxa"/>
            <w:gridSpan w:val="11"/>
            <w:tcBorders>
              <w:top w:val="nil"/>
              <w:left w:val="nil"/>
              <w:bottom w:val="nil"/>
              <w:right w:val="nil"/>
            </w:tcBorders>
          </w:tcPr>
          <w:p w14:paraId="4BA76240" w14:textId="77777777" w:rsidR="001B295D" w:rsidRPr="00F13B0A" w:rsidRDefault="001B295D" w:rsidP="003960B4">
            <w:pPr>
              <w:tabs>
                <w:tab w:val="clear" w:pos="6322"/>
                <w:tab w:val="left" w:pos="6474"/>
              </w:tabs>
              <w:spacing w:line="240" w:lineRule="auto"/>
              <w:ind w:right="53"/>
              <w:jc w:val="right"/>
              <w:rPr>
                <w:rFonts w:ascii="Browallia New" w:hAnsi="Browallia New" w:cs="Browallia New"/>
                <w:sz w:val="24"/>
                <w:szCs w:val="24"/>
                <w:cs/>
              </w:rPr>
            </w:pPr>
            <w:r w:rsidRPr="00F13B0A">
              <w:rPr>
                <w:rFonts w:ascii="Browallia New" w:hAnsi="Browallia New" w:cs="Browallia New"/>
                <w:sz w:val="24"/>
                <w:szCs w:val="24"/>
                <w:cs/>
              </w:rPr>
              <w:t>(หน่วย</w:t>
            </w:r>
            <w:r w:rsidRPr="00F13B0A">
              <w:rPr>
                <w:rFonts w:ascii="Browallia New" w:hAnsi="Browallia New" w:cs="Browallia New"/>
                <w:sz w:val="24"/>
                <w:szCs w:val="24"/>
              </w:rPr>
              <w:t xml:space="preserve"> </w:t>
            </w:r>
            <w:r w:rsidRPr="00F13B0A">
              <w:rPr>
                <w:rFonts w:ascii="Browallia New" w:hAnsi="Browallia New" w:cs="Browallia New"/>
                <w:sz w:val="24"/>
                <w:szCs w:val="24"/>
                <w:cs/>
                <w:lang w:val="en-GB"/>
              </w:rPr>
              <w:t>:</w:t>
            </w:r>
            <w:r w:rsidRPr="00F13B0A">
              <w:rPr>
                <w:rFonts w:ascii="Browallia New" w:hAnsi="Browallia New" w:cs="Browallia New"/>
                <w:sz w:val="24"/>
                <w:szCs w:val="24"/>
              </w:rPr>
              <w:t xml:space="preserve"> </w:t>
            </w:r>
            <w:r w:rsidRPr="00F13B0A">
              <w:rPr>
                <w:rFonts w:ascii="Browallia New" w:hAnsi="Browallia New" w:cs="Browallia New"/>
                <w:sz w:val="24"/>
                <w:szCs w:val="24"/>
                <w:cs/>
              </w:rPr>
              <w:t>พันบาท)</w:t>
            </w:r>
          </w:p>
        </w:tc>
      </w:tr>
      <w:tr w:rsidR="001B295D" w:rsidRPr="00AF26B3" w14:paraId="29DE5569" w14:textId="77777777" w:rsidTr="003960B4">
        <w:trPr>
          <w:cantSplit/>
        </w:trPr>
        <w:tc>
          <w:tcPr>
            <w:tcW w:w="2841" w:type="dxa"/>
            <w:tcBorders>
              <w:top w:val="nil"/>
              <w:left w:val="nil"/>
              <w:bottom w:val="nil"/>
              <w:right w:val="nil"/>
            </w:tcBorders>
          </w:tcPr>
          <w:p w14:paraId="5CAF7AF4" w14:textId="77777777" w:rsidR="001B295D" w:rsidRPr="00F13B0A" w:rsidRDefault="001B295D" w:rsidP="001B295D">
            <w:pPr>
              <w:spacing w:line="240" w:lineRule="auto"/>
              <w:ind w:right="851"/>
              <w:jc w:val="both"/>
              <w:rPr>
                <w:rFonts w:ascii="Browallia New" w:hAnsi="Browallia New" w:cs="Browallia New"/>
                <w:sz w:val="24"/>
                <w:szCs w:val="24"/>
              </w:rPr>
            </w:pPr>
          </w:p>
        </w:tc>
        <w:tc>
          <w:tcPr>
            <w:tcW w:w="6124" w:type="dxa"/>
            <w:gridSpan w:val="11"/>
            <w:tcBorders>
              <w:top w:val="nil"/>
              <w:left w:val="nil"/>
              <w:right w:val="nil"/>
            </w:tcBorders>
          </w:tcPr>
          <w:p w14:paraId="530CB73C" w14:textId="34AAE7BC" w:rsidR="001B295D" w:rsidRPr="00F13B0A" w:rsidRDefault="001B295D" w:rsidP="001B295D">
            <w:pPr>
              <w:tabs>
                <w:tab w:val="clear" w:pos="6322"/>
              </w:tabs>
              <w:spacing w:line="240" w:lineRule="auto"/>
              <w:ind w:left="-46" w:right="-24"/>
              <w:jc w:val="center"/>
              <w:rPr>
                <w:rFonts w:ascii="Browallia New" w:hAnsi="Browallia New" w:cs="Browallia New"/>
                <w:sz w:val="24"/>
                <w:szCs w:val="24"/>
                <w:cs/>
              </w:rPr>
            </w:pPr>
            <w:r w:rsidRPr="00F13B0A">
              <w:rPr>
                <w:rFonts w:ascii="Browallia New" w:hAnsi="Browallia New" w:cs="Browallia New"/>
                <w:sz w:val="24"/>
                <w:szCs w:val="24"/>
                <w:cs/>
              </w:rPr>
              <w:t>งบการเงินเฉพาะของบริษัท</w:t>
            </w:r>
          </w:p>
        </w:tc>
      </w:tr>
      <w:tr w:rsidR="00026C62" w:rsidRPr="00AF26B3" w14:paraId="696FD571" w14:textId="77777777" w:rsidTr="003960B4">
        <w:trPr>
          <w:cantSplit/>
        </w:trPr>
        <w:tc>
          <w:tcPr>
            <w:tcW w:w="2841" w:type="dxa"/>
            <w:tcBorders>
              <w:top w:val="nil"/>
              <w:left w:val="nil"/>
              <w:bottom w:val="nil"/>
              <w:right w:val="nil"/>
            </w:tcBorders>
          </w:tcPr>
          <w:p w14:paraId="517F641A" w14:textId="77777777" w:rsidR="00026C62" w:rsidRPr="00F13B0A" w:rsidRDefault="00026C62" w:rsidP="00026C62">
            <w:pPr>
              <w:spacing w:line="240" w:lineRule="auto"/>
              <w:ind w:right="851"/>
              <w:jc w:val="center"/>
              <w:rPr>
                <w:rFonts w:ascii="Browallia New" w:hAnsi="Browallia New" w:cs="Browallia New"/>
                <w:sz w:val="24"/>
                <w:szCs w:val="24"/>
              </w:rPr>
            </w:pPr>
          </w:p>
        </w:tc>
        <w:tc>
          <w:tcPr>
            <w:tcW w:w="3154" w:type="dxa"/>
            <w:gridSpan w:val="5"/>
            <w:tcBorders>
              <w:top w:val="nil"/>
              <w:left w:val="nil"/>
              <w:right w:val="nil"/>
            </w:tcBorders>
            <w:vAlign w:val="bottom"/>
          </w:tcPr>
          <w:p w14:paraId="1F3013D0" w14:textId="35A28EE9" w:rsidR="00026C62" w:rsidRPr="00F13B0A" w:rsidRDefault="00026C62" w:rsidP="00026C62">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6</w:t>
            </w:r>
          </w:p>
        </w:tc>
        <w:tc>
          <w:tcPr>
            <w:tcW w:w="117" w:type="dxa"/>
            <w:tcBorders>
              <w:top w:val="nil"/>
              <w:left w:val="nil"/>
              <w:bottom w:val="nil"/>
              <w:right w:val="nil"/>
            </w:tcBorders>
            <w:vAlign w:val="bottom"/>
          </w:tcPr>
          <w:p w14:paraId="1274C84A" w14:textId="77777777" w:rsidR="00026C62" w:rsidRPr="00F13B0A" w:rsidRDefault="00026C62" w:rsidP="00026C62">
            <w:pPr>
              <w:tabs>
                <w:tab w:val="clear" w:pos="907"/>
              </w:tabs>
              <w:spacing w:line="240" w:lineRule="auto"/>
              <w:ind w:left="-108" w:right="-108"/>
              <w:jc w:val="center"/>
              <w:rPr>
                <w:rFonts w:ascii="Browallia New" w:hAnsi="Browallia New" w:cs="Browallia New"/>
                <w:sz w:val="24"/>
                <w:szCs w:val="24"/>
                <w:cs/>
              </w:rPr>
            </w:pPr>
          </w:p>
        </w:tc>
        <w:tc>
          <w:tcPr>
            <w:tcW w:w="2853" w:type="dxa"/>
            <w:gridSpan w:val="5"/>
            <w:tcBorders>
              <w:top w:val="nil"/>
              <w:left w:val="nil"/>
              <w:right w:val="nil"/>
            </w:tcBorders>
            <w:vAlign w:val="bottom"/>
          </w:tcPr>
          <w:p w14:paraId="25347B6D" w14:textId="233A2208" w:rsidR="00026C62" w:rsidRPr="00F13B0A" w:rsidRDefault="00026C62" w:rsidP="00026C62">
            <w:pPr>
              <w:tabs>
                <w:tab w:val="clear" w:pos="907"/>
              </w:tabs>
              <w:spacing w:line="240" w:lineRule="auto"/>
              <w:ind w:left="-108" w:right="-108"/>
              <w:jc w:val="center"/>
              <w:rPr>
                <w:rFonts w:ascii="Browallia New" w:hAnsi="Browallia New" w:cs="Browallia New"/>
                <w:sz w:val="24"/>
                <w:szCs w:val="24"/>
                <w:lang w:val="en-GB"/>
              </w:rPr>
            </w:pPr>
            <w:r w:rsidRPr="00F13B0A">
              <w:rPr>
                <w:rFonts w:ascii="Browallia New" w:hAnsi="Browallia New" w:cs="Browallia New"/>
                <w:sz w:val="24"/>
                <w:szCs w:val="24"/>
              </w:rPr>
              <w:t>256</w:t>
            </w:r>
            <w:r>
              <w:rPr>
                <w:rFonts w:ascii="Browallia New" w:hAnsi="Browallia New" w:cs="Browallia New"/>
                <w:sz w:val="24"/>
                <w:szCs w:val="24"/>
              </w:rPr>
              <w:t>5</w:t>
            </w:r>
          </w:p>
        </w:tc>
      </w:tr>
      <w:tr w:rsidR="001B295D" w:rsidRPr="00AF26B3" w14:paraId="5E66A368" w14:textId="77777777" w:rsidTr="003960B4">
        <w:tc>
          <w:tcPr>
            <w:tcW w:w="2841" w:type="dxa"/>
            <w:tcBorders>
              <w:top w:val="nil"/>
              <w:left w:val="nil"/>
              <w:bottom w:val="nil"/>
              <w:right w:val="nil"/>
            </w:tcBorders>
          </w:tcPr>
          <w:p w14:paraId="025C4FE2" w14:textId="77777777" w:rsidR="001B295D" w:rsidRPr="00F13B0A" w:rsidRDefault="001B295D" w:rsidP="003960B4">
            <w:pPr>
              <w:spacing w:line="240" w:lineRule="auto"/>
              <w:ind w:right="851"/>
              <w:jc w:val="both"/>
              <w:rPr>
                <w:rFonts w:ascii="Browallia New" w:hAnsi="Browallia New" w:cs="Browallia New"/>
                <w:sz w:val="24"/>
                <w:szCs w:val="24"/>
              </w:rPr>
            </w:pPr>
          </w:p>
        </w:tc>
        <w:tc>
          <w:tcPr>
            <w:tcW w:w="992" w:type="dxa"/>
            <w:tcBorders>
              <w:top w:val="nil"/>
              <w:left w:val="nil"/>
              <w:right w:val="nil"/>
            </w:tcBorders>
            <w:vAlign w:val="bottom"/>
          </w:tcPr>
          <w:p w14:paraId="2A713FEF"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42" w:type="dxa"/>
            <w:tcBorders>
              <w:top w:val="nil"/>
              <w:left w:val="nil"/>
              <w:bottom w:val="nil"/>
              <w:right w:val="nil"/>
            </w:tcBorders>
          </w:tcPr>
          <w:p w14:paraId="55AE7B75"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1030" w:type="dxa"/>
            <w:tcBorders>
              <w:top w:val="nil"/>
              <w:left w:val="nil"/>
              <w:right w:val="nil"/>
            </w:tcBorders>
          </w:tcPr>
          <w:p w14:paraId="21C31ADC"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54EA3E37" w14:textId="77777777" w:rsidR="001B295D" w:rsidRPr="00F13B0A"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20" w:type="dxa"/>
            <w:tcBorders>
              <w:top w:val="nil"/>
              <w:left w:val="nil"/>
              <w:bottom w:val="nil"/>
              <w:right w:val="nil"/>
            </w:tcBorders>
          </w:tcPr>
          <w:p w14:paraId="3961AB15"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p>
        </w:tc>
        <w:tc>
          <w:tcPr>
            <w:tcW w:w="870" w:type="dxa"/>
            <w:tcBorders>
              <w:top w:val="nil"/>
              <w:left w:val="nil"/>
              <w:right w:val="nil"/>
            </w:tcBorders>
            <w:vAlign w:val="bottom"/>
          </w:tcPr>
          <w:p w14:paraId="72ED1C11"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สุทธิ</w:t>
            </w:r>
          </w:p>
        </w:tc>
        <w:tc>
          <w:tcPr>
            <w:tcW w:w="117" w:type="dxa"/>
            <w:tcBorders>
              <w:top w:val="nil"/>
              <w:left w:val="nil"/>
              <w:bottom w:val="nil"/>
              <w:right w:val="nil"/>
            </w:tcBorders>
          </w:tcPr>
          <w:p w14:paraId="0D5AB768"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3" w:type="dxa"/>
            <w:tcBorders>
              <w:top w:val="nil"/>
              <w:left w:val="nil"/>
              <w:right w:val="nil"/>
            </w:tcBorders>
            <w:vAlign w:val="bottom"/>
          </w:tcPr>
          <w:p w14:paraId="6C3AD4BD"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เงินต้น</w:t>
            </w:r>
          </w:p>
        </w:tc>
        <w:tc>
          <w:tcPr>
            <w:tcW w:w="113" w:type="dxa"/>
            <w:tcBorders>
              <w:top w:val="nil"/>
              <w:left w:val="nil"/>
              <w:bottom w:val="nil"/>
              <w:right w:val="nil"/>
            </w:tcBorders>
          </w:tcPr>
          <w:p w14:paraId="28004D33"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77" w:type="dxa"/>
            <w:tcBorders>
              <w:top w:val="nil"/>
              <w:left w:val="nil"/>
              <w:right w:val="nil"/>
            </w:tcBorders>
          </w:tcPr>
          <w:p w14:paraId="2E9E5ECB"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rPr>
            </w:pPr>
            <w:r w:rsidRPr="00F13B0A">
              <w:rPr>
                <w:rFonts w:ascii="Browallia New" w:hAnsi="Browallia New" w:cs="Browallia New"/>
                <w:sz w:val="24"/>
                <w:szCs w:val="24"/>
                <w:cs/>
              </w:rPr>
              <w:t>ดอกเบี้ยจ่าย</w:t>
            </w:r>
          </w:p>
          <w:p w14:paraId="0CA74D3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รอตัดบัญชี</w:t>
            </w:r>
          </w:p>
        </w:tc>
        <w:tc>
          <w:tcPr>
            <w:tcW w:w="142" w:type="dxa"/>
            <w:tcBorders>
              <w:top w:val="nil"/>
              <w:left w:val="nil"/>
              <w:bottom w:val="nil"/>
              <w:right w:val="nil"/>
            </w:tcBorders>
          </w:tcPr>
          <w:p w14:paraId="094AFF8B" w14:textId="77777777" w:rsidR="001B295D" w:rsidRPr="00F13B0A" w:rsidRDefault="001B295D" w:rsidP="003960B4">
            <w:pPr>
              <w:tabs>
                <w:tab w:val="clear" w:pos="907"/>
              </w:tabs>
              <w:spacing w:line="240" w:lineRule="auto"/>
              <w:ind w:left="-46" w:right="-46"/>
              <w:jc w:val="both"/>
              <w:rPr>
                <w:rFonts w:ascii="Browallia New" w:hAnsi="Browallia New" w:cs="Browallia New"/>
                <w:sz w:val="24"/>
                <w:szCs w:val="24"/>
              </w:rPr>
            </w:pPr>
          </w:p>
        </w:tc>
        <w:tc>
          <w:tcPr>
            <w:tcW w:w="848" w:type="dxa"/>
            <w:tcBorders>
              <w:top w:val="nil"/>
              <w:left w:val="nil"/>
              <w:right w:val="nil"/>
            </w:tcBorders>
            <w:vAlign w:val="bottom"/>
          </w:tcPr>
          <w:p w14:paraId="1D3A3DEE" w14:textId="77777777" w:rsidR="001B295D" w:rsidRPr="00F13B0A" w:rsidRDefault="001B295D" w:rsidP="003960B4">
            <w:pPr>
              <w:tabs>
                <w:tab w:val="clear" w:pos="907"/>
              </w:tabs>
              <w:spacing w:line="240" w:lineRule="auto"/>
              <w:ind w:left="-46" w:right="-46"/>
              <w:jc w:val="center"/>
              <w:rPr>
                <w:rFonts w:ascii="Browallia New" w:hAnsi="Browallia New" w:cs="Browallia New"/>
                <w:sz w:val="24"/>
                <w:szCs w:val="24"/>
                <w:cs/>
              </w:rPr>
            </w:pPr>
            <w:r w:rsidRPr="00F13B0A">
              <w:rPr>
                <w:rFonts w:ascii="Browallia New" w:hAnsi="Browallia New" w:cs="Browallia New"/>
                <w:sz w:val="24"/>
                <w:szCs w:val="24"/>
                <w:cs/>
              </w:rPr>
              <w:t>สุทธิ</w:t>
            </w:r>
          </w:p>
        </w:tc>
      </w:tr>
      <w:tr w:rsidR="001B295D" w:rsidRPr="00AF26B3" w14:paraId="28D359E5" w14:textId="77777777" w:rsidTr="003960B4">
        <w:tc>
          <w:tcPr>
            <w:tcW w:w="2841" w:type="dxa"/>
            <w:tcBorders>
              <w:top w:val="nil"/>
              <w:left w:val="nil"/>
              <w:bottom w:val="nil"/>
              <w:right w:val="nil"/>
            </w:tcBorders>
          </w:tcPr>
          <w:p w14:paraId="2297C5B8"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0"/>
                <w:szCs w:val="20"/>
                <w:cs/>
              </w:rPr>
            </w:pPr>
          </w:p>
        </w:tc>
        <w:tc>
          <w:tcPr>
            <w:tcW w:w="992" w:type="dxa"/>
            <w:tcBorders>
              <w:top w:val="nil"/>
              <w:left w:val="nil"/>
              <w:bottom w:val="nil"/>
              <w:right w:val="nil"/>
            </w:tcBorders>
          </w:tcPr>
          <w:p w14:paraId="3388DDC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42" w:type="dxa"/>
            <w:tcBorders>
              <w:top w:val="nil"/>
              <w:left w:val="nil"/>
              <w:bottom w:val="nil"/>
              <w:right w:val="nil"/>
            </w:tcBorders>
          </w:tcPr>
          <w:p w14:paraId="24B06B57"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1030" w:type="dxa"/>
            <w:tcBorders>
              <w:top w:val="nil"/>
              <w:left w:val="nil"/>
              <w:bottom w:val="nil"/>
              <w:right w:val="nil"/>
            </w:tcBorders>
          </w:tcPr>
          <w:p w14:paraId="1F12B8DB"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20" w:type="dxa"/>
            <w:tcBorders>
              <w:top w:val="nil"/>
              <w:left w:val="nil"/>
              <w:bottom w:val="nil"/>
              <w:right w:val="nil"/>
            </w:tcBorders>
          </w:tcPr>
          <w:p w14:paraId="2C4A71A4"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870" w:type="dxa"/>
            <w:tcBorders>
              <w:top w:val="nil"/>
              <w:left w:val="nil"/>
              <w:bottom w:val="nil"/>
              <w:right w:val="nil"/>
            </w:tcBorders>
          </w:tcPr>
          <w:p w14:paraId="3EF67061" w14:textId="77777777" w:rsidR="001B295D" w:rsidRPr="006764F9" w:rsidRDefault="001B295D" w:rsidP="003960B4">
            <w:pPr>
              <w:spacing w:line="240" w:lineRule="auto"/>
              <w:ind w:right="62"/>
              <w:jc w:val="right"/>
              <w:rPr>
                <w:rFonts w:ascii="Browallia New" w:hAnsi="Browallia New" w:cs="Browallia New"/>
                <w:sz w:val="20"/>
                <w:szCs w:val="20"/>
              </w:rPr>
            </w:pPr>
          </w:p>
        </w:tc>
        <w:tc>
          <w:tcPr>
            <w:tcW w:w="117" w:type="dxa"/>
            <w:tcBorders>
              <w:top w:val="nil"/>
              <w:left w:val="nil"/>
              <w:bottom w:val="nil"/>
              <w:right w:val="nil"/>
            </w:tcBorders>
          </w:tcPr>
          <w:p w14:paraId="0F41FDE0"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3" w:type="dxa"/>
            <w:tcBorders>
              <w:top w:val="nil"/>
              <w:left w:val="nil"/>
              <w:bottom w:val="nil"/>
              <w:right w:val="nil"/>
            </w:tcBorders>
          </w:tcPr>
          <w:p w14:paraId="71B53C89"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c>
          <w:tcPr>
            <w:tcW w:w="113" w:type="dxa"/>
            <w:tcBorders>
              <w:top w:val="nil"/>
              <w:left w:val="nil"/>
              <w:bottom w:val="nil"/>
              <w:right w:val="nil"/>
            </w:tcBorders>
          </w:tcPr>
          <w:p w14:paraId="50E03C85"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77" w:type="dxa"/>
            <w:tcBorders>
              <w:top w:val="nil"/>
              <w:left w:val="nil"/>
              <w:bottom w:val="nil"/>
              <w:right w:val="nil"/>
            </w:tcBorders>
          </w:tcPr>
          <w:p w14:paraId="457E91C2"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142" w:type="dxa"/>
            <w:tcBorders>
              <w:top w:val="nil"/>
              <w:left w:val="nil"/>
              <w:bottom w:val="nil"/>
              <w:right w:val="nil"/>
            </w:tcBorders>
          </w:tcPr>
          <w:p w14:paraId="23AA9858" w14:textId="77777777" w:rsidR="001B295D" w:rsidRPr="006764F9" w:rsidRDefault="001B295D" w:rsidP="003960B4">
            <w:pPr>
              <w:spacing w:line="240" w:lineRule="auto"/>
              <w:ind w:right="851"/>
              <w:jc w:val="right"/>
              <w:rPr>
                <w:rFonts w:ascii="Browallia New" w:hAnsi="Browallia New" w:cs="Browallia New"/>
                <w:sz w:val="20"/>
                <w:szCs w:val="20"/>
              </w:rPr>
            </w:pPr>
          </w:p>
        </w:tc>
        <w:tc>
          <w:tcPr>
            <w:tcW w:w="848" w:type="dxa"/>
            <w:tcBorders>
              <w:top w:val="nil"/>
              <w:left w:val="nil"/>
              <w:bottom w:val="nil"/>
              <w:right w:val="nil"/>
            </w:tcBorders>
          </w:tcPr>
          <w:p w14:paraId="62A32BC7" w14:textId="77777777" w:rsidR="001B295D" w:rsidRPr="006764F9" w:rsidRDefault="001B295D" w:rsidP="00396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0"/>
                <w:szCs w:val="20"/>
              </w:rPr>
            </w:pPr>
          </w:p>
        </w:tc>
      </w:tr>
      <w:tr w:rsidR="00026C62" w:rsidRPr="00AF26B3" w14:paraId="3101F089" w14:textId="77777777" w:rsidTr="003960B4">
        <w:tc>
          <w:tcPr>
            <w:tcW w:w="2841" w:type="dxa"/>
            <w:tcBorders>
              <w:top w:val="nil"/>
              <w:left w:val="nil"/>
              <w:bottom w:val="nil"/>
              <w:right w:val="nil"/>
            </w:tcBorders>
          </w:tcPr>
          <w:p w14:paraId="4F2C6F8C" w14:textId="7777777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ถึงกำหนดชำระภายในหนึ่งปี</w:t>
            </w:r>
          </w:p>
        </w:tc>
        <w:tc>
          <w:tcPr>
            <w:tcW w:w="992" w:type="dxa"/>
            <w:tcBorders>
              <w:top w:val="nil"/>
              <w:left w:val="nil"/>
              <w:bottom w:val="nil"/>
              <w:right w:val="nil"/>
            </w:tcBorders>
          </w:tcPr>
          <w:p w14:paraId="76C02107" w14:textId="64CE1FB0" w:rsidR="00026C62" w:rsidRPr="00135B60" w:rsidRDefault="0052784E"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28,68</w:t>
            </w:r>
            <w:r w:rsidR="00ED6A16" w:rsidRPr="00135B60">
              <w:rPr>
                <w:rFonts w:ascii="Browallia New" w:hAnsi="Browallia New" w:cs="Browallia New"/>
                <w:sz w:val="24"/>
                <w:szCs w:val="24"/>
              </w:rPr>
              <w:t>0</w:t>
            </w:r>
          </w:p>
        </w:tc>
        <w:tc>
          <w:tcPr>
            <w:tcW w:w="142" w:type="dxa"/>
            <w:tcBorders>
              <w:top w:val="nil"/>
              <w:left w:val="nil"/>
              <w:bottom w:val="nil"/>
              <w:right w:val="nil"/>
            </w:tcBorders>
          </w:tcPr>
          <w:p w14:paraId="43BFFB36"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37150F39" w14:textId="3F8747CC" w:rsidR="00026C62" w:rsidRPr="00135B60" w:rsidRDefault="0006306A"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(15,400)</w:t>
            </w:r>
          </w:p>
        </w:tc>
        <w:tc>
          <w:tcPr>
            <w:tcW w:w="120" w:type="dxa"/>
            <w:tcBorders>
              <w:top w:val="nil"/>
              <w:left w:val="nil"/>
              <w:bottom w:val="nil"/>
              <w:right w:val="nil"/>
            </w:tcBorders>
          </w:tcPr>
          <w:p w14:paraId="3DF5D7EC"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1B6946E3" w14:textId="6968B4E0" w:rsidR="00026C62" w:rsidRPr="00135B60" w:rsidRDefault="001C66EC"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13,280</w:t>
            </w:r>
          </w:p>
        </w:tc>
        <w:tc>
          <w:tcPr>
            <w:tcW w:w="117" w:type="dxa"/>
            <w:tcBorders>
              <w:top w:val="nil"/>
              <w:left w:val="nil"/>
              <w:bottom w:val="nil"/>
              <w:right w:val="nil"/>
            </w:tcBorders>
          </w:tcPr>
          <w:p w14:paraId="30D13740"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65416259" w14:textId="048E312E"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33,9</w:t>
            </w:r>
            <w:r>
              <w:rPr>
                <w:rFonts w:ascii="Browallia New" w:hAnsi="Browallia New" w:cs="Browallia New"/>
                <w:sz w:val="24"/>
                <w:szCs w:val="24"/>
              </w:rPr>
              <w:t>8</w:t>
            </w:r>
            <w:r w:rsidRPr="00E27793">
              <w:rPr>
                <w:rFonts w:ascii="Browallia New" w:hAnsi="Browallia New" w:cs="Browallia New"/>
                <w:sz w:val="24"/>
                <w:szCs w:val="24"/>
              </w:rPr>
              <w:t>2</w:t>
            </w:r>
          </w:p>
        </w:tc>
        <w:tc>
          <w:tcPr>
            <w:tcW w:w="113" w:type="dxa"/>
            <w:tcBorders>
              <w:top w:val="nil"/>
              <w:left w:val="nil"/>
              <w:bottom w:val="nil"/>
              <w:right w:val="nil"/>
            </w:tcBorders>
          </w:tcPr>
          <w:p w14:paraId="1866D0D8"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B66A026" w14:textId="5E01609D"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(16,</w:t>
            </w:r>
            <w:r>
              <w:rPr>
                <w:rFonts w:ascii="Browallia New" w:hAnsi="Browallia New" w:cs="Browallia New"/>
                <w:sz w:val="24"/>
                <w:szCs w:val="24"/>
              </w:rPr>
              <w:t>113</w:t>
            </w:r>
            <w:r w:rsidRPr="00E27793">
              <w:rPr>
                <w:rFonts w:ascii="Browallia New" w:hAnsi="Browallia New" w:cs="Browallia New"/>
                <w:sz w:val="24"/>
                <w:szCs w:val="24"/>
              </w:rPr>
              <w:t>)</w:t>
            </w:r>
          </w:p>
        </w:tc>
        <w:tc>
          <w:tcPr>
            <w:tcW w:w="142" w:type="dxa"/>
            <w:tcBorders>
              <w:top w:val="nil"/>
              <w:left w:val="nil"/>
              <w:bottom w:val="nil"/>
              <w:right w:val="nil"/>
            </w:tcBorders>
          </w:tcPr>
          <w:p w14:paraId="6B1A95B0"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75ED7081" w14:textId="75E45BFF"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17,86</w:t>
            </w:r>
            <w:r>
              <w:rPr>
                <w:rFonts w:ascii="Browallia New" w:hAnsi="Browallia New" w:cs="Browallia New"/>
                <w:sz w:val="24"/>
                <w:szCs w:val="24"/>
              </w:rPr>
              <w:t>9</w:t>
            </w:r>
          </w:p>
        </w:tc>
      </w:tr>
      <w:tr w:rsidR="00026C62" w:rsidRPr="00AF26B3" w14:paraId="60B7BBD4" w14:textId="77777777" w:rsidTr="003960B4">
        <w:tc>
          <w:tcPr>
            <w:tcW w:w="2841" w:type="dxa"/>
            <w:tcBorders>
              <w:top w:val="nil"/>
              <w:left w:val="nil"/>
              <w:bottom w:val="nil"/>
              <w:right w:val="nil"/>
            </w:tcBorders>
          </w:tcPr>
          <w:p w14:paraId="3275925C" w14:textId="7777777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ถึงกำหนดชำระเกินหนึ่งปีแต่ไม่เกินห้าปี</w:t>
            </w:r>
          </w:p>
        </w:tc>
        <w:tc>
          <w:tcPr>
            <w:tcW w:w="992" w:type="dxa"/>
            <w:tcBorders>
              <w:top w:val="nil"/>
              <w:left w:val="nil"/>
              <w:bottom w:val="nil"/>
              <w:right w:val="nil"/>
            </w:tcBorders>
          </w:tcPr>
          <w:p w14:paraId="637C9E0C" w14:textId="7F09C91C" w:rsidR="00026C62" w:rsidRPr="00135B60" w:rsidRDefault="0052784E"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77,20</w:t>
            </w:r>
            <w:r w:rsidR="005C0E83" w:rsidRPr="00135B60">
              <w:rPr>
                <w:rFonts w:ascii="Browallia New" w:hAnsi="Browallia New" w:cs="Browallia New"/>
                <w:sz w:val="24"/>
                <w:szCs w:val="24"/>
              </w:rPr>
              <w:t>9</w:t>
            </w:r>
          </w:p>
        </w:tc>
        <w:tc>
          <w:tcPr>
            <w:tcW w:w="142" w:type="dxa"/>
            <w:tcBorders>
              <w:top w:val="nil"/>
              <w:left w:val="nil"/>
              <w:bottom w:val="nil"/>
              <w:right w:val="nil"/>
            </w:tcBorders>
          </w:tcPr>
          <w:p w14:paraId="3EC82F44"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nil"/>
              <w:right w:val="nil"/>
            </w:tcBorders>
          </w:tcPr>
          <w:p w14:paraId="20CA15AD" w14:textId="74BD353A" w:rsidR="00026C62" w:rsidRPr="00135B60" w:rsidRDefault="005B7B3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w:t>
            </w:r>
            <w:r w:rsidR="0006306A" w:rsidRPr="00135B60">
              <w:rPr>
                <w:rFonts w:ascii="Browallia New" w:hAnsi="Browallia New" w:cs="Browallia New"/>
                <w:sz w:val="24"/>
                <w:szCs w:val="24"/>
              </w:rPr>
              <w:t>57,224)</w:t>
            </w:r>
          </w:p>
        </w:tc>
        <w:tc>
          <w:tcPr>
            <w:tcW w:w="120" w:type="dxa"/>
            <w:tcBorders>
              <w:top w:val="nil"/>
              <w:left w:val="nil"/>
              <w:bottom w:val="nil"/>
              <w:right w:val="nil"/>
            </w:tcBorders>
          </w:tcPr>
          <w:p w14:paraId="03AE5CC0"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nil"/>
              <w:right w:val="nil"/>
            </w:tcBorders>
          </w:tcPr>
          <w:p w14:paraId="5328EF7D" w14:textId="4097CB39" w:rsidR="00026C62" w:rsidRPr="00135B60" w:rsidRDefault="001C66EC"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19,985</w:t>
            </w:r>
          </w:p>
        </w:tc>
        <w:tc>
          <w:tcPr>
            <w:tcW w:w="117" w:type="dxa"/>
            <w:tcBorders>
              <w:top w:val="nil"/>
              <w:left w:val="nil"/>
              <w:bottom w:val="nil"/>
              <w:right w:val="nil"/>
            </w:tcBorders>
          </w:tcPr>
          <w:p w14:paraId="64788206"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nil"/>
              <w:right w:val="nil"/>
            </w:tcBorders>
          </w:tcPr>
          <w:p w14:paraId="7E21046E" w14:textId="54AA343B"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85,</w:t>
            </w:r>
            <w:r>
              <w:rPr>
                <w:rFonts w:ascii="Browallia New" w:hAnsi="Browallia New" w:cs="Browallia New"/>
                <w:sz w:val="24"/>
                <w:szCs w:val="24"/>
              </w:rPr>
              <w:t>24</w:t>
            </w:r>
            <w:r w:rsidRPr="00E27793">
              <w:rPr>
                <w:rFonts w:ascii="Browallia New" w:hAnsi="Browallia New" w:cs="Browallia New"/>
                <w:sz w:val="24"/>
                <w:szCs w:val="24"/>
              </w:rPr>
              <w:t>7</w:t>
            </w:r>
          </w:p>
        </w:tc>
        <w:tc>
          <w:tcPr>
            <w:tcW w:w="113" w:type="dxa"/>
            <w:tcBorders>
              <w:top w:val="nil"/>
              <w:left w:val="nil"/>
              <w:bottom w:val="nil"/>
              <w:right w:val="nil"/>
            </w:tcBorders>
          </w:tcPr>
          <w:p w14:paraId="53B3F183"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nil"/>
              <w:right w:val="nil"/>
            </w:tcBorders>
          </w:tcPr>
          <w:p w14:paraId="39450AAD" w14:textId="20A2992C"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(58,</w:t>
            </w:r>
            <w:r>
              <w:rPr>
                <w:rFonts w:ascii="Browallia New" w:hAnsi="Browallia New" w:cs="Browallia New"/>
                <w:sz w:val="24"/>
                <w:szCs w:val="24"/>
              </w:rPr>
              <w:t>527</w:t>
            </w:r>
            <w:r w:rsidRPr="00E27793">
              <w:rPr>
                <w:rFonts w:ascii="Browallia New" w:hAnsi="Browallia New" w:cs="Browallia New"/>
                <w:sz w:val="24"/>
                <w:szCs w:val="24"/>
              </w:rPr>
              <w:t>)</w:t>
            </w:r>
          </w:p>
        </w:tc>
        <w:tc>
          <w:tcPr>
            <w:tcW w:w="142" w:type="dxa"/>
            <w:tcBorders>
              <w:top w:val="nil"/>
              <w:left w:val="nil"/>
              <w:bottom w:val="nil"/>
              <w:right w:val="nil"/>
            </w:tcBorders>
          </w:tcPr>
          <w:p w14:paraId="28B771C1"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nil"/>
              <w:right w:val="nil"/>
            </w:tcBorders>
          </w:tcPr>
          <w:p w14:paraId="2093C9F7" w14:textId="18DAE961"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26,</w:t>
            </w:r>
            <w:r>
              <w:rPr>
                <w:rFonts w:ascii="Browallia New" w:hAnsi="Browallia New" w:cs="Browallia New"/>
                <w:sz w:val="24"/>
                <w:szCs w:val="24"/>
              </w:rPr>
              <w:t>720</w:t>
            </w:r>
          </w:p>
        </w:tc>
      </w:tr>
      <w:tr w:rsidR="00026C62" w:rsidRPr="00AF26B3" w14:paraId="034E5D6D" w14:textId="77777777" w:rsidTr="003960B4">
        <w:tc>
          <w:tcPr>
            <w:tcW w:w="2841" w:type="dxa"/>
            <w:tcBorders>
              <w:top w:val="nil"/>
              <w:left w:val="nil"/>
              <w:bottom w:val="nil"/>
              <w:right w:val="nil"/>
            </w:tcBorders>
          </w:tcPr>
          <w:p w14:paraId="03ADAF94" w14:textId="6C967D0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ถึงกำหนดชำระเกินห้าปี</w:t>
            </w:r>
          </w:p>
        </w:tc>
        <w:tc>
          <w:tcPr>
            <w:tcW w:w="992" w:type="dxa"/>
            <w:tcBorders>
              <w:top w:val="nil"/>
              <w:left w:val="nil"/>
              <w:bottom w:val="single" w:sz="4" w:space="0" w:color="auto"/>
              <w:right w:val="nil"/>
            </w:tcBorders>
          </w:tcPr>
          <w:p w14:paraId="39356209" w14:textId="5D767D26" w:rsidR="00026C62" w:rsidRPr="00135B60" w:rsidRDefault="005C0E8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539,772</w:t>
            </w:r>
          </w:p>
        </w:tc>
        <w:tc>
          <w:tcPr>
            <w:tcW w:w="142" w:type="dxa"/>
            <w:tcBorders>
              <w:top w:val="nil"/>
              <w:left w:val="nil"/>
              <w:bottom w:val="nil"/>
              <w:right w:val="nil"/>
            </w:tcBorders>
          </w:tcPr>
          <w:p w14:paraId="4FFEBF9F"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bottom w:val="single" w:sz="4" w:space="0" w:color="auto"/>
              <w:right w:val="nil"/>
            </w:tcBorders>
          </w:tcPr>
          <w:p w14:paraId="7B0A141E" w14:textId="4A039CC0" w:rsidR="00026C62" w:rsidRPr="00135B60" w:rsidRDefault="0006306A"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(270,</w:t>
            </w:r>
            <w:r w:rsidR="001C66EC" w:rsidRPr="00135B60">
              <w:rPr>
                <w:rFonts w:ascii="Browallia New" w:hAnsi="Browallia New" w:cs="Browallia New"/>
                <w:sz w:val="24"/>
                <w:szCs w:val="24"/>
              </w:rPr>
              <w:t>204)</w:t>
            </w:r>
          </w:p>
        </w:tc>
        <w:tc>
          <w:tcPr>
            <w:tcW w:w="120" w:type="dxa"/>
            <w:tcBorders>
              <w:top w:val="nil"/>
              <w:left w:val="nil"/>
              <w:bottom w:val="nil"/>
              <w:right w:val="nil"/>
            </w:tcBorders>
          </w:tcPr>
          <w:p w14:paraId="4CB2CF8A"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bottom w:val="single" w:sz="4" w:space="0" w:color="auto"/>
              <w:right w:val="nil"/>
            </w:tcBorders>
          </w:tcPr>
          <w:p w14:paraId="02D0B8BA" w14:textId="28045F5B" w:rsidR="00026C62" w:rsidRPr="00135B60" w:rsidRDefault="00404B61"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269.568</w:t>
            </w:r>
          </w:p>
        </w:tc>
        <w:tc>
          <w:tcPr>
            <w:tcW w:w="117" w:type="dxa"/>
            <w:tcBorders>
              <w:top w:val="nil"/>
              <w:left w:val="nil"/>
              <w:bottom w:val="nil"/>
              <w:right w:val="nil"/>
            </w:tcBorders>
          </w:tcPr>
          <w:p w14:paraId="1C4B7803"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bottom w:val="single" w:sz="4" w:space="0" w:color="auto"/>
              <w:right w:val="nil"/>
            </w:tcBorders>
          </w:tcPr>
          <w:p w14:paraId="1647C6AA" w14:textId="2137F12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55</w:t>
            </w:r>
            <w:r>
              <w:rPr>
                <w:rFonts w:ascii="Browallia New" w:hAnsi="Browallia New" w:cs="Browallia New"/>
                <w:sz w:val="24"/>
                <w:szCs w:val="24"/>
              </w:rPr>
              <w:t>6</w:t>
            </w:r>
            <w:r w:rsidRPr="00E27793">
              <w:rPr>
                <w:rFonts w:ascii="Browallia New" w:hAnsi="Browallia New" w:cs="Browallia New"/>
                <w:sz w:val="24"/>
                <w:szCs w:val="24"/>
              </w:rPr>
              <w:t>,8</w:t>
            </w:r>
            <w:r>
              <w:rPr>
                <w:rFonts w:ascii="Browallia New" w:hAnsi="Browallia New" w:cs="Browallia New"/>
                <w:sz w:val="24"/>
                <w:szCs w:val="24"/>
              </w:rPr>
              <w:t>0</w:t>
            </w:r>
            <w:r w:rsidRPr="00E27793">
              <w:rPr>
                <w:rFonts w:ascii="Browallia New" w:hAnsi="Browallia New" w:cs="Browallia New"/>
                <w:sz w:val="24"/>
                <w:szCs w:val="24"/>
              </w:rPr>
              <w:t>0</w:t>
            </w:r>
          </w:p>
        </w:tc>
        <w:tc>
          <w:tcPr>
            <w:tcW w:w="113" w:type="dxa"/>
            <w:tcBorders>
              <w:top w:val="nil"/>
              <w:left w:val="nil"/>
              <w:bottom w:val="nil"/>
              <w:right w:val="nil"/>
            </w:tcBorders>
          </w:tcPr>
          <w:p w14:paraId="5A9D1B62"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nil"/>
              <w:left w:val="nil"/>
              <w:bottom w:val="single" w:sz="4" w:space="0" w:color="auto"/>
              <w:right w:val="nil"/>
            </w:tcBorders>
          </w:tcPr>
          <w:p w14:paraId="58305E35" w14:textId="7A2B2082"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(28</w:t>
            </w:r>
            <w:r>
              <w:rPr>
                <w:rFonts w:ascii="Browallia New" w:hAnsi="Browallia New" w:cs="Browallia New"/>
                <w:sz w:val="24"/>
                <w:szCs w:val="24"/>
              </w:rPr>
              <w:t>4,087</w:t>
            </w:r>
            <w:r w:rsidRPr="00E27793">
              <w:rPr>
                <w:rFonts w:ascii="Browallia New" w:hAnsi="Browallia New" w:cs="Browallia New"/>
                <w:sz w:val="24"/>
                <w:szCs w:val="24"/>
              </w:rPr>
              <w:t>)</w:t>
            </w:r>
          </w:p>
        </w:tc>
        <w:tc>
          <w:tcPr>
            <w:tcW w:w="142" w:type="dxa"/>
            <w:tcBorders>
              <w:top w:val="nil"/>
              <w:left w:val="nil"/>
              <w:bottom w:val="nil"/>
              <w:right w:val="nil"/>
            </w:tcBorders>
          </w:tcPr>
          <w:p w14:paraId="529B0EC4"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nil"/>
              <w:left w:val="nil"/>
              <w:bottom w:val="single" w:sz="4" w:space="0" w:color="auto"/>
              <w:right w:val="nil"/>
            </w:tcBorders>
          </w:tcPr>
          <w:p w14:paraId="2192442E" w14:textId="638B1608"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27</w:t>
            </w:r>
            <w:r>
              <w:rPr>
                <w:rFonts w:ascii="Browallia New" w:hAnsi="Browallia New" w:cs="Browallia New"/>
                <w:sz w:val="24"/>
                <w:szCs w:val="24"/>
              </w:rPr>
              <w:t>2,713</w:t>
            </w:r>
          </w:p>
        </w:tc>
      </w:tr>
      <w:tr w:rsidR="00026C62" w:rsidRPr="00AF26B3" w14:paraId="75EC9D52" w14:textId="77777777" w:rsidTr="003960B4">
        <w:tc>
          <w:tcPr>
            <w:tcW w:w="2841" w:type="dxa"/>
            <w:tcBorders>
              <w:top w:val="nil"/>
              <w:left w:val="nil"/>
              <w:bottom w:val="nil"/>
              <w:right w:val="nil"/>
            </w:tcBorders>
          </w:tcPr>
          <w:p w14:paraId="7062C15D" w14:textId="7777777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F13B0A">
              <w:rPr>
                <w:rFonts w:ascii="Browallia New" w:hAnsi="Browallia New" w:cs="Browallia New"/>
                <w:sz w:val="24"/>
                <w:szCs w:val="24"/>
                <w:cs/>
              </w:rPr>
              <w:t>รวม</w:t>
            </w:r>
          </w:p>
        </w:tc>
        <w:tc>
          <w:tcPr>
            <w:tcW w:w="992" w:type="dxa"/>
            <w:tcBorders>
              <w:top w:val="single" w:sz="4" w:space="0" w:color="auto"/>
              <w:left w:val="nil"/>
              <w:bottom w:val="nil"/>
              <w:right w:val="nil"/>
            </w:tcBorders>
          </w:tcPr>
          <w:p w14:paraId="17A0F16B" w14:textId="595A4F8B" w:rsidR="00026C62" w:rsidRPr="00135B60" w:rsidRDefault="00ED6A16"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35B60">
              <w:rPr>
                <w:rFonts w:ascii="Browallia New" w:hAnsi="Browallia New" w:cs="Browallia New"/>
                <w:sz w:val="24"/>
                <w:szCs w:val="24"/>
              </w:rPr>
              <w:t>645,661</w:t>
            </w:r>
          </w:p>
        </w:tc>
        <w:tc>
          <w:tcPr>
            <w:tcW w:w="142" w:type="dxa"/>
            <w:tcBorders>
              <w:top w:val="nil"/>
              <w:left w:val="nil"/>
              <w:bottom w:val="nil"/>
              <w:right w:val="nil"/>
            </w:tcBorders>
          </w:tcPr>
          <w:p w14:paraId="145A5E2E"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single" w:sz="4" w:space="0" w:color="auto"/>
              <w:left w:val="nil"/>
              <w:bottom w:val="nil"/>
              <w:right w:val="nil"/>
            </w:tcBorders>
          </w:tcPr>
          <w:p w14:paraId="69DBC90D" w14:textId="349E7AA5" w:rsidR="00026C62" w:rsidRPr="00135B60" w:rsidRDefault="005B7B3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w:t>
            </w:r>
            <w:r w:rsidR="001C66EC" w:rsidRPr="00135B60">
              <w:rPr>
                <w:rFonts w:ascii="Browallia New" w:hAnsi="Browallia New" w:cs="Browallia New"/>
                <w:sz w:val="24"/>
                <w:szCs w:val="24"/>
              </w:rPr>
              <w:t>342,828</w:t>
            </w:r>
            <w:r w:rsidRPr="00135B60">
              <w:rPr>
                <w:rFonts w:ascii="Browallia New" w:hAnsi="Browallia New" w:cs="Browallia New"/>
                <w:sz w:val="24"/>
                <w:szCs w:val="24"/>
              </w:rPr>
              <w:t>)</w:t>
            </w:r>
          </w:p>
        </w:tc>
        <w:tc>
          <w:tcPr>
            <w:tcW w:w="120" w:type="dxa"/>
            <w:tcBorders>
              <w:top w:val="nil"/>
              <w:left w:val="nil"/>
              <w:bottom w:val="nil"/>
              <w:right w:val="nil"/>
            </w:tcBorders>
          </w:tcPr>
          <w:p w14:paraId="2FBCD65C"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single" w:sz="4" w:space="0" w:color="auto"/>
              <w:left w:val="nil"/>
              <w:bottom w:val="nil"/>
              <w:right w:val="nil"/>
            </w:tcBorders>
          </w:tcPr>
          <w:p w14:paraId="7A784AB4" w14:textId="2EFBBF2F" w:rsidR="00026C62" w:rsidRPr="00135B60" w:rsidRDefault="00404B61"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302,833</w:t>
            </w:r>
          </w:p>
        </w:tc>
        <w:tc>
          <w:tcPr>
            <w:tcW w:w="117" w:type="dxa"/>
            <w:tcBorders>
              <w:top w:val="nil"/>
              <w:left w:val="nil"/>
              <w:bottom w:val="nil"/>
              <w:right w:val="nil"/>
            </w:tcBorders>
          </w:tcPr>
          <w:p w14:paraId="73D6DFF0"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single" w:sz="4" w:space="0" w:color="auto"/>
              <w:left w:val="nil"/>
              <w:bottom w:val="nil"/>
              <w:right w:val="nil"/>
            </w:tcBorders>
          </w:tcPr>
          <w:p w14:paraId="1559E078" w14:textId="69D92604"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676,029</w:t>
            </w:r>
          </w:p>
        </w:tc>
        <w:tc>
          <w:tcPr>
            <w:tcW w:w="113" w:type="dxa"/>
            <w:tcBorders>
              <w:top w:val="nil"/>
              <w:left w:val="nil"/>
              <w:bottom w:val="nil"/>
              <w:right w:val="nil"/>
            </w:tcBorders>
          </w:tcPr>
          <w:p w14:paraId="34050CD3"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top w:val="single" w:sz="4" w:space="0" w:color="auto"/>
              <w:left w:val="nil"/>
              <w:bottom w:val="nil"/>
              <w:right w:val="nil"/>
            </w:tcBorders>
          </w:tcPr>
          <w:p w14:paraId="40C9BB17" w14:textId="4A9463FC"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w:t>
            </w:r>
            <w:r>
              <w:rPr>
                <w:rFonts w:ascii="Browallia New" w:hAnsi="Browallia New" w:cs="Browallia New"/>
                <w:sz w:val="24"/>
                <w:szCs w:val="24"/>
              </w:rPr>
              <w:t>58,727</w:t>
            </w:r>
            <w:r w:rsidRPr="00E27793">
              <w:rPr>
                <w:rFonts w:ascii="Browallia New" w:hAnsi="Browallia New" w:cs="Browallia New"/>
                <w:sz w:val="24"/>
                <w:szCs w:val="24"/>
              </w:rPr>
              <w:t>)</w:t>
            </w:r>
          </w:p>
        </w:tc>
        <w:tc>
          <w:tcPr>
            <w:tcW w:w="142" w:type="dxa"/>
            <w:tcBorders>
              <w:top w:val="nil"/>
              <w:left w:val="nil"/>
              <w:bottom w:val="nil"/>
              <w:right w:val="nil"/>
            </w:tcBorders>
          </w:tcPr>
          <w:p w14:paraId="161B434A"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top w:val="single" w:sz="4" w:space="0" w:color="auto"/>
              <w:left w:val="nil"/>
              <w:bottom w:val="nil"/>
              <w:right w:val="nil"/>
            </w:tcBorders>
          </w:tcPr>
          <w:p w14:paraId="2EF130DF" w14:textId="39CC900A" w:rsidR="00026C62" w:rsidRPr="00E27793"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31</w:t>
            </w:r>
            <w:r>
              <w:rPr>
                <w:rFonts w:ascii="Browallia New" w:hAnsi="Browallia New" w:cs="Browallia New"/>
                <w:sz w:val="24"/>
                <w:szCs w:val="24"/>
              </w:rPr>
              <w:t>7,302</w:t>
            </w:r>
          </w:p>
        </w:tc>
      </w:tr>
      <w:tr w:rsidR="00026C62" w:rsidRPr="00AF26B3" w14:paraId="642FB997" w14:textId="77777777" w:rsidTr="003960B4">
        <w:tc>
          <w:tcPr>
            <w:tcW w:w="2841" w:type="dxa"/>
            <w:tcBorders>
              <w:top w:val="nil"/>
              <w:left w:val="nil"/>
              <w:bottom w:val="nil"/>
              <w:right w:val="nil"/>
            </w:tcBorders>
          </w:tcPr>
          <w:p w14:paraId="115C497B" w14:textId="77777777" w:rsidR="00026C62" w:rsidRPr="00F13B0A" w:rsidRDefault="00026C62" w:rsidP="00026C6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F13B0A">
              <w:rPr>
                <w:rFonts w:ascii="Browallia New" w:hAnsi="Browallia New" w:cs="Browallia New"/>
                <w:sz w:val="24"/>
                <w:szCs w:val="24"/>
                <w:u w:val="single"/>
                <w:cs/>
              </w:rPr>
              <w:t>หัก</w:t>
            </w:r>
            <w:r w:rsidRPr="00F13B0A">
              <w:rPr>
                <w:rFonts w:ascii="Browallia New" w:hAnsi="Browallia New" w:cs="Browallia New"/>
                <w:sz w:val="24"/>
                <w:szCs w:val="24"/>
                <w:cs/>
              </w:rPr>
              <w:t xml:space="preserve"> </w:t>
            </w:r>
            <w:r w:rsidRPr="00AF26B3">
              <w:rPr>
                <w:rFonts w:ascii="Browallia New" w:hAnsi="Browallia New" w:cs="Browallia New"/>
                <w:sz w:val="24"/>
                <w:szCs w:val="24"/>
                <w:cs/>
              </w:rPr>
              <w:t>ส่วนที่ถึงกำหนดชำระภายในหนึ่งปี</w:t>
            </w:r>
          </w:p>
        </w:tc>
        <w:tc>
          <w:tcPr>
            <w:tcW w:w="992" w:type="dxa"/>
            <w:tcBorders>
              <w:top w:val="nil"/>
              <w:left w:val="nil"/>
              <w:right w:val="nil"/>
            </w:tcBorders>
          </w:tcPr>
          <w:p w14:paraId="1C7B9C5F" w14:textId="2BD555A4" w:rsidR="00026C62" w:rsidRPr="00135B60" w:rsidRDefault="005B7B3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(2</w:t>
            </w:r>
            <w:r w:rsidR="00A14DD1" w:rsidRPr="00135B60">
              <w:rPr>
                <w:rFonts w:ascii="Browallia New" w:hAnsi="Browallia New" w:cs="Browallia New" w:hint="cs"/>
                <w:sz w:val="24"/>
                <w:szCs w:val="24"/>
                <w:cs/>
              </w:rPr>
              <w:t>8</w:t>
            </w:r>
            <w:r w:rsidR="00CF67E0" w:rsidRPr="00135B60">
              <w:rPr>
                <w:rFonts w:ascii="Browallia New" w:hAnsi="Browallia New" w:cs="Browallia New"/>
                <w:sz w:val="24"/>
                <w:szCs w:val="24"/>
              </w:rPr>
              <w:t>,</w:t>
            </w:r>
            <w:r w:rsidR="0006306A" w:rsidRPr="00135B60">
              <w:rPr>
                <w:rFonts w:ascii="Browallia New" w:hAnsi="Browallia New" w:cs="Browallia New"/>
                <w:sz w:val="24"/>
                <w:szCs w:val="24"/>
              </w:rPr>
              <w:t>680</w:t>
            </w:r>
            <w:r w:rsidRPr="00135B60">
              <w:rPr>
                <w:rFonts w:ascii="Browallia New" w:hAnsi="Browallia New" w:cs="Browallia New"/>
                <w:sz w:val="24"/>
                <w:szCs w:val="24"/>
              </w:rPr>
              <w:t>)</w:t>
            </w:r>
          </w:p>
        </w:tc>
        <w:tc>
          <w:tcPr>
            <w:tcW w:w="142" w:type="dxa"/>
            <w:tcBorders>
              <w:top w:val="nil"/>
              <w:left w:val="nil"/>
              <w:bottom w:val="nil"/>
              <w:right w:val="nil"/>
            </w:tcBorders>
          </w:tcPr>
          <w:p w14:paraId="4D2AB430"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top w:val="nil"/>
              <w:left w:val="nil"/>
              <w:right w:val="nil"/>
            </w:tcBorders>
          </w:tcPr>
          <w:p w14:paraId="7A4F80CE" w14:textId="23431ACB" w:rsidR="00026C62" w:rsidRPr="00135B60" w:rsidRDefault="005B7B3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1</w:t>
            </w:r>
            <w:r w:rsidR="001C66EC" w:rsidRPr="00135B60">
              <w:rPr>
                <w:rFonts w:ascii="Browallia New" w:hAnsi="Browallia New" w:cs="Browallia New"/>
                <w:sz w:val="24"/>
                <w:szCs w:val="24"/>
              </w:rPr>
              <w:t>5,400</w:t>
            </w:r>
          </w:p>
        </w:tc>
        <w:tc>
          <w:tcPr>
            <w:tcW w:w="120" w:type="dxa"/>
            <w:tcBorders>
              <w:top w:val="nil"/>
              <w:left w:val="nil"/>
              <w:bottom w:val="nil"/>
              <w:right w:val="nil"/>
            </w:tcBorders>
          </w:tcPr>
          <w:p w14:paraId="570D6A34"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top w:val="nil"/>
              <w:left w:val="nil"/>
              <w:right w:val="nil"/>
            </w:tcBorders>
          </w:tcPr>
          <w:p w14:paraId="38B02109" w14:textId="1B3F9BB1" w:rsidR="00026C62" w:rsidRPr="00135B60" w:rsidRDefault="001B4BCD"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w:t>
            </w:r>
            <w:r w:rsidR="00404B61" w:rsidRPr="00135B60">
              <w:rPr>
                <w:rFonts w:ascii="Browallia New" w:hAnsi="Browallia New" w:cs="Browallia New"/>
                <w:sz w:val="24"/>
                <w:szCs w:val="24"/>
              </w:rPr>
              <w:t>13,280</w:t>
            </w:r>
            <w:r w:rsidRPr="00135B60">
              <w:rPr>
                <w:rFonts w:ascii="Browallia New" w:hAnsi="Browallia New" w:cs="Browallia New"/>
                <w:sz w:val="24"/>
                <w:szCs w:val="24"/>
              </w:rPr>
              <w:t>)</w:t>
            </w:r>
          </w:p>
        </w:tc>
        <w:tc>
          <w:tcPr>
            <w:tcW w:w="117" w:type="dxa"/>
            <w:tcBorders>
              <w:top w:val="nil"/>
              <w:left w:val="nil"/>
              <w:bottom w:val="nil"/>
              <w:right w:val="nil"/>
            </w:tcBorders>
            <w:vAlign w:val="bottom"/>
          </w:tcPr>
          <w:p w14:paraId="57F02F6F"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top w:val="nil"/>
              <w:left w:val="nil"/>
              <w:right w:val="nil"/>
            </w:tcBorders>
          </w:tcPr>
          <w:p w14:paraId="34589502" w14:textId="77BEB322"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(33,9</w:t>
            </w:r>
            <w:r>
              <w:rPr>
                <w:rFonts w:ascii="Browallia New" w:hAnsi="Browallia New" w:cs="Browallia New"/>
                <w:sz w:val="24"/>
                <w:szCs w:val="24"/>
              </w:rPr>
              <w:t>8</w:t>
            </w:r>
            <w:r w:rsidRPr="00E27793">
              <w:rPr>
                <w:rFonts w:ascii="Browallia New" w:hAnsi="Browallia New" w:cs="Browallia New"/>
                <w:sz w:val="24"/>
                <w:szCs w:val="24"/>
              </w:rPr>
              <w:t>2)</w:t>
            </w:r>
          </w:p>
        </w:tc>
        <w:tc>
          <w:tcPr>
            <w:tcW w:w="113" w:type="dxa"/>
            <w:tcBorders>
              <w:top w:val="nil"/>
              <w:left w:val="nil"/>
              <w:bottom w:val="nil"/>
              <w:right w:val="nil"/>
            </w:tcBorders>
          </w:tcPr>
          <w:p w14:paraId="455945D8"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77" w:type="dxa"/>
            <w:tcBorders>
              <w:top w:val="nil"/>
              <w:left w:val="nil"/>
              <w:right w:val="nil"/>
            </w:tcBorders>
          </w:tcPr>
          <w:p w14:paraId="0CD93A53" w14:textId="69EB27F2"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16,</w:t>
            </w:r>
            <w:r>
              <w:rPr>
                <w:rFonts w:ascii="Browallia New" w:hAnsi="Browallia New" w:cs="Browallia New"/>
                <w:sz w:val="24"/>
                <w:szCs w:val="24"/>
              </w:rPr>
              <w:t>113</w:t>
            </w:r>
          </w:p>
        </w:tc>
        <w:tc>
          <w:tcPr>
            <w:tcW w:w="142" w:type="dxa"/>
            <w:tcBorders>
              <w:top w:val="nil"/>
              <w:left w:val="nil"/>
              <w:bottom w:val="nil"/>
              <w:right w:val="nil"/>
            </w:tcBorders>
          </w:tcPr>
          <w:p w14:paraId="049F473D"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center"/>
              <w:rPr>
                <w:rFonts w:ascii="Browallia New" w:hAnsi="Browallia New" w:cs="Browallia New"/>
                <w:sz w:val="24"/>
                <w:szCs w:val="24"/>
              </w:rPr>
            </w:pPr>
          </w:p>
        </w:tc>
        <w:tc>
          <w:tcPr>
            <w:tcW w:w="848" w:type="dxa"/>
            <w:tcBorders>
              <w:top w:val="nil"/>
              <w:left w:val="nil"/>
              <w:right w:val="nil"/>
            </w:tcBorders>
          </w:tcPr>
          <w:p w14:paraId="6D7CB4C4" w14:textId="7D684DD8" w:rsidR="00026C62" w:rsidRPr="00E27793"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(17,86</w:t>
            </w:r>
            <w:r>
              <w:rPr>
                <w:rFonts w:ascii="Browallia New" w:hAnsi="Browallia New" w:cs="Browallia New"/>
                <w:sz w:val="24"/>
                <w:szCs w:val="24"/>
              </w:rPr>
              <w:t>9</w:t>
            </w:r>
            <w:r w:rsidRPr="00E27793">
              <w:rPr>
                <w:rFonts w:ascii="Browallia New" w:hAnsi="Browallia New" w:cs="Browallia New"/>
                <w:sz w:val="24"/>
                <w:szCs w:val="24"/>
              </w:rPr>
              <w:t>)</w:t>
            </w:r>
          </w:p>
        </w:tc>
      </w:tr>
      <w:tr w:rsidR="00026C62" w:rsidRPr="001B4041" w14:paraId="5D6AC2D7" w14:textId="77777777" w:rsidTr="003960B4">
        <w:tc>
          <w:tcPr>
            <w:tcW w:w="2841" w:type="dxa"/>
            <w:tcBorders>
              <w:top w:val="nil"/>
              <w:left w:val="nil"/>
              <w:bottom w:val="nil"/>
              <w:right w:val="nil"/>
            </w:tcBorders>
          </w:tcPr>
          <w:p w14:paraId="15EFAF66" w14:textId="77777777" w:rsidR="00026C62" w:rsidRPr="00F13B0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F13B0A">
              <w:rPr>
                <w:rFonts w:ascii="Browallia New" w:hAnsi="Browallia New" w:cs="Browallia New"/>
                <w:sz w:val="24"/>
                <w:szCs w:val="24"/>
                <w:cs/>
              </w:rPr>
              <w:t>สุทธิ</w:t>
            </w:r>
          </w:p>
        </w:tc>
        <w:tc>
          <w:tcPr>
            <w:tcW w:w="992" w:type="dxa"/>
            <w:tcBorders>
              <w:left w:val="nil"/>
              <w:bottom w:val="single" w:sz="12" w:space="0" w:color="auto"/>
              <w:right w:val="nil"/>
            </w:tcBorders>
          </w:tcPr>
          <w:p w14:paraId="272891DB" w14:textId="0E58C6EB" w:rsidR="00026C62" w:rsidRPr="00135B60" w:rsidRDefault="0006306A"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616,981</w:t>
            </w:r>
          </w:p>
        </w:tc>
        <w:tc>
          <w:tcPr>
            <w:tcW w:w="142" w:type="dxa"/>
            <w:tcBorders>
              <w:top w:val="nil"/>
              <w:left w:val="nil"/>
              <w:bottom w:val="nil"/>
              <w:right w:val="nil"/>
            </w:tcBorders>
          </w:tcPr>
          <w:p w14:paraId="5A704211"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30" w:type="dxa"/>
            <w:tcBorders>
              <w:left w:val="nil"/>
              <w:bottom w:val="single" w:sz="12" w:space="0" w:color="auto"/>
              <w:right w:val="nil"/>
            </w:tcBorders>
          </w:tcPr>
          <w:p w14:paraId="1FA37945" w14:textId="63D72C67" w:rsidR="00026C62" w:rsidRPr="00135B60" w:rsidRDefault="005B7B33"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135B60">
              <w:rPr>
                <w:rFonts w:ascii="Browallia New" w:hAnsi="Browallia New" w:cs="Browallia New"/>
                <w:sz w:val="24"/>
                <w:szCs w:val="24"/>
              </w:rPr>
              <w:t>(</w:t>
            </w:r>
            <w:r w:rsidR="001C66EC" w:rsidRPr="00135B60">
              <w:rPr>
                <w:rFonts w:ascii="Browallia New" w:hAnsi="Browallia New" w:cs="Browallia New"/>
                <w:sz w:val="24"/>
                <w:szCs w:val="24"/>
              </w:rPr>
              <w:t>327,428)</w:t>
            </w:r>
          </w:p>
        </w:tc>
        <w:tc>
          <w:tcPr>
            <w:tcW w:w="120" w:type="dxa"/>
            <w:tcBorders>
              <w:top w:val="nil"/>
              <w:left w:val="nil"/>
              <w:bottom w:val="nil"/>
              <w:right w:val="nil"/>
            </w:tcBorders>
          </w:tcPr>
          <w:p w14:paraId="5D6FFF8A" w14:textId="77777777" w:rsidR="00026C62" w:rsidRPr="00135B60"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0" w:type="dxa"/>
            <w:tcBorders>
              <w:left w:val="nil"/>
              <w:bottom w:val="single" w:sz="12" w:space="0" w:color="auto"/>
              <w:right w:val="nil"/>
            </w:tcBorders>
          </w:tcPr>
          <w:p w14:paraId="2CAB492B" w14:textId="6CD83CCA" w:rsidR="00026C62" w:rsidRPr="00135B60" w:rsidRDefault="00404B61"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cs/>
              </w:rPr>
            </w:pPr>
            <w:r w:rsidRPr="00135B60">
              <w:rPr>
                <w:rFonts w:ascii="Browallia New" w:hAnsi="Browallia New" w:cs="Browallia New"/>
                <w:sz w:val="24"/>
                <w:szCs w:val="24"/>
              </w:rPr>
              <w:t>289,553</w:t>
            </w:r>
          </w:p>
        </w:tc>
        <w:tc>
          <w:tcPr>
            <w:tcW w:w="117" w:type="dxa"/>
            <w:tcBorders>
              <w:top w:val="nil"/>
              <w:left w:val="nil"/>
              <w:bottom w:val="nil"/>
              <w:right w:val="nil"/>
            </w:tcBorders>
          </w:tcPr>
          <w:p w14:paraId="4222D003" w14:textId="77777777" w:rsidR="00026C62" w:rsidRPr="001628D4" w:rsidRDefault="00026C62" w:rsidP="00026C62">
            <w:pPr>
              <w:spacing w:line="240" w:lineRule="auto"/>
              <w:ind w:right="851"/>
              <w:jc w:val="right"/>
              <w:rPr>
                <w:rFonts w:ascii="Browallia New" w:hAnsi="Browallia New" w:cs="Browallia New"/>
                <w:sz w:val="24"/>
                <w:szCs w:val="24"/>
              </w:rPr>
            </w:pPr>
          </w:p>
        </w:tc>
        <w:tc>
          <w:tcPr>
            <w:tcW w:w="873" w:type="dxa"/>
            <w:tcBorders>
              <w:left w:val="nil"/>
              <w:bottom w:val="single" w:sz="12" w:space="0" w:color="auto"/>
              <w:right w:val="nil"/>
            </w:tcBorders>
          </w:tcPr>
          <w:p w14:paraId="4C92D151" w14:textId="257F5CFE"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642,047</w:t>
            </w:r>
          </w:p>
        </w:tc>
        <w:tc>
          <w:tcPr>
            <w:tcW w:w="113" w:type="dxa"/>
            <w:tcBorders>
              <w:top w:val="nil"/>
              <w:left w:val="nil"/>
              <w:bottom w:val="nil"/>
              <w:right w:val="nil"/>
            </w:tcBorders>
          </w:tcPr>
          <w:p w14:paraId="3774DC2E"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77" w:type="dxa"/>
            <w:tcBorders>
              <w:left w:val="nil"/>
              <w:bottom w:val="single" w:sz="12" w:space="0" w:color="auto"/>
              <w:right w:val="nil"/>
            </w:tcBorders>
          </w:tcPr>
          <w:p w14:paraId="192F9CB1" w14:textId="221F4A20"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(34</w:t>
            </w:r>
            <w:r>
              <w:rPr>
                <w:rFonts w:ascii="Browallia New" w:hAnsi="Browallia New" w:cs="Browallia New"/>
                <w:sz w:val="24"/>
                <w:szCs w:val="24"/>
              </w:rPr>
              <w:t>2,614</w:t>
            </w:r>
            <w:r w:rsidRPr="00E27793">
              <w:rPr>
                <w:rFonts w:ascii="Browallia New" w:hAnsi="Browallia New" w:cs="Browallia New"/>
                <w:sz w:val="24"/>
                <w:szCs w:val="24"/>
              </w:rPr>
              <w:t>)</w:t>
            </w:r>
          </w:p>
        </w:tc>
        <w:tc>
          <w:tcPr>
            <w:tcW w:w="142" w:type="dxa"/>
            <w:tcBorders>
              <w:top w:val="nil"/>
              <w:left w:val="nil"/>
              <w:bottom w:val="nil"/>
              <w:right w:val="nil"/>
            </w:tcBorders>
          </w:tcPr>
          <w:p w14:paraId="529AECD2" w14:textId="77777777" w:rsidR="00026C62" w:rsidRPr="00153B31"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848" w:type="dxa"/>
            <w:tcBorders>
              <w:left w:val="nil"/>
              <w:bottom w:val="single" w:sz="12" w:space="0" w:color="auto"/>
              <w:right w:val="nil"/>
            </w:tcBorders>
          </w:tcPr>
          <w:p w14:paraId="1C7C08D0" w14:textId="256B7CE7" w:rsidR="00026C62" w:rsidRPr="00E27793"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E27793">
              <w:rPr>
                <w:rFonts w:ascii="Browallia New" w:hAnsi="Browallia New" w:cs="Browallia New"/>
                <w:sz w:val="24"/>
                <w:szCs w:val="24"/>
              </w:rPr>
              <w:t>29</w:t>
            </w:r>
            <w:r>
              <w:rPr>
                <w:rFonts w:ascii="Browallia New" w:hAnsi="Browallia New" w:cs="Browallia New"/>
                <w:sz w:val="24"/>
                <w:szCs w:val="24"/>
              </w:rPr>
              <w:t>9,433</w:t>
            </w:r>
          </w:p>
        </w:tc>
      </w:tr>
    </w:tbl>
    <w:p w14:paraId="7D70C684" w14:textId="77777777" w:rsidR="001B295D" w:rsidRDefault="001B295D" w:rsidP="0029051B">
      <w:pPr>
        <w:tabs>
          <w:tab w:val="left" w:pos="2160"/>
          <w:tab w:val="right" w:pos="7200"/>
          <w:tab w:val="right" w:pos="8540"/>
        </w:tabs>
        <w:spacing w:line="240" w:lineRule="auto"/>
        <w:ind w:right="-3"/>
        <w:jc w:val="thaiDistribute"/>
        <w:rPr>
          <w:rFonts w:ascii="Browallia New" w:hAnsi="Browallia New" w:cs="Browallia New"/>
          <w:sz w:val="28"/>
          <w:szCs w:val="28"/>
        </w:rPr>
      </w:pPr>
    </w:p>
    <w:p w14:paraId="7F20FBAB" w14:textId="3F94454B" w:rsidR="00CF250B" w:rsidRPr="003C30CB" w:rsidRDefault="00723FEE" w:rsidP="00A76FBA">
      <w:pPr>
        <w:tabs>
          <w:tab w:val="left" w:pos="1440"/>
        </w:tabs>
        <w:spacing w:line="240" w:lineRule="auto"/>
        <w:ind w:left="426" w:right="-45"/>
        <w:jc w:val="thaiDistribute"/>
        <w:rPr>
          <w:rFonts w:ascii="Browallia New" w:hAnsi="Browallia New" w:cs="Browallia New"/>
          <w:sz w:val="28"/>
          <w:szCs w:val="28"/>
        </w:rPr>
      </w:pPr>
      <w:r w:rsidRPr="00DE5B99">
        <w:rPr>
          <w:rFonts w:ascii="Browallia New" w:hAnsi="Browallia New" w:cs="Browallia New" w:hint="cs"/>
          <w:sz w:val="28"/>
          <w:szCs w:val="28"/>
          <w:cs/>
        </w:rPr>
        <w:t xml:space="preserve">ณ วันที่ </w:t>
      </w:r>
      <w:r w:rsidR="00F32426" w:rsidRPr="00DE5B99">
        <w:rPr>
          <w:rFonts w:ascii="Browallia New" w:hAnsi="Browallia New" w:cs="Browallia New"/>
          <w:sz w:val="28"/>
          <w:szCs w:val="28"/>
        </w:rPr>
        <w:t xml:space="preserve">31 </w:t>
      </w:r>
      <w:r w:rsidRPr="00DE5B99">
        <w:rPr>
          <w:rFonts w:ascii="Browallia New" w:hAnsi="Browallia New" w:cs="Browallia New" w:hint="cs"/>
          <w:sz w:val="28"/>
          <w:szCs w:val="28"/>
          <w:cs/>
        </w:rPr>
        <w:t xml:space="preserve">ธันวาคม </w:t>
      </w:r>
      <w:r w:rsidR="00F32426" w:rsidRPr="00DE5B99">
        <w:rPr>
          <w:rFonts w:ascii="Browallia New" w:hAnsi="Browallia New" w:cs="Browallia New"/>
          <w:sz w:val="28"/>
          <w:szCs w:val="28"/>
        </w:rPr>
        <w:t>256</w:t>
      </w:r>
      <w:r w:rsidR="00026C62">
        <w:rPr>
          <w:rFonts w:ascii="Browallia New" w:hAnsi="Browallia New" w:cs="Browallia New"/>
          <w:sz w:val="28"/>
          <w:szCs w:val="28"/>
        </w:rPr>
        <w:t>6</w:t>
      </w:r>
      <w:r w:rsidR="00F32426" w:rsidRPr="00DE5B99">
        <w:rPr>
          <w:rFonts w:ascii="Browallia New" w:hAnsi="Browallia New" w:cs="Browallia New"/>
          <w:sz w:val="28"/>
          <w:szCs w:val="28"/>
        </w:rPr>
        <w:t xml:space="preserve"> </w:t>
      </w:r>
      <w:r w:rsidRPr="00DE5B99">
        <w:rPr>
          <w:rFonts w:ascii="Browallia New" w:hAnsi="Browallia New" w:cs="Browallia New" w:hint="cs"/>
          <w:sz w:val="28"/>
          <w:szCs w:val="28"/>
          <w:cs/>
        </w:rPr>
        <w:t>และ</w:t>
      </w:r>
      <w:r w:rsidR="00F32426" w:rsidRPr="00DE5B99">
        <w:rPr>
          <w:rFonts w:ascii="Browallia New" w:hAnsi="Browallia New" w:cs="Browallia New"/>
          <w:sz w:val="28"/>
          <w:szCs w:val="28"/>
        </w:rPr>
        <w:t xml:space="preserve"> 256</w:t>
      </w:r>
      <w:r w:rsidR="00026C62">
        <w:rPr>
          <w:rFonts w:ascii="Browallia New" w:hAnsi="Browallia New" w:cs="Browallia New"/>
          <w:sz w:val="28"/>
          <w:szCs w:val="28"/>
        </w:rPr>
        <w:t>5</w:t>
      </w:r>
      <w:r w:rsidRPr="00DE5B99">
        <w:rPr>
          <w:rFonts w:ascii="Browallia New" w:hAnsi="Browallia New" w:cs="Browallia New" w:hint="cs"/>
          <w:sz w:val="28"/>
          <w:szCs w:val="28"/>
          <w:cs/>
        </w:rPr>
        <w:t xml:space="preserve"> </w:t>
      </w:r>
      <w:r w:rsidR="008C2E90" w:rsidRPr="00DE5B99">
        <w:rPr>
          <w:rFonts w:ascii="Browallia New" w:hAnsi="Browallia New" w:cs="Browallia New" w:hint="cs"/>
          <w:sz w:val="28"/>
          <w:szCs w:val="28"/>
          <w:cs/>
        </w:rPr>
        <w:t>กลุ่มบริษัทรับรู้ต้นทุนทางการเงินที่เกี่ย</w:t>
      </w:r>
      <w:r w:rsidR="00F32426" w:rsidRPr="00DE5B99">
        <w:rPr>
          <w:rFonts w:ascii="Browallia New" w:hAnsi="Browallia New" w:cs="Browallia New" w:hint="cs"/>
          <w:sz w:val="28"/>
          <w:szCs w:val="28"/>
          <w:cs/>
        </w:rPr>
        <w:t>ว</w:t>
      </w:r>
      <w:r w:rsidR="008C2E90" w:rsidRPr="00DE5B99">
        <w:rPr>
          <w:rFonts w:ascii="Browallia New" w:hAnsi="Browallia New" w:cs="Browallia New" w:hint="cs"/>
          <w:sz w:val="28"/>
          <w:szCs w:val="28"/>
          <w:cs/>
        </w:rPr>
        <w:t>ข้องกับ</w:t>
      </w:r>
      <w:r w:rsidR="00060C8C" w:rsidRPr="00DE5B99">
        <w:rPr>
          <w:rFonts w:ascii="Browallia New" w:hAnsi="Browallia New" w:cs="Browallia New" w:hint="cs"/>
          <w:sz w:val="28"/>
          <w:szCs w:val="28"/>
          <w:cs/>
        </w:rPr>
        <w:t>หนี้สิน</w:t>
      </w:r>
      <w:r w:rsidR="004C5FE2" w:rsidRPr="00DE5B99">
        <w:rPr>
          <w:rFonts w:ascii="Browallia New" w:hAnsi="Browallia New" w:cs="Browallia New"/>
          <w:sz w:val="28"/>
          <w:szCs w:val="28"/>
          <w:cs/>
        </w:rPr>
        <w:t>ตาม</w:t>
      </w:r>
      <w:r w:rsidR="008C2E90" w:rsidRPr="00DE5B99">
        <w:rPr>
          <w:rFonts w:ascii="Browallia New" w:hAnsi="Browallia New" w:cs="Browallia New" w:hint="cs"/>
          <w:sz w:val="28"/>
          <w:szCs w:val="28"/>
          <w:cs/>
        </w:rPr>
        <w:t>สัญญาเช่าจำนวน</w:t>
      </w:r>
      <w:r w:rsidR="00F32426" w:rsidRPr="00DE5B99">
        <w:rPr>
          <w:rFonts w:ascii="Browallia New" w:hAnsi="Browallia New" w:cs="Browallia New"/>
          <w:sz w:val="28"/>
          <w:szCs w:val="28"/>
        </w:rPr>
        <w:t xml:space="preserve"> </w:t>
      </w:r>
      <w:r w:rsidR="009A5B9C" w:rsidRPr="00DE5B99">
        <w:rPr>
          <w:rFonts w:ascii="Browallia New" w:hAnsi="Browallia New" w:cs="Browallia New" w:hint="cs"/>
          <w:sz w:val="28"/>
          <w:szCs w:val="28"/>
          <w:cs/>
        </w:rPr>
        <w:t xml:space="preserve">                                                                                   </w:t>
      </w:r>
      <w:r w:rsidR="008C2E90" w:rsidRPr="00DE5B99">
        <w:rPr>
          <w:rFonts w:ascii="Browallia New" w:hAnsi="Browallia New" w:cs="Browallia New" w:hint="cs"/>
          <w:sz w:val="28"/>
          <w:szCs w:val="28"/>
          <w:cs/>
        </w:rPr>
        <w:t xml:space="preserve">  </w:t>
      </w:r>
      <w:r w:rsidR="00287F09">
        <w:rPr>
          <w:rFonts w:ascii="Browallia New" w:hAnsi="Browallia New" w:cs="Browallia New"/>
          <w:sz w:val="28"/>
          <w:szCs w:val="28"/>
        </w:rPr>
        <w:t>3.12</w:t>
      </w:r>
      <w:r w:rsidR="00F477B4" w:rsidRPr="00DE5B99">
        <w:rPr>
          <w:rFonts w:ascii="Browallia New" w:hAnsi="Browallia New" w:cs="Browallia New"/>
          <w:sz w:val="28"/>
          <w:szCs w:val="28"/>
        </w:rPr>
        <w:t xml:space="preserve"> </w:t>
      </w:r>
      <w:r w:rsidR="008C2E90" w:rsidRPr="00DE5B99">
        <w:rPr>
          <w:rFonts w:ascii="Browallia New" w:hAnsi="Browallia New" w:cs="Browallia New" w:hint="cs"/>
          <w:sz w:val="28"/>
          <w:szCs w:val="28"/>
          <w:cs/>
        </w:rPr>
        <w:t>ล้านบาท และ</w:t>
      </w:r>
      <w:r w:rsidR="00F32426" w:rsidRPr="00DE5B99">
        <w:rPr>
          <w:rFonts w:ascii="Browallia New" w:hAnsi="Browallia New" w:cs="Browallia New"/>
          <w:sz w:val="28"/>
          <w:szCs w:val="28"/>
        </w:rPr>
        <w:t xml:space="preserve"> </w:t>
      </w:r>
      <w:r w:rsidR="00FC6C9E" w:rsidRPr="00DE5B99">
        <w:rPr>
          <w:rFonts w:ascii="Browallia New" w:hAnsi="Browallia New" w:cs="Browallia New" w:hint="cs"/>
          <w:sz w:val="28"/>
          <w:szCs w:val="28"/>
          <w:cs/>
        </w:rPr>
        <w:t xml:space="preserve">จำนวน </w:t>
      </w:r>
      <w:r w:rsidR="00026C62" w:rsidRPr="00DE5B99">
        <w:rPr>
          <w:rFonts w:ascii="Browallia New" w:hAnsi="Browallia New" w:cs="Browallia New"/>
          <w:sz w:val="28"/>
          <w:szCs w:val="28"/>
        </w:rPr>
        <w:t>3.80</w:t>
      </w:r>
      <w:r w:rsidR="00E8677A" w:rsidRPr="00DE5B99">
        <w:rPr>
          <w:rFonts w:ascii="Browallia New" w:hAnsi="Browallia New" w:cs="Browallia New"/>
          <w:sz w:val="28"/>
          <w:szCs w:val="28"/>
        </w:rPr>
        <w:t xml:space="preserve"> </w:t>
      </w:r>
      <w:r w:rsidR="00F62D21" w:rsidRPr="00DE5B99">
        <w:rPr>
          <w:rFonts w:ascii="Browallia New" w:hAnsi="Browallia New" w:cs="Browallia New" w:hint="cs"/>
          <w:sz w:val="28"/>
          <w:szCs w:val="28"/>
          <w:cs/>
        </w:rPr>
        <w:t>ล้านบาท ตามลำดับ</w:t>
      </w:r>
      <w:r w:rsidR="00F62D21" w:rsidRPr="000C40F1">
        <w:rPr>
          <w:rFonts w:ascii="Browallia New" w:hAnsi="Browallia New" w:cs="Browallia New" w:hint="cs"/>
          <w:sz w:val="28"/>
          <w:szCs w:val="28"/>
          <w:cs/>
        </w:rPr>
        <w:t xml:space="preserve"> (งบการเงินเฉพาะของบริษัท </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 xml:space="preserve">จำนวน </w:t>
      </w:r>
      <w:r w:rsidR="0024080C">
        <w:rPr>
          <w:rFonts w:ascii="Browallia New" w:hAnsi="Browallia New" w:cs="Browallia New"/>
          <w:sz w:val="28"/>
          <w:szCs w:val="28"/>
        </w:rPr>
        <w:t>15.83</w:t>
      </w:r>
      <w:r w:rsidR="00F62D21"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และ</w:t>
      </w:r>
      <w:r w:rsidR="009A5B9C" w:rsidRPr="000C40F1">
        <w:rPr>
          <w:rFonts w:ascii="Browallia New" w:hAnsi="Browallia New" w:cs="Browallia New" w:hint="cs"/>
          <w:sz w:val="28"/>
          <w:szCs w:val="28"/>
          <w:cs/>
        </w:rPr>
        <w:t xml:space="preserve">                                                                                      </w:t>
      </w:r>
      <w:r w:rsidR="00F62D21" w:rsidRPr="000C40F1">
        <w:rPr>
          <w:rFonts w:ascii="Browallia New" w:hAnsi="Browallia New" w:cs="Browallia New" w:hint="cs"/>
          <w:sz w:val="28"/>
          <w:szCs w:val="28"/>
          <w:cs/>
        </w:rPr>
        <w:t xml:space="preserve"> </w:t>
      </w:r>
      <w:r w:rsidR="00FC6C9E" w:rsidRPr="000C40F1">
        <w:rPr>
          <w:rFonts w:ascii="Browallia New" w:hAnsi="Browallia New" w:cs="Browallia New" w:hint="cs"/>
          <w:sz w:val="28"/>
          <w:szCs w:val="28"/>
          <w:cs/>
        </w:rPr>
        <w:t xml:space="preserve">จำนวน </w:t>
      </w:r>
      <w:r w:rsidR="00026C62" w:rsidRPr="00EE110C">
        <w:rPr>
          <w:rFonts w:ascii="Browallia New" w:hAnsi="Browallia New" w:cs="Browallia New"/>
          <w:sz w:val="28"/>
          <w:szCs w:val="28"/>
        </w:rPr>
        <w:t>16.</w:t>
      </w:r>
      <w:r w:rsidR="00026C62">
        <w:rPr>
          <w:rFonts w:ascii="Browallia New" w:hAnsi="Browallia New" w:cs="Browallia New"/>
          <w:sz w:val="28"/>
          <w:szCs w:val="28"/>
        </w:rPr>
        <w:t>72</w:t>
      </w:r>
      <w:r w:rsidR="00E8677A" w:rsidRPr="000C40F1">
        <w:rPr>
          <w:rFonts w:ascii="Browallia New" w:hAnsi="Browallia New" w:cs="Browallia New"/>
          <w:sz w:val="28"/>
          <w:szCs w:val="28"/>
        </w:rPr>
        <w:t xml:space="preserve"> </w:t>
      </w:r>
      <w:r w:rsidR="00F62D21" w:rsidRPr="000C40F1">
        <w:rPr>
          <w:rFonts w:ascii="Browallia New" w:hAnsi="Browallia New" w:cs="Browallia New" w:hint="cs"/>
          <w:sz w:val="28"/>
          <w:szCs w:val="28"/>
          <w:cs/>
        </w:rPr>
        <w:t>ล้านบาท ตามลำดับ)</w:t>
      </w:r>
    </w:p>
    <w:p w14:paraId="44BCA165" w14:textId="637184D5" w:rsidR="008A5B3A" w:rsidRDefault="008A5B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429A9EE2"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D7F424F"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19FAA97E"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35D0466B" w14:textId="77777777" w:rsidR="00026C62" w:rsidRDefault="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p>
    <w:p w14:paraId="216EE7D6" w14:textId="23065376" w:rsidR="00CF250B" w:rsidRPr="00F13B0A" w:rsidRDefault="00CF250B" w:rsidP="00A76FBA">
      <w:pPr>
        <w:tabs>
          <w:tab w:val="left" w:pos="1440"/>
        </w:tabs>
        <w:spacing w:line="240" w:lineRule="auto"/>
        <w:ind w:left="426" w:right="-45"/>
        <w:jc w:val="thaiDistribute"/>
        <w:rPr>
          <w:rFonts w:ascii="Browallia New" w:hAnsi="Browallia New" w:cs="Browallia New"/>
          <w:sz w:val="28"/>
          <w:szCs w:val="28"/>
          <w:u w:val="single"/>
        </w:rPr>
      </w:pPr>
      <w:r w:rsidRPr="00F13B0A">
        <w:rPr>
          <w:rFonts w:ascii="Browallia New" w:hAnsi="Browallia New" w:cs="Browallia New"/>
          <w:sz w:val="28"/>
          <w:szCs w:val="28"/>
          <w:u w:val="single"/>
          <w:cs/>
        </w:rPr>
        <w:t>การชำระค่าเช่าที่ไม่ได้รับรู้เป็นหนี้สินตามสัญญาเช่า</w:t>
      </w:r>
    </w:p>
    <w:p w14:paraId="36C0CE1D" w14:textId="77777777" w:rsidR="00CF250B" w:rsidRPr="00C07995" w:rsidRDefault="00CF250B" w:rsidP="009A5B9C">
      <w:pPr>
        <w:tabs>
          <w:tab w:val="left" w:pos="1440"/>
        </w:tabs>
        <w:spacing w:line="240" w:lineRule="auto"/>
        <w:ind w:left="426" w:right="-45"/>
        <w:jc w:val="thaiDistribute"/>
        <w:rPr>
          <w:rFonts w:ascii="Browallia New" w:hAnsi="Browallia New" w:cs="Browallia New"/>
          <w:sz w:val="28"/>
          <w:szCs w:val="28"/>
        </w:rPr>
      </w:pPr>
    </w:p>
    <w:p w14:paraId="1DB0126B" w14:textId="42810F1D" w:rsidR="00CF250B" w:rsidRDefault="00CF250B" w:rsidP="00625A04">
      <w:pPr>
        <w:tabs>
          <w:tab w:val="left" w:pos="1440"/>
        </w:tabs>
        <w:spacing w:line="240" w:lineRule="auto"/>
        <w:ind w:left="426" w:right="-45"/>
        <w:jc w:val="thaiDistribute"/>
        <w:rPr>
          <w:rFonts w:ascii="Browallia New" w:hAnsi="Browallia New" w:cs="Browallia New"/>
          <w:sz w:val="28"/>
          <w:szCs w:val="28"/>
        </w:rPr>
      </w:pPr>
      <w:r w:rsidRPr="00F13B0A">
        <w:rPr>
          <w:rFonts w:ascii="Browallia New" w:hAnsi="Browallia New" w:cs="Browallia New"/>
          <w:sz w:val="28"/>
          <w:szCs w:val="28"/>
          <w:cs/>
        </w:rPr>
        <w:t>กลุ่มบริษัทเลือกไม่รับรู้หนี้สินตามสัญญาเช่าสำหรับสัญญาเช่าระยะสั้น (สัญญาเช่าที่มีระยะเวลาสัญญาไม่</w:t>
      </w:r>
      <w:r w:rsidRPr="00F13B0A">
        <w:rPr>
          <w:rFonts w:ascii="Browallia New" w:hAnsi="Browallia New" w:cs="Browallia New" w:hint="cs"/>
          <w:sz w:val="28"/>
          <w:szCs w:val="28"/>
          <w:cs/>
        </w:rPr>
        <w:t>เกิน</w:t>
      </w:r>
      <w:r w:rsidR="00B74F65">
        <w:rPr>
          <w:rFonts w:ascii="Browallia New" w:hAnsi="Browallia New" w:cs="Browallia New" w:hint="cs"/>
          <w:sz w:val="28"/>
          <w:szCs w:val="28"/>
          <w:cs/>
        </w:rPr>
        <w:t xml:space="preserve">                                    </w:t>
      </w:r>
      <w:r w:rsidRPr="00F13B0A">
        <w:rPr>
          <w:rFonts w:ascii="Browallia New" w:hAnsi="Browallia New" w:cs="Browallia New" w:hint="cs"/>
          <w:sz w:val="28"/>
          <w:szCs w:val="28"/>
          <w:cs/>
        </w:rPr>
        <w:t xml:space="preserve"> </w:t>
      </w:r>
      <w:r w:rsidRPr="00F13B0A">
        <w:rPr>
          <w:rFonts w:ascii="Browallia New" w:hAnsi="Browallia New" w:cs="Browallia New"/>
          <w:sz w:val="28"/>
          <w:szCs w:val="28"/>
        </w:rPr>
        <w:t xml:space="preserve">12 </w:t>
      </w:r>
      <w:r w:rsidRPr="00F13B0A">
        <w:rPr>
          <w:rFonts w:ascii="Browallia New" w:hAnsi="Browallia New" w:cs="Browallia New"/>
          <w:sz w:val="28"/>
          <w:szCs w:val="28"/>
          <w:cs/>
        </w:rPr>
        <w:t>เดือน) และ</w:t>
      </w:r>
      <w:r w:rsidRPr="00F13B0A">
        <w:rPr>
          <w:rFonts w:ascii="Browallia New" w:hAnsi="Browallia New" w:cs="Browallia New"/>
          <w:sz w:val="28"/>
          <w:szCs w:val="28"/>
        </w:rPr>
        <w:t>/</w:t>
      </w:r>
      <w:r w:rsidRPr="00F13B0A">
        <w:rPr>
          <w:rFonts w:ascii="Browallia New" w:hAnsi="Browallia New" w:cs="Browallia New"/>
          <w:sz w:val="28"/>
          <w:szCs w:val="28"/>
          <w:cs/>
        </w:rPr>
        <w:t xml:space="preserve">หรือ สัญญาเช่าซึ่งสินทรัพย์มีมูลค่าต่ำ </w:t>
      </w:r>
      <w:r w:rsidR="006B6D00" w:rsidRPr="00F13B0A">
        <w:rPr>
          <w:rFonts w:ascii="Browallia New" w:hAnsi="Browallia New" w:cs="Browallia New"/>
          <w:sz w:val="28"/>
          <w:szCs w:val="28"/>
          <w:cs/>
        </w:rPr>
        <w:t>การชำระเงินภายใต้สัญญาเช่าดังกล่าวถือเป็นค่าใช้จ่าย</w:t>
      </w:r>
      <w:r w:rsidR="008A795B" w:rsidRPr="00F13B0A">
        <w:rPr>
          <w:rFonts w:ascii="Browallia New" w:hAnsi="Browallia New" w:cs="Browallia New"/>
          <w:sz w:val="28"/>
          <w:szCs w:val="28"/>
          <w:cs/>
        </w:rPr>
        <w:t xml:space="preserve">แบบวิธีเส้นตรง </w:t>
      </w:r>
      <w:r w:rsidR="007414D9" w:rsidRPr="00F13B0A">
        <w:rPr>
          <w:rFonts w:ascii="Browallia New" w:hAnsi="Browallia New" w:cs="Browallia New"/>
          <w:sz w:val="28"/>
          <w:szCs w:val="28"/>
          <w:cs/>
        </w:rPr>
        <w:t>นอกจากนี้ค่าเช่าผันแปรไม่ได้รับอนุญาตให้รับรู้เป็นหนี้สินตามสัญญาเช่าและ</w:t>
      </w:r>
      <w:r w:rsidR="002639DB" w:rsidRPr="00F13B0A">
        <w:rPr>
          <w:rFonts w:ascii="Browallia New" w:hAnsi="Browallia New" w:cs="Browallia New"/>
          <w:sz w:val="28"/>
          <w:szCs w:val="28"/>
          <w:cs/>
        </w:rPr>
        <w:t>จะ</w:t>
      </w:r>
      <w:r w:rsidR="007414D9" w:rsidRPr="00F13B0A">
        <w:rPr>
          <w:rFonts w:ascii="Browallia New" w:hAnsi="Browallia New" w:cs="Browallia New"/>
          <w:sz w:val="28"/>
          <w:szCs w:val="28"/>
          <w:cs/>
        </w:rPr>
        <w:t>บันทึกเป็นค่าใช้จ่าย</w:t>
      </w:r>
      <w:r w:rsidR="00E8677A">
        <w:rPr>
          <w:rFonts w:ascii="Browallia New" w:hAnsi="Browallia New" w:cs="Browallia New"/>
          <w:sz w:val="28"/>
          <w:szCs w:val="28"/>
        </w:rPr>
        <w:br/>
      </w:r>
      <w:r w:rsidR="007414D9" w:rsidRPr="00F13B0A">
        <w:rPr>
          <w:rFonts w:ascii="Browallia New" w:hAnsi="Browallia New" w:cs="Browallia New"/>
          <w:sz w:val="28"/>
          <w:szCs w:val="28"/>
          <w:cs/>
        </w:rPr>
        <w:t>เมื่อเกิดขึ้น</w:t>
      </w:r>
    </w:p>
    <w:p w14:paraId="542A1F77" w14:textId="35C93EB4" w:rsidR="006A1649" w:rsidRDefault="006A1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471FFC72" w14:textId="190E4999" w:rsidR="002E3250" w:rsidRPr="00F13B0A" w:rsidRDefault="002E3250" w:rsidP="00A76FBA">
      <w:pPr>
        <w:tabs>
          <w:tab w:val="left" w:pos="1440"/>
        </w:tabs>
        <w:spacing w:line="240" w:lineRule="auto"/>
        <w:ind w:left="426" w:right="-45"/>
        <w:jc w:val="thaiDistribute"/>
        <w:rPr>
          <w:rFonts w:ascii="Browallia New" w:hAnsi="Browallia New" w:cs="Browallia New"/>
          <w:sz w:val="28"/>
          <w:szCs w:val="28"/>
          <w:cs/>
        </w:rPr>
      </w:pPr>
      <w:r w:rsidRPr="00F13B0A">
        <w:rPr>
          <w:rFonts w:ascii="Browallia New" w:hAnsi="Browallia New" w:cs="Browallia New"/>
          <w:sz w:val="28"/>
          <w:szCs w:val="28"/>
          <w:cs/>
        </w:rPr>
        <w:t>ค่าใช้จ่ายที่เกี่ยวข้อง</w:t>
      </w:r>
      <w:r w:rsidR="001C4D63" w:rsidRPr="00F13B0A">
        <w:rPr>
          <w:rFonts w:ascii="Browallia New" w:hAnsi="Browallia New" w:cs="Browallia New"/>
          <w:sz w:val="28"/>
          <w:szCs w:val="28"/>
          <w:cs/>
        </w:rPr>
        <w:t>กับการชำระเงินที่ไม่ได้รวมอยู่ในการวัดมูลค่า</w:t>
      </w:r>
      <w:r w:rsidR="007A1FC2" w:rsidRPr="00F13B0A">
        <w:rPr>
          <w:rFonts w:ascii="Browallia New" w:hAnsi="Browallia New" w:cs="Browallia New"/>
          <w:sz w:val="28"/>
          <w:szCs w:val="28"/>
          <w:cs/>
        </w:rPr>
        <w:t>ตามหนี้สินสัญญาเช่ามีดังนี้</w:t>
      </w:r>
    </w:p>
    <w:p w14:paraId="06BF4B39" w14:textId="56DB2B99" w:rsidR="00CF250B" w:rsidRPr="00F13B0A" w:rsidRDefault="00CF250B" w:rsidP="009A5B9C">
      <w:pPr>
        <w:tabs>
          <w:tab w:val="left" w:pos="1440"/>
        </w:tabs>
        <w:spacing w:line="240" w:lineRule="auto"/>
        <w:ind w:left="426" w:right="-45"/>
        <w:jc w:val="thaiDistribute"/>
        <w:rPr>
          <w:rFonts w:ascii="Browallia New" w:hAnsi="Browallia New" w:cs="Browallia New"/>
          <w:sz w:val="28"/>
          <w:szCs w:val="28"/>
        </w:rPr>
      </w:pPr>
    </w:p>
    <w:tbl>
      <w:tblPr>
        <w:tblW w:w="8951" w:type="dxa"/>
        <w:tblInd w:w="426" w:type="dxa"/>
        <w:tblLayout w:type="fixed"/>
        <w:tblLook w:val="0000" w:firstRow="0" w:lastRow="0" w:firstColumn="0" w:lastColumn="0" w:noHBand="0" w:noVBand="0"/>
      </w:tblPr>
      <w:tblGrid>
        <w:gridCol w:w="3651"/>
        <w:gridCol w:w="1140"/>
        <w:gridCol w:w="236"/>
        <w:gridCol w:w="1127"/>
        <w:gridCol w:w="6"/>
        <w:gridCol w:w="236"/>
        <w:gridCol w:w="1133"/>
        <w:gridCol w:w="241"/>
        <w:gridCol w:w="1181"/>
      </w:tblGrid>
      <w:tr w:rsidR="002E3250" w:rsidRPr="008B4BA8" w14:paraId="6D441DFE" w14:textId="77777777" w:rsidTr="00026C62">
        <w:trPr>
          <w:cantSplit/>
        </w:trPr>
        <w:tc>
          <w:tcPr>
            <w:tcW w:w="3651" w:type="dxa"/>
          </w:tcPr>
          <w:p w14:paraId="63C600C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8B4BA8">
              <w:rPr>
                <w:rFonts w:ascii="Browallia New" w:hAnsi="Browallia New" w:cs="Browallia New"/>
                <w:sz w:val="28"/>
                <w:szCs w:val="28"/>
              </w:rPr>
              <w:tab/>
            </w:r>
          </w:p>
        </w:tc>
        <w:tc>
          <w:tcPr>
            <w:tcW w:w="5300" w:type="dxa"/>
            <w:gridSpan w:val="8"/>
          </w:tcPr>
          <w:p w14:paraId="3E1957A5" w14:textId="77777777" w:rsidR="002E3250" w:rsidRPr="00F13B0A" w:rsidRDefault="002E3250" w:rsidP="00BF5FC1">
            <w:pPr>
              <w:spacing w:line="240" w:lineRule="auto"/>
              <w:ind w:right="-45"/>
              <w:jc w:val="right"/>
              <w:rPr>
                <w:rFonts w:ascii="Browallia New" w:hAnsi="Browallia New" w:cs="Browallia New"/>
                <w:sz w:val="28"/>
                <w:szCs w:val="28"/>
                <w:cs/>
              </w:rPr>
            </w:pPr>
            <w:r w:rsidRPr="00F13B0A">
              <w:rPr>
                <w:rFonts w:ascii="Browallia New" w:hAnsi="Browallia New" w:cs="Browallia New"/>
                <w:sz w:val="28"/>
                <w:szCs w:val="28"/>
                <w:cs/>
              </w:rPr>
              <w:t>(หน่วย</w:t>
            </w:r>
            <w:r w:rsidRPr="00F13B0A">
              <w:rPr>
                <w:rFonts w:ascii="Browallia New" w:hAnsi="Browallia New" w:cs="Browallia New"/>
                <w:sz w:val="28"/>
                <w:szCs w:val="28"/>
              </w:rPr>
              <w:t xml:space="preserve"> </w:t>
            </w:r>
            <w:r w:rsidRPr="00F13B0A">
              <w:rPr>
                <w:rFonts w:ascii="Browallia New" w:hAnsi="Browallia New" w:cs="Browallia New"/>
                <w:sz w:val="28"/>
                <w:szCs w:val="28"/>
                <w:cs/>
                <w:lang w:val="en-GB"/>
              </w:rPr>
              <w:t>:</w:t>
            </w:r>
            <w:r w:rsidRPr="00F13B0A">
              <w:rPr>
                <w:rFonts w:ascii="Browallia New" w:hAnsi="Browallia New" w:cs="Browallia New"/>
                <w:sz w:val="28"/>
                <w:szCs w:val="28"/>
              </w:rPr>
              <w:t xml:space="preserve"> </w:t>
            </w:r>
            <w:r w:rsidRPr="00F13B0A">
              <w:rPr>
                <w:rFonts w:ascii="Browallia New" w:hAnsi="Browallia New" w:cs="Browallia New"/>
                <w:sz w:val="28"/>
                <w:szCs w:val="28"/>
                <w:cs/>
              </w:rPr>
              <w:t>พันบาท)</w:t>
            </w:r>
          </w:p>
        </w:tc>
      </w:tr>
      <w:tr w:rsidR="002E3250" w:rsidRPr="008B4BA8" w14:paraId="58E43986" w14:textId="77777777" w:rsidTr="00026C62">
        <w:trPr>
          <w:cantSplit/>
        </w:trPr>
        <w:tc>
          <w:tcPr>
            <w:tcW w:w="3651" w:type="dxa"/>
          </w:tcPr>
          <w:p w14:paraId="693F9D4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03" w:type="dxa"/>
            <w:gridSpan w:val="3"/>
            <w:tcBorders>
              <w:bottom w:val="single" w:sz="4" w:space="0" w:color="auto"/>
            </w:tcBorders>
          </w:tcPr>
          <w:p w14:paraId="4882488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งบการเงินรวม</w:t>
            </w:r>
          </w:p>
        </w:tc>
        <w:tc>
          <w:tcPr>
            <w:tcW w:w="242" w:type="dxa"/>
            <w:gridSpan w:val="2"/>
          </w:tcPr>
          <w:p w14:paraId="4925F7D4"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55" w:type="dxa"/>
            <w:gridSpan w:val="3"/>
            <w:tcBorders>
              <w:bottom w:val="single" w:sz="4" w:space="0" w:color="auto"/>
            </w:tcBorders>
          </w:tcPr>
          <w:p w14:paraId="50A1591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F13B0A">
              <w:rPr>
                <w:rFonts w:ascii="Browallia New" w:hAnsi="Browallia New" w:cs="Browallia New"/>
                <w:sz w:val="28"/>
                <w:szCs w:val="28"/>
                <w:cs/>
              </w:rPr>
              <w:t>งบการเงินเฉพาะของบริษัท</w:t>
            </w:r>
          </w:p>
        </w:tc>
      </w:tr>
      <w:tr w:rsidR="00026C62" w:rsidRPr="008B4BA8" w14:paraId="76228C99" w14:textId="77777777" w:rsidTr="00026C62">
        <w:trPr>
          <w:cantSplit/>
        </w:trPr>
        <w:tc>
          <w:tcPr>
            <w:tcW w:w="3651" w:type="dxa"/>
          </w:tcPr>
          <w:p w14:paraId="467FA5EB" w14:textId="77777777" w:rsidR="00026C62" w:rsidRPr="00F13B0A"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40" w:type="dxa"/>
            <w:tcBorders>
              <w:top w:val="single" w:sz="4" w:space="0" w:color="auto"/>
              <w:bottom w:val="single" w:sz="4" w:space="0" w:color="auto"/>
            </w:tcBorders>
          </w:tcPr>
          <w:p w14:paraId="2A0CF2DA" w14:textId="1D2B6CAD" w:rsidR="00026C62" w:rsidRPr="00F13B0A"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4DCD5DCD" w14:textId="77777777" w:rsidR="00026C62" w:rsidRPr="00F13B0A" w:rsidRDefault="00026C62" w:rsidP="00026C62">
            <w:pPr>
              <w:spacing w:line="240" w:lineRule="auto"/>
              <w:ind w:left="-108" w:right="-145"/>
              <w:jc w:val="center"/>
              <w:rPr>
                <w:rFonts w:ascii="Browallia New" w:hAnsi="Browallia New" w:cs="Browallia New"/>
                <w:sz w:val="28"/>
                <w:szCs w:val="28"/>
                <w:lang w:val="en-GB"/>
              </w:rPr>
            </w:pPr>
          </w:p>
        </w:tc>
        <w:tc>
          <w:tcPr>
            <w:tcW w:w="1133" w:type="dxa"/>
            <w:gridSpan w:val="2"/>
            <w:tcBorders>
              <w:top w:val="single" w:sz="4" w:space="0" w:color="auto"/>
              <w:bottom w:val="single" w:sz="4" w:space="0" w:color="auto"/>
            </w:tcBorders>
          </w:tcPr>
          <w:p w14:paraId="5A945BAF" w14:textId="3DD4CC67" w:rsidR="00026C62" w:rsidRPr="00F13B0A"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36" w:type="dxa"/>
          </w:tcPr>
          <w:p w14:paraId="088E3D17" w14:textId="77777777" w:rsidR="00026C62" w:rsidRPr="00F13B0A" w:rsidRDefault="00026C62" w:rsidP="00026C62">
            <w:pPr>
              <w:spacing w:line="240" w:lineRule="auto"/>
              <w:ind w:left="-108" w:right="-145"/>
              <w:jc w:val="center"/>
              <w:rPr>
                <w:rFonts w:ascii="Browallia New" w:hAnsi="Browallia New" w:cs="Browallia New"/>
                <w:sz w:val="28"/>
                <w:szCs w:val="28"/>
              </w:rPr>
            </w:pPr>
          </w:p>
        </w:tc>
        <w:tc>
          <w:tcPr>
            <w:tcW w:w="1133" w:type="dxa"/>
            <w:tcBorders>
              <w:top w:val="single" w:sz="4" w:space="0" w:color="auto"/>
            </w:tcBorders>
          </w:tcPr>
          <w:p w14:paraId="53CA6024" w14:textId="4E3333D3" w:rsidR="00026C62" w:rsidRPr="00F13B0A"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41" w:type="dxa"/>
            <w:tcBorders>
              <w:top w:val="single" w:sz="4" w:space="0" w:color="auto"/>
            </w:tcBorders>
          </w:tcPr>
          <w:p w14:paraId="15D7152E" w14:textId="77777777" w:rsidR="00026C62" w:rsidRPr="00F13B0A" w:rsidRDefault="00026C62" w:rsidP="00026C62">
            <w:pPr>
              <w:spacing w:line="240" w:lineRule="auto"/>
              <w:ind w:left="-108" w:right="-145"/>
              <w:jc w:val="center"/>
              <w:rPr>
                <w:rFonts w:ascii="Browallia New" w:hAnsi="Browallia New" w:cs="Browallia New"/>
                <w:sz w:val="28"/>
                <w:szCs w:val="28"/>
                <w:lang w:val="en-GB"/>
              </w:rPr>
            </w:pPr>
          </w:p>
        </w:tc>
        <w:tc>
          <w:tcPr>
            <w:tcW w:w="1181" w:type="dxa"/>
            <w:tcBorders>
              <w:top w:val="single" w:sz="4" w:space="0" w:color="auto"/>
              <w:bottom w:val="single" w:sz="4" w:space="0" w:color="auto"/>
            </w:tcBorders>
          </w:tcPr>
          <w:p w14:paraId="77543FDA" w14:textId="572A5154" w:rsidR="00026C62" w:rsidRPr="00F13B0A" w:rsidRDefault="00026C62" w:rsidP="00026C62">
            <w:pPr>
              <w:spacing w:line="240" w:lineRule="auto"/>
              <w:ind w:left="-108" w:right="-145"/>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2E3250" w:rsidRPr="008B4BA8" w14:paraId="1A0A59AF" w14:textId="77777777" w:rsidTr="00026C62">
        <w:trPr>
          <w:cantSplit/>
        </w:trPr>
        <w:tc>
          <w:tcPr>
            <w:tcW w:w="3651" w:type="dxa"/>
            <w:vAlign w:val="center"/>
          </w:tcPr>
          <w:p w14:paraId="2678B3E8"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40" w:type="dxa"/>
            <w:tcBorders>
              <w:top w:val="single" w:sz="4" w:space="0" w:color="auto"/>
            </w:tcBorders>
          </w:tcPr>
          <w:p w14:paraId="7F9A9B87"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694D787C"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b/>
                <w:bCs/>
                <w:sz w:val="28"/>
                <w:szCs w:val="28"/>
              </w:rPr>
            </w:pPr>
          </w:p>
        </w:tc>
        <w:tc>
          <w:tcPr>
            <w:tcW w:w="1133" w:type="dxa"/>
            <w:gridSpan w:val="2"/>
            <w:tcBorders>
              <w:top w:val="single" w:sz="4" w:space="0" w:color="auto"/>
            </w:tcBorders>
          </w:tcPr>
          <w:p w14:paraId="5C14235B"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lang w:val="en-GB"/>
              </w:rPr>
            </w:pPr>
          </w:p>
        </w:tc>
        <w:tc>
          <w:tcPr>
            <w:tcW w:w="236" w:type="dxa"/>
          </w:tcPr>
          <w:p w14:paraId="0B9D52F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33" w:type="dxa"/>
            <w:tcBorders>
              <w:top w:val="single" w:sz="4" w:space="0" w:color="auto"/>
            </w:tcBorders>
          </w:tcPr>
          <w:p w14:paraId="2D85BA8F"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241" w:type="dxa"/>
          </w:tcPr>
          <w:p w14:paraId="7E52C315"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c>
          <w:tcPr>
            <w:tcW w:w="1181" w:type="dxa"/>
            <w:tcBorders>
              <w:top w:val="single" w:sz="4" w:space="0" w:color="auto"/>
            </w:tcBorders>
          </w:tcPr>
          <w:p w14:paraId="4812F33D" w14:textId="77777777" w:rsidR="002E3250" w:rsidRPr="00F13B0A" w:rsidRDefault="002E3250" w:rsidP="00BF5FC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Browallia New" w:hAnsi="Browallia New" w:cs="Browallia New"/>
                <w:sz w:val="28"/>
                <w:szCs w:val="28"/>
              </w:rPr>
            </w:pPr>
          </w:p>
        </w:tc>
      </w:tr>
      <w:tr w:rsidR="00026C62" w:rsidRPr="008B4BA8" w14:paraId="4C58E2C8" w14:textId="77777777" w:rsidTr="00026C62">
        <w:trPr>
          <w:cantSplit/>
        </w:trPr>
        <w:tc>
          <w:tcPr>
            <w:tcW w:w="3651" w:type="dxa"/>
          </w:tcPr>
          <w:p w14:paraId="1A1F3EFB" w14:textId="50A21FE1" w:rsidR="00026C62" w:rsidRPr="00F13B0A"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สัญญาเช่าระยะสั้น</w:t>
            </w:r>
          </w:p>
        </w:tc>
        <w:tc>
          <w:tcPr>
            <w:tcW w:w="1140" w:type="dxa"/>
            <w:shd w:val="clear" w:color="auto" w:fill="auto"/>
          </w:tcPr>
          <w:p w14:paraId="3BBFE3B3" w14:textId="1F39DA0C" w:rsidR="00026C62" w:rsidRPr="00F13B0A" w:rsidRDefault="00672BCE"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1,166</w:t>
            </w:r>
          </w:p>
        </w:tc>
        <w:tc>
          <w:tcPr>
            <w:tcW w:w="236" w:type="dxa"/>
          </w:tcPr>
          <w:p w14:paraId="4B8F0C90" w14:textId="77777777" w:rsidR="00026C62" w:rsidRPr="00F13B0A" w:rsidRDefault="00026C62" w:rsidP="00026C62">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49E1D58A" w14:textId="1FC0DF0E"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1,205</w:t>
            </w:r>
          </w:p>
        </w:tc>
        <w:tc>
          <w:tcPr>
            <w:tcW w:w="236" w:type="dxa"/>
            <w:vAlign w:val="bottom"/>
          </w:tcPr>
          <w:p w14:paraId="77C9F82E" w14:textId="77777777"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1A42EFE1" w14:textId="12ECE465" w:rsidR="00026C62" w:rsidRPr="00052CA4" w:rsidRDefault="009776B2"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w:t>
            </w:r>
          </w:p>
        </w:tc>
        <w:tc>
          <w:tcPr>
            <w:tcW w:w="241" w:type="dxa"/>
            <w:vAlign w:val="bottom"/>
          </w:tcPr>
          <w:p w14:paraId="14F94543" w14:textId="77777777" w:rsidR="00026C62" w:rsidRPr="00F13B0A" w:rsidRDefault="00026C62" w:rsidP="00026C62">
            <w:pPr>
              <w:tabs>
                <w:tab w:val="clear" w:pos="907"/>
                <w:tab w:val="decimal" w:pos="972"/>
              </w:tabs>
              <w:spacing w:line="240" w:lineRule="auto"/>
              <w:ind w:right="-27"/>
              <w:jc w:val="center"/>
              <w:rPr>
                <w:rFonts w:ascii="Browallia New" w:hAnsi="Browallia New" w:cs="Browallia New"/>
                <w:sz w:val="28"/>
                <w:szCs w:val="28"/>
              </w:rPr>
            </w:pPr>
          </w:p>
        </w:tc>
        <w:tc>
          <w:tcPr>
            <w:tcW w:w="1181" w:type="dxa"/>
          </w:tcPr>
          <w:p w14:paraId="39E2C97F" w14:textId="3448F5E4"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w:t>
            </w:r>
          </w:p>
        </w:tc>
      </w:tr>
      <w:tr w:rsidR="00026C62" w:rsidRPr="008B4BA8" w14:paraId="57AF9419" w14:textId="77777777" w:rsidTr="00026C62">
        <w:trPr>
          <w:cantSplit/>
        </w:trPr>
        <w:tc>
          <w:tcPr>
            <w:tcW w:w="3651" w:type="dxa"/>
            <w:vAlign w:val="bottom"/>
          </w:tcPr>
          <w:p w14:paraId="0900DDBD" w14:textId="50D902C2" w:rsidR="00026C62" w:rsidRPr="00F13B0A"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r w:rsidRPr="00F13B0A">
              <w:rPr>
                <w:rFonts w:ascii="Browallia New" w:eastAsia="Arial" w:hAnsi="Browallia New" w:cs="Browallia New"/>
                <w:sz w:val="28"/>
                <w:szCs w:val="28"/>
                <w:cs/>
                <w:lang w:val="en-GB"/>
              </w:rPr>
              <w:t>สัญญาเช่าซึ่ง</w:t>
            </w:r>
            <w:r w:rsidRPr="00F13B0A">
              <w:rPr>
                <w:rFonts w:ascii="Browallia New" w:eastAsia="Arial" w:hAnsi="Browallia New" w:cs="Browallia New"/>
                <w:spacing w:val="-6"/>
                <w:sz w:val="28"/>
                <w:szCs w:val="28"/>
                <w:cs/>
                <w:lang w:val="en-GB"/>
              </w:rPr>
              <w:t>สินทรัพย์มีมูลค่าต่ำ</w:t>
            </w:r>
          </w:p>
        </w:tc>
        <w:tc>
          <w:tcPr>
            <w:tcW w:w="1140" w:type="dxa"/>
            <w:shd w:val="clear" w:color="auto" w:fill="auto"/>
          </w:tcPr>
          <w:p w14:paraId="01474F4A" w14:textId="3EE88C79" w:rsidR="00026C62" w:rsidRPr="00F13B0A" w:rsidRDefault="00672BCE"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1,224</w:t>
            </w:r>
          </w:p>
        </w:tc>
        <w:tc>
          <w:tcPr>
            <w:tcW w:w="236" w:type="dxa"/>
          </w:tcPr>
          <w:p w14:paraId="27B98321" w14:textId="77777777" w:rsidR="00026C62" w:rsidRPr="00F13B0A" w:rsidRDefault="00026C62" w:rsidP="00026C62">
            <w:pPr>
              <w:tabs>
                <w:tab w:val="clear" w:pos="907"/>
                <w:tab w:val="decimal" w:pos="972"/>
              </w:tabs>
              <w:spacing w:line="240" w:lineRule="auto"/>
              <w:ind w:right="-27"/>
              <w:rPr>
                <w:rFonts w:ascii="Browallia New" w:hAnsi="Browallia New" w:cs="Browallia New"/>
                <w:sz w:val="28"/>
                <w:szCs w:val="28"/>
              </w:rPr>
            </w:pPr>
          </w:p>
        </w:tc>
        <w:tc>
          <w:tcPr>
            <w:tcW w:w="1133" w:type="dxa"/>
            <w:gridSpan w:val="2"/>
          </w:tcPr>
          <w:p w14:paraId="12E85A24" w14:textId="4539DBB3"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1,792</w:t>
            </w:r>
          </w:p>
        </w:tc>
        <w:tc>
          <w:tcPr>
            <w:tcW w:w="236" w:type="dxa"/>
            <w:vAlign w:val="bottom"/>
          </w:tcPr>
          <w:p w14:paraId="76D6CB30" w14:textId="77777777"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3" w:type="dxa"/>
          </w:tcPr>
          <w:p w14:paraId="293DEA29" w14:textId="7805B338" w:rsidR="00026C62" w:rsidRPr="00052CA4" w:rsidRDefault="009776B2"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398</w:t>
            </w:r>
          </w:p>
        </w:tc>
        <w:tc>
          <w:tcPr>
            <w:tcW w:w="241" w:type="dxa"/>
            <w:vAlign w:val="bottom"/>
          </w:tcPr>
          <w:p w14:paraId="474CF08D" w14:textId="77777777"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81" w:type="dxa"/>
          </w:tcPr>
          <w:p w14:paraId="6DB519E7" w14:textId="6E0E0909"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300</w:t>
            </w:r>
          </w:p>
        </w:tc>
      </w:tr>
      <w:tr w:rsidR="00026C62" w:rsidRPr="00E466F5" w14:paraId="74E7EEEC" w14:textId="77777777" w:rsidTr="00026C62">
        <w:trPr>
          <w:cantSplit/>
        </w:trPr>
        <w:tc>
          <w:tcPr>
            <w:tcW w:w="3651" w:type="dxa"/>
          </w:tcPr>
          <w:p w14:paraId="31A1F86E" w14:textId="2881C565" w:rsidR="00026C62" w:rsidRPr="00F13B0A"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both"/>
              <w:rPr>
                <w:rFonts w:ascii="Browallia New" w:hAnsi="Browallia New" w:cs="Browallia New"/>
                <w:sz w:val="28"/>
                <w:szCs w:val="28"/>
                <w:lang w:val="en-GB"/>
              </w:rPr>
            </w:pPr>
            <w:r w:rsidRPr="00F13B0A">
              <w:rPr>
                <w:rFonts w:ascii="Browallia New" w:hAnsi="Browallia New" w:cs="Browallia New"/>
                <w:sz w:val="28"/>
                <w:szCs w:val="28"/>
                <w:cs/>
              </w:rPr>
              <w:t>รวม</w:t>
            </w:r>
          </w:p>
        </w:tc>
        <w:tc>
          <w:tcPr>
            <w:tcW w:w="1140" w:type="dxa"/>
            <w:tcBorders>
              <w:top w:val="single" w:sz="4" w:space="0" w:color="auto"/>
              <w:bottom w:val="single" w:sz="12" w:space="0" w:color="auto"/>
            </w:tcBorders>
          </w:tcPr>
          <w:p w14:paraId="2DC45048" w14:textId="38511E44" w:rsidR="00026C62" w:rsidRPr="00F13B0A" w:rsidRDefault="00DE0762"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2,390</w:t>
            </w:r>
          </w:p>
        </w:tc>
        <w:tc>
          <w:tcPr>
            <w:tcW w:w="236" w:type="dxa"/>
          </w:tcPr>
          <w:p w14:paraId="5F489619" w14:textId="77777777" w:rsidR="00026C62" w:rsidRPr="00F13B0A" w:rsidRDefault="00026C62" w:rsidP="00026C62">
            <w:pPr>
              <w:tabs>
                <w:tab w:val="clear" w:pos="907"/>
                <w:tab w:val="decimal" w:pos="972"/>
              </w:tabs>
              <w:spacing w:line="240" w:lineRule="auto"/>
              <w:ind w:right="-27"/>
              <w:rPr>
                <w:rFonts w:ascii="Browallia New" w:hAnsi="Browallia New" w:cs="Browallia New"/>
                <w:sz w:val="28"/>
                <w:szCs w:val="28"/>
              </w:rPr>
            </w:pPr>
          </w:p>
        </w:tc>
        <w:tc>
          <w:tcPr>
            <w:tcW w:w="1133" w:type="dxa"/>
            <w:gridSpan w:val="2"/>
            <w:tcBorders>
              <w:top w:val="single" w:sz="4" w:space="0" w:color="auto"/>
              <w:bottom w:val="single" w:sz="12" w:space="0" w:color="auto"/>
            </w:tcBorders>
          </w:tcPr>
          <w:p w14:paraId="7EB322E8" w14:textId="57AE4408"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fldChar w:fldCharType="begin"/>
            </w:r>
            <w:r w:rsidRPr="00052CA4">
              <w:rPr>
                <w:rFonts w:ascii="Browallia New" w:hAnsi="Browallia New" w:cs="Browallia New"/>
                <w:sz w:val="28"/>
                <w:szCs w:val="28"/>
              </w:rPr>
              <w:instrText xml:space="preserve"> =SUM(ABOVE) </w:instrText>
            </w:r>
            <w:r w:rsidRPr="00052CA4">
              <w:rPr>
                <w:rFonts w:ascii="Browallia New" w:hAnsi="Browallia New" w:cs="Browallia New"/>
                <w:sz w:val="28"/>
                <w:szCs w:val="28"/>
              </w:rPr>
              <w:fldChar w:fldCharType="separate"/>
            </w:r>
            <w:r w:rsidRPr="00052CA4">
              <w:rPr>
                <w:rFonts w:ascii="Browallia New" w:hAnsi="Browallia New" w:cs="Browallia New"/>
                <w:noProof/>
                <w:sz w:val="28"/>
                <w:szCs w:val="28"/>
              </w:rPr>
              <w:t>2,997</w:t>
            </w:r>
            <w:r w:rsidRPr="00052CA4">
              <w:rPr>
                <w:rFonts w:ascii="Browallia New" w:hAnsi="Browallia New" w:cs="Browallia New"/>
                <w:sz w:val="28"/>
                <w:szCs w:val="28"/>
              </w:rPr>
              <w:fldChar w:fldCharType="end"/>
            </w:r>
          </w:p>
        </w:tc>
        <w:tc>
          <w:tcPr>
            <w:tcW w:w="236" w:type="dxa"/>
            <w:vAlign w:val="bottom"/>
          </w:tcPr>
          <w:p w14:paraId="394F18B7" w14:textId="77777777"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3" w:type="dxa"/>
            <w:tcBorders>
              <w:top w:val="single" w:sz="4" w:space="0" w:color="auto"/>
              <w:bottom w:val="single" w:sz="12" w:space="0" w:color="auto"/>
            </w:tcBorders>
          </w:tcPr>
          <w:p w14:paraId="2A73F6D4" w14:textId="00785A4A" w:rsidR="00026C62" w:rsidRPr="00052CA4" w:rsidRDefault="009776B2" w:rsidP="00026C62">
            <w:pPr>
              <w:tabs>
                <w:tab w:val="clear" w:pos="907"/>
                <w:tab w:val="decimal" w:pos="972"/>
              </w:tabs>
              <w:spacing w:line="240" w:lineRule="auto"/>
              <w:ind w:right="-27"/>
              <w:jc w:val="right"/>
              <w:rPr>
                <w:rFonts w:ascii="Browallia New" w:hAnsi="Browallia New" w:cs="Browallia New"/>
                <w:sz w:val="28"/>
                <w:szCs w:val="28"/>
              </w:rPr>
            </w:pPr>
            <w:r>
              <w:rPr>
                <w:rFonts w:ascii="Browallia New" w:hAnsi="Browallia New" w:cs="Browallia New"/>
                <w:sz w:val="28"/>
                <w:szCs w:val="28"/>
              </w:rPr>
              <w:t>398</w:t>
            </w:r>
          </w:p>
        </w:tc>
        <w:tc>
          <w:tcPr>
            <w:tcW w:w="241" w:type="dxa"/>
            <w:vAlign w:val="bottom"/>
          </w:tcPr>
          <w:p w14:paraId="3DD0EE65" w14:textId="77777777"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3566832" w14:textId="2B7D9CFA" w:rsidR="00026C62" w:rsidRPr="00F13B0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052CA4">
              <w:rPr>
                <w:rFonts w:ascii="Browallia New" w:hAnsi="Browallia New" w:cs="Browallia New"/>
                <w:sz w:val="28"/>
                <w:szCs w:val="28"/>
              </w:rPr>
              <w:t>300</w:t>
            </w:r>
          </w:p>
        </w:tc>
      </w:tr>
    </w:tbl>
    <w:p w14:paraId="12B087FF" w14:textId="21DE06D4" w:rsidR="00E20BCD" w:rsidRPr="009A5B9C" w:rsidRDefault="00E20BCD" w:rsidP="009A5B9C">
      <w:pPr>
        <w:tabs>
          <w:tab w:val="left" w:pos="1440"/>
        </w:tabs>
        <w:spacing w:line="240" w:lineRule="auto"/>
        <w:ind w:left="426" w:right="-45"/>
        <w:jc w:val="thaiDistribute"/>
        <w:rPr>
          <w:rFonts w:ascii="Browallia New" w:hAnsi="Browallia New" w:cs="Browallia New"/>
          <w:sz w:val="28"/>
          <w:szCs w:val="28"/>
          <w:cs/>
        </w:rPr>
      </w:pPr>
    </w:p>
    <w:p w14:paraId="1F0A0C7B" w14:textId="2AAB8F98" w:rsidR="0079202C" w:rsidRPr="0097307E" w:rsidRDefault="0079202C" w:rsidP="006062D4">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4" w:hanging="434"/>
        <w:rPr>
          <w:rFonts w:ascii="Browallia New" w:hAnsi="Browallia New" w:cs="Browallia New"/>
          <w:b/>
          <w:bCs/>
          <w:sz w:val="28"/>
          <w:szCs w:val="28"/>
          <w:lang w:val="en-GB"/>
        </w:rPr>
      </w:pPr>
      <w:r w:rsidRPr="0097307E">
        <w:rPr>
          <w:rFonts w:ascii="Browallia New" w:hAnsi="Browallia New" w:cs="Browallia New"/>
          <w:b/>
          <w:bCs/>
          <w:sz w:val="28"/>
          <w:szCs w:val="28"/>
          <w:cs/>
          <w:lang w:val="en-GB"/>
        </w:rPr>
        <w:t>เงินกู้ยืมระยะยาว</w:t>
      </w:r>
    </w:p>
    <w:p w14:paraId="7F352A27" w14:textId="77777777" w:rsidR="00E84241" w:rsidRPr="006062D4" w:rsidRDefault="00E84241" w:rsidP="006062D4">
      <w:pPr>
        <w:tabs>
          <w:tab w:val="left" w:pos="1440"/>
        </w:tabs>
        <w:spacing w:line="240" w:lineRule="auto"/>
        <w:ind w:left="426" w:right="-45"/>
        <w:jc w:val="thaiDistribute"/>
        <w:rPr>
          <w:rFonts w:ascii="Browallia New" w:hAnsi="Browallia New" w:cs="Browallia New"/>
          <w:sz w:val="28"/>
          <w:szCs w:val="28"/>
        </w:rPr>
      </w:pPr>
    </w:p>
    <w:tbl>
      <w:tblPr>
        <w:tblW w:w="8933" w:type="dxa"/>
        <w:tblInd w:w="426" w:type="dxa"/>
        <w:tblLayout w:type="fixed"/>
        <w:tblLook w:val="0000" w:firstRow="0" w:lastRow="0" w:firstColumn="0" w:lastColumn="0" w:noHBand="0" w:noVBand="0"/>
      </w:tblPr>
      <w:tblGrid>
        <w:gridCol w:w="3651"/>
        <w:gridCol w:w="1134"/>
        <w:gridCol w:w="236"/>
        <w:gridCol w:w="1147"/>
        <w:gridCol w:w="236"/>
        <w:gridCol w:w="1137"/>
        <w:gridCol w:w="244"/>
        <w:gridCol w:w="1148"/>
      </w:tblGrid>
      <w:tr w:rsidR="0079202C" w:rsidRPr="005E51B2" w14:paraId="78C187A0" w14:textId="77777777" w:rsidTr="00026C62">
        <w:trPr>
          <w:cantSplit/>
        </w:trPr>
        <w:tc>
          <w:tcPr>
            <w:tcW w:w="3651" w:type="dxa"/>
            <w:vAlign w:val="bottom"/>
          </w:tcPr>
          <w:p w14:paraId="5F8D7E7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vAlign w:val="bottom"/>
          </w:tcPr>
          <w:p w14:paraId="52393C0C" w14:textId="202BE001" w:rsidR="0079202C" w:rsidRPr="005E51B2" w:rsidRDefault="0079202C" w:rsidP="001B4041">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79202C" w:rsidRPr="005E51B2" w14:paraId="2C38E177" w14:textId="77777777" w:rsidTr="00026C62">
        <w:trPr>
          <w:cantSplit/>
        </w:trPr>
        <w:tc>
          <w:tcPr>
            <w:tcW w:w="3651" w:type="dxa"/>
            <w:vAlign w:val="bottom"/>
          </w:tcPr>
          <w:p w14:paraId="337CFB3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vAlign w:val="bottom"/>
          </w:tcPr>
          <w:p w14:paraId="5CBE2AA5"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vAlign w:val="bottom"/>
          </w:tcPr>
          <w:p w14:paraId="0676E897"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vAlign w:val="bottom"/>
          </w:tcPr>
          <w:p w14:paraId="1AC5AADF" w14:textId="77777777" w:rsidR="0079202C" w:rsidRPr="005E51B2"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026C62" w:rsidRPr="005E51B2" w14:paraId="38C2DC18" w14:textId="77777777" w:rsidTr="00026C62">
        <w:trPr>
          <w:cantSplit/>
          <w:trHeight w:val="185"/>
        </w:trPr>
        <w:tc>
          <w:tcPr>
            <w:tcW w:w="3651" w:type="dxa"/>
            <w:vAlign w:val="bottom"/>
          </w:tcPr>
          <w:p w14:paraId="1D2E4B67" w14:textId="77777777" w:rsidR="00026C62" w:rsidRPr="005E51B2"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6860C341"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309258AE" w14:textId="77777777" w:rsidR="00026C62" w:rsidRPr="005E51B2"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7960CF8B" w14:textId="327B7276"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36" w:type="dxa"/>
            <w:vAlign w:val="bottom"/>
          </w:tcPr>
          <w:p w14:paraId="1206FA84" w14:textId="77777777" w:rsidR="00026C62" w:rsidRPr="005E51B2" w:rsidRDefault="00026C62" w:rsidP="00026C62">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5995002F"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44" w:type="dxa"/>
            <w:tcBorders>
              <w:top w:val="single" w:sz="4" w:space="0" w:color="auto"/>
            </w:tcBorders>
          </w:tcPr>
          <w:p w14:paraId="1B2FD289" w14:textId="77777777" w:rsidR="00026C62" w:rsidRPr="005E51B2"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14AC804E" w14:textId="3FB9CE97"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7C6BFB" w:rsidRPr="005E51B2" w14:paraId="6D720F2D" w14:textId="77777777" w:rsidTr="00026C62">
        <w:trPr>
          <w:cantSplit/>
        </w:trPr>
        <w:tc>
          <w:tcPr>
            <w:tcW w:w="3651" w:type="dxa"/>
            <w:vAlign w:val="bottom"/>
          </w:tcPr>
          <w:p w14:paraId="2682618F" w14:textId="77777777" w:rsidR="007C6BFB" w:rsidRPr="005E51B2" w:rsidRDefault="007C6BFB" w:rsidP="007C6B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vAlign w:val="bottom"/>
          </w:tcPr>
          <w:p w14:paraId="72E56072" w14:textId="77777777" w:rsidR="007C6BFB" w:rsidRPr="005E51B2" w:rsidRDefault="007C6BFB" w:rsidP="007C6BFB">
            <w:pPr>
              <w:tabs>
                <w:tab w:val="clear" w:pos="907"/>
                <w:tab w:val="left" w:pos="743"/>
              </w:tabs>
              <w:spacing w:line="240" w:lineRule="auto"/>
              <w:ind w:right="-27"/>
              <w:jc w:val="right"/>
              <w:rPr>
                <w:rFonts w:ascii="Browallia New" w:hAnsi="Browallia New" w:cs="Browallia New"/>
                <w:sz w:val="28"/>
                <w:szCs w:val="28"/>
              </w:rPr>
            </w:pPr>
          </w:p>
        </w:tc>
        <w:tc>
          <w:tcPr>
            <w:tcW w:w="236" w:type="dxa"/>
            <w:vAlign w:val="bottom"/>
          </w:tcPr>
          <w:p w14:paraId="64B1E9C7" w14:textId="77777777" w:rsidR="007C6BFB" w:rsidRPr="005E51B2" w:rsidRDefault="007C6BFB" w:rsidP="007C6BFB">
            <w:pPr>
              <w:tabs>
                <w:tab w:val="clear" w:pos="907"/>
                <w:tab w:val="left" w:pos="743"/>
              </w:tabs>
              <w:spacing w:line="240" w:lineRule="auto"/>
              <w:ind w:right="-27"/>
              <w:rPr>
                <w:rFonts w:ascii="Browallia New" w:hAnsi="Browallia New" w:cs="Browallia New"/>
                <w:sz w:val="28"/>
                <w:szCs w:val="28"/>
              </w:rPr>
            </w:pPr>
          </w:p>
        </w:tc>
        <w:tc>
          <w:tcPr>
            <w:tcW w:w="1147" w:type="dxa"/>
            <w:vAlign w:val="bottom"/>
          </w:tcPr>
          <w:p w14:paraId="18625495"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0F539114"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13F1618B"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2E37CA98" w14:textId="77777777" w:rsidR="007C6BFB" w:rsidRPr="005E51B2" w:rsidRDefault="007C6BFB" w:rsidP="007C6BFB">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2D63EC6E" w14:textId="77777777" w:rsidR="007C6BFB" w:rsidRPr="005E51B2" w:rsidRDefault="007C6BFB" w:rsidP="007C6BFB">
            <w:pPr>
              <w:tabs>
                <w:tab w:val="clear" w:pos="907"/>
                <w:tab w:val="decimal" w:pos="742"/>
              </w:tabs>
              <w:spacing w:line="240" w:lineRule="auto"/>
              <w:ind w:right="-27"/>
              <w:jc w:val="right"/>
              <w:rPr>
                <w:rFonts w:ascii="Browallia New" w:hAnsi="Browallia New" w:cs="Browallia New"/>
                <w:sz w:val="28"/>
                <w:szCs w:val="28"/>
              </w:rPr>
            </w:pPr>
          </w:p>
        </w:tc>
      </w:tr>
      <w:tr w:rsidR="00026C62" w:rsidRPr="005E51B2" w14:paraId="06954D6E" w14:textId="77777777" w:rsidTr="006160B6">
        <w:trPr>
          <w:cantSplit/>
        </w:trPr>
        <w:tc>
          <w:tcPr>
            <w:tcW w:w="3651" w:type="dxa"/>
            <w:vAlign w:val="bottom"/>
          </w:tcPr>
          <w:p w14:paraId="4BBD1BAC" w14:textId="77777777" w:rsidR="00026C62" w:rsidRPr="005E51B2" w:rsidRDefault="00026C62" w:rsidP="00026C62">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เงินกู้ยืมระยะยาว</w:t>
            </w:r>
          </w:p>
        </w:tc>
        <w:tc>
          <w:tcPr>
            <w:tcW w:w="1134" w:type="dxa"/>
            <w:vAlign w:val="bottom"/>
          </w:tcPr>
          <w:p w14:paraId="30DB65BC" w14:textId="1CFBEA82" w:rsidR="00026C62" w:rsidRPr="009D226F" w:rsidRDefault="00FE0505" w:rsidP="00026C62">
            <w:pPr>
              <w:pStyle w:val="acctfourfigures"/>
              <w:tabs>
                <w:tab w:val="clear" w:pos="765"/>
              </w:tabs>
              <w:spacing w:line="240" w:lineRule="auto"/>
              <w:ind w:left="-117" w:right="34"/>
              <w:jc w:val="right"/>
              <w:rPr>
                <w:rFonts w:ascii="Browallia New" w:hAnsi="Browallia New" w:cs="Browallia New"/>
                <w:sz w:val="28"/>
                <w:szCs w:val="28"/>
                <w:rtl/>
                <w:cs/>
                <w:lang w:val="en-US"/>
              </w:rPr>
            </w:pPr>
            <w:r>
              <w:rPr>
                <w:rFonts w:ascii="Browallia New" w:hAnsi="Browallia New" w:cs="Browallia New"/>
                <w:sz w:val="28"/>
                <w:szCs w:val="28"/>
                <w:lang w:val="en-US"/>
              </w:rPr>
              <w:t>1,217</w:t>
            </w:r>
            <w:r w:rsidR="00232CFF">
              <w:rPr>
                <w:rFonts w:ascii="Browallia New" w:hAnsi="Browallia New" w:cs="Browallia New"/>
                <w:sz w:val="28"/>
                <w:szCs w:val="28"/>
                <w:lang w:val="en-US"/>
              </w:rPr>
              <w:t>,986</w:t>
            </w:r>
          </w:p>
        </w:tc>
        <w:tc>
          <w:tcPr>
            <w:tcW w:w="236" w:type="dxa"/>
            <w:vAlign w:val="bottom"/>
          </w:tcPr>
          <w:p w14:paraId="6BDAA560" w14:textId="77777777" w:rsidR="00026C62" w:rsidRPr="009D226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vAlign w:val="bottom"/>
          </w:tcPr>
          <w:p w14:paraId="3E074A0A" w14:textId="6A14DBC9" w:rsidR="00026C62" w:rsidRPr="009D226F" w:rsidRDefault="00026C62" w:rsidP="00026C62">
            <w:pPr>
              <w:pStyle w:val="acctfourfigures"/>
              <w:tabs>
                <w:tab w:val="clear" w:pos="765"/>
              </w:tabs>
              <w:spacing w:line="240" w:lineRule="auto"/>
              <w:ind w:left="-117" w:right="-19"/>
              <w:jc w:val="right"/>
              <w:rPr>
                <w:rFonts w:ascii="Browallia New" w:hAnsi="Browallia New" w:cs="Browallia New"/>
                <w:sz w:val="28"/>
                <w:szCs w:val="28"/>
                <w:rtl/>
                <w:cs/>
                <w:lang w:val="en-US"/>
              </w:rPr>
            </w:pPr>
            <w:r w:rsidRPr="009D226F">
              <w:rPr>
                <w:rFonts w:ascii="Browallia New" w:hAnsi="Browallia New" w:cs="Browallia New"/>
                <w:sz w:val="28"/>
                <w:szCs w:val="28"/>
                <w:lang w:val="en-US"/>
              </w:rPr>
              <w:t>1,390,694</w:t>
            </w:r>
          </w:p>
        </w:tc>
        <w:tc>
          <w:tcPr>
            <w:tcW w:w="236" w:type="dxa"/>
            <w:vAlign w:val="bottom"/>
          </w:tcPr>
          <w:p w14:paraId="38B02658" w14:textId="77777777"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tcPr>
          <w:p w14:paraId="58BBC719" w14:textId="5BC3C036" w:rsidR="00026C62" w:rsidRPr="00240725" w:rsidRDefault="0031772E" w:rsidP="00026C62">
            <w:pPr>
              <w:tabs>
                <w:tab w:val="clear" w:pos="907"/>
                <w:tab w:val="decimal" w:pos="972"/>
              </w:tabs>
              <w:spacing w:line="240" w:lineRule="auto"/>
              <w:ind w:right="-27"/>
              <w:jc w:val="right"/>
              <w:rPr>
                <w:rFonts w:ascii="Browallia New" w:hAnsi="Browallia New" w:cs="Browallia New"/>
                <w:sz w:val="28"/>
                <w:szCs w:val="28"/>
              </w:rPr>
            </w:pPr>
            <w:r w:rsidRPr="00240725">
              <w:rPr>
                <w:rFonts w:ascii="Browallia New" w:hAnsi="Browallia New" w:cs="Browallia New"/>
                <w:sz w:val="28"/>
                <w:szCs w:val="28"/>
              </w:rPr>
              <w:t>135,066</w:t>
            </w:r>
          </w:p>
        </w:tc>
        <w:tc>
          <w:tcPr>
            <w:tcW w:w="244" w:type="dxa"/>
            <w:vAlign w:val="bottom"/>
          </w:tcPr>
          <w:p w14:paraId="36D1EEB6" w14:textId="77777777" w:rsidR="00026C62" w:rsidRPr="009D226F" w:rsidRDefault="00026C62" w:rsidP="00026C6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Pr>
          <w:p w14:paraId="2EBF93C9" w14:textId="524EBF73"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142,373</w:t>
            </w:r>
          </w:p>
        </w:tc>
      </w:tr>
      <w:tr w:rsidR="00026C62" w:rsidRPr="00D75A5E" w14:paraId="5D2DE88F" w14:textId="77777777" w:rsidTr="006160B6">
        <w:trPr>
          <w:cantSplit/>
        </w:trPr>
        <w:tc>
          <w:tcPr>
            <w:tcW w:w="3651" w:type="dxa"/>
            <w:vAlign w:val="bottom"/>
          </w:tcPr>
          <w:p w14:paraId="28C82C69" w14:textId="2213CE69" w:rsidR="00026C62" w:rsidRPr="005E51B2"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ส่วนของเงินกู้ยืมระยะยาวที่ถึงกำหนดชำระภายในหนึ่งปี</w:t>
            </w:r>
          </w:p>
        </w:tc>
        <w:tc>
          <w:tcPr>
            <w:tcW w:w="1134" w:type="dxa"/>
            <w:tcBorders>
              <w:bottom w:val="single" w:sz="4" w:space="0" w:color="auto"/>
            </w:tcBorders>
            <w:vAlign w:val="bottom"/>
          </w:tcPr>
          <w:p w14:paraId="225C7B82" w14:textId="6848F2E2" w:rsidR="00026C62" w:rsidRPr="009D226F" w:rsidRDefault="00BE6C99" w:rsidP="00026C62">
            <w:pPr>
              <w:pStyle w:val="acctfourfigures"/>
              <w:tabs>
                <w:tab w:val="clear" w:pos="765"/>
              </w:tabs>
              <w:spacing w:line="240" w:lineRule="auto"/>
              <w:ind w:left="-117" w:right="34"/>
              <w:jc w:val="right"/>
              <w:rPr>
                <w:rFonts w:ascii="Browallia New" w:hAnsi="Browallia New" w:cs="Browallia New"/>
                <w:sz w:val="28"/>
                <w:szCs w:val="28"/>
                <w:cs/>
                <w:lang w:val="en-US" w:bidi="th-TH"/>
              </w:rPr>
            </w:pPr>
            <w:r>
              <w:rPr>
                <w:rFonts w:ascii="Browallia New" w:hAnsi="Browallia New" w:cs="Browallia New"/>
                <w:sz w:val="28"/>
                <w:szCs w:val="28"/>
                <w:lang w:val="en-US" w:bidi="th-TH"/>
              </w:rPr>
              <w:t>(323,</w:t>
            </w:r>
            <w:r w:rsidR="00195442">
              <w:rPr>
                <w:rFonts w:ascii="Browallia New" w:hAnsi="Browallia New" w:cs="Browallia New"/>
                <w:sz w:val="28"/>
                <w:szCs w:val="28"/>
                <w:lang w:val="en-US" w:bidi="th-TH"/>
              </w:rPr>
              <w:t>824</w:t>
            </w:r>
            <w:r w:rsidR="00152DFC">
              <w:rPr>
                <w:rFonts w:ascii="Browallia New" w:hAnsi="Browallia New" w:cs="Browallia New"/>
                <w:sz w:val="28"/>
                <w:szCs w:val="28"/>
                <w:lang w:val="en-US" w:bidi="th-TH"/>
              </w:rPr>
              <w:t>)</w:t>
            </w:r>
          </w:p>
        </w:tc>
        <w:tc>
          <w:tcPr>
            <w:tcW w:w="236" w:type="dxa"/>
            <w:vAlign w:val="bottom"/>
          </w:tcPr>
          <w:p w14:paraId="50FAE904" w14:textId="77777777" w:rsidR="00026C62" w:rsidRPr="009D226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bottom w:val="single" w:sz="4" w:space="0" w:color="auto"/>
            </w:tcBorders>
            <w:vAlign w:val="bottom"/>
          </w:tcPr>
          <w:p w14:paraId="44CA2089" w14:textId="3D40939F" w:rsidR="00026C62" w:rsidRPr="009D226F" w:rsidRDefault="00026C62" w:rsidP="00026C62">
            <w:pPr>
              <w:pStyle w:val="acctfourfigures"/>
              <w:tabs>
                <w:tab w:val="clear" w:pos="765"/>
              </w:tabs>
              <w:spacing w:line="240" w:lineRule="auto"/>
              <w:ind w:left="-117" w:right="-19"/>
              <w:jc w:val="right"/>
              <w:rPr>
                <w:rFonts w:ascii="Browallia New" w:hAnsi="Browallia New" w:cs="Browallia New"/>
                <w:sz w:val="28"/>
                <w:szCs w:val="28"/>
                <w:lang w:val="en-US"/>
              </w:rPr>
            </w:pPr>
            <w:r w:rsidRPr="009D226F">
              <w:rPr>
                <w:rFonts w:ascii="Browallia New" w:hAnsi="Browallia New" w:cs="Browallia New" w:hint="cs"/>
                <w:sz w:val="28"/>
                <w:szCs w:val="28"/>
                <w:cs/>
                <w:lang w:val="en-US" w:bidi="th-TH"/>
              </w:rPr>
              <w:t>(</w:t>
            </w:r>
            <w:r w:rsidRPr="009D226F">
              <w:rPr>
                <w:rFonts w:ascii="Browallia New" w:hAnsi="Browallia New" w:cs="Browallia New"/>
                <w:sz w:val="28"/>
                <w:szCs w:val="28"/>
                <w:lang w:val="en-US"/>
              </w:rPr>
              <w:t>488,382</w:t>
            </w:r>
            <w:r w:rsidRPr="009D226F">
              <w:rPr>
                <w:rFonts w:ascii="Browallia New" w:hAnsi="Browallia New" w:cs="Browallia New" w:hint="cs"/>
                <w:sz w:val="28"/>
                <w:szCs w:val="28"/>
                <w:cs/>
                <w:lang w:val="en-US" w:bidi="th-TH"/>
              </w:rPr>
              <w:t>)</w:t>
            </w:r>
          </w:p>
        </w:tc>
        <w:tc>
          <w:tcPr>
            <w:tcW w:w="236" w:type="dxa"/>
            <w:vAlign w:val="bottom"/>
          </w:tcPr>
          <w:p w14:paraId="194EF8B2" w14:textId="77777777"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tcPr>
          <w:p w14:paraId="70356180" w14:textId="77777777" w:rsidR="00F35CB5" w:rsidRPr="00240725" w:rsidRDefault="00F35CB5" w:rsidP="00026C62">
            <w:pPr>
              <w:tabs>
                <w:tab w:val="clear" w:pos="907"/>
                <w:tab w:val="decimal" w:pos="972"/>
              </w:tabs>
              <w:spacing w:line="240" w:lineRule="auto"/>
              <w:ind w:right="-27"/>
              <w:jc w:val="right"/>
              <w:rPr>
                <w:rFonts w:ascii="Browallia New" w:hAnsi="Browallia New" w:cs="Browallia New"/>
                <w:sz w:val="28"/>
                <w:szCs w:val="28"/>
              </w:rPr>
            </w:pPr>
          </w:p>
          <w:p w14:paraId="05A77EBD" w14:textId="236EE434" w:rsidR="00026C62" w:rsidRPr="00240725" w:rsidRDefault="0031772E" w:rsidP="00026C62">
            <w:pPr>
              <w:tabs>
                <w:tab w:val="clear" w:pos="907"/>
                <w:tab w:val="decimal" w:pos="972"/>
              </w:tabs>
              <w:spacing w:line="240" w:lineRule="auto"/>
              <w:ind w:right="-27"/>
              <w:jc w:val="right"/>
              <w:rPr>
                <w:rFonts w:ascii="Browallia New" w:hAnsi="Browallia New" w:cs="Browallia New"/>
                <w:sz w:val="28"/>
                <w:szCs w:val="28"/>
              </w:rPr>
            </w:pPr>
            <w:r w:rsidRPr="00240725">
              <w:rPr>
                <w:rFonts w:ascii="Browallia New" w:hAnsi="Browallia New" w:cs="Browallia New"/>
                <w:sz w:val="28"/>
                <w:szCs w:val="28"/>
              </w:rPr>
              <w:t>(8,991</w:t>
            </w:r>
            <w:r w:rsidR="00F35CB5" w:rsidRPr="00240725">
              <w:rPr>
                <w:rFonts w:ascii="Browallia New" w:hAnsi="Browallia New" w:cs="Browallia New"/>
                <w:sz w:val="28"/>
                <w:szCs w:val="28"/>
              </w:rPr>
              <w:t>)</w:t>
            </w:r>
          </w:p>
        </w:tc>
        <w:tc>
          <w:tcPr>
            <w:tcW w:w="244" w:type="dxa"/>
            <w:vAlign w:val="bottom"/>
          </w:tcPr>
          <w:p w14:paraId="05B5C360" w14:textId="77777777" w:rsidR="00026C62" w:rsidRPr="009D226F" w:rsidRDefault="00026C62" w:rsidP="00026C62">
            <w:pPr>
              <w:pStyle w:val="acctfourfigures"/>
              <w:tabs>
                <w:tab w:val="clear" w:pos="765"/>
                <w:tab w:val="decimal" w:pos="891"/>
              </w:tabs>
              <w:spacing w:line="240" w:lineRule="auto"/>
              <w:ind w:left="-117" w:right="-50"/>
              <w:rPr>
                <w:rFonts w:ascii="Browallia New" w:hAnsi="Browallia New" w:cs="Browallia New"/>
                <w:sz w:val="28"/>
                <w:szCs w:val="28"/>
                <w:lang w:val="en-US"/>
              </w:rPr>
            </w:pPr>
          </w:p>
        </w:tc>
        <w:tc>
          <w:tcPr>
            <w:tcW w:w="1148" w:type="dxa"/>
            <w:tcBorders>
              <w:bottom w:val="single" w:sz="4" w:space="0" w:color="auto"/>
            </w:tcBorders>
          </w:tcPr>
          <w:p w14:paraId="321373D2" w14:textId="77777777"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p>
          <w:p w14:paraId="20364626" w14:textId="2F4F1F59"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t>(8,285)</w:t>
            </w:r>
          </w:p>
        </w:tc>
      </w:tr>
      <w:tr w:rsidR="00026C62" w:rsidRPr="005E51B2" w14:paraId="2B267FBE" w14:textId="77777777" w:rsidTr="00026C62">
        <w:trPr>
          <w:cantSplit/>
        </w:trPr>
        <w:tc>
          <w:tcPr>
            <w:tcW w:w="3651" w:type="dxa"/>
            <w:vAlign w:val="bottom"/>
          </w:tcPr>
          <w:p w14:paraId="453F9E19" w14:textId="77777777" w:rsidR="00026C62" w:rsidRPr="005E51B2"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สุทธิ</w:t>
            </w:r>
          </w:p>
        </w:tc>
        <w:tc>
          <w:tcPr>
            <w:tcW w:w="1134" w:type="dxa"/>
            <w:tcBorders>
              <w:top w:val="single" w:sz="4" w:space="0" w:color="auto"/>
              <w:bottom w:val="single" w:sz="12" w:space="0" w:color="auto"/>
            </w:tcBorders>
            <w:vAlign w:val="bottom"/>
          </w:tcPr>
          <w:p w14:paraId="34A1115B" w14:textId="2CDE07F6" w:rsidR="00026C62" w:rsidRPr="009D226F" w:rsidRDefault="004A02DF" w:rsidP="00026C62">
            <w:pPr>
              <w:pStyle w:val="acctfourfigures"/>
              <w:tabs>
                <w:tab w:val="clear" w:pos="765"/>
              </w:tabs>
              <w:spacing w:line="240" w:lineRule="auto"/>
              <w:ind w:left="-117" w:right="34"/>
              <w:jc w:val="right"/>
              <w:rPr>
                <w:rFonts w:ascii="Browallia New" w:hAnsi="Browallia New" w:cs="Browallia New"/>
                <w:sz w:val="28"/>
                <w:szCs w:val="28"/>
                <w:lang w:val="en-US" w:bidi="th-TH"/>
              </w:rPr>
            </w:pPr>
            <w:r>
              <w:rPr>
                <w:rFonts w:ascii="Browallia New" w:hAnsi="Browallia New" w:cs="Browallia New"/>
                <w:sz w:val="28"/>
                <w:szCs w:val="28"/>
                <w:lang w:val="en-US" w:bidi="th-TH"/>
              </w:rPr>
              <w:t>894,16</w:t>
            </w:r>
            <w:r w:rsidR="00BE6096">
              <w:rPr>
                <w:rFonts w:ascii="Browallia New" w:hAnsi="Browallia New" w:cs="Browallia New"/>
                <w:sz w:val="28"/>
                <w:szCs w:val="28"/>
                <w:lang w:val="en-US" w:bidi="th-TH"/>
              </w:rPr>
              <w:t>2</w:t>
            </w:r>
          </w:p>
        </w:tc>
        <w:tc>
          <w:tcPr>
            <w:tcW w:w="236" w:type="dxa"/>
            <w:vAlign w:val="bottom"/>
          </w:tcPr>
          <w:p w14:paraId="22239598" w14:textId="77777777" w:rsidR="00026C62" w:rsidRPr="009D226F"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4A2EB146" w14:textId="716C2049" w:rsidR="00026C62" w:rsidRPr="009D226F" w:rsidRDefault="00026C62" w:rsidP="00026C62">
            <w:pPr>
              <w:pStyle w:val="acctfourfigures"/>
              <w:tabs>
                <w:tab w:val="clear" w:pos="765"/>
              </w:tabs>
              <w:spacing w:line="240" w:lineRule="auto"/>
              <w:ind w:left="-117" w:right="-19"/>
              <w:jc w:val="right"/>
              <w:rPr>
                <w:rFonts w:ascii="Browallia New" w:hAnsi="Browallia New" w:cs="Browallia New"/>
                <w:sz w:val="28"/>
                <w:szCs w:val="28"/>
                <w:lang w:val="en-US" w:bidi="th-TH"/>
              </w:rPr>
            </w:pPr>
            <w:r w:rsidRPr="009D226F">
              <w:rPr>
                <w:rFonts w:ascii="Browallia New" w:hAnsi="Browallia New" w:cs="Browallia New"/>
                <w:sz w:val="28"/>
                <w:szCs w:val="28"/>
                <w:lang w:val="en-US" w:bidi="th-TH"/>
              </w:rPr>
              <w:t>902,312</w:t>
            </w:r>
          </w:p>
        </w:tc>
        <w:tc>
          <w:tcPr>
            <w:tcW w:w="236" w:type="dxa"/>
            <w:vAlign w:val="bottom"/>
          </w:tcPr>
          <w:p w14:paraId="7C53A816" w14:textId="77777777"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7A196395" w:rsidR="00026C62" w:rsidRPr="00240725" w:rsidRDefault="00F35CB5" w:rsidP="00026C62">
            <w:pPr>
              <w:tabs>
                <w:tab w:val="clear" w:pos="907"/>
                <w:tab w:val="decimal" w:pos="972"/>
              </w:tabs>
              <w:spacing w:line="240" w:lineRule="auto"/>
              <w:ind w:right="-27"/>
              <w:jc w:val="right"/>
              <w:rPr>
                <w:rFonts w:ascii="Browallia New" w:hAnsi="Browallia New" w:cs="Browallia New"/>
                <w:sz w:val="28"/>
                <w:szCs w:val="28"/>
              </w:rPr>
            </w:pPr>
            <w:r w:rsidRPr="00240725">
              <w:rPr>
                <w:rFonts w:ascii="Browallia New" w:hAnsi="Browallia New" w:cs="Browallia New"/>
                <w:sz w:val="28"/>
                <w:szCs w:val="28"/>
              </w:rPr>
              <w:t>126,075</w:t>
            </w:r>
          </w:p>
        </w:tc>
        <w:tc>
          <w:tcPr>
            <w:tcW w:w="244" w:type="dxa"/>
            <w:vAlign w:val="bottom"/>
          </w:tcPr>
          <w:p w14:paraId="1449908D" w14:textId="77777777" w:rsidR="00026C62" w:rsidRPr="009D226F" w:rsidRDefault="00026C62" w:rsidP="00026C62">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09726DEE" w:rsidR="00026C62" w:rsidRPr="009D226F"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9D226F">
              <w:rPr>
                <w:rFonts w:ascii="Browallia New" w:hAnsi="Browallia New" w:cs="Browallia New"/>
                <w:sz w:val="28"/>
                <w:szCs w:val="28"/>
              </w:rPr>
              <w:fldChar w:fldCharType="begin"/>
            </w:r>
            <w:r w:rsidRPr="009D226F">
              <w:rPr>
                <w:rFonts w:ascii="Browallia New" w:hAnsi="Browallia New" w:cs="Browallia New"/>
                <w:sz w:val="28"/>
                <w:szCs w:val="28"/>
              </w:rPr>
              <w:instrText xml:space="preserve"> =SUM(ABOVE) </w:instrText>
            </w:r>
            <w:r w:rsidRPr="009D226F">
              <w:rPr>
                <w:rFonts w:ascii="Browallia New" w:hAnsi="Browallia New" w:cs="Browallia New"/>
                <w:sz w:val="28"/>
                <w:szCs w:val="28"/>
              </w:rPr>
              <w:fldChar w:fldCharType="separate"/>
            </w:r>
            <w:r w:rsidRPr="009D226F">
              <w:rPr>
                <w:rFonts w:ascii="Browallia New" w:hAnsi="Browallia New" w:cs="Browallia New"/>
                <w:sz w:val="28"/>
                <w:szCs w:val="28"/>
              </w:rPr>
              <w:t>134,088</w:t>
            </w:r>
            <w:r w:rsidRPr="009D226F">
              <w:rPr>
                <w:rFonts w:ascii="Browallia New" w:hAnsi="Browallia New" w:cs="Browallia New"/>
                <w:sz w:val="28"/>
                <w:szCs w:val="28"/>
              </w:rPr>
              <w:fldChar w:fldCharType="end"/>
            </w:r>
          </w:p>
        </w:tc>
      </w:tr>
    </w:tbl>
    <w:p w14:paraId="7EFF5950" w14:textId="109D4D09" w:rsidR="0079202C" w:rsidRPr="00A76FBA" w:rsidRDefault="0079202C" w:rsidP="006062D4">
      <w:pPr>
        <w:tabs>
          <w:tab w:val="left" w:pos="1440"/>
        </w:tabs>
        <w:spacing w:line="240" w:lineRule="auto"/>
        <w:ind w:left="426" w:right="-45"/>
        <w:jc w:val="thaiDistribute"/>
        <w:rPr>
          <w:rFonts w:ascii="Browallia New" w:hAnsi="Browallia New" w:cs="Browallia New"/>
          <w:sz w:val="28"/>
          <w:szCs w:val="28"/>
        </w:rPr>
      </w:pPr>
    </w:p>
    <w:p w14:paraId="2512423B" w14:textId="70AF3DB5"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r w:rsidRPr="008B163E">
        <w:rPr>
          <w:rFonts w:ascii="Browallia New" w:hAnsi="Browallia New" w:cs="Browallia New"/>
          <w:sz w:val="28"/>
          <w:szCs w:val="28"/>
          <w:cs/>
        </w:rPr>
        <w:t>การเปลี่ยนแปลงของบัญชีเงินกู้ยืมระยะยาวสำหรับปีสิ้นสุดวันที่</w:t>
      </w:r>
      <w:r w:rsidR="00F46B29" w:rsidRPr="008B163E">
        <w:rPr>
          <w:rFonts w:ascii="Browallia New" w:hAnsi="Browallia New" w:cs="Browallia New"/>
          <w:sz w:val="28"/>
          <w:szCs w:val="28"/>
        </w:rPr>
        <w:t xml:space="preserve"> </w:t>
      </w:r>
      <w:r w:rsidRPr="008B163E">
        <w:rPr>
          <w:rFonts w:ascii="Browallia New" w:hAnsi="Browallia New" w:cs="Browallia New"/>
          <w:sz w:val="28"/>
          <w:szCs w:val="28"/>
        </w:rPr>
        <w:t>31</w:t>
      </w:r>
      <w:r w:rsidR="00F46B29" w:rsidRPr="008B163E">
        <w:rPr>
          <w:rFonts w:ascii="Browallia New" w:hAnsi="Browallia New" w:cs="Browallia New"/>
          <w:sz w:val="28"/>
          <w:szCs w:val="28"/>
        </w:rPr>
        <w:t xml:space="preserve"> </w:t>
      </w:r>
      <w:r w:rsidRPr="008B163E">
        <w:rPr>
          <w:rFonts w:ascii="Browallia New" w:hAnsi="Browallia New" w:cs="Browallia New"/>
          <w:sz w:val="28"/>
          <w:szCs w:val="28"/>
          <w:cs/>
        </w:rPr>
        <w:t>ธันวาคม</w:t>
      </w:r>
      <w:r w:rsidR="00F46B29" w:rsidRPr="008B163E">
        <w:rPr>
          <w:rFonts w:ascii="Browallia New" w:hAnsi="Browallia New" w:cs="Browallia New"/>
          <w:sz w:val="28"/>
          <w:szCs w:val="28"/>
        </w:rPr>
        <w:t xml:space="preserve"> </w:t>
      </w:r>
      <w:r w:rsidRPr="008B163E">
        <w:rPr>
          <w:rFonts w:ascii="Browallia New" w:hAnsi="Browallia New" w:cs="Browallia New"/>
          <w:sz w:val="28"/>
          <w:szCs w:val="28"/>
        </w:rPr>
        <w:t>25</w:t>
      </w:r>
      <w:r w:rsidR="006F3DBE" w:rsidRPr="008B163E">
        <w:rPr>
          <w:rFonts w:ascii="Browallia New" w:hAnsi="Browallia New" w:cs="Browallia New"/>
          <w:sz w:val="28"/>
          <w:szCs w:val="28"/>
        </w:rPr>
        <w:t>6</w:t>
      </w:r>
      <w:r w:rsidR="00026C62" w:rsidRPr="008B163E">
        <w:rPr>
          <w:rFonts w:ascii="Browallia New" w:hAnsi="Browallia New" w:cs="Browallia New"/>
          <w:sz w:val="28"/>
          <w:szCs w:val="28"/>
        </w:rPr>
        <w:t>6</w:t>
      </w:r>
      <w:r w:rsidR="00F46B29" w:rsidRPr="008B163E">
        <w:rPr>
          <w:rFonts w:ascii="Browallia New" w:hAnsi="Browallia New" w:cs="Browallia New"/>
          <w:sz w:val="28"/>
          <w:szCs w:val="28"/>
        </w:rPr>
        <w:t xml:space="preserve"> </w:t>
      </w:r>
      <w:r w:rsidR="00660245" w:rsidRPr="008B163E">
        <w:rPr>
          <w:rFonts w:ascii="Browallia New" w:hAnsi="Browallia New" w:cs="Browallia New" w:hint="cs"/>
          <w:sz w:val="28"/>
          <w:szCs w:val="28"/>
          <w:cs/>
        </w:rPr>
        <w:t>และ</w:t>
      </w:r>
      <w:r w:rsidR="00F46B29" w:rsidRPr="008B163E">
        <w:rPr>
          <w:rFonts w:ascii="Browallia New" w:hAnsi="Browallia New" w:cs="Browallia New" w:hint="cs"/>
          <w:sz w:val="28"/>
          <w:szCs w:val="28"/>
        </w:rPr>
        <w:t xml:space="preserve"> </w:t>
      </w:r>
      <w:r w:rsidR="00660245" w:rsidRPr="008B163E">
        <w:rPr>
          <w:rFonts w:ascii="Browallia New" w:hAnsi="Browallia New" w:cs="Browallia New"/>
          <w:sz w:val="28"/>
          <w:szCs w:val="28"/>
        </w:rPr>
        <w:t>25</w:t>
      </w:r>
      <w:r w:rsidR="005E51B2" w:rsidRPr="008B163E">
        <w:rPr>
          <w:rFonts w:ascii="Browallia New" w:hAnsi="Browallia New" w:cs="Browallia New"/>
          <w:sz w:val="28"/>
          <w:szCs w:val="28"/>
        </w:rPr>
        <w:t>6</w:t>
      </w:r>
      <w:r w:rsidR="00026C62" w:rsidRPr="008B163E">
        <w:rPr>
          <w:rFonts w:ascii="Browallia New" w:hAnsi="Browallia New" w:cs="Browallia New"/>
          <w:sz w:val="28"/>
          <w:szCs w:val="28"/>
        </w:rPr>
        <w:t>5</w:t>
      </w:r>
      <w:r w:rsidR="00F46B29" w:rsidRPr="008B163E">
        <w:rPr>
          <w:rFonts w:ascii="Browallia New" w:hAnsi="Browallia New" w:cs="Browallia New"/>
          <w:sz w:val="28"/>
          <w:szCs w:val="28"/>
        </w:rPr>
        <w:t xml:space="preserve"> </w:t>
      </w:r>
      <w:r w:rsidRPr="008B163E">
        <w:rPr>
          <w:rFonts w:ascii="Browallia New" w:hAnsi="Browallia New" w:cs="Browallia New"/>
          <w:sz w:val="28"/>
          <w:szCs w:val="28"/>
          <w:cs/>
        </w:rPr>
        <w:t>มีรายละเอียดดังนี้</w:t>
      </w:r>
    </w:p>
    <w:p w14:paraId="4883A820" w14:textId="1809548D" w:rsidR="00461970" w:rsidRPr="005E51B2" w:rsidRDefault="00461970" w:rsidP="006062D4">
      <w:pPr>
        <w:tabs>
          <w:tab w:val="left" w:pos="1440"/>
        </w:tabs>
        <w:spacing w:line="240" w:lineRule="auto"/>
        <w:ind w:left="426" w:right="-45"/>
        <w:jc w:val="thaiDistribute"/>
        <w:rPr>
          <w:rFonts w:ascii="Browallia New" w:hAnsi="Browallia New" w:cs="Browallia New"/>
          <w:sz w:val="28"/>
          <w:szCs w:val="28"/>
        </w:rPr>
      </w:pPr>
    </w:p>
    <w:tbl>
      <w:tblPr>
        <w:tblW w:w="8999" w:type="dxa"/>
        <w:tblInd w:w="360" w:type="dxa"/>
        <w:tblLayout w:type="fixed"/>
        <w:tblLook w:val="0000" w:firstRow="0" w:lastRow="0" w:firstColumn="0" w:lastColumn="0" w:noHBand="0" w:noVBand="0"/>
      </w:tblPr>
      <w:tblGrid>
        <w:gridCol w:w="3717"/>
        <w:gridCol w:w="1134"/>
        <w:gridCol w:w="236"/>
        <w:gridCol w:w="1147"/>
        <w:gridCol w:w="236"/>
        <w:gridCol w:w="1137"/>
        <w:gridCol w:w="244"/>
        <w:gridCol w:w="1148"/>
      </w:tblGrid>
      <w:tr w:rsidR="00EE7435" w:rsidRPr="005E51B2" w14:paraId="4EE8424A" w14:textId="77777777" w:rsidTr="00026C62">
        <w:trPr>
          <w:cantSplit/>
        </w:trPr>
        <w:tc>
          <w:tcPr>
            <w:tcW w:w="3717" w:type="dxa"/>
          </w:tcPr>
          <w:p w14:paraId="32EEA535"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5E51B2">
              <w:rPr>
                <w:rFonts w:ascii="Browallia New" w:hAnsi="Browallia New" w:cs="Browallia New"/>
                <w:sz w:val="28"/>
                <w:szCs w:val="28"/>
              </w:rPr>
              <w:tab/>
            </w:r>
          </w:p>
        </w:tc>
        <w:tc>
          <w:tcPr>
            <w:tcW w:w="5282" w:type="dxa"/>
            <w:gridSpan w:val="7"/>
          </w:tcPr>
          <w:p w14:paraId="0844B534" w14:textId="472CDDDC" w:rsidR="00EE7435" w:rsidRPr="005E51B2" w:rsidRDefault="00EE7435" w:rsidP="00824554">
            <w:pPr>
              <w:spacing w:line="240" w:lineRule="auto"/>
              <w:ind w:right="-45"/>
              <w:jc w:val="right"/>
              <w:rPr>
                <w:rFonts w:ascii="Browallia New" w:hAnsi="Browallia New" w:cs="Browallia New"/>
                <w:sz w:val="28"/>
                <w:szCs w:val="28"/>
                <w:cs/>
              </w:rPr>
            </w:pPr>
            <w:r w:rsidRPr="005E51B2">
              <w:rPr>
                <w:rFonts w:ascii="Browallia New" w:hAnsi="Browallia New" w:cs="Browallia New"/>
                <w:sz w:val="28"/>
                <w:szCs w:val="28"/>
                <w:cs/>
              </w:rPr>
              <w:t>(หน่วย</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lang w:val="en-GB"/>
              </w:rPr>
              <w:t>:</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พันบาท)</w:t>
            </w:r>
          </w:p>
        </w:tc>
      </w:tr>
      <w:tr w:rsidR="00EE7435" w:rsidRPr="005E51B2" w14:paraId="705FD887" w14:textId="77777777" w:rsidTr="00026C62">
        <w:trPr>
          <w:cantSplit/>
        </w:trPr>
        <w:tc>
          <w:tcPr>
            <w:tcW w:w="3717" w:type="dxa"/>
          </w:tcPr>
          <w:p w14:paraId="3F43E5C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2AD2D56A"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5E51B2">
              <w:rPr>
                <w:rFonts w:ascii="Browallia New" w:hAnsi="Browallia New" w:cs="Browallia New"/>
                <w:sz w:val="28"/>
                <w:szCs w:val="28"/>
                <w:cs/>
              </w:rPr>
              <w:t>งบการเงินรวม</w:t>
            </w:r>
          </w:p>
        </w:tc>
        <w:tc>
          <w:tcPr>
            <w:tcW w:w="236" w:type="dxa"/>
          </w:tcPr>
          <w:p w14:paraId="75522057"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6AAFABD4" w14:textId="77777777" w:rsidR="00EE7435" w:rsidRPr="005E51B2" w:rsidRDefault="00EE7435" w:rsidP="00824554">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5E51B2">
              <w:rPr>
                <w:rFonts w:ascii="Browallia New" w:hAnsi="Browallia New" w:cs="Browallia New"/>
                <w:sz w:val="28"/>
                <w:szCs w:val="28"/>
                <w:cs/>
              </w:rPr>
              <w:t>งบการเงินเฉพาะของบริษัท</w:t>
            </w:r>
          </w:p>
        </w:tc>
      </w:tr>
      <w:tr w:rsidR="00026C62" w:rsidRPr="005E51B2" w14:paraId="2908C3B4" w14:textId="77777777" w:rsidTr="00026C62">
        <w:trPr>
          <w:cantSplit/>
          <w:trHeight w:val="185"/>
        </w:trPr>
        <w:tc>
          <w:tcPr>
            <w:tcW w:w="3717" w:type="dxa"/>
          </w:tcPr>
          <w:p w14:paraId="28029E31" w14:textId="77777777" w:rsidR="00026C62" w:rsidRPr="005E51B2" w:rsidRDefault="00026C62" w:rsidP="00026C6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077B8E0E" w14:textId="2B79842F"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36" w:type="dxa"/>
            <w:tcBorders>
              <w:top w:val="single" w:sz="4" w:space="0" w:color="auto"/>
            </w:tcBorders>
          </w:tcPr>
          <w:p w14:paraId="2A0550CE" w14:textId="77777777" w:rsidR="00026C62" w:rsidRPr="005E51B2"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147" w:type="dxa"/>
            <w:tcBorders>
              <w:top w:val="single" w:sz="4" w:space="0" w:color="auto"/>
              <w:bottom w:val="single" w:sz="4" w:space="0" w:color="auto"/>
            </w:tcBorders>
          </w:tcPr>
          <w:p w14:paraId="28F9BEA3" w14:textId="39CAFE6E"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c>
          <w:tcPr>
            <w:tcW w:w="236" w:type="dxa"/>
          </w:tcPr>
          <w:p w14:paraId="101337DA" w14:textId="77777777" w:rsidR="00026C62" w:rsidRPr="005E51B2" w:rsidRDefault="00026C62" w:rsidP="00026C62">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4C52685B" w14:textId="4EEA3E26" w:rsidR="00026C62" w:rsidRPr="00255030"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256</w:t>
            </w:r>
            <w:r>
              <w:rPr>
                <w:rFonts w:ascii="Browallia New" w:hAnsi="Browallia New" w:cs="Browallia New"/>
                <w:sz w:val="28"/>
                <w:szCs w:val="28"/>
                <w:lang w:val="en-GB"/>
              </w:rPr>
              <w:t>6</w:t>
            </w:r>
          </w:p>
        </w:tc>
        <w:tc>
          <w:tcPr>
            <w:tcW w:w="244" w:type="dxa"/>
            <w:tcBorders>
              <w:top w:val="single" w:sz="4" w:space="0" w:color="auto"/>
            </w:tcBorders>
          </w:tcPr>
          <w:p w14:paraId="107A53D0" w14:textId="77777777" w:rsidR="00026C62" w:rsidRPr="005E51B2" w:rsidRDefault="00026C62" w:rsidP="00026C6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tcPr>
          <w:p w14:paraId="3FEE037E" w14:textId="5CA4510A" w:rsidR="00026C62" w:rsidRPr="005E51B2" w:rsidRDefault="00026C62" w:rsidP="00026C62">
            <w:pPr>
              <w:tabs>
                <w:tab w:val="clear" w:pos="907"/>
              </w:tabs>
              <w:spacing w:line="240" w:lineRule="auto"/>
              <w:ind w:left="-108" w:right="-108"/>
              <w:jc w:val="center"/>
              <w:rPr>
                <w:rFonts w:ascii="Browallia New" w:hAnsi="Browallia New" w:cs="Browallia New"/>
                <w:sz w:val="28"/>
                <w:szCs w:val="28"/>
                <w:lang w:val="en-GB"/>
              </w:rPr>
            </w:pPr>
            <w:r w:rsidRPr="00776E03">
              <w:rPr>
                <w:rFonts w:ascii="Browallia New" w:hAnsi="Browallia New" w:cs="Browallia New"/>
                <w:sz w:val="28"/>
                <w:szCs w:val="28"/>
                <w:lang w:val="en-GB"/>
              </w:rPr>
              <w:t>25</w:t>
            </w:r>
            <w:r>
              <w:rPr>
                <w:rFonts w:ascii="Browallia New" w:hAnsi="Browallia New" w:cs="Browallia New"/>
                <w:sz w:val="28"/>
                <w:szCs w:val="28"/>
                <w:lang w:val="en-GB"/>
              </w:rPr>
              <w:t>65</w:t>
            </w:r>
          </w:p>
        </w:tc>
      </w:tr>
      <w:tr w:rsidR="006F3DBE" w:rsidRPr="005E51B2" w14:paraId="0C1D70BC" w14:textId="77777777" w:rsidTr="00026C62">
        <w:trPr>
          <w:cantSplit/>
        </w:trPr>
        <w:tc>
          <w:tcPr>
            <w:tcW w:w="3717" w:type="dxa"/>
            <w:vAlign w:val="bottom"/>
          </w:tcPr>
          <w:p w14:paraId="50489C71" w14:textId="77777777" w:rsidR="006F3DBE" w:rsidRPr="005E51B2" w:rsidRDefault="006F3DBE" w:rsidP="006F3DB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cs/>
              </w:rPr>
            </w:pPr>
          </w:p>
        </w:tc>
        <w:tc>
          <w:tcPr>
            <w:tcW w:w="1134" w:type="dxa"/>
          </w:tcPr>
          <w:p w14:paraId="0CA682E8" w14:textId="77777777" w:rsidR="006F3DBE" w:rsidRPr="005E51B2" w:rsidRDefault="006F3DBE" w:rsidP="006F3DBE">
            <w:pPr>
              <w:tabs>
                <w:tab w:val="clear" w:pos="907"/>
                <w:tab w:val="left" w:pos="743"/>
              </w:tabs>
              <w:spacing w:line="240" w:lineRule="auto"/>
              <w:ind w:right="-27"/>
              <w:jc w:val="right"/>
              <w:rPr>
                <w:rFonts w:ascii="Browallia New" w:hAnsi="Browallia New" w:cs="Browallia New"/>
                <w:sz w:val="28"/>
                <w:szCs w:val="28"/>
              </w:rPr>
            </w:pPr>
          </w:p>
        </w:tc>
        <w:tc>
          <w:tcPr>
            <w:tcW w:w="236" w:type="dxa"/>
          </w:tcPr>
          <w:p w14:paraId="6AF8A850" w14:textId="77777777" w:rsidR="006F3DBE" w:rsidRPr="005E51B2" w:rsidRDefault="006F3DBE" w:rsidP="006F3DBE">
            <w:pPr>
              <w:tabs>
                <w:tab w:val="clear" w:pos="907"/>
                <w:tab w:val="left" w:pos="743"/>
              </w:tabs>
              <w:spacing w:line="240" w:lineRule="auto"/>
              <w:ind w:right="-27"/>
              <w:rPr>
                <w:rFonts w:ascii="Browallia New" w:hAnsi="Browallia New" w:cs="Browallia New"/>
                <w:sz w:val="28"/>
                <w:szCs w:val="28"/>
              </w:rPr>
            </w:pPr>
          </w:p>
        </w:tc>
        <w:tc>
          <w:tcPr>
            <w:tcW w:w="1147" w:type="dxa"/>
          </w:tcPr>
          <w:p w14:paraId="605E0171"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36" w:type="dxa"/>
            <w:vAlign w:val="bottom"/>
          </w:tcPr>
          <w:p w14:paraId="116A39F9"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tcBorders>
            <w:vAlign w:val="bottom"/>
          </w:tcPr>
          <w:p w14:paraId="333ECAD7" w14:textId="77777777" w:rsidR="006F3DBE" w:rsidRPr="00255030"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244" w:type="dxa"/>
            <w:vAlign w:val="bottom"/>
          </w:tcPr>
          <w:p w14:paraId="0AF87B97" w14:textId="77777777" w:rsidR="006F3DBE" w:rsidRPr="005E51B2" w:rsidRDefault="006F3DBE" w:rsidP="006F3DBE">
            <w:pPr>
              <w:tabs>
                <w:tab w:val="clear" w:pos="907"/>
                <w:tab w:val="decimal" w:pos="972"/>
              </w:tabs>
              <w:spacing w:line="240" w:lineRule="auto"/>
              <w:ind w:right="-27"/>
              <w:jc w:val="right"/>
              <w:rPr>
                <w:rFonts w:ascii="Browallia New" w:hAnsi="Browallia New" w:cs="Browallia New"/>
                <w:sz w:val="28"/>
                <w:szCs w:val="28"/>
              </w:rPr>
            </w:pPr>
          </w:p>
        </w:tc>
        <w:tc>
          <w:tcPr>
            <w:tcW w:w="1148" w:type="dxa"/>
            <w:vAlign w:val="bottom"/>
          </w:tcPr>
          <w:p w14:paraId="79AA0F64" w14:textId="77777777" w:rsidR="006F3DBE" w:rsidRPr="005E51B2" w:rsidRDefault="006F3DBE" w:rsidP="006F3DBE">
            <w:pPr>
              <w:tabs>
                <w:tab w:val="clear" w:pos="907"/>
                <w:tab w:val="decimal" w:pos="742"/>
              </w:tabs>
              <w:spacing w:line="240" w:lineRule="auto"/>
              <w:ind w:right="-27"/>
              <w:jc w:val="right"/>
              <w:rPr>
                <w:rFonts w:ascii="Browallia New" w:hAnsi="Browallia New" w:cs="Browallia New"/>
                <w:sz w:val="28"/>
                <w:szCs w:val="28"/>
              </w:rPr>
            </w:pPr>
          </w:p>
        </w:tc>
      </w:tr>
      <w:tr w:rsidR="00026C62" w:rsidRPr="005E51B2" w14:paraId="162C65BD" w14:textId="77777777" w:rsidTr="00026C62">
        <w:trPr>
          <w:cantSplit/>
        </w:trPr>
        <w:tc>
          <w:tcPr>
            <w:tcW w:w="3717" w:type="dxa"/>
            <w:vAlign w:val="bottom"/>
          </w:tcPr>
          <w:p w14:paraId="607A8415" w14:textId="1EC78B95" w:rsidR="00026C62" w:rsidRPr="005E51B2" w:rsidRDefault="00026C62" w:rsidP="00026C62">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1 </w:t>
            </w:r>
            <w:r w:rsidRPr="005E51B2">
              <w:rPr>
                <w:rFonts w:ascii="Browallia New" w:hAnsi="Browallia New" w:cs="Browallia New"/>
                <w:sz w:val="28"/>
                <w:szCs w:val="28"/>
                <w:cs/>
              </w:rPr>
              <w:t>มกราคม</w:t>
            </w:r>
            <w:r w:rsidRPr="00F46B29">
              <w:rPr>
                <w:rFonts w:ascii="Browallia New" w:hAnsi="Browallia New" w:cs="Browallia New"/>
                <w:sz w:val="28"/>
                <w:szCs w:val="28"/>
              </w:rPr>
              <w:t xml:space="preserve"> </w:t>
            </w:r>
          </w:p>
        </w:tc>
        <w:tc>
          <w:tcPr>
            <w:tcW w:w="1134" w:type="dxa"/>
            <w:vAlign w:val="bottom"/>
          </w:tcPr>
          <w:p w14:paraId="572A04C6" w14:textId="2B8EAD15" w:rsidR="00026C62" w:rsidRPr="00C0295A" w:rsidRDefault="00FC7A21" w:rsidP="00026C62">
            <w:pPr>
              <w:pStyle w:val="acctfourfigures"/>
              <w:tabs>
                <w:tab w:val="clear" w:pos="765"/>
              </w:tabs>
              <w:spacing w:line="240" w:lineRule="auto"/>
              <w:ind w:left="-117" w:right="-27"/>
              <w:jc w:val="right"/>
              <w:rPr>
                <w:rFonts w:ascii="Browallia New" w:hAnsi="Browallia New" w:cs="Browallia New"/>
                <w:sz w:val="28"/>
                <w:szCs w:val="28"/>
                <w:rtl/>
                <w:cs/>
                <w:lang w:val="en-US" w:bidi="th-TH"/>
              </w:rPr>
            </w:pPr>
            <w:r>
              <w:rPr>
                <w:rFonts w:ascii="Browallia New" w:hAnsi="Browallia New" w:cs="Browallia New"/>
                <w:sz w:val="28"/>
                <w:szCs w:val="28"/>
                <w:lang w:val="en-US" w:bidi="th-TH"/>
              </w:rPr>
              <w:t>1,390,694</w:t>
            </w:r>
          </w:p>
        </w:tc>
        <w:tc>
          <w:tcPr>
            <w:tcW w:w="236" w:type="dxa"/>
            <w:vAlign w:val="bottom"/>
          </w:tcPr>
          <w:p w14:paraId="02061665" w14:textId="77777777" w:rsidR="00026C62" w:rsidRPr="00C0295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3E95DAD6" w14:textId="2BBC2529" w:rsidR="00026C62" w:rsidRPr="00C0295A" w:rsidRDefault="00026C62" w:rsidP="00026C62">
            <w:pPr>
              <w:pStyle w:val="acctfourfigures"/>
              <w:tabs>
                <w:tab w:val="clear" w:pos="765"/>
              </w:tabs>
              <w:spacing w:line="240" w:lineRule="auto"/>
              <w:ind w:left="-117" w:right="-27"/>
              <w:jc w:val="right"/>
              <w:rPr>
                <w:rFonts w:ascii="Browallia New" w:hAnsi="Browallia New" w:cs="Browallia New"/>
                <w:sz w:val="28"/>
                <w:szCs w:val="28"/>
                <w:rtl/>
                <w:cs/>
                <w:lang w:val="en-US"/>
              </w:rPr>
            </w:pPr>
            <w:r w:rsidRPr="00C0295A">
              <w:rPr>
                <w:rFonts w:ascii="Browallia New" w:hAnsi="Browallia New" w:cs="Browallia New"/>
                <w:sz w:val="28"/>
                <w:szCs w:val="28"/>
                <w:lang w:val="en-US" w:bidi="th-TH"/>
              </w:rPr>
              <w:t>1,571,666</w:t>
            </w:r>
          </w:p>
        </w:tc>
        <w:tc>
          <w:tcPr>
            <w:tcW w:w="236" w:type="dxa"/>
            <w:vAlign w:val="bottom"/>
          </w:tcPr>
          <w:p w14:paraId="15F91BCA" w14:textId="77777777"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10ABC8E9" w14:textId="1560C1B6" w:rsidR="00026C62" w:rsidRPr="008B163E" w:rsidRDefault="003A5E62" w:rsidP="00026C62">
            <w:pPr>
              <w:tabs>
                <w:tab w:val="clear" w:pos="907"/>
                <w:tab w:val="decimal" w:pos="972"/>
              </w:tabs>
              <w:spacing w:line="240" w:lineRule="auto"/>
              <w:ind w:right="-27"/>
              <w:jc w:val="right"/>
              <w:rPr>
                <w:rFonts w:ascii="Browallia New" w:hAnsi="Browallia New" w:cs="Browallia New"/>
                <w:sz w:val="28"/>
                <w:szCs w:val="28"/>
              </w:rPr>
            </w:pPr>
            <w:r w:rsidRPr="008B163E">
              <w:rPr>
                <w:rFonts w:ascii="Browallia New" w:hAnsi="Browallia New" w:cs="Browallia New"/>
                <w:sz w:val="28"/>
                <w:szCs w:val="28"/>
              </w:rPr>
              <w:t>142</w:t>
            </w:r>
            <w:r w:rsidR="00396060" w:rsidRPr="008B163E">
              <w:rPr>
                <w:rFonts w:ascii="Browallia New" w:hAnsi="Browallia New" w:cs="Browallia New"/>
                <w:sz w:val="28"/>
                <w:szCs w:val="28"/>
              </w:rPr>
              <w:t>,373</w:t>
            </w:r>
          </w:p>
        </w:tc>
        <w:tc>
          <w:tcPr>
            <w:tcW w:w="244" w:type="dxa"/>
            <w:vAlign w:val="bottom"/>
          </w:tcPr>
          <w:p w14:paraId="294752C9" w14:textId="77777777" w:rsidR="00026C62" w:rsidRPr="00C0295A" w:rsidRDefault="00026C62" w:rsidP="00026C62">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303FAF14" w14:textId="4487EAF5"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142,724</w:t>
            </w:r>
          </w:p>
        </w:tc>
      </w:tr>
      <w:tr w:rsidR="00026C62" w:rsidRPr="005E51B2" w14:paraId="3C9765BD" w14:textId="77777777" w:rsidTr="00026C62">
        <w:trPr>
          <w:cantSplit/>
        </w:trPr>
        <w:tc>
          <w:tcPr>
            <w:tcW w:w="3717" w:type="dxa"/>
            <w:vAlign w:val="bottom"/>
          </w:tcPr>
          <w:p w14:paraId="12E309FB" w14:textId="5AB43FAB" w:rsidR="00026C62" w:rsidRPr="005E51B2" w:rsidRDefault="00026C62" w:rsidP="00026C62">
            <w:pPr>
              <w:tabs>
                <w:tab w:val="clear" w:pos="227"/>
                <w:tab w:val="left" w:pos="18"/>
              </w:tabs>
              <w:spacing w:line="240" w:lineRule="auto"/>
              <w:rPr>
                <w:rFonts w:ascii="Browallia New" w:hAnsi="Browallia New" w:cs="Browallia New"/>
                <w:sz w:val="28"/>
                <w:szCs w:val="28"/>
                <w:cs/>
              </w:rPr>
            </w:pPr>
            <w:r w:rsidRPr="005E51B2">
              <w:rPr>
                <w:rFonts w:ascii="Browallia New" w:hAnsi="Browallia New" w:cs="Browallia New"/>
                <w:sz w:val="28"/>
                <w:szCs w:val="28"/>
                <w:u w:val="single"/>
                <w:cs/>
              </w:rPr>
              <w:t>บวก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กู้เพิ่ม</w:t>
            </w:r>
          </w:p>
        </w:tc>
        <w:tc>
          <w:tcPr>
            <w:tcW w:w="1134" w:type="dxa"/>
            <w:vAlign w:val="bottom"/>
          </w:tcPr>
          <w:p w14:paraId="2B02A7B8" w14:textId="475747AB" w:rsidR="00026C62" w:rsidRPr="00C0295A" w:rsidRDefault="00FC7A21" w:rsidP="00026C62">
            <w:pPr>
              <w:pStyle w:val="acctfourfigures"/>
              <w:tabs>
                <w:tab w:val="clear" w:pos="765"/>
              </w:tabs>
              <w:spacing w:line="240" w:lineRule="auto"/>
              <w:ind w:left="-117" w:right="-27"/>
              <w:jc w:val="right"/>
              <w:rPr>
                <w:rFonts w:ascii="Browallia New" w:hAnsi="Browallia New" w:cs="Browallia New"/>
                <w:sz w:val="28"/>
                <w:szCs w:val="28"/>
                <w:rtl/>
                <w:cs/>
                <w:lang w:val="en-US"/>
              </w:rPr>
            </w:pPr>
            <w:r>
              <w:rPr>
                <w:rFonts w:ascii="Browallia New" w:hAnsi="Browallia New" w:cs="Browallia New"/>
                <w:sz w:val="28"/>
                <w:szCs w:val="28"/>
                <w:lang w:val="en-US"/>
              </w:rPr>
              <w:t>260,000</w:t>
            </w:r>
          </w:p>
        </w:tc>
        <w:tc>
          <w:tcPr>
            <w:tcW w:w="236" w:type="dxa"/>
            <w:vAlign w:val="bottom"/>
          </w:tcPr>
          <w:p w14:paraId="1FE906E7" w14:textId="77777777" w:rsidR="00026C62" w:rsidRPr="00C0295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vAlign w:val="bottom"/>
          </w:tcPr>
          <w:p w14:paraId="49BA8337" w14:textId="6BEA65C4" w:rsidR="00026C62" w:rsidRPr="00C0295A" w:rsidRDefault="00026C62" w:rsidP="00026C62">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sz w:val="28"/>
                <w:szCs w:val="28"/>
                <w:lang w:val="en-US"/>
              </w:rPr>
              <w:t>340,643</w:t>
            </w:r>
          </w:p>
        </w:tc>
        <w:tc>
          <w:tcPr>
            <w:tcW w:w="236" w:type="dxa"/>
            <w:vAlign w:val="bottom"/>
          </w:tcPr>
          <w:p w14:paraId="1348B0C5" w14:textId="77777777"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center"/>
          </w:tcPr>
          <w:p w14:paraId="66B23C99" w14:textId="3BF42953" w:rsidR="00026C62" w:rsidRPr="008B163E" w:rsidRDefault="00396060" w:rsidP="00026C62">
            <w:pPr>
              <w:tabs>
                <w:tab w:val="clear" w:pos="907"/>
                <w:tab w:val="decimal" w:pos="972"/>
              </w:tabs>
              <w:spacing w:line="240" w:lineRule="auto"/>
              <w:ind w:right="-27"/>
              <w:jc w:val="right"/>
              <w:rPr>
                <w:rFonts w:ascii="Browallia New" w:hAnsi="Browallia New" w:cs="Browallia New"/>
                <w:sz w:val="28"/>
                <w:szCs w:val="28"/>
              </w:rPr>
            </w:pPr>
            <w:r w:rsidRPr="008B163E">
              <w:rPr>
                <w:rFonts w:ascii="Browallia New" w:hAnsi="Browallia New" w:cs="Browallia New"/>
                <w:sz w:val="28"/>
                <w:szCs w:val="28"/>
              </w:rPr>
              <w:t>-</w:t>
            </w:r>
          </w:p>
        </w:tc>
        <w:tc>
          <w:tcPr>
            <w:tcW w:w="244" w:type="dxa"/>
            <w:vAlign w:val="bottom"/>
          </w:tcPr>
          <w:p w14:paraId="5ECB9AEA" w14:textId="77777777" w:rsidR="00026C62" w:rsidRPr="00C0295A" w:rsidRDefault="00026C62" w:rsidP="00026C62">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vAlign w:val="center"/>
          </w:tcPr>
          <w:p w14:paraId="4402DAF9" w14:textId="2D4D8B34"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w:t>
            </w:r>
          </w:p>
        </w:tc>
      </w:tr>
      <w:tr w:rsidR="00026C62" w:rsidRPr="005E51B2" w14:paraId="1F158CC3" w14:textId="77777777" w:rsidTr="00026C62">
        <w:trPr>
          <w:cantSplit/>
        </w:trPr>
        <w:tc>
          <w:tcPr>
            <w:tcW w:w="3717" w:type="dxa"/>
            <w:vAlign w:val="bottom"/>
          </w:tcPr>
          <w:p w14:paraId="4047C479" w14:textId="79D0FCAD" w:rsidR="00026C62" w:rsidRPr="005E51B2"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9" w:right="-42" w:hanging="459"/>
              <w:rPr>
                <w:rFonts w:ascii="Browallia New" w:hAnsi="Browallia New" w:cs="Browallia New"/>
                <w:sz w:val="28"/>
                <w:szCs w:val="28"/>
              </w:rPr>
            </w:pPr>
            <w:r w:rsidRPr="005E51B2">
              <w:rPr>
                <w:rFonts w:ascii="Browallia New" w:hAnsi="Browallia New" w:cs="Browallia New"/>
                <w:sz w:val="28"/>
                <w:szCs w:val="28"/>
                <w:u w:val="single"/>
                <w:cs/>
              </w:rPr>
              <w:t>หัก</w:t>
            </w:r>
            <w:r w:rsidRPr="00F46B29">
              <w:rPr>
                <w:rFonts w:ascii="Browallia New" w:hAnsi="Browallia New" w:cs="Browallia New"/>
                <w:sz w:val="28"/>
                <w:szCs w:val="28"/>
              </w:rPr>
              <w:t xml:space="preserve">   </w:t>
            </w:r>
            <w:r w:rsidRPr="005E51B2">
              <w:rPr>
                <w:rFonts w:ascii="Browallia New" w:hAnsi="Browallia New" w:cs="Browallia New"/>
                <w:sz w:val="28"/>
                <w:szCs w:val="28"/>
                <w:cs/>
              </w:rPr>
              <w:t>จ่ายคืนเงินกู้</w:t>
            </w:r>
          </w:p>
        </w:tc>
        <w:tc>
          <w:tcPr>
            <w:tcW w:w="1134" w:type="dxa"/>
            <w:tcBorders>
              <w:bottom w:val="single" w:sz="4" w:space="0" w:color="auto"/>
            </w:tcBorders>
            <w:vAlign w:val="bottom"/>
          </w:tcPr>
          <w:p w14:paraId="1C49345F" w14:textId="79721067" w:rsidR="00026C62" w:rsidRPr="00C0295A" w:rsidRDefault="00672CBB" w:rsidP="00026C62">
            <w:pPr>
              <w:pStyle w:val="acctfourfigures"/>
              <w:tabs>
                <w:tab w:val="clear" w:pos="765"/>
              </w:tabs>
              <w:spacing w:line="240" w:lineRule="auto"/>
              <w:ind w:left="-117" w:right="-27"/>
              <w:jc w:val="right"/>
              <w:rPr>
                <w:rFonts w:ascii="Browallia New" w:hAnsi="Browallia New" w:cs="Browallia New"/>
                <w:sz w:val="28"/>
                <w:szCs w:val="28"/>
                <w:lang w:val="en-US" w:bidi="th-TH"/>
              </w:rPr>
            </w:pPr>
            <w:r>
              <w:rPr>
                <w:rFonts w:ascii="Browallia New" w:hAnsi="Browallia New" w:cs="Browallia New"/>
                <w:sz w:val="28"/>
                <w:szCs w:val="28"/>
                <w:lang w:val="en-US" w:bidi="th-TH"/>
              </w:rPr>
              <w:t>(432,</w:t>
            </w:r>
            <w:r w:rsidR="007271A4">
              <w:rPr>
                <w:rFonts w:ascii="Browallia New" w:hAnsi="Browallia New" w:cs="Browallia New"/>
                <w:sz w:val="28"/>
                <w:szCs w:val="28"/>
                <w:lang w:val="en-US" w:bidi="th-TH"/>
              </w:rPr>
              <w:t>708)</w:t>
            </w:r>
          </w:p>
        </w:tc>
        <w:tc>
          <w:tcPr>
            <w:tcW w:w="236" w:type="dxa"/>
            <w:vAlign w:val="bottom"/>
          </w:tcPr>
          <w:p w14:paraId="3F6ACEE5" w14:textId="77777777" w:rsidR="00026C62" w:rsidRPr="00C0295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bottom w:val="single" w:sz="4" w:space="0" w:color="auto"/>
            </w:tcBorders>
            <w:vAlign w:val="bottom"/>
          </w:tcPr>
          <w:p w14:paraId="7F8FEB5F" w14:textId="1A4F022C" w:rsidR="00026C62" w:rsidRPr="00C0295A" w:rsidRDefault="00026C62" w:rsidP="00026C62">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hint="cs"/>
                <w:sz w:val="28"/>
                <w:szCs w:val="28"/>
                <w:cs/>
                <w:lang w:val="en-US" w:bidi="th-TH"/>
              </w:rPr>
              <w:t>(</w:t>
            </w:r>
            <w:r w:rsidRPr="00C0295A">
              <w:rPr>
                <w:rFonts w:ascii="Browallia New" w:hAnsi="Browallia New" w:cs="Browallia New"/>
                <w:sz w:val="28"/>
                <w:szCs w:val="28"/>
                <w:lang w:val="en-US" w:bidi="th-TH"/>
              </w:rPr>
              <w:t>521,615</w:t>
            </w:r>
            <w:r w:rsidRPr="00C0295A">
              <w:rPr>
                <w:rFonts w:ascii="Browallia New" w:hAnsi="Browallia New" w:cs="Browallia New" w:hint="cs"/>
                <w:sz w:val="28"/>
                <w:szCs w:val="28"/>
                <w:cs/>
                <w:lang w:val="en-US" w:bidi="th-TH"/>
              </w:rPr>
              <w:t>)</w:t>
            </w:r>
          </w:p>
        </w:tc>
        <w:tc>
          <w:tcPr>
            <w:tcW w:w="236" w:type="dxa"/>
            <w:vAlign w:val="bottom"/>
          </w:tcPr>
          <w:p w14:paraId="4F45A6F4" w14:textId="77777777"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center"/>
          </w:tcPr>
          <w:p w14:paraId="3E22B9D4" w14:textId="3744A896" w:rsidR="00026C62" w:rsidRPr="008B163E" w:rsidRDefault="00396060" w:rsidP="00026C62">
            <w:pPr>
              <w:tabs>
                <w:tab w:val="clear" w:pos="907"/>
                <w:tab w:val="decimal" w:pos="972"/>
              </w:tabs>
              <w:spacing w:line="240" w:lineRule="auto"/>
              <w:ind w:right="-27"/>
              <w:jc w:val="right"/>
              <w:rPr>
                <w:rFonts w:ascii="Browallia New" w:hAnsi="Browallia New" w:cs="Browallia New"/>
                <w:sz w:val="28"/>
                <w:szCs w:val="28"/>
                <w:cs/>
              </w:rPr>
            </w:pPr>
            <w:r w:rsidRPr="008B163E">
              <w:rPr>
                <w:rFonts w:ascii="Browallia New" w:hAnsi="Browallia New" w:cs="Browallia New"/>
                <w:sz w:val="28"/>
                <w:szCs w:val="28"/>
              </w:rPr>
              <w:t>(</w:t>
            </w:r>
            <w:r w:rsidR="00A44B9B" w:rsidRPr="008B163E">
              <w:rPr>
                <w:rFonts w:ascii="Browallia New" w:hAnsi="Browallia New" w:cs="Browallia New"/>
                <w:sz w:val="28"/>
                <w:szCs w:val="28"/>
              </w:rPr>
              <w:t>7</w:t>
            </w:r>
            <w:r w:rsidRPr="008B163E">
              <w:rPr>
                <w:rFonts w:ascii="Browallia New" w:hAnsi="Browallia New" w:cs="Browallia New"/>
                <w:sz w:val="28"/>
                <w:szCs w:val="28"/>
              </w:rPr>
              <w:t>,</w:t>
            </w:r>
            <w:r w:rsidR="00A44B9B" w:rsidRPr="008B163E">
              <w:rPr>
                <w:rFonts w:ascii="Browallia New" w:hAnsi="Browallia New" w:cs="Browallia New"/>
                <w:sz w:val="28"/>
                <w:szCs w:val="28"/>
              </w:rPr>
              <w:t>307</w:t>
            </w:r>
            <w:r w:rsidRPr="008B163E">
              <w:rPr>
                <w:rFonts w:ascii="Browallia New" w:hAnsi="Browallia New" w:cs="Browallia New"/>
                <w:sz w:val="28"/>
                <w:szCs w:val="28"/>
              </w:rPr>
              <w:t>)</w:t>
            </w:r>
          </w:p>
        </w:tc>
        <w:tc>
          <w:tcPr>
            <w:tcW w:w="244" w:type="dxa"/>
            <w:vAlign w:val="bottom"/>
          </w:tcPr>
          <w:p w14:paraId="553FD607" w14:textId="77777777" w:rsidR="00026C62" w:rsidRPr="00C0295A" w:rsidRDefault="00026C62" w:rsidP="00026C62">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bottom w:val="single" w:sz="4" w:space="0" w:color="auto"/>
            </w:tcBorders>
            <w:vAlign w:val="center"/>
          </w:tcPr>
          <w:p w14:paraId="39B991A7" w14:textId="12E20756"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t>(351)</w:t>
            </w:r>
          </w:p>
        </w:tc>
      </w:tr>
      <w:tr w:rsidR="00026C62" w:rsidRPr="005E51B2" w14:paraId="79F62635" w14:textId="77777777" w:rsidTr="00026C62">
        <w:trPr>
          <w:cantSplit/>
        </w:trPr>
        <w:tc>
          <w:tcPr>
            <w:tcW w:w="3717" w:type="dxa"/>
            <w:vAlign w:val="bottom"/>
          </w:tcPr>
          <w:p w14:paraId="18C5C732" w14:textId="7DC9ACC4" w:rsidR="00026C62" w:rsidRPr="005E51B2"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5E51B2">
              <w:rPr>
                <w:rFonts w:ascii="Browallia New" w:hAnsi="Browallia New" w:cs="Browallia New"/>
                <w:sz w:val="28"/>
                <w:szCs w:val="28"/>
                <w:cs/>
              </w:rPr>
              <w:t>ยอดคงเหลือ</w:t>
            </w:r>
            <w:r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Pr="00F46B29">
              <w:rPr>
                <w:rFonts w:ascii="Browallia New" w:hAnsi="Browallia New" w:cs="Browallia New"/>
                <w:sz w:val="28"/>
                <w:szCs w:val="28"/>
              </w:rPr>
              <w:t xml:space="preserve"> </w:t>
            </w:r>
            <w:r w:rsidRPr="005E51B2">
              <w:rPr>
                <w:rFonts w:ascii="Browallia New" w:hAnsi="Browallia New" w:cs="Browallia New"/>
                <w:sz w:val="28"/>
                <w:szCs w:val="28"/>
              </w:rPr>
              <w:t>3</w:t>
            </w:r>
            <w:r w:rsidRPr="005E51B2">
              <w:rPr>
                <w:rFonts w:ascii="Browallia New" w:hAnsi="Browallia New" w:cs="Browallia New"/>
                <w:sz w:val="28"/>
                <w:szCs w:val="28"/>
                <w:lang w:val="en-GB"/>
              </w:rPr>
              <w:t>1</w:t>
            </w:r>
            <w:r w:rsidRPr="00F46B29">
              <w:rPr>
                <w:rFonts w:ascii="Browallia New" w:hAnsi="Browallia New" w:cs="Browallia New"/>
                <w:sz w:val="28"/>
                <w:szCs w:val="28"/>
              </w:rPr>
              <w:t xml:space="preserve"> </w:t>
            </w:r>
            <w:r w:rsidRPr="005E51B2">
              <w:rPr>
                <w:rFonts w:ascii="Browallia New" w:hAnsi="Browallia New" w:cs="Browallia New"/>
                <w:sz w:val="28"/>
                <w:szCs w:val="28"/>
                <w:cs/>
              </w:rPr>
              <w:t>ธันวาคม</w:t>
            </w:r>
            <w:r w:rsidRPr="00F46B29">
              <w:rPr>
                <w:rFonts w:ascii="Browallia New" w:hAnsi="Browallia New" w:cs="Browallia New"/>
                <w:sz w:val="28"/>
                <w:szCs w:val="28"/>
              </w:rPr>
              <w:t xml:space="preserve"> </w:t>
            </w:r>
          </w:p>
        </w:tc>
        <w:tc>
          <w:tcPr>
            <w:tcW w:w="1134" w:type="dxa"/>
            <w:tcBorders>
              <w:top w:val="single" w:sz="4" w:space="0" w:color="auto"/>
              <w:bottom w:val="single" w:sz="12" w:space="0" w:color="auto"/>
            </w:tcBorders>
            <w:vAlign w:val="bottom"/>
          </w:tcPr>
          <w:p w14:paraId="76777F09" w14:textId="699A91B3" w:rsidR="00026C62" w:rsidRPr="00C0295A" w:rsidRDefault="007271A4" w:rsidP="00026C62">
            <w:pPr>
              <w:pStyle w:val="acctfourfigures"/>
              <w:tabs>
                <w:tab w:val="clear" w:pos="765"/>
              </w:tabs>
              <w:spacing w:line="240" w:lineRule="auto"/>
              <w:ind w:left="-117" w:right="-27"/>
              <w:jc w:val="right"/>
              <w:rPr>
                <w:rFonts w:ascii="Browallia New" w:hAnsi="Browallia New" w:cs="Browallia New"/>
                <w:sz w:val="28"/>
                <w:szCs w:val="28"/>
                <w:lang w:val="en-US" w:bidi="th-TH"/>
              </w:rPr>
            </w:pPr>
            <w:r>
              <w:rPr>
                <w:rFonts w:ascii="Browallia New" w:hAnsi="Browallia New" w:cs="Browallia New"/>
                <w:sz w:val="28"/>
                <w:szCs w:val="28"/>
                <w:lang w:val="en-US" w:bidi="th-TH"/>
              </w:rPr>
              <w:t>1,217,986</w:t>
            </w:r>
          </w:p>
        </w:tc>
        <w:tc>
          <w:tcPr>
            <w:tcW w:w="236" w:type="dxa"/>
            <w:vAlign w:val="bottom"/>
          </w:tcPr>
          <w:p w14:paraId="61516D1C" w14:textId="77777777" w:rsidR="00026C62" w:rsidRPr="00C0295A"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right"/>
              <w:rPr>
                <w:rFonts w:ascii="Browallia New" w:hAnsi="Browallia New" w:cs="Browallia New"/>
                <w:sz w:val="28"/>
                <w:szCs w:val="28"/>
              </w:rPr>
            </w:pPr>
          </w:p>
        </w:tc>
        <w:tc>
          <w:tcPr>
            <w:tcW w:w="1147" w:type="dxa"/>
            <w:tcBorders>
              <w:top w:val="single" w:sz="4" w:space="0" w:color="auto"/>
              <w:bottom w:val="single" w:sz="12" w:space="0" w:color="auto"/>
            </w:tcBorders>
            <w:vAlign w:val="bottom"/>
          </w:tcPr>
          <w:p w14:paraId="0BD3BA4B" w14:textId="64131019" w:rsidR="00026C62" w:rsidRPr="00C0295A" w:rsidRDefault="00026C62" w:rsidP="00026C62">
            <w:pPr>
              <w:pStyle w:val="acctfourfigures"/>
              <w:tabs>
                <w:tab w:val="clear" w:pos="765"/>
              </w:tabs>
              <w:spacing w:line="240" w:lineRule="auto"/>
              <w:ind w:left="-117" w:right="-27"/>
              <w:jc w:val="right"/>
              <w:rPr>
                <w:rFonts w:ascii="Browallia New" w:hAnsi="Browallia New" w:cs="Browallia New"/>
                <w:sz w:val="28"/>
                <w:szCs w:val="28"/>
                <w:lang w:val="en-US"/>
              </w:rPr>
            </w:pPr>
            <w:r w:rsidRPr="00C0295A">
              <w:rPr>
                <w:rFonts w:ascii="Browallia New" w:hAnsi="Browallia New" w:cs="Browallia New"/>
                <w:sz w:val="28"/>
                <w:szCs w:val="28"/>
                <w:lang w:val="en-US" w:bidi="th-TH"/>
              </w:rPr>
              <w:t>1,390,694</w:t>
            </w:r>
          </w:p>
        </w:tc>
        <w:tc>
          <w:tcPr>
            <w:tcW w:w="236" w:type="dxa"/>
            <w:vAlign w:val="bottom"/>
          </w:tcPr>
          <w:p w14:paraId="549E9108" w14:textId="77777777"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center"/>
          </w:tcPr>
          <w:p w14:paraId="622ECC2D" w14:textId="766F9833" w:rsidR="00026C62" w:rsidRPr="008B163E" w:rsidRDefault="00F87F4F" w:rsidP="00026C62">
            <w:pPr>
              <w:tabs>
                <w:tab w:val="clear" w:pos="907"/>
                <w:tab w:val="decimal" w:pos="972"/>
              </w:tabs>
              <w:spacing w:line="240" w:lineRule="auto"/>
              <w:ind w:right="-27"/>
              <w:jc w:val="right"/>
              <w:rPr>
                <w:rFonts w:ascii="Browallia New" w:hAnsi="Browallia New" w:cs="Browallia New"/>
                <w:sz w:val="28"/>
                <w:szCs w:val="28"/>
              </w:rPr>
            </w:pPr>
            <w:r w:rsidRPr="008B163E">
              <w:rPr>
                <w:rFonts w:ascii="Browallia New" w:hAnsi="Browallia New" w:cs="Browallia New"/>
                <w:sz w:val="28"/>
                <w:szCs w:val="28"/>
              </w:rPr>
              <w:t>135,</w:t>
            </w:r>
            <w:r w:rsidR="00ED79F1" w:rsidRPr="008B163E">
              <w:rPr>
                <w:rFonts w:ascii="Browallia New" w:hAnsi="Browallia New" w:cs="Browallia New"/>
                <w:sz w:val="28"/>
                <w:szCs w:val="28"/>
              </w:rPr>
              <w:t>066</w:t>
            </w:r>
          </w:p>
        </w:tc>
        <w:tc>
          <w:tcPr>
            <w:tcW w:w="244" w:type="dxa"/>
            <w:vAlign w:val="bottom"/>
          </w:tcPr>
          <w:p w14:paraId="385BC63F" w14:textId="77777777" w:rsidR="00026C62" w:rsidRPr="00C0295A" w:rsidRDefault="00026C62" w:rsidP="00026C62">
            <w:pPr>
              <w:pStyle w:val="acctfourfigures"/>
              <w:tabs>
                <w:tab w:val="clear" w:pos="765"/>
                <w:tab w:val="decimal" w:pos="891"/>
              </w:tabs>
              <w:spacing w:line="240" w:lineRule="auto"/>
              <w:ind w:left="-117" w:right="-27"/>
              <w:jc w:val="right"/>
              <w:rPr>
                <w:rFonts w:ascii="Browallia New" w:hAnsi="Browallia New" w:cs="Browallia New"/>
                <w:sz w:val="28"/>
                <w:szCs w:val="28"/>
              </w:rPr>
            </w:pPr>
          </w:p>
        </w:tc>
        <w:tc>
          <w:tcPr>
            <w:tcW w:w="1148" w:type="dxa"/>
            <w:tcBorders>
              <w:top w:val="single" w:sz="4" w:space="0" w:color="auto"/>
              <w:bottom w:val="single" w:sz="12" w:space="0" w:color="auto"/>
            </w:tcBorders>
            <w:vAlign w:val="center"/>
          </w:tcPr>
          <w:p w14:paraId="33D127F1" w14:textId="04401FA0" w:rsidR="00026C62" w:rsidRPr="00C0295A" w:rsidRDefault="00026C62" w:rsidP="00026C62">
            <w:pPr>
              <w:tabs>
                <w:tab w:val="clear" w:pos="907"/>
                <w:tab w:val="decimal" w:pos="972"/>
              </w:tabs>
              <w:spacing w:line="240" w:lineRule="auto"/>
              <w:ind w:right="-27"/>
              <w:jc w:val="right"/>
              <w:rPr>
                <w:rFonts w:ascii="Browallia New" w:hAnsi="Browallia New" w:cs="Browallia New"/>
                <w:sz w:val="28"/>
                <w:szCs w:val="28"/>
              </w:rPr>
            </w:pPr>
            <w:r w:rsidRPr="00C0295A">
              <w:rPr>
                <w:rFonts w:ascii="Browallia New" w:hAnsi="Browallia New" w:cs="Browallia New"/>
                <w:sz w:val="28"/>
                <w:szCs w:val="28"/>
              </w:rPr>
              <w:fldChar w:fldCharType="begin"/>
            </w:r>
            <w:r w:rsidRPr="00C0295A">
              <w:rPr>
                <w:rFonts w:ascii="Browallia New" w:hAnsi="Browallia New" w:cs="Browallia New"/>
                <w:sz w:val="28"/>
                <w:szCs w:val="28"/>
              </w:rPr>
              <w:instrText xml:space="preserve"> =SUM(ABOVE) </w:instrText>
            </w:r>
            <w:r w:rsidR="00524300">
              <w:rPr>
                <w:rFonts w:ascii="Browallia New" w:hAnsi="Browallia New" w:cs="Browallia New"/>
                <w:sz w:val="28"/>
                <w:szCs w:val="28"/>
              </w:rPr>
              <w:fldChar w:fldCharType="separate"/>
            </w:r>
            <w:r w:rsidRPr="00C0295A">
              <w:rPr>
                <w:rFonts w:ascii="Browallia New" w:hAnsi="Browallia New" w:cs="Browallia New"/>
                <w:sz w:val="28"/>
                <w:szCs w:val="28"/>
              </w:rPr>
              <w:fldChar w:fldCharType="end"/>
            </w:r>
            <w:r w:rsidRPr="00C0295A">
              <w:rPr>
                <w:rFonts w:ascii="Browallia New" w:hAnsi="Browallia New" w:cs="Browallia New"/>
                <w:sz w:val="28"/>
                <w:szCs w:val="28"/>
              </w:rPr>
              <w:fldChar w:fldCharType="begin"/>
            </w:r>
            <w:r w:rsidRPr="00C0295A">
              <w:rPr>
                <w:rFonts w:ascii="Browallia New" w:hAnsi="Browallia New" w:cs="Browallia New"/>
                <w:sz w:val="28"/>
                <w:szCs w:val="28"/>
              </w:rPr>
              <w:instrText xml:space="preserve"> =SUM(ABOVE) </w:instrText>
            </w:r>
            <w:r w:rsidRPr="00C0295A">
              <w:rPr>
                <w:rFonts w:ascii="Browallia New" w:hAnsi="Browallia New" w:cs="Browallia New"/>
                <w:sz w:val="28"/>
                <w:szCs w:val="28"/>
              </w:rPr>
              <w:fldChar w:fldCharType="separate"/>
            </w:r>
            <w:r w:rsidRPr="00C0295A">
              <w:rPr>
                <w:rFonts w:ascii="Browallia New" w:hAnsi="Browallia New" w:cs="Browallia New"/>
                <w:sz w:val="28"/>
                <w:szCs w:val="28"/>
              </w:rPr>
              <w:t>142,373</w:t>
            </w:r>
            <w:r w:rsidRPr="00C0295A">
              <w:rPr>
                <w:rFonts w:ascii="Browallia New" w:hAnsi="Browallia New" w:cs="Browallia New"/>
                <w:sz w:val="28"/>
                <w:szCs w:val="28"/>
              </w:rPr>
              <w:fldChar w:fldCharType="end"/>
            </w:r>
          </w:p>
        </w:tc>
      </w:tr>
    </w:tbl>
    <w:p w14:paraId="1E2EB2A0" w14:textId="77777777" w:rsidR="000C1A03" w:rsidRDefault="000C1A03" w:rsidP="0029051B">
      <w:pPr>
        <w:tabs>
          <w:tab w:val="left" w:pos="1440"/>
        </w:tabs>
        <w:spacing w:line="240" w:lineRule="auto"/>
        <w:ind w:left="426" w:right="-45"/>
        <w:jc w:val="thaiDistribute"/>
        <w:rPr>
          <w:rFonts w:ascii="Browallia New" w:hAnsi="Browallia New" w:cs="Browallia New"/>
          <w:sz w:val="28"/>
          <w:szCs w:val="28"/>
        </w:rPr>
      </w:pPr>
    </w:p>
    <w:p w14:paraId="6706F4C6" w14:textId="77777777" w:rsidR="000C1A03" w:rsidRDefault="000C1A03" w:rsidP="0029051B">
      <w:pPr>
        <w:tabs>
          <w:tab w:val="left" w:pos="1440"/>
        </w:tabs>
        <w:spacing w:line="240" w:lineRule="auto"/>
        <w:ind w:left="426" w:right="-45"/>
        <w:jc w:val="thaiDistribute"/>
        <w:rPr>
          <w:rFonts w:ascii="Browallia New" w:hAnsi="Browallia New" w:cs="Browallia New"/>
          <w:sz w:val="28"/>
          <w:szCs w:val="28"/>
        </w:rPr>
      </w:pPr>
    </w:p>
    <w:p w14:paraId="4009FA76" w14:textId="5AB4BE54" w:rsidR="00AD0671" w:rsidRPr="005E51B2" w:rsidRDefault="00AD0671" w:rsidP="0029051B">
      <w:pPr>
        <w:tabs>
          <w:tab w:val="left" w:pos="1440"/>
        </w:tabs>
        <w:spacing w:line="240" w:lineRule="auto"/>
        <w:ind w:left="426" w:right="-45"/>
        <w:jc w:val="thaiDistribute"/>
        <w:rPr>
          <w:rFonts w:ascii="Browallia New" w:hAnsi="Browallia New" w:cs="Browallia New"/>
          <w:sz w:val="28"/>
          <w:szCs w:val="28"/>
        </w:rPr>
      </w:pPr>
      <w:r w:rsidRPr="005E51B2">
        <w:rPr>
          <w:rFonts w:ascii="Browallia New" w:hAnsi="Browallia New" w:cs="Browallia New"/>
          <w:sz w:val="28"/>
          <w:szCs w:val="28"/>
          <w:cs/>
        </w:rPr>
        <w:t>เงินกู้ยืมระยะยาวจากสถาบันการเงิน</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 xml:space="preserve">31 </w:t>
      </w:r>
      <w:r w:rsidRPr="005E51B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256</w:t>
      </w:r>
      <w:r w:rsidR="00026C62">
        <w:rPr>
          <w:rFonts w:ascii="Browallia New" w:hAnsi="Browallia New" w:cs="Browallia New"/>
          <w:sz w:val="28"/>
          <w:szCs w:val="28"/>
        </w:rPr>
        <w:t>6</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และ</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rPr>
        <w:t>25</w:t>
      </w:r>
      <w:r>
        <w:rPr>
          <w:rFonts w:ascii="Browallia New" w:hAnsi="Browallia New" w:cs="Browallia New"/>
          <w:sz w:val="28"/>
          <w:szCs w:val="28"/>
        </w:rPr>
        <w:t>6</w:t>
      </w:r>
      <w:r w:rsidR="00026C62">
        <w:rPr>
          <w:rFonts w:ascii="Browallia New" w:hAnsi="Browallia New" w:cs="Browallia New"/>
          <w:sz w:val="28"/>
          <w:szCs w:val="28"/>
        </w:rPr>
        <w:t>5</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เป็นเงินกู้ของ</w:t>
      </w:r>
      <w:r w:rsidRPr="005E51B2">
        <w:rPr>
          <w:rFonts w:ascii="Browallia New" w:hAnsi="Browallia New" w:cs="Browallia New" w:hint="cs"/>
          <w:sz w:val="28"/>
          <w:szCs w:val="28"/>
          <w:cs/>
        </w:rPr>
        <w:t>กลุ่ม</w:t>
      </w:r>
      <w:r w:rsidRPr="005E51B2">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5E51B2">
        <w:rPr>
          <w:rFonts w:ascii="Browallia New" w:hAnsi="Browallia New" w:cs="Browallia New"/>
          <w:sz w:val="28"/>
          <w:szCs w:val="28"/>
          <w:cs/>
        </w:rPr>
        <w:t>ดังนี้</w:t>
      </w:r>
      <w:r w:rsidR="00F46B29" w:rsidRPr="00F46B29">
        <w:rPr>
          <w:rFonts w:ascii="Browallia New" w:hAnsi="Browallia New" w:cs="Browallia New"/>
          <w:sz w:val="28"/>
          <w:szCs w:val="28"/>
        </w:rPr>
        <w:t xml:space="preserve"> </w:t>
      </w:r>
      <w:r>
        <w:rPr>
          <w:rFonts w:ascii="Browallia New" w:hAnsi="Browallia New" w:cs="Browallia New"/>
          <w:sz w:val="28"/>
          <w:szCs w:val="28"/>
          <w:cs/>
        </w:rPr>
        <w:tab/>
      </w:r>
    </w:p>
    <w:p w14:paraId="59DA68CB" w14:textId="77777777" w:rsidR="00AD0671" w:rsidRDefault="00AD0671" w:rsidP="00AD0671">
      <w:pPr>
        <w:tabs>
          <w:tab w:val="clear" w:pos="227"/>
          <w:tab w:val="clear" w:pos="454"/>
        </w:tabs>
        <w:spacing w:line="240" w:lineRule="auto"/>
        <w:ind w:left="426"/>
        <w:jc w:val="both"/>
        <w:rPr>
          <w:rFonts w:ascii="Browallia New" w:hAnsi="Browallia New" w:cs="Browallia New"/>
          <w:sz w:val="26"/>
          <w:szCs w:val="26"/>
        </w:rPr>
      </w:pPr>
    </w:p>
    <w:tbl>
      <w:tblPr>
        <w:tblW w:w="9780" w:type="dxa"/>
        <w:tblInd w:w="426" w:type="dxa"/>
        <w:tblLayout w:type="fixed"/>
        <w:tblLook w:val="0000" w:firstRow="0" w:lastRow="0" w:firstColumn="0" w:lastColumn="0" w:noHBand="0" w:noVBand="0"/>
      </w:tblPr>
      <w:tblGrid>
        <w:gridCol w:w="1775"/>
        <w:gridCol w:w="786"/>
        <w:gridCol w:w="772"/>
        <w:gridCol w:w="18"/>
        <w:gridCol w:w="1715"/>
        <w:gridCol w:w="4714"/>
      </w:tblGrid>
      <w:tr w:rsidR="00331993" w:rsidRPr="00C07A4B" w14:paraId="24DBC276" w14:textId="77777777">
        <w:trPr>
          <w:tblHeader/>
        </w:trPr>
        <w:tc>
          <w:tcPr>
            <w:tcW w:w="1775" w:type="dxa"/>
            <w:tcBorders>
              <w:top w:val="nil"/>
              <w:left w:val="nil"/>
              <w:bottom w:val="nil"/>
              <w:right w:val="nil"/>
            </w:tcBorders>
          </w:tcPr>
          <w:p w14:paraId="4A19B641"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576" w:type="dxa"/>
            <w:gridSpan w:val="3"/>
            <w:tcBorders>
              <w:left w:val="nil"/>
            </w:tcBorders>
          </w:tcPr>
          <w:p w14:paraId="5771C590" w14:textId="77777777" w:rsidR="00331993" w:rsidRPr="00C07995" w:rsidRDefault="00331993">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1"/>
                <w:szCs w:val="21"/>
              </w:rPr>
            </w:pPr>
            <w:r w:rsidRPr="00C07995">
              <w:rPr>
                <w:rFonts w:ascii="Browallia New" w:hAnsi="Browallia New" w:cs="Browallia New"/>
                <w:sz w:val="21"/>
                <w:szCs w:val="21"/>
                <w:cs/>
              </w:rPr>
              <w:t>ล้านบาท</w:t>
            </w:r>
          </w:p>
        </w:tc>
        <w:tc>
          <w:tcPr>
            <w:tcW w:w="1715" w:type="dxa"/>
            <w:tcBorders>
              <w:left w:val="nil"/>
              <w:bottom w:val="nil"/>
              <w:right w:val="nil"/>
            </w:tcBorders>
          </w:tcPr>
          <w:p w14:paraId="42B4F902"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714" w:type="dxa"/>
            <w:tcBorders>
              <w:top w:val="nil"/>
              <w:left w:val="nil"/>
              <w:bottom w:val="nil"/>
              <w:right w:val="nil"/>
            </w:tcBorders>
          </w:tcPr>
          <w:p w14:paraId="33C19772"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1"/>
                <w:szCs w:val="21"/>
              </w:rPr>
            </w:pPr>
          </w:p>
        </w:tc>
      </w:tr>
      <w:tr w:rsidR="00331993" w:rsidRPr="00C07A4B" w14:paraId="7500C0E8" w14:textId="77777777">
        <w:trPr>
          <w:tblHeader/>
        </w:trPr>
        <w:tc>
          <w:tcPr>
            <w:tcW w:w="1775" w:type="dxa"/>
            <w:tcBorders>
              <w:top w:val="nil"/>
              <w:left w:val="nil"/>
              <w:bottom w:val="nil"/>
              <w:right w:val="nil"/>
            </w:tcBorders>
          </w:tcPr>
          <w:p w14:paraId="1DBFFEBD"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1"/>
                <w:szCs w:val="21"/>
                <w:cs/>
              </w:rPr>
            </w:pPr>
          </w:p>
        </w:tc>
        <w:tc>
          <w:tcPr>
            <w:tcW w:w="1576" w:type="dxa"/>
            <w:gridSpan w:val="3"/>
            <w:tcBorders>
              <w:left w:val="nil"/>
              <w:bottom w:val="nil"/>
            </w:tcBorders>
          </w:tcPr>
          <w:p w14:paraId="699C5247"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C07995">
              <w:rPr>
                <w:rFonts w:ascii="Browallia New" w:hAnsi="Browallia New" w:cs="Browallia New"/>
                <w:sz w:val="21"/>
                <w:szCs w:val="21"/>
                <w:cs/>
              </w:rPr>
              <w:t>งบการเงินรวม</w:t>
            </w:r>
          </w:p>
        </w:tc>
        <w:tc>
          <w:tcPr>
            <w:tcW w:w="1715" w:type="dxa"/>
            <w:tcBorders>
              <w:top w:val="nil"/>
              <w:left w:val="nil"/>
              <w:bottom w:val="nil"/>
              <w:right w:val="nil"/>
            </w:tcBorders>
          </w:tcPr>
          <w:p w14:paraId="2D0D61C9"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c>
          <w:tcPr>
            <w:tcW w:w="4714" w:type="dxa"/>
            <w:tcBorders>
              <w:top w:val="nil"/>
              <w:left w:val="nil"/>
              <w:bottom w:val="nil"/>
              <w:right w:val="nil"/>
            </w:tcBorders>
          </w:tcPr>
          <w:p w14:paraId="756D1663" w14:textId="77777777" w:rsidR="00331993" w:rsidRPr="00C07995" w:rsidRDefault="00331993">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p>
        </w:tc>
      </w:tr>
      <w:tr w:rsidR="00331993" w:rsidRPr="00C07A4B" w14:paraId="4B3A25EE" w14:textId="77777777">
        <w:trPr>
          <w:tblHeader/>
        </w:trPr>
        <w:tc>
          <w:tcPr>
            <w:tcW w:w="1775" w:type="dxa"/>
            <w:tcBorders>
              <w:top w:val="nil"/>
              <w:left w:val="nil"/>
              <w:bottom w:val="nil"/>
              <w:right w:val="nil"/>
            </w:tcBorders>
          </w:tcPr>
          <w:p w14:paraId="38F588AE" w14:textId="77777777" w:rsidR="00331993" w:rsidRPr="00C07995" w:rsidRDefault="00331993">
            <w:pPr>
              <w:spacing w:line="240" w:lineRule="auto"/>
              <w:ind w:left="-108" w:right="-108"/>
              <w:jc w:val="center"/>
              <w:rPr>
                <w:rFonts w:ascii="Browallia New" w:hAnsi="Browallia New" w:cs="Browallia New"/>
                <w:sz w:val="21"/>
                <w:szCs w:val="21"/>
              </w:rPr>
            </w:pPr>
          </w:p>
        </w:tc>
        <w:tc>
          <w:tcPr>
            <w:tcW w:w="786" w:type="dxa"/>
            <w:tcBorders>
              <w:top w:val="nil"/>
              <w:left w:val="nil"/>
              <w:bottom w:val="nil"/>
              <w:right w:val="nil"/>
            </w:tcBorders>
          </w:tcPr>
          <w:p w14:paraId="3E89538D" w14:textId="28CA7D52" w:rsidR="00331993" w:rsidRPr="00C07995" w:rsidRDefault="00331993">
            <w:pPr>
              <w:pBdr>
                <w:bottom w:val="single" w:sz="4" w:space="1" w:color="auto"/>
              </w:pBdr>
              <w:tabs>
                <w:tab w:val="clear" w:pos="680"/>
                <w:tab w:val="left" w:pos="751"/>
              </w:tabs>
              <w:spacing w:line="240" w:lineRule="auto"/>
              <w:jc w:val="center"/>
              <w:rPr>
                <w:rFonts w:ascii="Browallia New" w:hAnsi="Browallia New" w:cs="Browallia New"/>
                <w:sz w:val="21"/>
                <w:szCs w:val="21"/>
              </w:rPr>
            </w:pPr>
            <w:r w:rsidRPr="00C07995">
              <w:rPr>
                <w:rFonts w:ascii="Browallia New" w:hAnsi="Browallia New" w:cs="Browallia New"/>
                <w:sz w:val="21"/>
                <w:szCs w:val="21"/>
              </w:rPr>
              <w:t>256</w:t>
            </w:r>
            <w:r w:rsidR="00026C62">
              <w:rPr>
                <w:rFonts w:ascii="Browallia New" w:hAnsi="Browallia New" w:cs="Browallia New"/>
                <w:sz w:val="21"/>
                <w:szCs w:val="21"/>
              </w:rPr>
              <w:t>6</w:t>
            </w:r>
          </w:p>
        </w:tc>
        <w:tc>
          <w:tcPr>
            <w:tcW w:w="790" w:type="dxa"/>
            <w:gridSpan w:val="2"/>
            <w:tcBorders>
              <w:top w:val="nil"/>
              <w:left w:val="nil"/>
              <w:bottom w:val="nil"/>
              <w:right w:val="nil"/>
            </w:tcBorders>
          </w:tcPr>
          <w:p w14:paraId="355727FB" w14:textId="7493071E" w:rsidR="00331993" w:rsidRPr="00C07995" w:rsidRDefault="00331993">
            <w:pPr>
              <w:pBdr>
                <w:bottom w:val="single" w:sz="4" w:space="1" w:color="auto"/>
              </w:pBdr>
              <w:spacing w:line="240" w:lineRule="auto"/>
              <w:jc w:val="center"/>
              <w:rPr>
                <w:rFonts w:ascii="Browallia New" w:hAnsi="Browallia New" w:cs="Browallia New"/>
                <w:sz w:val="21"/>
                <w:szCs w:val="21"/>
              </w:rPr>
            </w:pPr>
            <w:r w:rsidRPr="00C07995">
              <w:rPr>
                <w:rFonts w:ascii="Browallia New" w:hAnsi="Browallia New" w:cs="Browallia New"/>
                <w:sz w:val="21"/>
                <w:szCs w:val="21"/>
              </w:rPr>
              <w:t>256</w:t>
            </w:r>
            <w:r w:rsidR="00026C62">
              <w:rPr>
                <w:rFonts w:ascii="Browallia New" w:hAnsi="Browallia New" w:cs="Browallia New"/>
                <w:sz w:val="21"/>
                <w:szCs w:val="21"/>
              </w:rPr>
              <w:t>5</w:t>
            </w:r>
          </w:p>
        </w:tc>
        <w:tc>
          <w:tcPr>
            <w:tcW w:w="1715" w:type="dxa"/>
            <w:tcBorders>
              <w:top w:val="nil"/>
              <w:left w:val="nil"/>
              <w:bottom w:val="nil"/>
              <w:right w:val="nil"/>
            </w:tcBorders>
          </w:tcPr>
          <w:p w14:paraId="6BA5A744"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p>
        </w:tc>
        <w:tc>
          <w:tcPr>
            <w:tcW w:w="4714" w:type="dxa"/>
            <w:tcBorders>
              <w:top w:val="nil"/>
              <w:left w:val="nil"/>
              <w:bottom w:val="nil"/>
              <w:right w:val="nil"/>
            </w:tcBorders>
          </w:tcPr>
          <w:p w14:paraId="4D0EC8CC" w14:textId="77777777" w:rsidR="00331993" w:rsidRPr="00C07995" w:rsidRDefault="00331993">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1"/>
                <w:szCs w:val="21"/>
                <w:cs/>
              </w:rPr>
            </w:pPr>
            <w:r w:rsidRPr="00C07995">
              <w:rPr>
                <w:rFonts w:ascii="Browallia New" w:hAnsi="Browallia New" w:cs="Browallia New"/>
                <w:sz w:val="21"/>
                <w:szCs w:val="21"/>
                <w:cs/>
              </w:rPr>
              <w:t>การชำระคืนเงินกู้</w:t>
            </w:r>
          </w:p>
        </w:tc>
      </w:tr>
      <w:tr w:rsidR="00331993" w:rsidRPr="00C07A4B" w14:paraId="4A78E36D" w14:textId="77777777">
        <w:tc>
          <w:tcPr>
            <w:tcW w:w="9780" w:type="dxa"/>
            <w:gridSpan w:val="6"/>
            <w:tcBorders>
              <w:top w:val="nil"/>
              <w:left w:val="nil"/>
              <w:bottom w:val="nil"/>
              <w:right w:val="nil"/>
            </w:tcBorders>
            <w:shd w:val="clear" w:color="auto" w:fill="auto"/>
          </w:tcPr>
          <w:p w14:paraId="10CE03EA" w14:textId="77777777" w:rsidR="00331993" w:rsidRPr="00C07995" w:rsidRDefault="00331993">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ไมด้า แอสเซ็ท</w:t>
            </w:r>
            <w:r w:rsidRPr="00C07995">
              <w:rPr>
                <w:rFonts w:ascii="Browallia New" w:hAnsi="Browallia New" w:cs="Browallia New"/>
                <w:sz w:val="21"/>
                <w:szCs w:val="21"/>
              </w:rPr>
              <w:t xml:space="preserve"> </w:t>
            </w:r>
            <w:r w:rsidRPr="00C07995">
              <w:rPr>
                <w:rFonts w:ascii="Browallia New" w:hAnsi="Browallia New" w:cs="Browallia New"/>
                <w:sz w:val="21"/>
                <w:szCs w:val="21"/>
                <w:cs/>
              </w:rPr>
              <w:t xml:space="preserve">จำกัด </w:t>
            </w:r>
            <w:r w:rsidRPr="00C07995">
              <w:rPr>
                <w:rFonts w:ascii="Browallia New" w:hAnsi="Browallia New" w:cs="Browallia New"/>
                <w:sz w:val="21"/>
                <w:szCs w:val="21"/>
              </w:rPr>
              <w:t>(</w:t>
            </w:r>
            <w:r w:rsidRPr="00C07995">
              <w:rPr>
                <w:rFonts w:ascii="Browallia New" w:hAnsi="Browallia New" w:cs="Browallia New"/>
                <w:sz w:val="21"/>
                <w:szCs w:val="21"/>
                <w:cs/>
              </w:rPr>
              <w:t>มหาชน</w:t>
            </w:r>
            <w:r w:rsidRPr="00C07995">
              <w:rPr>
                <w:rFonts w:ascii="Browallia New" w:hAnsi="Browallia New" w:cs="Browallia New"/>
                <w:sz w:val="21"/>
                <w:szCs w:val="21"/>
              </w:rPr>
              <w:t>) (</w:t>
            </w:r>
            <w:r w:rsidRPr="00C07995">
              <w:rPr>
                <w:rFonts w:ascii="Browallia New" w:hAnsi="Browallia New" w:cs="Browallia New"/>
                <w:sz w:val="21"/>
                <w:szCs w:val="21"/>
                <w:cs/>
              </w:rPr>
              <w:t>บริษัท</w:t>
            </w:r>
            <w:r w:rsidRPr="00C07995">
              <w:rPr>
                <w:rFonts w:ascii="Browallia New" w:hAnsi="Browallia New" w:cs="Browallia New"/>
                <w:sz w:val="21"/>
                <w:szCs w:val="21"/>
              </w:rPr>
              <w:t>)</w:t>
            </w:r>
          </w:p>
        </w:tc>
      </w:tr>
      <w:tr w:rsidR="00026C62" w:rsidRPr="00C07A4B" w14:paraId="0D78FB03" w14:textId="77777777">
        <w:tc>
          <w:tcPr>
            <w:tcW w:w="1775" w:type="dxa"/>
            <w:tcBorders>
              <w:top w:val="nil"/>
              <w:left w:val="nil"/>
              <w:bottom w:val="nil"/>
              <w:right w:val="nil"/>
            </w:tcBorders>
            <w:shd w:val="clear" w:color="auto" w:fill="auto"/>
          </w:tcPr>
          <w:p w14:paraId="1AB9A803" w14:textId="77777777" w:rsidR="00026C62" w:rsidRPr="00C07995" w:rsidRDefault="00026C62" w:rsidP="00026C62">
            <w:pPr>
              <w:spacing w:line="240" w:lineRule="auto"/>
              <w:ind w:left="184" w:right="-108"/>
              <w:jc w:val="thaiDistribute"/>
              <w:rPr>
                <w:rFonts w:ascii="Browallia New" w:hAnsi="Browallia New" w:cs="Browallia New"/>
                <w:sz w:val="21"/>
                <w:szCs w:val="21"/>
                <w:cs/>
                <w:lang w:val="en-GB"/>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1</w:t>
            </w:r>
          </w:p>
        </w:tc>
        <w:tc>
          <w:tcPr>
            <w:tcW w:w="786" w:type="dxa"/>
            <w:tcBorders>
              <w:top w:val="nil"/>
              <w:left w:val="nil"/>
              <w:bottom w:val="nil"/>
              <w:right w:val="nil"/>
            </w:tcBorders>
            <w:shd w:val="clear" w:color="auto" w:fill="auto"/>
          </w:tcPr>
          <w:p w14:paraId="5F6F45A4" w14:textId="1FA35649" w:rsidR="00026C62" w:rsidRPr="00F7146B" w:rsidRDefault="00535B0C" w:rsidP="00026C62">
            <w:pPr>
              <w:tabs>
                <w:tab w:val="decimal" w:pos="528"/>
              </w:tabs>
              <w:spacing w:line="240" w:lineRule="auto"/>
              <w:ind w:hanging="80"/>
              <w:jc w:val="right"/>
              <w:rPr>
                <w:rFonts w:ascii="Browallia New" w:hAnsi="Browallia New" w:cs="Browallia New"/>
                <w:sz w:val="21"/>
                <w:szCs w:val="21"/>
                <w:cs/>
              </w:rPr>
            </w:pPr>
            <w:r>
              <w:rPr>
                <w:rFonts w:ascii="Browallia New" w:hAnsi="Browallia New" w:cs="Browallia New"/>
                <w:sz w:val="21"/>
                <w:szCs w:val="21"/>
              </w:rPr>
              <w:t>77.32</w:t>
            </w:r>
          </w:p>
        </w:tc>
        <w:tc>
          <w:tcPr>
            <w:tcW w:w="790" w:type="dxa"/>
            <w:gridSpan w:val="2"/>
            <w:tcBorders>
              <w:top w:val="nil"/>
              <w:left w:val="nil"/>
              <w:bottom w:val="nil"/>
              <w:right w:val="nil"/>
            </w:tcBorders>
            <w:shd w:val="clear" w:color="auto" w:fill="auto"/>
          </w:tcPr>
          <w:p w14:paraId="4ACF9A84" w14:textId="3F35770D" w:rsidR="00026C62" w:rsidRPr="00C07995" w:rsidRDefault="00026C62" w:rsidP="00026C62">
            <w:pPr>
              <w:tabs>
                <w:tab w:val="decimal" w:pos="528"/>
              </w:tabs>
              <w:spacing w:line="240" w:lineRule="auto"/>
              <w:ind w:hanging="80"/>
              <w:jc w:val="right"/>
              <w:rPr>
                <w:rFonts w:ascii="Browallia New" w:hAnsi="Browallia New" w:cs="Browallia New"/>
                <w:sz w:val="21"/>
                <w:szCs w:val="21"/>
              </w:rPr>
            </w:pPr>
            <w:r w:rsidRPr="00F7146B">
              <w:rPr>
                <w:rFonts w:ascii="Browallia New" w:hAnsi="Browallia New" w:cs="Browallia New"/>
                <w:sz w:val="21"/>
                <w:szCs w:val="21"/>
              </w:rPr>
              <w:t>81.10</w:t>
            </w:r>
          </w:p>
        </w:tc>
        <w:tc>
          <w:tcPr>
            <w:tcW w:w="1715" w:type="dxa"/>
            <w:tcBorders>
              <w:top w:val="nil"/>
              <w:left w:val="nil"/>
              <w:bottom w:val="nil"/>
              <w:right w:val="nil"/>
            </w:tcBorders>
            <w:shd w:val="clear" w:color="auto" w:fill="auto"/>
          </w:tcPr>
          <w:p w14:paraId="1967900C" w14:textId="77777777" w:rsidR="00026C62" w:rsidRPr="00C07995" w:rsidRDefault="00026C62" w:rsidP="00026C62">
            <w:pPr>
              <w:spacing w:line="240" w:lineRule="auto"/>
              <w:ind w:right="-108"/>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tcBorders>
            <w:shd w:val="clear" w:color="auto" w:fill="auto"/>
          </w:tcPr>
          <w:p w14:paraId="11DE1C25" w14:textId="19203E21" w:rsidR="00026C62" w:rsidRPr="00C07A4B" w:rsidRDefault="00026C62" w:rsidP="00026C62">
            <w:pPr>
              <w:tabs>
                <w:tab w:val="left" w:pos="1680"/>
              </w:tabs>
              <w:spacing w:line="240" w:lineRule="auto"/>
              <w:ind w:right="-22"/>
              <w:jc w:val="thaiDistribute"/>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3F1336" w:rsidRPr="003F1336">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3F1336" w:rsidRPr="003F1336">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3F1336" w:rsidRPr="003F1336">
              <w:rPr>
                <w:rFonts w:ascii="Browallia New" w:hAnsi="Browallia New" w:cs="Browallia New"/>
                <w:sz w:val="21"/>
                <w:szCs w:val="21"/>
              </w:rPr>
              <w:t>2565</w:t>
            </w:r>
            <w:r w:rsidRPr="009A09ED">
              <w:rPr>
                <w:rFonts w:ascii="Browallia New" w:hAnsi="Browallia New" w:cs="Browallia New" w:hint="cs"/>
                <w:sz w:val="21"/>
                <w:szCs w:val="21"/>
                <w:cs/>
              </w:rPr>
              <w:t xml:space="preserve"> </w:t>
            </w:r>
            <w:r w:rsidR="001F0E57">
              <w:rPr>
                <w:rFonts w:ascii="Browallia New" w:hAnsi="Browallia New" w:cs="Browallia New" w:hint="cs"/>
                <w:sz w:val="21"/>
                <w:szCs w:val="21"/>
                <w:cs/>
              </w:rPr>
              <w:t>และ</w:t>
            </w:r>
            <w:r w:rsidRPr="009A09ED">
              <w:rPr>
                <w:rFonts w:ascii="Browallia New" w:hAnsi="Browallia New" w:cs="Browallia New"/>
                <w:sz w:val="21"/>
                <w:szCs w:val="21"/>
                <w:cs/>
              </w:rPr>
              <w:t xml:space="preserve">ตั้งแต่เดือนกรกฎาคม </w:t>
            </w:r>
            <w:r w:rsidR="003F1336" w:rsidRPr="003F1336">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โดยชำระในวันทำการสุดท้ายของเดือนที่ครบกำหนดในแต่ละงวดนั้น</w:t>
            </w:r>
            <w:r>
              <w:rPr>
                <w:rFonts w:ascii="Browallia New" w:hAnsi="Browallia New" w:cs="Browallia New"/>
                <w:sz w:val="21"/>
                <w:szCs w:val="21"/>
              </w:rPr>
              <w:t xml:space="preserve">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Pr="009A09ED">
              <w:rPr>
                <w:rFonts w:ascii="Browallia New" w:hAnsi="Browallia New" w:cs="Browallia New"/>
                <w:sz w:val="21"/>
                <w:szCs w:val="21"/>
              </w:rPr>
              <w:t>2565</w:t>
            </w:r>
            <w:r w:rsidRPr="009A09ED">
              <w:rPr>
                <w:rFonts w:ascii="Browallia New" w:hAnsi="Browallia New" w:cs="Browallia New"/>
                <w:sz w:val="21"/>
                <w:szCs w:val="21"/>
                <w:cs/>
              </w:rPr>
              <w:t xml:space="preserve"> ถึงมกราคม </w:t>
            </w:r>
            <w:r w:rsidR="003F1336" w:rsidRPr="003F1336">
              <w:rPr>
                <w:rFonts w:ascii="Browallia New" w:hAnsi="Browallia New" w:cs="Browallia New"/>
                <w:sz w:val="21"/>
                <w:szCs w:val="21"/>
              </w:rPr>
              <w:t>2573</w:t>
            </w:r>
          </w:p>
          <w:p w14:paraId="10EA7436" w14:textId="77777777" w:rsidR="00026C62" w:rsidRPr="00C07A4B" w:rsidRDefault="00026C62" w:rsidP="00026C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r>
      <w:tr w:rsidR="00026C62" w:rsidRPr="00C07A4B" w14:paraId="590FEB44" w14:textId="77777777">
        <w:tc>
          <w:tcPr>
            <w:tcW w:w="1775" w:type="dxa"/>
            <w:tcBorders>
              <w:top w:val="nil"/>
              <w:left w:val="nil"/>
              <w:bottom w:val="nil"/>
              <w:right w:val="nil"/>
            </w:tcBorders>
            <w:shd w:val="clear" w:color="auto" w:fill="auto"/>
          </w:tcPr>
          <w:p w14:paraId="754248D3" w14:textId="77777777" w:rsidR="00026C62" w:rsidRPr="00C07995" w:rsidRDefault="00026C62" w:rsidP="00026C62">
            <w:pPr>
              <w:spacing w:line="240" w:lineRule="auto"/>
              <w:ind w:left="184" w:right="-108"/>
              <w:jc w:val="thaiDistribute"/>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2</w:t>
            </w:r>
          </w:p>
        </w:tc>
        <w:tc>
          <w:tcPr>
            <w:tcW w:w="786" w:type="dxa"/>
            <w:tcBorders>
              <w:top w:val="nil"/>
              <w:left w:val="nil"/>
              <w:bottom w:val="nil"/>
              <w:right w:val="nil"/>
            </w:tcBorders>
            <w:shd w:val="clear" w:color="auto" w:fill="auto"/>
          </w:tcPr>
          <w:p w14:paraId="0AF0C356" w14:textId="1812FF32" w:rsidR="00026C62" w:rsidRPr="00F7146B" w:rsidRDefault="00535B0C" w:rsidP="00026C62">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sz w:val="21"/>
                <w:szCs w:val="21"/>
              </w:rPr>
              <w:t>57.74</w:t>
            </w:r>
          </w:p>
        </w:tc>
        <w:tc>
          <w:tcPr>
            <w:tcW w:w="790" w:type="dxa"/>
            <w:gridSpan w:val="2"/>
            <w:tcBorders>
              <w:top w:val="nil"/>
              <w:left w:val="nil"/>
              <w:bottom w:val="nil"/>
              <w:right w:val="nil"/>
            </w:tcBorders>
            <w:shd w:val="clear" w:color="auto" w:fill="auto"/>
          </w:tcPr>
          <w:p w14:paraId="5182774F" w14:textId="012512E1" w:rsidR="00026C62" w:rsidRPr="00C07995" w:rsidRDefault="00026C62" w:rsidP="00026C62">
            <w:pPr>
              <w:tabs>
                <w:tab w:val="decimal" w:pos="528"/>
              </w:tabs>
              <w:spacing w:line="240" w:lineRule="auto"/>
              <w:jc w:val="right"/>
              <w:rPr>
                <w:rFonts w:ascii="Browallia New" w:hAnsi="Browallia New" w:cs="Browallia New"/>
                <w:sz w:val="21"/>
                <w:szCs w:val="21"/>
              </w:rPr>
            </w:pPr>
            <w:r w:rsidRPr="00F7146B">
              <w:rPr>
                <w:rFonts w:ascii="Browallia New" w:hAnsi="Browallia New" w:cs="Browallia New"/>
                <w:sz w:val="21"/>
                <w:szCs w:val="21"/>
              </w:rPr>
              <w:t>61.27</w:t>
            </w:r>
          </w:p>
        </w:tc>
        <w:tc>
          <w:tcPr>
            <w:tcW w:w="1715" w:type="dxa"/>
            <w:tcBorders>
              <w:top w:val="nil"/>
              <w:left w:val="nil"/>
              <w:bottom w:val="nil"/>
              <w:right w:val="nil"/>
            </w:tcBorders>
            <w:shd w:val="clear" w:color="auto" w:fill="auto"/>
          </w:tcPr>
          <w:p w14:paraId="1527ECF7" w14:textId="77777777" w:rsidR="00026C62" w:rsidRPr="00C07995" w:rsidRDefault="00026C62" w:rsidP="00026C62">
            <w:pPr>
              <w:tabs>
                <w:tab w:val="clear" w:pos="227"/>
              </w:tabs>
              <w:spacing w:line="240" w:lineRule="auto"/>
              <w:ind w:right="-108"/>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056A5E18" w14:textId="610609CA" w:rsidR="00026C62" w:rsidRDefault="00026C62" w:rsidP="001F0E57">
            <w:pPr>
              <w:tabs>
                <w:tab w:val="left" w:pos="1680"/>
              </w:tabs>
              <w:spacing w:line="240" w:lineRule="auto"/>
              <w:ind w:right="-22"/>
              <w:jc w:val="thaiDistribute"/>
              <w:rPr>
                <w:rFonts w:ascii="Browallia New" w:hAnsi="Browallia New" w:cs="Browallia New"/>
                <w:sz w:val="21"/>
                <w:szCs w:val="21"/>
              </w:rPr>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3F1336" w:rsidRPr="003F1336">
              <w:rPr>
                <w:rFonts w:ascii="Browallia New" w:hAnsi="Browallia New" w:cs="Browallia New"/>
                <w:sz w:val="21"/>
                <w:szCs w:val="21"/>
                <w:cs/>
              </w:rPr>
              <w:t>6</w:t>
            </w:r>
            <w:r w:rsidRPr="009A09ED">
              <w:rPr>
                <w:rFonts w:ascii="Browallia New" w:hAnsi="Browallia New" w:cs="Browallia New"/>
                <w:sz w:val="21"/>
                <w:szCs w:val="21"/>
                <w:cs/>
              </w:rPr>
              <w:t xml:space="preserve"> เดือน ตั้งแต่เดือนมกราคม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ถึงเดือนมิถุนายน </w:t>
            </w:r>
            <w:r w:rsidR="003F1336" w:rsidRPr="003F1336">
              <w:rPr>
                <w:rFonts w:ascii="Browallia New" w:hAnsi="Browallia New" w:cs="Browallia New"/>
                <w:sz w:val="21"/>
                <w:szCs w:val="21"/>
                <w:cs/>
              </w:rPr>
              <w:t>2565</w:t>
            </w:r>
            <w:r w:rsidRPr="009A09ED">
              <w:rPr>
                <w:rFonts w:ascii="Browallia New" w:hAnsi="Browallia New" w:cs="Browallia New" w:hint="cs"/>
                <w:sz w:val="21"/>
                <w:szCs w:val="21"/>
                <w:cs/>
              </w:rPr>
              <w:t xml:space="preserve"> </w:t>
            </w:r>
            <w:r w:rsidR="001F0E57">
              <w:rPr>
                <w:rFonts w:ascii="Browallia New" w:hAnsi="Browallia New" w:cs="Browallia New" w:hint="cs"/>
                <w:sz w:val="21"/>
                <w:szCs w:val="21"/>
                <w:cs/>
              </w:rPr>
              <w:t>และ</w:t>
            </w:r>
            <w:r w:rsidRPr="009A09ED">
              <w:rPr>
                <w:rFonts w:ascii="Browallia New" w:hAnsi="Browallia New" w:cs="Browallia New"/>
                <w:sz w:val="21"/>
                <w:szCs w:val="21"/>
                <w:cs/>
              </w:rPr>
              <w:t xml:space="preserve">ตั้งแต่เดือนกรกฎาคม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โดยชำระในวันทำการสุดท้ายของเดือนที่ครบกำหนดในแต่ละงวดนั้น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ถึง</w:t>
            </w:r>
            <w:r w:rsidR="001F0E57">
              <w:rPr>
                <w:rFonts w:ascii="Browallia New" w:hAnsi="Browallia New" w:cs="Browallia New" w:hint="cs"/>
                <w:sz w:val="21"/>
                <w:szCs w:val="21"/>
                <w:cs/>
              </w:rPr>
              <w:t xml:space="preserve"> </w:t>
            </w:r>
            <w:r w:rsidRPr="004D12C5">
              <w:rPr>
                <w:rFonts w:ascii="Browallia New" w:hAnsi="Browallia New" w:cs="Browallia New"/>
                <w:sz w:val="21"/>
                <w:szCs w:val="21"/>
                <w:cs/>
              </w:rPr>
              <w:t xml:space="preserve">เมษายน </w:t>
            </w:r>
            <w:r w:rsidR="003F1336" w:rsidRPr="003F1336">
              <w:rPr>
                <w:rFonts w:ascii="Browallia New" w:hAnsi="Browallia New" w:cs="Browallia New"/>
                <w:sz w:val="21"/>
                <w:szCs w:val="21"/>
              </w:rPr>
              <w:t>2575</w:t>
            </w:r>
            <w:r w:rsidRPr="004D12C5">
              <w:rPr>
                <w:rFonts w:ascii="Browallia New" w:hAnsi="Browallia New" w:cs="Browallia New"/>
                <w:sz w:val="21"/>
                <w:szCs w:val="21"/>
                <w:cs/>
              </w:rPr>
              <w:t xml:space="preserve"> </w:t>
            </w:r>
          </w:p>
          <w:p w14:paraId="25556BA9" w14:textId="169FA42F" w:rsidR="00026C62" w:rsidRPr="00B5619C" w:rsidRDefault="00026C62" w:rsidP="00026C62">
            <w:pPr>
              <w:tabs>
                <w:tab w:val="clear" w:pos="227"/>
                <w:tab w:val="clear" w:pos="454"/>
                <w:tab w:val="clear" w:pos="680"/>
                <w:tab w:val="clear" w:pos="4451"/>
                <w:tab w:val="left" w:pos="325"/>
                <w:tab w:val="left" w:pos="1680"/>
                <w:tab w:val="left" w:pos="3865"/>
              </w:tabs>
              <w:spacing w:line="240" w:lineRule="auto"/>
              <w:ind w:right="28"/>
              <w:jc w:val="thaiDistribute"/>
              <w:rPr>
                <w:rFonts w:ascii="Browallia New" w:hAnsi="Browallia New" w:cs="Browallia New"/>
                <w:sz w:val="21"/>
                <w:szCs w:val="21"/>
                <w:highlight w:val="yellow"/>
                <w:cs/>
              </w:rPr>
            </w:pPr>
          </w:p>
        </w:tc>
      </w:tr>
      <w:tr w:rsidR="00026C62" w:rsidRPr="00C07A4B" w14:paraId="07D6B626" w14:textId="77777777">
        <w:tc>
          <w:tcPr>
            <w:tcW w:w="1775" w:type="dxa"/>
            <w:tcBorders>
              <w:top w:val="nil"/>
              <w:left w:val="nil"/>
              <w:bottom w:val="nil"/>
              <w:right w:val="nil"/>
            </w:tcBorders>
            <w:shd w:val="clear" w:color="auto" w:fill="auto"/>
          </w:tcPr>
          <w:p w14:paraId="52C1645F" w14:textId="77777777" w:rsidR="00026C62" w:rsidRPr="00C07995" w:rsidRDefault="00026C62" w:rsidP="00026C62">
            <w:pPr>
              <w:spacing w:line="240" w:lineRule="auto"/>
              <w:ind w:right="-108"/>
              <w:jc w:val="thaiDistribute"/>
              <w:rPr>
                <w:rFonts w:ascii="Browallia New" w:hAnsi="Browallia New" w:cs="Browallia New"/>
                <w:b/>
                <w:bCs/>
                <w:sz w:val="21"/>
                <w:szCs w:val="21"/>
                <w:cs/>
              </w:rPr>
            </w:pPr>
            <w:r w:rsidRPr="00C07995">
              <w:rPr>
                <w:rFonts w:ascii="Browallia New" w:hAnsi="Browallia New" w:cs="Browallia New"/>
                <w:b/>
                <w:bCs/>
                <w:sz w:val="21"/>
                <w:szCs w:val="21"/>
                <w:cs/>
              </w:rPr>
              <w:t>บริษัทย่อย</w:t>
            </w:r>
          </w:p>
        </w:tc>
        <w:tc>
          <w:tcPr>
            <w:tcW w:w="786" w:type="dxa"/>
            <w:tcBorders>
              <w:top w:val="nil"/>
              <w:left w:val="nil"/>
              <w:bottom w:val="nil"/>
              <w:right w:val="nil"/>
            </w:tcBorders>
            <w:shd w:val="clear" w:color="auto" w:fill="auto"/>
          </w:tcPr>
          <w:p w14:paraId="60347417" w14:textId="77777777" w:rsidR="00026C62" w:rsidRPr="00C07995" w:rsidRDefault="00026C62" w:rsidP="00026C62">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shd w:val="clear" w:color="auto" w:fill="auto"/>
          </w:tcPr>
          <w:p w14:paraId="57567F8E" w14:textId="77777777" w:rsidR="00026C62" w:rsidRPr="00C07995" w:rsidRDefault="00026C62" w:rsidP="00026C62">
            <w:pPr>
              <w:tabs>
                <w:tab w:val="decimal" w:pos="528"/>
              </w:tabs>
              <w:spacing w:line="240" w:lineRule="auto"/>
              <w:jc w:val="right"/>
              <w:rPr>
                <w:rFonts w:ascii="Browallia New" w:hAnsi="Browallia New" w:cs="Browallia New"/>
                <w:sz w:val="21"/>
                <w:szCs w:val="21"/>
              </w:rPr>
            </w:pPr>
          </w:p>
        </w:tc>
        <w:tc>
          <w:tcPr>
            <w:tcW w:w="1715" w:type="dxa"/>
            <w:tcBorders>
              <w:top w:val="nil"/>
              <w:left w:val="nil"/>
              <w:bottom w:val="nil"/>
              <w:right w:val="nil"/>
            </w:tcBorders>
            <w:shd w:val="clear" w:color="auto" w:fill="auto"/>
          </w:tcPr>
          <w:p w14:paraId="2C684553" w14:textId="77777777" w:rsidR="00026C62" w:rsidRPr="00C07995" w:rsidRDefault="00026C62" w:rsidP="00026C62">
            <w:pPr>
              <w:spacing w:line="240" w:lineRule="auto"/>
              <w:ind w:left="257" w:right="-108"/>
              <w:rPr>
                <w:rFonts w:ascii="Browallia New" w:hAnsi="Browallia New" w:cs="Browallia New"/>
                <w:sz w:val="21"/>
                <w:szCs w:val="21"/>
              </w:rPr>
            </w:pPr>
          </w:p>
        </w:tc>
        <w:tc>
          <w:tcPr>
            <w:tcW w:w="4714" w:type="dxa"/>
            <w:tcBorders>
              <w:top w:val="nil"/>
              <w:left w:val="nil"/>
              <w:bottom w:val="nil"/>
              <w:right w:val="nil"/>
            </w:tcBorders>
            <w:shd w:val="clear" w:color="auto" w:fill="auto"/>
          </w:tcPr>
          <w:p w14:paraId="373859B8" w14:textId="77777777" w:rsidR="00026C62" w:rsidRPr="00B5619C" w:rsidRDefault="00026C62" w:rsidP="00026C62">
            <w:pPr>
              <w:spacing w:line="240" w:lineRule="auto"/>
              <w:jc w:val="thaiDistribute"/>
              <w:rPr>
                <w:rFonts w:ascii="Browallia New" w:hAnsi="Browallia New" w:cs="Browallia New"/>
                <w:sz w:val="21"/>
                <w:szCs w:val="21"/>
                <w:highlight w:val="yellow"/>
              </w:rPr>
            </w:pPr>
          </w:p>
        </w:tc>
      </w:tr>
      <w:tr w:rsidR="00026C62" w:rsidRPr="00C07A4B" w14:paraId="20047CCB" w14:textId="77777777">
        <w:tc>
          <w:tcPr>
            <w:tcW w:w="5066" w:type="dxa"/>
            <w:gridSpan w:val="5"/>
            <w:tcBorders>
              <w:top w:val="nil"/>
              <w:left w:val="nil"/>
              <w:bottom w:val="nil"/>
              <w:right w:val="nil"/>
            </w:tcBorders>
            <w:shd w:val="clear" w:color="auto" w:fill="auto"/>
          </w:tcPr>
          <w:p w14:paraId="53167C29" w14:textId="77777777" w:rsidR="00026C62" w:rsidRPr="00C07995" w:rsidRDefault="00026C62" w:rsidP="00026C62">
            <w:pPr>
              <w:spacing w:line="240" w:lineRule="auto"/>
              <w:ind w:right="-108"/>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ไมด้า</w:t>
            </w:r>
            <w:r w:rsidRPr="00C07995">
              <w:rPr>
                <w:rFonts w:ascii="Browallia New" w:hAnsi="Browallia New" w:cs="Browallia New"/>
                <w:sz w:val="21"/>
                <w:szCs w:val="21"/>
              </w:rPr>
              <w:t xml:space="preserve"> </w:t>
            </w:r>
            <w:r w:rsidRPr="00C07995">
              <w:rPr>
                <w:rFonts w:ascii="Browallia New" w:hAnsi="Browallia New" w:cs="Browallia New"/>
                <w:sz w:val="21"/>
                <w:szCs w:val="21"/>
                <w:cs/>
              </w:rPr>
              <w:t>ลิสซิ่ง</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r w:rsidRPr="00C07995">
              <w:rPr>
                <w:rFonts w:ascii="Browallia New" w:hAnsi="Browallia New" w:cs="Browallia New"/>
                <w:sz w:val="21"/>
                <w:szCs w:val="21"/>
              </w:rPr>
              <w:t xml:space="preserve"> </w:t>
            </w:r>
            <w:r w:rsidRPr="00C07995">
              <w:rPr>
                <w:rFonts w:ascii="Browallia New" w:hAnsi="Browallia New" w:cs="Browallia New"/>
                <w:sz w:val="21"/>
                <w:szCs w:val="21"/>
                <w:cs/>
              </w:rPr>
              <w:t>(มหาชน)</w:t>
            </w:r>
          </w:p>
        </w:tc>
        <w:tc>
          <w:tcPr>
            <w:tcW w:w="4714" w:type="dxa"/>
            <w:tcBorders>
              <w:top w:val="nil"/>
              <w:left w:val="nil"/>
              <w:bottom w:val="nil"/>
              <w:right w:val="nil"/>
            </w:tcBorders>
            <w:shd w:val="clear" w:color="auto" w:fill="auto"/>
          </w:tcPr>
          <w:p w14:paraId="20A61F1E" w14:textId="77777777" w:rsidR="00026C62" w:rsidRPr="00B5619C" w:rsidRDefault="00026C62" w:rsidP="00026C62">
            <w:pPr>
              <w:spacing w:line="240" w:lineRule="auto"/>
              <w:jc w:val="thaiDistribute"/>
              <w:rPr>
                <w:rFonts w:ascii="Browallia New" w:hAnsi="Browallia New" w:cs="Browallia New"/>
                <w:sz w:val="21"/>
                <w:szCs w:val="21"/>
                <w:highlight w:val="yellow"/>
              </w:rPr>
            </w:pPr>
          </w:p>
        </w:tc>
      </w:tr>
      <w:tr w:rsidR="00026C62" w:rsidRPr="00C07A4B" w14:paraId="4E260165" w14:textId="77777777">
        <w:tc>
          <w:tcPr>
            <w:tcW w:w="1775" w:type="dxa"/>
            <w:tcBorders>
              <w:top w:val="nil"/>
              <w:left w:val="nil"/>
              <w:bottom w:val="nil"/>
              <w:right w:val="nil"/>
            </w:tcBorders>
            <w:shd w:val="clear" w:color="auto" w:fill="auto"/>
          </w:tcPr>
          <w:p w14:paraId="673448BE" w14:textId="77777777" w:rsidR="00026C62" w:rsidRPr="00C07995" w:rsidRDefault="00026C62" w:rsidP="00026C62">
            <w:pPr>
              <w:spacing w:line="240" w:lineRule="auto"/>
              <w:ind w:left="274" w:right="-108" w:hanging="90"/>
              <w:rPr>
                <w:rFonts w:ascii="Browallia New" w:hAnsi="Browallia New" w:cs="Browallia New"/>
                <w:sz w:val="21"/>
                <w:szCs w:val="21"/>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1</w:t>
            </w:r>
          </w:p>
        </w:tc>
        <w:tc>
          <w:tcPr>
            <w:tcW w:w="786" w:type="dxa"/>
            <w:tcBorders>
              <w:top w:val="nil"/>
              <w:left w:val="nil"/>
              <w:bottom w:val="nil"/>
              <w:right w:val="nil"/>
            </w:tcBorders>
            <w:shd w:val="clear" w:color="auto" w:fill="auto"/>
          </w:tcPr>
          <w:p w14:paraId="5BD7886C" w14:textId="20E73A1A" w:rsidR="00026C62" w:rsidRPr="00554E88" w:rsidRDefault="00BA48F4" w:rsidP="00026C62">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sz w:val="21"/>
                <w:szCs w:val="21"/>
              </w:rPr>
              <w:t>27.68</w:t>
            </w:r>
          </w:p>
        </w:tc>
        <w:tc>
          <w:tcPr>
            <w:tcW w:w="790" w:type="dxa"/>
            <w:gridSpan w:val="2"/>
            <w:tcBorders>
              <w:top w:val="nil"/>
              <w:left w:val="nil"/>
              <w:bottom w:val="nil"/>
              <w:right w:val="nil"/>
            </w:tcBorders>
            <w:shd w:val="clear" w:color="auto" w:fill="auto"/>
          </w:tcPr>
          <w:p w14:paraId="76998A8C" w14:textId="27C3A8AB" w:rsidR="00026C62" w:rsidRPr="00C07995" w:rsidRDefault="00026C62" w:rsidP="00026C62">
            <w:pPr>
              <w:tabs>
                <w:tab w:val="decimal" w:pos="528"/>
              </w:tabs>
              <w:spacing w:line="240" w:lineRule="auto"/>
              <w:ind w:hanging="80"/>
              <w:jc w:val="right"/>
              <w:rPr>
                <w:rFonts w:ascii="Browallia New" w:hAnsi="Browallia New" w:cs="Browallia New"/>
                <w:sz w:val="21"/>
                <w:szCs w:val="21"/>
              </w:rPr>
            </w:pPr>
            <w:r w:rsidRPr="00554E88">
              <w:rPr>
                <w:rFonts w:ascii="Browallia New" w:hAnsi="Browallia New" w:cs="Browallia New"/>
                <w:sz w:val="21"/>
                <w:szCs w:val="21"/>
              </w:rPr>
              <w:t>107.83</w:t>
            </w:r>
          </w:p>
        </w:tc>
        <w:tc>
          <w:tcPr>
            <w:tcW w:w="1715" w:type="dxa"/>
            <w:tcBorders>
              <w:top w:val="nil"/>
              <w:left w:val="nil"/>
              <w:bottom w:val="nil"/>
              <w:right w:val="nil"/>
            </w:tcBorders>
            <w:shd w:val="clear" w:color="auto" w:fill="auto"/>
          </w:tcPr>
          <w:p w14:paraId="7B650B9A" w14:textId="77777777" w:rsidR="00026C62" w:rsidRPr="00C07995" w:rsidRDefault="00026C62" w:rsidP="00026C62">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 xml:space="preserve">ร้อยละ </w:t>
            </w:r>
            <w:r w:rsidRPr="00C07995">
              <w:rPr>
                <w:rFonts w:ascii="Browallia New" w:hAnsi="Browallia New" w:cs="Browallia New"/>
                <w:sz w:val="21"/>
                <w:szCs w:val="21"/>
              </w:rPr>
              <w:t xml:space="preserve">0.85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6E7AFEC4" w14:textId="77777777" w:rsidR="00026C62" w:rsidRPr="00183ED6" w:rsidRDefault="00026C62" w:rsidP="00026C62">
            <w:pPr>
              <w:tabs>
                <w:tab w:val="left" w:pos="1680"/>
              </w:tabs>
              <w:ind w:right="-22"/>
              <w:jc w:val="thaiDistribute"/>
              <w:rPr>
                <w:rFonts w:ascii="Browallia New" w:hAnsi="Browallia New" w:cs="Browallia New"/>
                <w:sz w:val="21"/>
                <w:szCs w:val="21"/>
              </w:rPr>
            </w:pPr>
            <w:r w:rsidRPr="00183ED6">
              <w:rPr>
                <w:rFonts w:ascii="Browallia New" w:hAnsi="Browallia New" w:cs="Browallia New"/>
                <w:sz w:val="21"/>
                <w:szCs w:val="21"/>
                <w:cs/>
              </w:rPr>
              <w:t xml:space="preserve">สัญญาเงินกู้มีเงื่อนไขการเบิกรับเงินเป็นรอบ โดยบริษัทเบิกรับเงินกู้ทั้งหมด </w:t>
            </w:r>
            <w:r w:rsidRPr="00183ED6">
              <w:rPr>
                <w:rFonts w:ascii="Browallia New" w:hAnsi="Browallia New" w:cs="Browallia New"/>
                <w:sz w:val="21"/>
                <w:szCs w:val="21"/>
              </w:rPr>
              <w:t>7</w:t>
            </w:r>
            <w:r w:rsidRPr="00183ED6">
              <w:rPr>
                <w:rFonts w:ascii="Browallia New" w:hAnsi="Browallia New" w:cs="Browallia New"/>
                <w:sz w:val="21"/>
                <w:szCs w:val="21"/>
                <w:cs/>
              </w:rPr>
              <w:t xml:space="preserve"> รอบ รอบละ </w:t>
            </w:r>
            <w:r w:rsidRPr="00183ED6">
              <w:rPr>
                <w:rFonts w:ascii="Browallia New" w:hAnsi="Browallia New" w:cs="Browallia New"/>
                <w:sz w:val="21"/>
                <w:szCs w:val="21"/>
              </w:rPr>
              <w:t>40 - 50</w:t>
            </w:r>
            <w:r w:rsidRPr="00183ED6">
              <w:rPr>
                <w:rFonts w:ascii="Browallia New" w:hAnsi="Browallia New" w:cs="Browallia New"/>
                <w:sz w:val="21"/>
                <w:szCs w:val="21"/>
                <w:cs/>
              </w:rPr>
              <w:t xml:space="preserve"> ล้านบาท โดยชำระเงินต้นของการเบิกแต่ละรอบพร้อมดอกเบี้ย ไม่น้อยกว่าเดือนละ </w:t>
            </w:r>
            <w:r w:rsidRPr="00183ED6">
              <w:rPr>
                <w:rFonts w:ascii="Browallia New" w:hAnsi="Browallia New" w:cs="Browallia New"/>
                <w:sz w:val="21"/>
                <w:szCs w:val="21"/>
              </w:rPr>
              <w:t>0.92</w:t>
            </w:r>
            <w:r w:rsidRPr="00183ED6">
              <w:rPr>
                <w:rFonts w:ascii="Browallia New" w:hAnsi="Browallia New" w:cs="Browallia New"/>
                <w:sz w:val="21"/>
                <w:szCs w:val="21"/>
                <w:cs/>
              </w:rPr>
              <w:t xml:space="preserve"> ล้านบาท ภายในวันที่ </w:t>
            </w:r>
            <w:r w:rsidRPr="00183ED6">
              <w:rPr>
                <w:rFonts w:ascii="Browallia New" w:hAnsi="Browallia New" w:cs="Browallia New"/>
                <w:sz w:val="21"/>
                <w:szCs w:val="21"/>
              </w:rPr>
              <w:t xml:space="preserve">30 </w:t>
            </w:r>
            <w:r w:rsidRPr="00183ED6">
              <w:rPr>
                <w:rFonts w:ascii="Browallia New" w:hAnsi="Browallia New" w:cs="Browallia New"/>
                <w:sz w:val="21"/>
                <w:szCs w:val="21"/>
                <w:cs/>
              </w:rPr>
              <w:t xml:space="preserve">กันยายน </w:t>
            </w:r>
            <w:r w:rsidRPr="00183ED6">
              <w:rPr>
                <w:rFonts w:ascii="Browallia New" w:hAnsi="Browallia New" w:cs="Browallia New"/>
                <w:sz w:val="21"/>
                <w:szCs w:val="21"/>
              </w:rPr>
              <w:t>2567</w:t>
            </w:r>
          </w:p>
          <w:p w14:paraId="7F8C8DB9" w14:textId="77777777" w:rsidR="00026C62" w:rsidRPr="00B5619C" w:rsidRDefault="00026C62" w:rsidP="00026C62">
            <w:pPr>
              <w:tabs>
                <w:tab w:val="left" w:pos="1680"/>
              </w:tabs>
              <w:spacing w:line="240" w:lineRule="auto"/>
              <w:ind w:right="-22"/>
              <w:jc w:val="thaiDistribute"/>
              <w:rPr>
                <w:rFonts w:ascii="Browallia New" w:hAnsi="Browallia New" w:cs="Browallia New"/>
                <w:sz w:val="21"/>
                <w:szCs w:val="21"/>
                <w:highlight w:val="yellow"/>
                <w:cs/>
              </w:rPr>
            </w:pPr>
          </w:p>
        </w:tc>
      </w:tr>
      <w:tr w:rsidR="00026C62" w:rsidRPr="00C07A4B" w14:paraId="1DAF4FCC" w14:textId="77777777">
        <w:tc>
          <w:tcPr>
            <w:tcW w:w="1775" w:type="dxa"/>
            <w:tcBorders>
              <w:top w:val="nil"/>
              <w:left w:val="nil"/>
              <w:bottom w:val="nil"/>
              <w:right w:val="nil"/>
            </w:tcBorders>
            <w:shd w:val="clear" w:color="auto" w:fill="auto"/>
          </w:tcPr>
          <w:p w14:paraId="23105E07" w14:textId="77777777" w:rsidR="00026C62" w:rsidRPr="00C07995" w:rsidRDefault="00026C62" w:rsidP="00026C62">
            <w:pPr>
              <w:spacing w:line="240" w:lineRule="auto"/>
              <w:ind w:left="274" w:right="-108" w:hanging="90"/>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Pr>
                <w:rFonts w:ascii="Browallia New" w:hAnsi="Browallia New" w:cs="Browallia New"/>
                <w:sz w:val="21"/>
                <w:szCs w:val="21"/>
                <w:lang w:val="en-GB"/>
              </w:rPr>
              <w:t>2</w:t>
            </w:r>
          </w:p>
        </w:tc>
        <w:tc>
          <w:tcPr>
            <w:tcW w:w="786" w:type="dxa"/>
            <w:tcBorders>
              <w:top w:val="nil"/>
              <w:left w:val="nil"/>
              <w:bottom w:val="nil"/>
              <w:right w:val="nil"/>
            </w:tcBorders>
            <w:shd w:val="clear" w:color="auto" w:fill="auto"/>
          </w:tcPr>
          <w:p w14:paraId="45F40052" w14:textId="56A1EA10" w:rsidR="00026C62" w:rsidRPr="00554E88" w:rsidRDefault="0070677B" w:rsidP="00026C62">
            <w:pPr>
              <w:spacing w:line="240" w:lineRule="auto"/>
              <w:ind w:left="-108" w:right="-22"/>
              <w:jc w:val="right"/>
              <w:rPr>
                <w:rFonts w:ascii="Browallia New" w:hAnsi="Browallia New" w:cs="Browallia New"/>
                <w:sz w:val="21"/>
                <w:szCs w:val="21"/>
              </w:rPr>
            </w:pPr>
            <w:r>
              <w:rPr>
                <w:rFonts w:ascii="Browallia New" w:hAnsi="Browallia New" w:cs="Browallia New" w:hint="cs"/>
                <w:sz w:val="21"/>
                <w:szCs w:val="21"/>
                <w:cs/>
              </w:rPr>
              <w:t>235.40</w:t>
            </w:r>
          </w:p>
        </w:tc>
        <w:tc>
          <w:tcPr>
            <w:tcW w:w="790" w:type="dxa"/>
            <w:gridSpan w:val="2"/>
            <w:tcBorders>
              <w:top w:val="nil"/>
              <w:left w:val="nil"/>
              <w:bottom w:val="nil"/>
              <w:right w:val="nil"/>
            </w:tcBorders>
            <w:shd w:val="clear" w:color="auto" w:fill="auto"/>
          </w:tcPr>
          <w:p w14:paraId="3CBD1218" w14:textId="182A8290" w:rsidR="00026C62" w:rsidRPr="00C07995" w:rsidRDefault="00026C62" w:rsidP="00026C62">
            <w:pPr>
              <w:tabs>
                <w:tab w:val="decimal" w:pos="528"/>
              </w:tabs>
              <w:spacing w:line="240" w:lineRule="auto"/>
              <w:ind w:hanging="80"/>
              <w:jc w:val="right"/>
              <w:rPr>
                <w:rFonts w:ascii="Browallia New" w:hAnsi="Browallia New" w:cs="Browallia New"/>
                <w:sz w:val="21"/>
                <w:szCs w:val="21"/>
              </w:rPr>
            </w:pPr>
            <w:r w:rsidRPr="00554E88">
              <w:rPr>
                <w:rFonts w:ascii="Browallia New" w:hAnsi="Browallia New" w:cs="Browallia New" w:hint="cs"/>
                <w:sz w:val="21"/>
                <w:szCs w:val="21"/>
                <w:cs/>
              </w:rPr>
              <w:t>-</w:t>
            </w:r>
          </w:p>
        </w:tc>
        <w:tc>
          <w:tcPr>
            <w:tcW w:w="1715" w:type="dxa"/>
            <w:tcBorders>
              <w:top w:val="nil"/>
              <w:left w:val="nil"/>
              <w:bottom w:val="nil"/>
              <w:right w:val="nil"/>
            </w:tcBorders>
            <w:shd w:val="clear" w:color="auto" w:fill="auto"/>
          </w:tcPr>
          <w:p w14:paraId="3C6C076C" w14:textId="4558DA2F" w:rsidR="00026C62" w:rsidRPr="00C07995" w:rsidRDefault="00D757C4" w:rsidP="00026C62">
            <w:pPr>
              <w:spacing w:line="240" w:lineRule="auto"/>
              <w:jc w:val="thaiDistribute"/>
              <w:rPr>
                <w:rFonts w:ascii="Browallia New" w:hAnsi="Browallia New" w:cs="Browallia New"/>
                <w:sz w:val="21"/>
                <w:szCs w:val="21"/>
                <w:cs/>
              </w:rPr>
            </w:pPr>
            <w:r w:rsidRPr="00D757C4">
              <w:rPr>
                <w:rFonts w:ascii="Browallia New" w:hAnsi="Browallia New" w:cs="Browallia New"/>
                <w:sz w:val="21"/>
                <w:szCs w:val="21"/>
                <w:cs/>
              </w:rPr>
              <w:t>อัตราดอกเบี้ย</w:t>
            </w:r>
            <w:r w:rsidRPr="00D757C4">
              <w:rPr>
                <w:rFonts w:ascii="Browallia New" w:hAnsi="Browallia New" w:cs="Browallia New"/>
                <w:sz w:val="21"/>
                <w:szCs w:val="21"/>
              </w:rPr>
              <w:t xml:space="preserve"> MLR </w:t>
            </w:r>
            <w:r w:rsidRPr="00D757C4">
              <w:rPr>
                <w:rFonts w:ascii="Browallia New" w:hAnsi="Browallia New" w:cs="Browallia New" w:hint="cs"/>
                <w:sz w:val="21"/>
                <w:szCs w:val="21"/>
                <w:cs/>
              </w:rPr>
              <w:t xml:space="preserve">ลบ ร้อยละ </w:t>
            </w:r>
            <w:r w:rsidRPr="00D757C4">
              <w:rPr>
                <w:rFonts w:ascii="Browallia New" w:hAnsi="Browallia New" w:cs="Browallia New"/>
                <w:sz w:val="21"/>
                <w:szCs w:val="21"/>
              </w:rPr>
              <w:t>0</w:t>
            </w:r>
            <w:r w:rsidRPr="00D757C4">
              <w:rPr>
                <w:rFonts w:ascii="Browallia New" w:hAnsi="Browallia New" w:cs="Browallia New"/>
                <w:sz w:val="21"/>
                <w:szCs w:val="21"/>
                <w:cs/>
              </w:rPr>
              <w:t>.</w:t>
            </w:r>
            <w:r w:rsidRPr="00D757C4">
              <w:rPr>
                <w:rFonts w:ascii="Browallia New" w:hAnsi="Browallia New" w:cs="Browallia New"/>
                <w:sz w:val="21"/>
                <w:szCs w:val="21"/>
              </w:rPr>
              <w:t xml:space="preserve">85 </w:t>
            </w:r>
            <w:r w:rsidRPr="00D757C4">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70D4E5C7" w14:textId="77777777" w:rsidR="00D87E46" w:rsidRPr="00D87E46" w:rsidRDefault="00D87E46" w:rsidP="00D87E46">
            <w:pPr>
              <w:tabs>
                <w:tab w:val="left" w:pos="1680"/>
              </w:tabs>
              <w:ind w:right="-22"/>
              <w:jc w:val="thaiDistribute"/>
              <w:rPr>
                <w:rFonts w:ascii="Browallia New" w:hAnsi="Browallia New" w:cs="Browallia New"/>
                <w:sz w:val="21"/>
                <w:szCs w:val="21"/>
                <w:cs/>
              </w:rPr>
            </w:pPr>
            <w:r w:rsidRPr="00D87E46">
              <w:rPr>
                <w:rFonts w:ascii="Browallia New" w:hAnsi="Browallia New" w:cs="Browallia New"/>
                <w:sz w:val="21"/>
                <w:szCs w:val="21"/>
                <w:cs/>
              </w:rPr>
              <w:t>ชำระคืน</w:t>
            </w:r>
            <w:r w:rsidRPr="00D87E46">
              <w:rPr>
                <w:rFonts w:ascii="Browallia New" w:hAnsi="Browallia New" w:cs="Browallia New" w:hint="cs"/>
                <w:sz w:val="21"/>
                <w:szCs w:val="21"/>
                <w:cs/>
              </w:rPr>
              <w:t xml:space="preserve">เงินต้นพร้อมดอกเบี้ยภายใน </w:t>
            </w:r>
            <w:r w:rsidRPr="00D87E46">
              <w:rPr>
                <w:rFonts w:ascii="Browallia New" w:hAnsi="Browallia New" w:cs="Browallia New"/>
                <w:sz w:val="21"/>
                <w:szCs w:val="21"/>
              </w:rPr>
              <w:t xml:space="preserve">36 </w:t>
            </w:r>
            <w:r w:rsidRPr="00D87E46">
              <w:rPr>
                <w:rFonts w:ascii="Browallia New" w:hAnsi="Browallia New" w:cs="Browallia New" w:hint="cs"/>
                <w:sz w:val="21"/>
                <w:szCs w:val="21"/>
                <w:cs/>
              </w:rPr>
              <w:t xml:space="preserve">งวด และ </w:t>
            </w:r>
            <w:r w:rsidRPr="00D87E46">
              <w:rPr>
                <w:rFonts w:ascii="Browallia New" w:hAnsi="Browallia New" w:cs="Browallia New"/>
                <w:sz w:val="21"/>
                <w:szCs w:val="21"/>
              </w:rPr>
              <w:t>46</w:t>
            </w:r>
            <w:r w:rsidRPr="00D87E46">
              <w:rPr>
                <w:rFonts w:ascii="Browallia New" w:hAnsi="Browallia New" w:cs="Browallia New" w:hint="cs"/>
                <w:sz w:val="21"/>
                <w:szCs w:val="21"/>
                <w:cs/>
              </w:rPr>
              <w:t xml:space="preserve"> งวด สำหรับสัญญาเช่าซื้อที่มีอายุมากกว่าหรือเท่ากับ </w:t>
            </w:r>
            <w:r w:rsidRPr="00D87E46">
              <w:rPr>
                <w:rFonts w:ascii="Browallia New" w:hAnsi="Browallia New" w:cs="Browallia New"/>
                <w:sz w:val="21"/>
                <w:szCs w:val="21"/>
              </w:rPr>
              <w:t xml:space="preserve">36 </w:t>
            </w:r>
            <w:r w:rsidRPr="00D87E46">
              <w:rPr>
                <w:rFonts w:ascii="Browallia New" w:hAnsi="Browallia New" w:cs="Browallia New" w:hint="cs"/>
                <w:sz w:val="21"/>
                <w:szCs w:val="21"/>
                <w:cs/>
              </w:rPr>
              <w:t xml:space="preserve">และ </w:t>
            </w:r>
            <w:r w:rsidRPr="00D87E46">
              <w:rPr>
                <w:rFonts w:ascii="Browallia New" w:hAnsi="Browallia New" w:cs="Browallia New"/>
                <w:sz w:val="21"/>
                <w:szCs w:val="21"/>
              </w:rPr>
              <w:t xml:space="preserve">46 </w:t>
            </w:r>
            <w:r w:rsidRPr="00D87E46">
              <w:rPr>
                <w:rFonts w:ascii="Browallia New" w:hAnsi="Browallia New" w:cs="Browallia New" w:hint="cs"/>
                <w:sz w:val="21"/>
                <w:szCs w:val="21"/>
                <w:cs/>
              </w:rPr>
              <w:t>เดือน</w:t>
            </w:r>
          </w:p>
          <w:p w14:paraId="2FA6664C" w14:textId="77777777" w:rsidR="00026C62" w:rsidRPr="00B5619C" w:rsidRDefault="00026C62" w:rsidP="00026C62">
            <w:pPr>
              <w:tabs>
                <w:tab w:val="left" w:pos="1680"/>
              </w:tabs>
              <w:spacing w:line="240" w:lineRule="auto"/>
              <w:ind w:right="-22"/>
              <w:jc w:val="thaiDistribute"/>
              <w:rPr>
                <w:rFonts w:ascii="Browallia New" w:hAnsi="Browallia New" w:cs="Browallia New"/>
                <w:sz w:val="21"/>
                <w:szCs w:val="21"/>
                <w:highlight w:val="yellow"/>
                <w:cs/>
              </w:rPr>
            </w:pPr>
          </w:p>
        </w:tc>
      </w:tr>
      <w:tr w:rsidR="00026C62" w:rsidRPr="00C07A4B" w14:paraId="2DFC2FE5" w14:textId="77777777">
        <w:tc>
          <w:tcPr>
            <w:tcW w:w="1775" w:type="dxa"/>
            <w:tcBorders>
              <w:top w:val="nil"/>
              <w:left w:val="nil"/>
              <w:bottom w:val="nil"/>
              <w:right w:val="nil"/>
            </w:tcBorders>
            <w:shd w:val="clear" w:color="auto" w:fill="auto"/>
          </w:tcPr>
          <w:p w14:paraId="699504F2" w14:textId="77777777" w:rsidR="00026C62" w:rsidRPr="00C07995" w:rsidRDefault="00026C62" w:rsidP="00026C62">
            <w:pPr>
              <w:spacing w:line="240" w:lineRule="auto"/>
              <w:ind w:left="274" w:right="-108" w:hanging="90"/>
              <w:rPr>
                <w:rFonts w:ascii="Browallia New" w:hAnsi="Browallia New" w:cs="Browallia New"/>
                <w:sz w:val="21"/>
                <w:szCs w:val="21"/>
                <w:cs/>
              </w:rPr>
            </w:pPr>
            <w:r>
              <w:rPr>
                <w:rFonts w:ascii="Browallia New" w:hAnsi="Browallia New" w:cs="Browallia New" w:hint="cs"/>
                <w:sz w:val="21"/>
                <w:szCs w:val="21"/>
                <w:cs/>
              </w:rPr>
              <w:t xml:space="preserve">วงเงินที่ </w:t>
            </w:r>
            <w:r>
              <w:rPr>
                <w:rFonts w:ascii="Browallia New" w:hAnsi="Browallia New" w:cs="Browallia New"/>
                <w:sz w:val="21"/>
                <w:szCs w:val="21"/>
              </w:rPr>
              <w:t>3</w:t>
            </w:r>
          </w:p>
        </w:tc>
        <w:tc>
          <w:tcPr>
            <w:tcW w:w="786" w:type="dxa"/>
            <w:tcBorders>
              <w:top w:val="nil"/>
              <w:left w:val="nil"/>
              <w:bottom w:val="nil"/>
              <w:right w:val="nil"/>
            </w:tcBorders>
            <w:shd w:val="clear" w:color="auto" w:fill="auto"/>
          </w:tcPr>
          <w:p w14:paraId="14EBAED4" w14:textId="365D4156" w:rsidR="00026C62" w:rsidRPr="00554E88" w:rsidRDefault="0070677B" w:rsidP="00026C62">
            <w:pPr>
              <w:spacing w:line="240" w:lineRule="auto"/>
              <w:ind w:left="-108" w:right="-22"/>
              <w:jc w:val="right"/>
              <w:rPr>
                <w:rFonts w:ascii="Browallia New" w:hAnsi="Browallia New" w:cs="Browallia New"/>
                <w:sz w:val="21"/>
                <w:szCs w:val="21"/>
              </w:rPr>
            </w:pPr>
            <w:r>
              <w:rPr>
                <w:rFonts w:ascii="Browallia New" w:hAnsi="Browallia New" w:cs="Browallia New" w:hint="cs"/>
                <w:sz w:val="21"/>
                <w:szCs w:val="21"/>
                <w:cs/>
              </w:rPr>
              <w:t>-</w:t>
            </w:r>
          </w:p>
        </w:tc>
        <w:tc>
          <w:tcPr>
            <w:tcW w:w="790" w:type="dxa"/>
            <w:gridSpan w:val="2"/>
            <w:tcBorders>
              <w:top w:val="nil"/>
              <w:left w:val="nil"/>
              <w:bottom w:val="nil"/>
              <w:right w:val="nil"/>
            </w:tcBorders>
            <w:shd w:val="clear" w:color="auto" w:fill="auto"/>
          </w:tcPr>
          <w:p w14:paraId="309EB89C" w14:textId="311E0974" w:rsidR="00026C62" w:rsidRPr="00C07995" w:rsidRDefault="003F1336" w:rsidP="00026C62">
            <w:pPr>
              <w:tabs>
                <w:tab w:val="decimal" w:pos="528"/>
              </w:tabs>
              <w:spacing w:line="240" w:lineRule="auto"/>
              <w:ind w:hanging="80"/>
              <w:jc w:val="right"/>
              <w:rPr>
                <w:rFonts w:ascii="Browallia New" w:hAnsi="Browallia New" w:cs="Browallia New"/>
                <w:sz w:val="21"/>
                <w:szCs w:val="21"/>
              </w:rPr>
            </w:pPr>
            <w:r w:rsidRPr="003F1336">
              <w:rPr>
                <w:rFonts w:ascii="Browallia New" w:hAnsi="Browallia New" w:cs="Browallia New" w:hint="cs"/>
                <w:sz w:val="21"/>
                <w:szCs w:val="21"/>
              </w:rPr>
              <w:t>145</w:t>
            </w:r>
            <w:r w:rsidR="00026C62" w:rsidRPr="00554E88">
              <w:rPr>
                <w:rFonts w:ascii="Browallia New" w:hAnsi="Browallia New" w:cs="Browallia New" w:hint="cs"/>
                <w:sz w:val="21"/>
                <w:szCs w:val="21"/>
                <w:cs/>
              </w:rPr>
              <w:t>.</w:t>
            </w:r>
            <w:r w:rsidRPr="003F1336">
              <w:rPr>
                <w:rFonts w:ascii="Browallia New" w:hAnsi="Browallia New" w:cs="Browallia New" w:hint="cs"/>
                <w:sz w:val="21"/>
                <w:szCs w:val="21"/>
              </w:rPr>
              <w:t>10</w:t>
            </w:r>
          </w:p>
        </w:tc>
        <w:tc>
          <w:tcPr>
            <w:tcW w:w="1715" w:type="dxa"/>
            <w:tcBorders>
              <w:top w:val="nil"/>
              <w:left w:val="nil"/>
              <w:bottom w:val="nil"/>
              <w:right w:val="nil"/>
            </w:tcBorders>
            <w:shd w:val="clear" w:color="auto" w:fill="auto"/>
          </w:tcPr>
          <w:p w14:paraId="541CF7FC" w14:textId="1EF67CB1" w:rsidR="00026C62" w:rsidRPr="00C07995" w:rsidRDefault="00AA6A40" w:rsidP="00026C62">
            <w:pPr>
              <w:spacing w:line="240" w:lineRule="auto"/>
              <w:jc w:val="thaiDistribute"/>
              <w:rPr>
                <w:rFonts w:ascii="Browallia New" w:hAnsi="Browallia New" w:cs="Browallia New"/>
                <w:sz w:val="21"/>
                <w:szCs w:val="21"/>
              </w:rPr>
            </w:pPr>
            <w:r w:rsidRPr="005528AE">
              <w:rPr>
                <w:rFonts w:ascii="Browallia New" w:hAnsi="Browallia New" w:cs="Browallia New"/>
                <w:sz w:val="21"/>
                <w:szCs w:val="21"/>
                <w:cs/>
              </w:rPr>
              <w:t xml:space="preserve">อัตราดอกเบี้ย </w:t>
            </w:r>
            <w:r w:rsidRPr="005528AE">
              <w:rPr>
                <w:rFonts w:ascii="Browallia New" w:hAnsi="Browallia New" w:cs="Browallia New"/>
                <w:sz w:val="21"/>
                <w:szCs w:val="21"/>
              </w:rPr>
              <w:t>MLR</w:t>
            </w:r>
            <w:r w:rsidRPr="005528AE">
              <w:rPr>
                <w:rFonts w:ascii="Browallia New" w:hAnsi="Browallia New" w:cs="Browallia New"/>
                <w:sz w:val="21"/>
                <w:szCs w:val="21"/>
                <w:cs/>
              </w:rPr>
              <w:t xml:space="preserve"> </w:t>
            </w:r>
            <w:r w:rsidRPr="005528AE">
              <w:rPr>
                <w:rFonts w:ascii="Browallia New" w:hAnsi="Browallia New" w:cs="Browallia New" w:hint="cs"/>
                <w:sz w:val="21"/>
                <w:szCs w:val="21"/>
                <w:cs/>
              </w:rPr>
              <w:t xml:space="preserve">ลบ ร้อยละ </w:t>
            </w:r>
            <w:r w:rsidRPr="005528AE">
              <w:rPr>
                <w:rFonts w:ascii="Browallia New" w:hAnsi="Browallia New" w:cs="Browallia New"/>
                <w:sz w:val="21"/>
                <w:szCs w:val="21"/>
              </w:rPr>
              <w:t xml:space="preserve">2.30 </w:t>
            </w:r>
            <w:r w:rsidRPr="005528AE">
              <w:rPr>
                <w:rFonts w:ascii="Browallia New" w:hAnsi="Browallia New" w:cs="Browallia New" w:hint="cs"/>
                <w:sz w:val="21"/>
                <w:szCs w:val="21"/>
                <w:cs/>
              </w:rPr>
              <w:t>ต่อปี</w:t>
            </w:r>
          </w:p>
        </w:tc>
        <w:tc>
          <w:tcPr>
            <w:tcW w:w="4714" w:type="dxa"/>
            <w:tcBorders>
              <w:top w:val="nil"/>
              <w:left w:val="nil"/>
              <w:bottom w:val="nil"/>
              <w:right w:val="nil"/>
            </w:tcBorders>
            <w:shd w:val="clear" w:color="auto" w:fill="auto"/>
          </w:tcPr>
          <w:p w14:paraId="283646F4" w14:textId="20D67D09" w:rsidR="00026C62" w:rsidRDefault="00026C62" w:rsidP="00026C62">
            <w:pPr>
              <w:tabs>
                <w:tab w:val="left" w:pos="1680"/>
              </w:tabs>
              <w:spacing w:line="240" w:lineRule="auto"/>
              <w:ind w:right="-22"/>
              <w:jc w:val="thaiDistribute"/>
              <w:rPr>
                <w:rFonts w:ascii="Browallia New" w:hAnsi="Browallia New" w:cs="Browallia New"/>
                <w:sz w:val="21"/>
                <w:szCs w:val="21"/>
              </w:rPr>
            </w:pPr>
            <w:r w:rsidRPr="00913907">
              <w:rPr>
                <w:rFonts w:ascii="Browallia New" w:hAnsi="Browallia New" w:cs="Browallia New"/>
                <w:sz w:val="21"/>
                <w:szCs w:val="21"/>
                <w:cs/>
              </w:rPr>
              <w:t>ชำระคืนเงินต้น</w:t>
            </w:r>
            <w:r w:rsidRPr="00913907">
              <w:rPr>
                <w:rFonts w:ascii="Browallia New" w:hAnsi="Browallia New" w:cs="Browallia New" w:hint="cs"/>
                <w:sz w:val="21"/>
                <w:szCs w:val="21"/>
                <w:cs/>
              </w:rPr>
              <w:t xml:space="preserve">จำนวน </w:t>
            </w:r>
            <w:r w:rsidRPr="00913907">
              <w:rPr>
                <w:rFonts w:ascii="Browallia New" w:hAnsi="Browallia New" w:cs="Browallia New"/>
                <w:sz w:val="21"/>
                <w:szCs w:val="21"/>
              </w:rPr>
              <w:t>33</w:t>
            </w:r>
            <w:r w:rsidRPr="00913907">
              <w:rPr>
                <w:rFonts w:ascii="Browallia New" w:hAnsi="Browallia New" w:cs="Browallia New" w:hint="cs"/>
                <w:sz w:val="21"/>
                <w:szCs w:val="21"/>
                <w:cs/>
              </w:rPr>
              <w:t xml:space="preserve"> งวด </w:t>
            </w:r>
            <w:r w:rsidRPr="00913907">
              <w:rPr>
                <w:rFonts w:ascii="Browallia New" w:hAnsi="Browallia New" w:cs="Browallia New"/>
                <w:sz w:val="21"/>
                <w:szCs w:val="21"/>
                <w:cs/>
              </w:rPr>
              <w:t>ไม่น้อยกว่าเดือนละ</w:t>
            </w:r>
            <w:r w:rsidRPr="00913907">
              <w:rPr>
                <w:rFonts w:ascii="Browallia New" w:hAnsi="Browallia New" w:cs="Browallia New" w:hint="cs"/>
                <w:sz w:val="21"/>
                <w:szCs w:val="21"/>
                <w:cs/>
              </w:rPr>
              <w:t xml:space="preserve"> </w:t>
            </w:r>
            <w:r w:rsidRPr="00913907">
              <w:rPr>
                <w:rFonts w:ascii="Browallia New" w:hAnsi="Browallia New" w:cs="Browallia New"/>
                <w:sz w:val="21"/>
                <w:szCs w:val="21"/>
              </w:rPr>
              <w:t>6.10</w:t>
            </w:r>
            <w:r w:rsidRPr="00913907">
              <w:rPr>
                <w:rFonts w:ascii="Browallia New" w:hAnsi="Browallia New" w:cs="Browallia New" w:hint="cs"/>
                <w:sz w:val="21"/>
                <w:szCs w:val="21"/>
                <w:cs/>
              </w:rPr>
              <w:t xml:space="preserve"> ล้านบาท</w:t>
            </w:r>
            <w:r w:rsidRPr="00913907">
              <w:rPr>
                <w:rFonts w:ascii="Browallia New" w:hAnsi="Browallia New" w:cs="Browallia New"/>
                <w:sz w:val="21"/>
                <w:szCs w:val="21"/>
                <w:cs/>
              </w:rPr>
              <w:t>พร้อมดอกเบี้ย</w:t>
            </w:r>
            <w:r w:rsidRPr="00913907">
              <w:rPr>
                <w:rFonts w:ascii="Browallia New" w:hAnsi="Browallia New" w:cs="Browallia New" w:hint="cs"/>
                <w:sz w:val="21"/>
                <w:szCs w:val="21"/>
                <w:cs/>
              </w:rPr>
              <w:t>ทุกเดือน</w:t>
            </w:r>
            <w:r w:rsidRPr="00913907">
              <w:rPr>
                <w:rFonts w:ascii="Browallia New" w:hAnsi="Browallia New" w:cs="Browallia New"/>
                <w:sz w:val="21"/>
                <w:szCs w:val="21"/>
                <w:cs/>
              </w:rPr>
              <w:t xml:space="preserve"> </w:t>
            </w:r>
            <w:r w:rsidRPr="00913907">
              <w:rPr>
                <w:rFonts w:ascii="Browallia New" w:hAnsi="Browallia New" w:cs="Browallia New" w:hint="cs"/>
                <w:sz w:val="21"/>
                <w:szCs w:val="21"/>
                <w:cs/>
              </w:rPr>
              <w:t>และ</w:t>
            </w:r>
            <w:r w:rsidRPr="00913907">
              <w:rPr>
                <w:rFonts w:ascii="Browallia New" w:hAnsi="Browallia New" w:cs="Browallia New"/>
                <w:sz w:val="21"/>
                <w:szCs w:val="21"/>
                <w:cs/>
              </w:rPr>
              <w:t>ชำระเงินต้นพร้อมดอกเบี้ยที่เหลือทั้งจำนวน</w:t>
            </w:r>
            <w:r w:rsidRPr="00913907">
              <w:rPr>
                <w:rFonts w:ascii="Browallia New" w:hAnsi="Browallia New" w:cs="Browallia New" w:hint="cs"/>
                <w:sz w:val="21"/>
                <w:szCs w:val="21"/>
                <w:cs/>
              </w:rPr>
              <w:t>ใน</w:t>
            </w:r>
            <w:r w:rsidRPr="00913907">
              <w:rPr>
                <w:rFonts w:ascii="Browallia New" w:hAnsi="Browallia New" w:cs="Browallia New"/>
                <w:sz w:val="21"/>
                <w:szCs w:val="21"/>
                <w:cs/>
              </w:rPr>
              <w:t xml:space="preserve">งวดที่ </w:t>
            </w:r>
            <w:r w:rsidRPr="00913907">
              <w:rPr>
                <w:rFonts w:ascii="Browallia New" w:hAnsi="Browallia New" w:cs="Browallia New"/>
                <w:sz w:val="21"/>
                <w:szCs w:val="21"/>
              </w:rPr>
              <w:t>33</w:t>
            </w:r>
            <w:r w:rsidRPr="00913907">
              <w:rPr>
                <w:rFonts w:ascii="Browallia New" w:hAnsi="Browallia New" w:cs="Browallia New"/>
                <w:sz w:val="21"/>
                <w:szCs w:val="21"/>
                <w:cs/>
              </w:rPr>
              <w:t xml:space="preserve"> (สุดท้าย)</w:t>
            </w:r>
          </w:p>
          <w:p w14:paraId="07A70875" w14:textId="27E21B19" w:rsidR="00026C62" w:rsidRPr="00913907" w:rsidRDefault="00026C62" w:rsidP="00026C62">
            <w:pPr>
              <w:tabs>
                <w:tab w:val="left" w:pos="1680"/>
              </w:tabs>
              <w:spacing w:line="240" w:lineRule="auto"/>
              <w:ind w:right="-22"/>
              <w:jc w:val="thaiDistribute"/>
              <w:rPr>
                <w:rFonts w:ascii="Browallia New" w:hAnsi="Browallia New" w:cs="Browallia New"/>
                <w:sz w:val="21"/>
                <w:szCs w:val="21"/>
                <w:cs/>
              </w:rPr>
            </w:pPr>
          </w:p>
        </w:tc>
      </w:tr>
      <w:tr w:rsidR="00EC5196" w:rsidRPr="00C07A4B" w14:paraId="1E73C04B" w14:textId="77777777">
        <w:tc>
          <w:tcPr>
            <w:tcW w:w="1775" w:type="dxa"/>
            <w:tcBorders>
              <w:top w:val="nil"/>
              <w:left w:val="nil"/>
              <w:bottom w:val="nil"/>
              <w:right w:val="nil"/>
            </w:tcBorders>
            <w:shd w:val="clear" w:color="auto" w:fill="auto"/>
          </w:tcPr>
          <w:p w14:paraId="411C611F" w14:textId="654C8490" w:rsidR="00EC5196" w:rsidRDefault="00BA48F4" w:rsidP="00026C62">
            <w:pPr>
              <w:spacing w:line="240" w:lineRule="auto"/>
              <w:ind w:left="274" w:right="-108" w:hanging="90"/>
              <w:rPr>
                <w:rFonts w:ascii="Browallia New" w:hAnsi="Browallia New" w:cs="Browallia New"/>
                <w:sz w:val="21"/>
                <w:szCs w:val="21"/>
                <w:cs/>
              </w:rPr>
            </w:pPr>
            <w:r>
              <w:rPr>
                <w:rFonts w:ascii="Browallia New" w:hAnsi="Browallia New" w:cs="Browallia New" w:hint="cs"/>
                <w:sz w:val="21"/>
                <w:szCs w:val="21"/>
                <w:cs/>
              </w:rPr>
              <w:t>วงเงินที่ 4</w:t>
            </w:r>
          </w:p>
        </w:tc>
        <w:tc>
          <w:tcPr>
            <w:tcW w:w="786" w:type="dxa"/>
            <w:tcBorders>
              <w:top w:val="nil"/>
              <w:left w:val="nil"/>
              <w:bottom w:val="nil"/>
              <w:right w:val="nil"/>
            </w:tcBorders>
            <w:shd w:val="clear" w:color="auto" w:fill="auto"/>
          </w:tcPr>
          <w:p w14:paraId="78C6B966" w14:textId="61907681" w:rsidR="00EC5196" w:rsidRPr="00554E88" w:rsidRDefault="00E9017D" w:rsidP="00026C62">
            <w:pPr>
              <w:spacing w:line="240" w:lineRule="auto"/>
              <w:ind w:left="-108" w:right="-22"/>
              <w:jc w:val="right"/>
              <w:rPr>
                <w:rFonts w:ascii="Browallia New" w:hAnsi="Browallia New" w:cs="Browallia New"/>
                <w:sz w:val="21"/>
                <w:szCs w:val="21"/>
              </w:rPr>
            </w:pPr>
            <w:r>
              <w:rPr>
                <w:rFonts w:ascii="Browallia New" w:hAnsi="Browallia New" w:cs="Browallia New" w:hint="cs"/>
                <w:sz w:val="21"/>
                <w:szCs w:val="21"/>
                <w:cs/>
              </w:rPr>
              <w:t>19.60</w:t>
            </w:r>
          </w:p>
        </w:tc>
        <w:tc>
          <w:tcPr>
            <w:tcW w:w="790" w:type="dxa"/>
            <w:gridSpan w:val="2"/>
            <w:tcBorders>
              <w:top w:val="nil"/>
              <w:left w:val="nil"/>
              <w:bottom w:val="nil"/>
              <w:right w:val="nil"/>
            </w:tcBorders>
            <w:shd w:val="clear" w:color="auto" w:fill="auto"/>
          </w:tcPr>
          <w:p w14:paraId="7AC387C5" w14:textId="2B62267E" w:rsidR="00EC5196" w:rsidRPr="003F1336" w:rsidRDefault="00E9017D" w:rsidP="00026C62">
            <w:pPr>
              <w:tabs>
                <w:tab w:val="decimal" w:pos="528"/>
              </w:tabs>
              <w:spacing w:line="240" w:lineRule="auto"/>
              <w:ind w:hanging="80"/>
              <w:jc w:val="right"/>
              <w:rPr>
                <w:rFonts w:ascii="Browallia New" w:hAnsi="Browallia New" w:cs="Browallia New"/>
                <w:sz w:val="21"/>
                <w:szCs w:val="21"/>
              </w:rPr>
            </w:pPr>
            <w:r>
              <w:rPr>
                <w:rFonts w:ascii="Browallia New" w:hAnsi="Browallia New" w:cs="Browallia New" w:hint="cs"/>
                <w:sz w:val="21"/>
                <w:szCs w:val="21"/>
                <w:cs/>
              </w:rPr>
              <w:t>-</w:t>
            </w:r>
          </w:p>
        </w:tc>
        <w:tc>
          <w:tcPr>
            <w:tcW w:w="1715" w:type="dxa"/>
            <w:tcBorders>
              <w:top w:val="nil"/>
              <w:left w:val="nil"/>
              <w:bottom w:val="nil"/>
              <w:right w:val="nil"/>
            </w:tcBorders>
            <w:shd w:val="clear" w:color="auto" w:fill="auto"/>
          </w:tcPr>
          <w:p w14:paraId="3A3C8B60" w14:textId="69CD135F" w:rsidR="00EC5196" w:rsidRPr="007321A3" w:rsidRDefault="005528AE" w:rsidP="00026C62">
            <w:pPr>
              <w:spacing w:line="240" w:lineRule="auto"/>
              <w:jc w:val="thaiDistribute"/>
              <w:rPr>
                <w:rFonts w:ascii="Browallia New" w:hAnsi="Browallia New" w:cs="Browallia New"/>
                <w:sz w:val="21"/>
                <w:szCs w:val="21"/>
                <w:cs/>
              </w:rPr>
            </w:pPr>
            <w:r w:rsidRPr="005528AE">
              <w:rPr>
                <w:rFonts w:ascii="Browallia New" w:hAnsi="Browallia New" w:cs="Browallia New"/>
                <w:sz w:val="21"/>
                <w:szCs w:val="21"/>
                <w:cs/>
              </w:rPr>
              <w:t xml:space="preserve">อัตราดอกเบี้ย </w:t>
            </w:r>
            <w:r w:rsidRPr="005528AE">
              <w:rPr>
                <w:rFonts w:ascii="Browallia New" w:hAnsi="Browallia New" w:cs="Browallia New"/>
                <w:sz w:val="21"/>
                <w:szCs w:val="21"/>
              </w:rPr>
              <w:t>MLR</w:t>
            </w:r>
            <w:r w:rsidRPr="005528AE">
              <w:rPr>
                <w:rFonts w:ascii="Browallia New" w:hAnsi="Browallia New" w:cs="Browallia New"/>
                <w:sz w:val="21"/>
                <w:szCs w:val="21"/>
                <w:cs/>
              </w:rPr>
              <w:t xml:space="preserve"> </w:t>
            </w:r>
            <w:r w:rsidRPr="005528AE">
              <w:rPr>
                <w:rFonts w:ascii="Browallia New" w:hAnsi="Browallia New" w:cs="Browallia New" w:hint="cs"/>
                <w:sz w:val="21"/>
                <w:szCs w:val="21"/>
                <w:cs/>
              </w:rPr>
              <w:t xml:space="preserve">ลบ ร้อยละ </w:t>
            </w:r>
            <w:r w:rsidRPr="005528AE">
              <w:rPr>
                <w:rFonts w:ascii="Browallia New" w:hAnsi="Browallia New" w:cs="Browallia New"/>
                <w:sz w:val="21"/>
                <w:szCs w:val="21"/>
              </w:rPr>
              <w:t xml:space="preserve">2.30 </w:t>
            </w:r>
            <w:r w:rsidRPr="005528AE">
              <w:rPr>
                <w:rFonts w:ascii="Browallia New" w:hAnsi="Browallia New" w:cs="Browallia New" w:hint="cs"/>
                <w:sz w:val="21"/>
                <w:szCs w:val="21"/>
                <w:cs/>
              </w:rPr>
              <w:t>ต่อปี</w:t>
            </w:r>
          </w:p>
        </w:tc>
        <w:tc>
          <w:tcPr>
            <w:tcW w:w="4714" w:type="dxa"/>
            <w:tcBorders>
              <w:top w:val="nil"/>
              <w:left w:val="nil"/>
              <w:bottom w:val="nil"/>
              <w:right w:val="nil"/>
            </w:tcBorders>
            <w:shd w:val="clear" w:color="auto" w:fill="auto"/>
          </w:tcPr>
          <w:p w14:paraId="3FBBB0A0" w14:textId="3A335BAF" w:rsidR="00EC5196" w:rsidRPr="00913907" w:rsidRDefault="007C29C2" w:rsidP="00026C62">
            <w:pPr>
              <w:tabs>
                <w:tab w:val="left" w:pos="1680"/>
              </w:tabs>
              <w:spacing w:line="240" w:lineRule="auto"/>
              <w:ind w:right="-22"/>
              <w:jc w:val="thaiDistribute"/>
              <w:rPr>
                <w:rFonts w:ascii="Browallia New" w:hAnsi="Browallia New" w:cs="Browallia New"/>
                <w:sz w:val="21"/>
                <w:szCs w:val="21"/>
                <w:cs/>
              </w:rPr>
            </w:pPr>
            <w:r w:rsidRPr="007C29C2">
              <w:rPr>
                <w:rFonts w:ascii="Browallia New" w:hAnsi="Browallia New" w:cs="Browallia New"/>
                <w:sz w:val="21"/>
                <w:szCs w:val="21"/>
                <w:cs/>
              </w:rPr>
              <w:t>ชำระคืน</w:t>
            </w:r>
            <w:r w:rsidRPr="007C29C2">
              <w:rPr>
                <w:rFonts w:ascii="Browallia New" w:hAnsi="Browallia New" w:cs="Browallia New" w:hint="cs"/>
                <w:sz w:val="21"/>
                <w:szCs w:val="21"/>
                <w:cs/>
              </w:rPr>
              <w:t xml:space="preserve">เงินต้นพร้อมดอกเบี้ยภายใน </w:t>
            </w:r>
            <w:r w:rsidRPr="007C29C2">
              <w:rPr>
                <w:rFonts w:ascii="Browallia New" w:hAnsi="Browallia New" w:cs="Browallia New"/>
                <w:sz w:val="21"/>
                <w:szCs w:val="21"/>
              </w:rPr>
              <w:t>24</w:t>
            </w:r>
            <w:r w:rsidRPr="007C29C2">
              <w:rPr>
                <w:rFonts w:ascii="Browallia New" w:hAnsi="Browallia New" w:cs="Browallia New" w:hint="cs"/>
                <w:sz w:val="21"/>
                <w:szCs w:val="21"/>
                <w:cs/>
              </w:rPr>
              <w:t xml:space="preserve"> งวด ไม่น้อยกว่าเดือนละ </w:t>
            </w:r>
            <w:r w:rsidRPr="007C29C2">
              <w:rPr>
                <w:rFonts w:ascii="Browallia New" w:hAnsi="Browallia New" w:cs="Browallia New"/>
                <w:sz w:val="21"/>
                <w:szCs w:val="21"/>
              </w:rPr>
              <w:t xml:space="preserve">1.45 </w:t>
            </w:r>
            <w:r w:rsidRPr="007C29C2">
              <w:rPr>
                <w:rFonts w:ascii="Browallia New" w:hAnsi="Browallia New" w:cs="Browallia New" w:hint="cs"/>
                <w:sz w:val="21"/>
                <w:szCs w:val="21"/>
                <w:cs/>
              </w:rPr>
              <w:t>ล้านบาท</w:t>
            </w:r>
          </w:p>
        </w:tc>
      </w:tr>
      <w:tr w:rsidR="00026C62" w:rsidRPr="00C07A4B" w14:paraId="307CD7BE" w14:textId="77777777">
        <w:tc>
          <w:tcPr>
            <w:tcW w:w="5066" w:type="dxa"/>
            <w:gridSpan w:val="5"/>
            <w:tcBorders>
              <w:top w:val="nil"/>
              <w:left w:val="nil"/>
              <w:bottom w:val="nil"/>
              <w:right w:val="nil"/>
            </w:tcBorders>
          </w:tcPr>
          <w:p w14:paraId="3EC6314B" w14:textId="77777777" w:rsidR="00026C62" w:rsidRPr="00C07995" w:rsidRDefault="00026C62" w:rsidP="00026C62">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ไมด้า</w:t>
            </w:r>
            <w:r w:rsidRPr="00C07995">
              <w:rPr>
                <w:rFonts w:ascii="Browallia New" w:hAnsi="Browallia New" w:cs="Browallia New"/>
                <w:sz w:val="21"/>
                <w:szCs w:val="21"/>
              </w:rPr>
              <w:t xml:space="preserve"> </w:t>
            </w:r>
            <w:r w:rsidRPr="00C07995">
              <w:rPr>
                <w:rFonts w:ascii="Browallia New" w:hAnsi="Browallia New" w:cs="Browallia New"/>
                <w:sz w:val="21"/>
                <w:szCs w:val="21"/>
                <w:cs/>
              </w:rPr>
              <w:t>พร็อพเพอร์ตี้</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545DE090" w14:textId="77777777" w:rsidR="00026C62" w:rsidRPr="00B5619C" w:rsidRDefault="00026C62" w:rsidP="00026C62">
            <w:pPr>
              <w:spacing w:line="240" w:lineRule="auto"/>
              <w:jc w:val="thaiDistribute"/>
              <w:rPr>
                <w:rFonts w:ascii="Browallia New" w:hAnsi="Browallia New" w:cs="Browallia New"/>
                <w:sz w:val="21"/>
                <w:szCs w:val="21"/>
                <w:highlight w:val="yellow"/>
                <w:cs/>
              </w:rPr>
            </w:pPr>
          </w:p>
        </w:tc>
      </w:tr>
      <w:tr w:rsidR="00026C62" w:rsidRPr="00C07A4B" w14:paraId="4D7B3913" w14:textId="77777777">
        <w:tc>
          <w:tcPr>
            <w:tcW w:w="1775" w:type="dxa"/>
            <w:tcBorders>
              <w:top w:val="nil"/>
              <w:left w:val="nil"/>
              <w:bottom w:val="nil"/>
              <w:right w:val="nil"/>
            </w:tcBorders>
          </w:tcPr>
          <w:p w14:paraId="406D6F49" w14:textId="77777777" w:rsidR="00026C62" w:rsidRPr="00C07995" w:rsidRDefault="00026C62" w:rsidP="00026C62">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lang w:val="en-GB"/>
              </w:rPr>
              <w:t xml:space="preserve"> 1</w:t>
            </w:r>
          </w:p>
        </w:tc>
        <w:tc>
          <w:tcPr>
            <w:tcW w:w="786" w:type="dxa"/>
            <w:tcBorders>
              <w:top w:val="nil"/>
              <w:left w:val="nil"/>
              <w:bottom w:val="nil"/>
              <w:right w:val="nil"/>
            </w:tcBorders>
            <w:shd w:val="clear" w:color="auto" w:fill="auto"/>
          </w:tcPr>
          <w:p w14:paraId="41532680" w14:textId="4C869B66" w:rsidR="00026C62" w:rsidRPr="00552CE4" w:rsidRDefault="0084764E" w:rsidP="00026C62">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39.44</w:t>
            </w:r>
          </w:p>
        </w:tc>
        <w:tc>
          <w:tcPr>
            <w:tcW w:w="790" w:type="dxa"/>
            <w:gridSpan w:val="2"/>
            <w:tcBorders>
              <w:top w:val="nil"/>
              <w:left w:val="nil"/>
              <w:bottom w:val="nil"/>
              <w:right w:val="nil"/>
            </w:tcBorders>
          </w:tcPr>
          <w:p w14:paraId="2DF8D451" w14:textId="1115EEEA" w:rsidR="00026C62" w:rsidRPr="00C07995" w:rsidRDefault="00026C62" w:rsidP="00026C62">
            <w:pPr>
              <w:tabs>
                <w:tab w:val="decimal" w:pos="528"/>
              </w:tabs>
              <w:spacing w:line="240" w:lineRule="auto"/>
              <w:ind w:hanging="80"/>
              <w:jc w:val="right"/>
              <w:rPr>
                <w:rFonts w:ascii="Browallia New" w:hAnsi="Browallia New" w:cs="Browallia New"/>
                <w:sz w:val="21"/>
                <w:szCs w:val="21"/>
              </w:rPr>
            </w:pPr>
            <w:r w:rsidRPr="00552CE4">
              <w:rPr>
                <w:rFonts w:ascii="Browallia New" w:hAnsi="Browallia New" w:cs="Browallia New"/>
                <w:sz w:val="21"/>
                <w:szCs w:val="21"/>
              </w:rPr>
              <w:t>81.94</w:t>
            </w:r>
          </w:p>
        </w:tc>
        <w:tc>
          <w:tcPr>
            <w:tcW w:w="1715" w:type="dxa"/>
            <w:tcBorders>
              <w:top w:val="nil"/>
              <w:left w:val="nil"/>
              <w:bottom w:val="nil"/>
              <w:right w:val="nil"/>
            </w:tcBorders>
          </w:tcPr>
          <w:p w14:paraId="3DF5FCC5" w14:textId="77777777" w:rsidR="00026C62" w:rsidRPr="00C07995" w:rsidRDefault="00026C62" w:rsidP="00026C62">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r w:rsidRPr="00C07995">
              <w:rPr>
                <w:rFonts w:ascii="Browallia New" w:hAnsi="Browallia New" w:cs="Browallia New"/>
                <w:sz w:val="21"/>
                <w:szCs w:val="21"/>
              </w:rPr>
              <w:t xml:space="preserve"> </w:t>
            </w:r>
          </w:p>
          <w:p w14:paraId="20EEE723" w14:textId="77777777" w:rsidR="00026C62" w:rsidRPr="00C07995" w:rsidRDefault="00026C62" w:rsidP="00026C62">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825EDD4" w14:textId="77777777" w:rsidR="00026C62" w:rsidRPr="009A09ED" w:rsidRDefault="00026C62" w:rsidP="00026C62">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70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1.39 </w:t>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5 </w:t>
            </w:r>
            <w:r w:rsidRPr="009A09ED">
              <w:rPr>
                <w:rFonts w:ascii="Browallia New" w:hAnsi="Browallia New" w:cs="Browallia New"/>
                <w:sz w:val="21"/>
                <w:szCs w:val="21"/>
                <w:cs/>
              </w:rPr>
              <w:t>ปี</w:t>
            </w:r>
          </w:p>
          <w:p w14:paraId="322195C3" w14:textId="77777777" w:rsidR="00026C62" w:rsidRPr="009A09ED" w:rsidRDefault="00026C62" w:rsidP="00026C62">
            <w:pPr>
              <w:spacing w:line="240" w:lineRule="auto"/>
              <w:jc w:val="thaiDistribute"/>
              <w:rPr>
                <w:rFonts w:ascii="Browallia New" w:hAnsi="Browallia New" w:cs="Browallia New"/>
                <w:sz w:val="21"/>
                <w:szCs w:val="21"/>
                <w:cs/>
              </w:rPr>
            </w:pPr>
          </w:p>
        </w:tc>
      </w:tr>
      <w:tr w:rsidR="00026C62" w:rsidRPr="00C07A4B" w14:paraId="0B6C7EE3" w14:textId="77777777">
        <w:tc>
          <w:tcPr>
            <w:tcW w:w="1775" w:type="dxa"/>
            <w:tcBorders>
              <w:top w:val="nil"/>
              <w:left w:val="nil"/>
              <w:bottom w:val="nil"/>
              <w:right w:val="nil"/>
            </w:tcBorders>
          </w:tcPr>
          <w:p w14:paraId="0B496293" w14:textId="77777777" w:rsidR="00026C62" w:rsidRPr="00C07995" w:rsidRDefault="00026C62" w:rsidP="00026C62">
            <w:pPr>
              <w:tabs>
                <w:tab w:val="decimal" w:pos="528"/>
              </w:tabs>
              <w:spacing w:line="240" w:lineRule="auto"/>
              <w:ind w:left="-18" w:firstLine="202"/>
              <w:rPr>
                <w:rFonts w:ascii="Browallia New" w:hAnsi="Browallia New" w:cs="Browallia New"/>
                <w:sz w:val="21"/>
                <w:szCs w:val="21"/>
                <w:cs/>
                <w:lang w:val="en-GB"/>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19575E9F" w14:textId="2380AF1E" w:rsidR="00026C62" w:rsidRPr="00552CE4" w:rsidRDefault="007B097A" w:rsidP="00026C62">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w:t>
            </w:r>
          </w:p>
        </w:tc>
        <w:tc>
          <w:tcPr>
            <w:tcW w:w="790" w:type="dxa"/>
            <w:gridSpan w:val="2"/>
            <w:tcBorders>
              <w:top w:val="nil"/>
              <w:left w:val="nil"/>
              <w:bottom w:val="nil"/>
              <w:right w:val="nil"/>
            </w:tcBorders>
          </w:tcPr>
          <w:p w14:paraId="47D5BC99" w14:textId="117B36BE" w:rsidR="00026C62" w:rsidRPr="00C07995" w:rsidRDefault="00026C62" w:rsidP="00026C62">
            <w:pPr>
              <w:tabs>
                <w:tab w:val="decimal" w:pos="528"/>
              </w:tabs>
              <w:spacing w:line="240" w:lineRule="auto"/>
              <w:jc w:val="right"/>
              <w:rPr>
                <w:rFonts w:ascii="Browallia New" w:hAnsi="Browallia New" w:cs="Browallia New"/>
                <w:sz w:val="21"/>
                <w:szCs w:val="21"/>
              </w:rPr>
            </w:pPr>
            <w:r w:rsidRPr="00552CE4">
              <w:rPr>
                <w:rFonts w:ascii="Browallia New" w:hAnsi="Browallia New" w:cs="Browallia New"/>
                <w:sz w:val="21"/>
                <w:szCs w:val="21"/>
              </w:rPr>
              <w:t>20.12</w:t>
            </w:r>
          </w:p>
        </w:tc>
        <w:tc>
          <w:tcPr>
            <w:tcW w:w="1715" w:type="dxa"/>
            <w:tcBorders>
              <w:top w:val="nil"/>
              <w:left w:val="nil"/>
              <w:bottom w:val="nil"/>
              <w:right w:val="nil"/>
            </w:tcBorders>
          </w:tcPr>
          <w:p w14:paraId="6DB11451" w14:textId="77777777" w:rsidR="00026C62" w:rsidRPr="00C07995" w:rsidRDefault="00026C62" w:rsidP="00026C62">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3D65665B" w14:textId="3A5D634B" w:rsidR="00026C62" w:rsidRPr="009A09ED" w:rsidRDefault="00026C62" w:rsidP="00026C62">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ผ่อนชำระเป็นงวดรายเดือน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รวมทั้งหมดจำนวน</w:t>
            </w:r>
            <w:r w:rsidRPr="009A09ED">
              <w:rPr>
                <w:rFonts w:ascii="Browallia New" w:hAnsi="Browallia New" w:cs="Browallia New"/>
                <w:sz w:val="21"/>
                <w:szCs w:val="21"/>
              </w:rPr>
              <w:t xml:space="preserve"> 60 </w:t>
            </w:r>
            <w:r w:rsidRPr="009A09ED">
              <w:rPr>
                <w:rFonts w:ascii="Browallia New" w:hAnsi="Browallia New" w:cs="Browallia New"/>
                <w:sz w:val="21"/>
                <w:szCs w:val="21"/>
                <w:cs/>
              </w:rPr>
              <w:t>งวด</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โดยชำระทุกวันทำการสุดท้ายของเดือน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โดยในแต่ละงวดตกลงจะชำระ</w:t>
            </w:r>
            <w:r w:rsidRPr="009A09ED">
              <w:rPr>
                <w:rFonts w:ascii="Browallia New" w:hAnsi="Browallia New" w:cs="Browallia New"/>
                <w:sz w:val="21"/>
                <w:szCs w:val="21"/>
              </w:rPr>
              <w:t xml:space="preserve"> </w:t>
            </w:r>
            <w:r w:rsidRPr="009A09ED">
              <w:rPr>
                <w:rFonts w:ascii="Browallia New" w:hAnsi="Browallia New" w:cs="Browallia New"/>
                <w:sz w:val="21"/>
                <w:szCs w:val="21"/>
                <w:cs/>
              </w:rPr>
              <w:t>งวดที่</w:t>
            </w:r>
            <w:r w:rsidRPr="009A09ED">
              <w:rPr>
                <w:rFonts w:ascii="Browallia New" w:hAnsi="Browallia New" w:cs="Browallia New"/>
                <w:sz w:val="21"/>
                <w:szCs w:val="21"/>
              </w:rPr>
              <w:t xml:space="preserve"> 1 </w:t>
            </w:r>
            <w:r w:rsidRPr="009A09ED">
              <w:rPr>
                <w:rFonts w:ascii="Browallia New" w:hAnsi="Browallia New" w:cs="Browallia New"/>
                <w:sz w:val="21"/>
                <w:szCs w:val="21"/>
                <w:cs/>
              </w:rPr>
              <w:t>ถึงงวดที่</w:t>
            </w:r>
            <w:r w:rsidRPr="009A09ED">
              <w:rPr>
                <w:rFonts w:ascii="Browallia New" w:hAnsi="Browallia New" w:cs="Browallia New"/>
                <w:sz w:val="21"/>
                <w:szCs w:val="21"/>
              </w:rPr>
              <w:t xml:space="preserve"> 59 </w:t>
            </w:r>
            <w:r w:rsidRPr="009A09ED">
              <w:rPr>
                <w:rFonts w:ascii="Browallia New" w:hAnsi="Browallia New" w:cs="Browallia New"/>
                <w:sz w:val="21"/>
                <w:szCs w:val="21"/>
                <w:cs/>
              </w:rPr>
              <w:t>ชำระงวดละไม่น้อยกว่า</w:t>
            </w:r>
            <w:r w:rsidRPr="009A09ED">
              <w:rPr>
                <w:rFonts w:ascii="Browallia New" w:hAnsi="Browallia New" w:cs="Browallia New"/>
                <w:sz w:val="21"/>
                <w:szCs w:val="21"/>
              </w:rPr>
              <w:t xml:space="preserve"> 1.70 </w:t>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งวดที่</w:t>
            </w:r>
            <w:r w:rsidRPr="009A09ED">
              <w:rPr>
                <w:rFonts w:ascii="Browallia New" w:hAnsi="Browallia New" w:cs="Browallia New"/>
                <w:sz w:val="21"/>
                <w:szCs w:val="21"/>
              </w:rPr>
              <w:t xml:space="preserve"> 60 </w:t>
            </w:r>
            <w:r w:rsidRPr="009A09ED">
              <w:rPr>
                <w:rFonts w:ascii="Browallia New" w:hAnsi="Browallia New" w:cs="Browallia New"/>
                <w:sz w:val="21"/>
                <w:szCs w:val="21"/>
                <w:cs/>
              </w:rPr>
              <w:t>ชำระหนี้เงินต้นและดอกเบี้ยที่ค้างชำระตามสัญญา</w:t>
            </w:r>
            <w:r w:rsidRPr="009A09ED">
              <w:rPr>
                <w:rFonts w:ascii="Browallia New" w:hAnsi="Browallia New" w:cs="Browallia New"/>
                <w:sz w:val="21"/>
                <w:szCs w:val="21"/>
              </w:rPr>
              <w:t xml:space="preserve"> </w:t>
            </w:r>
            <w:r w:rsidRPr="009A09ED">
              <w:rPr>
                <w:rFonts w:ascii="Browallia New" w:hAnsi="Browallia New" w:cs="Browallia New"/>
                <w:sz w:val="21"/>
                <w:szCs w:val="21"/>
                <w:cs/>
              </w:rPr>
              <w:t>เริ่มชำระงวดแรกภายในเดือนธันวาคม</w:t>
            </w:r>
            <w:r w:rsidRPr="009A09ED">
              <w:rPr>
                <w:rFonts w:ascii="Browallia New" w:hAnsi="Browallia New" w:cs="Browallia New"/>
                <w:sz w:val="21"/>
                <w:szCs w:val="21"/>
              </w:rPr>
              <w:t xml:space="preserve"> 2560 </w:t>
            </w:r>
          </w:p>
          <w:p w14:paraId="76147F81" w14:textId="77777777" w:rsidR="00026C62" w:rsidRPr="009A09ED" w:rsidRDefault="00026C62" w:rsidP="00026C62">
            <w:pPr>
              <w:spacing w:line="240" w:lineRule="auto"/>
              <w:jc w:val="thaiDistribute"/>
              <w:rPr>
                <w:rFonts w:ascii="Browallia New" w:hAnsi="Browallia New" w:cs="Browallia New"/>
                <w:sz w:val="21"/>
                <w:szCs w:val="21"/>
                <w:cs/>
              </w:rPr>
            </w:pPr>
          </w:p>
        </w:tc>
      </w:tr>
      <w:tr w:rsidR="00112F06" w:rsidRPr="00C07A4B" w14:paraId="2C6B8E51" w14:textId="77777777">
        <w:tc>
          <w:tcPr>
            <w:tcW w:w="1775" w:type="dxa"/>
            <w:tcBorders>
              <w:top w:val="nil"/>
              <w:left w:val="nil"/>
              <w:bottom w:val="nil"/>
              <w:right w:val="nil"/>
            </w:tcBorders>
          </w:tcPr>
          <w:p w14:paraId="5C4C8A3A"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3</w:t>
            </w:r>
          </w:p>
        </w:tc>
        <w:tc>
          <w:tcPr>
            <w:tcW w:w="786" w:type="dxa"/>
            <w:tcBorders>
              <w:top w:val="nil"/>
              <w:left w:val="nil"/>
              <w:bottom w:val="nil"/>
              <w:right w:val="nil"/>
            </w:tcBorders>
            <w:shd w:val="clear" w:color="auto" w:fill="auto"/>
          </w:tcPr>
          <w:p w14:paraId="7F5FC302" w14:textId="0857EEC8" w:rsidR="00112F06" w:rsidRPr="00552CE4" w:rsidRDefault="00112F06" w:rsidP="00112F06">
            <w:pPr>
              <w:tabs>
                <w:tab w:val="decimal" w:pos="528"/>
              </w:tabs>
              <w:spacing w:line="240" w:lineRule="auto"/>
              <w:jc w:val="right"/>
              <w:rPr>
                <w:rFonts w:ascii="Browallia New" w:hAnsi="Browallia New" w:cs="Browallia New"/>
                <w:sz w:val="21"/>
                <w:szCs w:val="21"/>
                <w:cs/>
              </w:rPr>
            </w:pPr>
            <w:r>
              <w:rPr>
                <w:rFonts w:ascii="Browallia New" w:hAnsi="Browallia New" w:cs="Browallia New"/>
                <w:sz w:val="21"/>
                <w:szCs w:val="21"/>
              </w:rPr>
              <w:t>4.67</w:t>
            </w:r>
          </w:p>
        </w:tc>
        <w:tc>
          <w:tcPr>
            <w:tcW w:w="790" w:type="dxa"/>
            <w:gridSpan w:val="2"/>
            <w:tcBorders>
              <w:top w:val="nil"/>
              <w:left w:val="nil"/>
              <w:bottom w:val="nil"/>
              <w:right w:val="nil"/>
            </w:tcBorders>
          </w:tcPr>
          <w:p w14:paraId="17C9322B" w14:textId="572277CF"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552CE4">
              <w:rPr>
                <w:rFonts w:ascii="Browallia New" w:hAnsi="Browallia New" w:cs="Browallia New"/>
                <w:sz w:val="21"/>
                <w:szCs w:val="21"/>
              </w:rPr>
              <w:t>28.</w:t>
            </w:r>
            <w:r>
              <w:rPr>
                <w:rFonts w:ascii="Browallia New" w:hAnsi="Browallia New" w:cs="Browallia New"/>
                <w:sz w:val="21"/>
                <w:szCs w:val="21"/>
              </w:rPr>
              <w:t>59</w:t>
            </w:r>
          </w:p>
        </w:tc>
        <w:tc>
          <w:tcPr>
            <w:tcW w:w="1715" w:type="dxa"/>
            <w:tcBorders>
              <w:top w:val="nil"/>
              <w:left w:val="nil"/>
              <w:bottom w:val="nil"/>
              <w:right w:val="nil"/>
            </w:tcBorders>
          </w:tcPr>
          <w:p w14:paraId="1C965AA3" w14:textId="2472873E"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2.00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58BB2300" w14:textId="654F12B1" w:rsidR="00112F06" w:rsidRPr="009A09ED" w:rsidRDefault="00112F06" w:rsidP="00112F06">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70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1.90 </w:t>
            </w:r>
            <w:r w:rsidRPr="009A09ED">
              <w:rPr>
                <w:rFonts w:ascii="Browallia New" w:hAnsi="Browallia New" w:cs="Browallia New"/>
                <w:sz w:val="21"/>
                <w:szCs w:val="21"/>
                <w:cs/>
              </w:rPr>
              <w:t>ล้านบาท</w:t>
            </w:r>
            <w:r>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บ้านเดี่ยวชั้นเดียว</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Aster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2.26</w:t>
            </w:r>
            <w:r w:rsidRPr="009A09ED">
              <w:rPr>
                <w:rFonts w:ascii="Browallia New" w:hAnsi="Browallia New" w:cs="Browallia New"/>
                <w:sz w:val="21"/>
                <w:szCs w:val="21"/>
              </w:rPr>
              <w:t xml:space="preserve"> </w:t>
            </w:r>
            <w:r>
              <w:rPr>
                <w:rFonts w:ascii="Browallia New" w:hAnsi="Browallia New" w:cs="Browallia New"/>
                <w:sz w:val="21"/>
                <w:szCs w:val="21"/>
              </w:rPr>
              <w:br/>
            </w:r>
            <w:r w:rsidRPr="009A09ED">
              <w:rPr>
                <w:rFonts w:ascii="Browallia New" w:hAnsi="Browallia New" w:cs="Browallia New"/>
                <w:sz w:val="21"/>
                <w:szCs w:val="21"/>
                <w:cs/>
              </w:rPr>
              <w:t>ล้านบาท</w:t>
            </w:r>
            <w:r>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บ้านเดี่ยวชั้นเดียว</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Lavender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1.54 </w:t>
            </w:r>
            <w:r w:rsidRPr="009A09ED">
              <w:rPr>
                <w:rFonts w:ascii="Browallia New" w:hAnsi="Browallia New" w:cs="Browallia New"/>
                <w:sz w:val="21"/>
                <w:szCs w:val="21"/>
              </w:rPr>
              <w:br/>
            </w:r>
            <w:r w:rsidRPr="009A09ED">
              <w:rPr>
                <w:rFonts w:ascii="Browallia New" w:hAnsi="Browallia New" w:cs="Browallia New"/>
                <w:sz w:val="21"/>
                <w:szCs w:val="21"/>
                <w:cs/>
              </w:rPr>
              <w:t>ล้านบาท</w:t>
            </w:r>
            <w:r w:rsidRPr="009A09ED">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ทาวน์เฮ้าส์</w:t>
            </w:r>
            <w:r w:rsidRPr="009A09ED">
              <w:rPr>
                <w:rFonts w:ascii="Browallia New" w:hAnsi="Browallia New" w:cs="Browallia New"/>
                <w:sz w:val="21"/>
                <w:szCs w:val="21"/>
              </w:rPr>
              <w:t xml:space="preserve"> 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(ริม)</w:t>
            </w:r>
            <w:r w:rsidRPr="009A09ED">
              <w:rPr>
                <w:rFonts w:ascii="Browallia New" w:hAnsi="Browallia New" w:cs="Browallia New"/>
                <w:sz w:val="21"/>
                <w:szCs w:val="21"/>
              </w:rPr>
              <w:t xml:space="preserve">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1.48</w:t>
            </w:r>
            <w:r w:rsidRPr="009A09ED">
              <w:rPr>
                <w:rFonts w:ascii="Browallia New" w:hAnsi="Browallia New" w:cs="Browallia New"/>
                <w:sz w:val="21"/>
                <w:szCs w:val="21"/>
              </w:rPr>
              <w:t xml:space="preserve"> </w:t>
            </w:r>
            <w:r w:rsidRPr="009A09ED">
              <w:rPr>
                <w:rFonts w:ascii="Browallia New" w:hAnsi="Browallia New" w:cs="Browallia New"/>
                <w:sz w:val="21"/>
                <w:szCs w:val="21"/>
                <w:cs/>
              </w:rPr>
              <w:t>ล้านบาท</w:t>
            </w:r>
            <w:r>
              <w:rPr>
                <w:rFonts w:ascii="Browallia New" w:hAnsi="Browallia New" w:cs="Browallia New"/>
                <w:sz w:val="21"/>
                <w:szCs w:val="21"/>
              </w:rPr>
              <w:t xml:space="preserve"> </w:t>
            </w:r>
            <w:r w:rsidRPr="009A09ED">
              <w:rPr>
                <w:rFonts w:ascii="Browallia New" w:hAnsi="Browallia New" w:cs="Browallia New"/>
                <w:sz w:val="21"/>
                <w:szCs w:val="21"/>
                <w:cs/>
              </w:rPr>
              <w:t>สำหรับ</w:t>
            </w:r>
            <w:r w:rsidRPr="009A09ED">
              <w:rPr>
                <w:rFonts w:ascii="Browallia New" w:hAnsi="Browallia New" w:cs="Browallia New"/>
                <w:sz w:val="21"/>
                <w:szCs w:val="21"/>
                <w:cs/>
                <w:lang w:val="en-GB"/>
              </w:rPr>
              <w:t>ทาวน์เฮ้าส์</w:t>
            </w:r>
            <w:r w:rsidRPr="009A09ED">
              <w:rPr>
                <w:rFonts w:ascii="Browallia New" w:hAnsi="Browallia New" w:cs="Browallia New"/>
                <w:sz w:val="21"/>
                <w:szCs w:val="21"/>
              </w:rPr>
              <w:t xml:space="preserve"> 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(กลาง)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42 </w:t>
            </w:r>
            <w:r w:rsidRPr="009A09ED">
              <w:rPr>
                <w:rFonts w:ascii="Browallia New" w:hAnsi="Browallia New" w:cs="Browallia New"/>
                <w:sz w:val="21"/>
                <w:szCs w:val="21"/>
                <w:cs/>
              </w:rPr>
              <w:t>เดือน</w:t>
            </w:r>
          </w:p>
          <w:p w14:paraId="1740CFAB" w14:textId="70F2A541" w:rsidR="00112F06" w:rsidRPr="009A09ED" w:rsidRDefault="00112F06" w:rsidP="00112F06">
            <w:pPr>
              <w:spacing w:line="240" w:lineRule="auto"/>
              <w:jc w:val="thaiDistribute"/>
              <w:rPr>
                <w:rFonts w:ascii="Browallia New" w:hAnsi="Browallia New" w:cs="Browallia New"/>
                <w:sz w:val="21"/>
                <w:szCs w:val="21"/>
                <w:cs/>
              </w:rPr>
            </w:pPr>
          </w:p>
        </w:tc>
      </w:tr>
      <w:tr w:rsidR="00112F06" w:rsidRPr="00C07A4B" w14:paraId="05CBAC27" w14:textId="77777777">
        <w:tc>
          <w:tcPr>
            <w:tcW w:w="1775" w:type="dxa"/>
            <w:tcBorders>
              <w:top w:val="nil"/>
              <w:left w:val="nil"/>
              <w:bottom w:val="nil"/>
              <w:right w:val="nil"/>
            </w:tcBorders>
          </w:tcPr>
          <w:p w14:paraId="7A2414A3"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5538A32E" w14:textId="77777777" w:rsidR="00112F06" w:rsidRPr="00552CE4" w:rsidRDefault="00112F06" w:rsidP="00112F06">
            <w:pPr>
              <w:tabs>
                <w:tab w:val="decimal" w:pos="528"/>
              </w:tabs>
              <w:spacing w:line="240" w:lineRule="auto"/>
              <w:jc w:val="right"/>
              <w:rPr>
                <w:rFonts w:ascii="Browallia New" w:hAnsi="Browallia New" w:cs="Browallia New"/>
                <w:sz w:val="21"/>
                <w:szCs w:val="21"/>
                <w:cs/>
              </w:rPr>
            </w:pPr>
          </w:p>
        </w:tc>
        <w:tc>
          <w:tcPr>
            <w:tcW w:w="790" w:type="dxa"/>
            <w:gridSpan w:val="2"/>
            <w:tcBorders>
              <w:top w:val="nil"/>
              <w:left w:val="nil"/>
              <w:bottom w:val="nil"/>
              <w:right w:val="nil"/>
            </w:tcBorders>
          </w:tcPr>
          <w:p w14:paraId="78D90030" w14:textId="77777777" w:rsidR="00112F06" w:rsidRPr="00552CE4" w:rsidRDefault="00112F06"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37E92188"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5B82E0F" w14:textId="77777777" w:rsidR="00112F06" w:rsidRPr="009A09ED" w:rsidRDefault="00112F06" w:rsidP="00112F06">
            <w:pPr>
              <w:spacing w:line="240" w:lineRule="auto"/>
              <w:jc w:val="thaiDistribute"/>
              <w:rPr>
                <w:rFonts w:ascii="Browallia New" w:hAnsi="Browallia New" w:cs="Browallia New"/>
                <w:sz w:val="21"/>
                <w:szCs w:val="21"/>
                <w:cs/>
              </w:rPr>
            </w:pPr>
          </w:p>
        </w:tc>
      </w:tr>
      <w:tr w:rsidR="00112F06" w:rsidRPr="00C07A4B" w14:paraId="6604A509" w14:textId="77777777">
        <w:tc>
          <w:tcPr>
            <w:tcW w:w="1775" w:type="dxa"/>
            <w:tcBorders>
              <w:top w:val="nil"/>
              <w:left w:val="nil"/>
              <w:bottom w:val="nil"/>
              <w:right w:val="nil"/>
            </w:tcBorders>
          </w:tcPr>
          <w:p w14:paraId="24D6C5E6"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5E72CF83" w14:textId="77777777" w:rsidR="00112F06" w:rsidRPr="00552CE4" w:rsidRDefault="00112F06" w:rsidP="00112F06">
            <w:pPr>
              <w:tabs>
                <w:tab w:val="decimal" w:pos="528"/>
              </w:tabs>
              <w:spacing w:line="240" w:lineRule="auto"/>
              <w:jc w:val="right"/>
              <w:rPr>
                <w:rFonts w:ascii="Browallia New" w:hAnsi="Browallia New" w:cs="Browallia New"/>
                <w:sz w:val="21"/>
                <w:szCs w:val="21"/>
                <w:cs/>
              </w:rPr>
            </w:pPr>
          </w:p>
        </w:tc>
        <w:tc>
          <w:tcPr>
            <w:tcW w:w="790" w:type="dxa"/>
            <w:gridSpan w:val="2"/>
            <w:tcBorders>
              <w:top w:val="nil"/>
              <w:left w:val="nil"/>
              <w:bottom w:val="nil"/>
              <w:right w:val="nil"/>
            </w:tcBorders>
          </w:tcPr>
          <w:p w14:paraId="758FAEF3" w14:textId="77777777" w:rsidR="00112F06" w:rsidRPr="00552CE4" w:rsidRDefault="00112F06"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2437A2BB"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56A9C8E" w14:textId="77777777" w:rsidR="00112F06" w:rsidRPr="009A09ED" w:rsidRDefault="00112F06" w:rsidP="00112F06">
            <w:pPr>
              <w:spacing w:line="240" w:lineRule="auto"/>
              <w:jc w:val="thaiDistribute"/>
              <w:rPr>
                <w:rFonts w:ascii="Browallia New" w:hAnsi="Browallia New" w:cs="Browallia New"/>
                <w:sz w:val="21"/>
                <w:szCs w:val="21"/>
                <w:cs/>
              </w:rPr>
            </w:pPr>
          </w:p>
        </w:tc>
      </w:tr>
      <w:tr w:rsidR="00112F06" w:rsidRPr="00C07A4B" w14:paraId="2E1A020A" w14:textId="77777777">
        <w:tc>
          <w:tcPr>
            <w:tcW w:w="1775" w:type="dxa"/>
            <w:tcBorders>
              <w:top w:val="nil"/>
              <w:left w:val="nil"/>
              <w:bottom w:val="nil"/>
              <w:right w:val="nil"/>
            </w:tcBorders>
            <w:shd w:val="clear" w:color="auto" w:fill="auto"/>
          </w:tcPr>
          <w:p w14:paraId="353F7FEF"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4</w:t>
            </w:r>
          </w:p>
        </w:tc>
        <w:tc>
          <w:tcPr>
            <w:tcW w:w="786" w:type="dxa"/>
            <w:tcBorders>
              <w:top w:val="nil"/>
              <w:left w:val="nil"/>
              <w:bottom w:val="nil"/>
              <w:right w:val="nil"/>
            </w:tcBorders>
            <w:shd w:val="clear" w:color="auto" w:fill="auto"/>
          </w:tcPr>
          <w:p w14:paraId="601BCABD" w14:textId="1728317D" w:rsidR="00112F06" w:rsidRPr="00552CE4" w:rsidRDefault="00112F06" w:rsidP="00112F06">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20.27</w:t>
            </w:r>
          </w:p>
        </w:tc>
        <w:tc>
          <w:tcPr>
            <w:tcW w:w="790" w:type="dxa"/>
            <w:gridSpan w:val="2"/>
            <w:tcBorders>
              <w:top w:val="nil"/>
              <w:left w:val="nil"/>
              <w:bottom w:val="nil"/>
              <w:right w:val="nil"/>
            </w:tcBorders>
            <w:shd w:val="clear" w:color="auto" w:fill="auto"/>
          </w:tcPr>
          <w:p w14:paraId="253DA97A" w14:textId="7BFF57AE"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552CE4">
              <w:rPr>
                <w:rFonts w:ascii="Browallia New" w:hAnsi="Browallia New" w:cs="Browallia New"/>
                <w:sz w:val="21"/>
                <w:szCs w:val="21"/>
              </w:rPr>
              <w:t>46.21</w:t>
            </w:r>
          </w:p>
        </w:tc>
        <w:tc>
          <w:tcPr>
            <w:tcW w:w="1715" w:type="dxa"/>
            <w:tcBorders>
              <w:top w:val="nil"/>
              <w:left w:val="nil"/>
              <w:bottom w:val="nil"/>
              <w:right w:val="nil"/>
            </w:tcBorders>
            <w:shd w:val="clear" w:color="auto" w:fill="auto"/>
          </w:tcPr>
          <w:p w14:paraId="499B679D" w14:textId="0DD3B529"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0DD99E9E" w14:textId="77777777" w:rsidR="00112F06" w:rsidRPr="009A09ED" w:rsidRDefault="00112F06" w:rsidP="00112F06">
            <w:pPr>
              <w:spacing w:line="240" w:lineRule="auto"/>
              <w:jc w:val="thaiDistribute"/>
              <w:rPr>
                <w:rFonts w:ascii="Browallia New" w:hAnsi="Browallia New" w:cs="Browallia New"/>
                <w:sz w:val="21"/>
                <w:szCs w:val="21"/>
                <w:lang w:val="en-GB"/>
              </w:rPr>
            </w:pPr>
            <w:r w:rsidRPr="009A09ED">
              <w:rPr>
                <w:rFonts w:ascii="Browallia New" w:hAnsi="Browallia New" w:cs="Browallia New"/>
                <w:sz w:val="21"/>
                <w:szCs w:val="21"/>
                <w:cs/>
              </w:rPr>
              <w:t>เมื่อโอนกรรมสิทธิ์ของบ้านและปลอดจำนอง</w:t>
            </w:r>
            <w:r w:rsidRPr="009A09ED">
              <w:rPr>
                <w:rFonts w:ascii="Browallia New" w:hAnsi="Browallia New" w:cs="Browallia New"/>
                <w:sz w:val="21"/>
                <w:szCs w:val="21"/>
              </w:rPr>
              <w:t xml:space="preserve"> </w:t>
            </w:r>
            <w:r w:rsidRPr="009A09ED">
              <w:rPr>
                <w:rFonts w:ascii="Browallia New" w:hAnsi="Browallia New" w:cs="Browallia New"/>
                <w:sz w:val="21"/>
                <w:szCs w:val="21"/>
                <w:cs/>
              </w:rPr>
              <w:t>โดยชำระคืนในอัตราร้อยละ</w:t>
            </w:r>
            <w:r w:rsidRPr="009A09ED">
              <w:rPr>
                <w:rFonts w:ascii="Browallia New" w:hAnsi="Browallia New" w:cs="Browallia New"/>
                <w:sz w:val="21"/>
                <w:szCs w:val="21"/>
              </w:rPr>
              <w:t xml:space="preserve"> 55 </w:t>
            </w:r>
            <w:r w:rsidRPr="009A09ED">
              <w:rPr>
                <w:rFonts w:ascii="Browallia New" w:hAnsi="Browallia New" w:cs="Browallia New"/>
                <w:sz w:val="21"/>
                <w:szCs w:val="21"/>
                <w:cs/>
              </w:rPr>
              <w:t>ของราคาตามสัญญาจะซื้อจะขายหรือสัญญาซื้อขายตามที่ระบุในสัญญาไม่ต่ำกว่า</w:t>
            </w:r>
            <w:r w:rsidRPr="009A09ED">
              <w:rPr>
                <w:rFonts w:ascii="Browallia New" w:hAnsi="Browallia New" w:cs="Browallia New"/>
                <w:sz w:val="21"/>
                <w:szCs w:val="21"/>
              </w:rPr>
              <w:t xml:space="preserve"> 3.76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A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4.48</w:t>
            </w:r>
            <w:r w:rsidRPr="009A09ED">
              <w:rPr>
                <w:rFonts w:ascii="Browallia New" w:hAnsi="Browallia New" w:cs="Browallia New"/>
                <w:sz w:val="21"/>
                <w:szCs w:val="21"/>
              </w:rPr>
              <w:t xml:space="preserve">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B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5.06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C </w:t>
            </w:r>
            <w:r w:rsidRPr="009A09ED">
              <w:rPr>
                <w:rFonts w:ascii="Browallia New" w:hAnsi="Browallia New" w:cs="Browallia New"/>
                <w:sz w:val="21"/>
                <w:szCs w:val="21"/>
                <w:cs/>
              </w:rPr>
              <w:t>ไม่ต่ำกว่า</w:t>
            </w:r>
            <w:r w:rsidRPr="009A09ED">
              <w:rPr>
                <w:rFonts w:ascii="Browallia New" w:hAnsi="Browallia New" w:cs="Browallia New"/>
                <w:sz w:val="21"/>
                <w:szCs w:val="21"/>
              </w:rPr>
              <w:t xml:space="preserve"> 3.11 </w:t>
            </w:r>
            <w:r w:rsidRPr="009A09ED">
              <w:rPr>
                <w:rFonts w:ascii="Browallia New" w:hAnsi="Browallia New" w:cs="Browallia New"/>
                <w:sz w:val="21"/>
                <w:szCs w:val="21"/>
                <w:cs/>
              </w:rPr>
              <w:t>ล้านบาทสำหรับ</w:t>
            </w:r>
            <w:r w:rsidRPr="009A09ED">
              <w:rPr>
                <w:rFonts w:ascii="Browallia New" w:hAnsi="Browallia New" w:cs="Browallia New"/>
                <w:sz w:val="21"/>
                <w:szCs w:val="21"/>
                <w:cs/>
                <w:lang w:val="en-GB"/>
              </w:rPr>
              <w:t>บ้านเดี่ยว</w:t>
            </w:r>
            <w:r w:rsidRPr="009A09ED">
              <w:rPr>
                <w:rFonts w:ascii="Browallia New" w:hAnsi="Browallia New" w:cs="Browallia New"/>
                <w:sz w:val="21"/>
                <w:szCs w:val="21"/>
                <w:lang w:val="en-GB"/>
              </w:rPr>
              <w:t xml:space="preserve"> </w:t>
            </w:r>
            <w:r w:rsidRPr="009A09ED">
              <w:rPr>
                <w:rFonts w:ascii="Browallia New" w:hAnsi="Browallia New" w:cs="Browallia New"/>
                <w:sz w:val="21"/>
                <w:szCs w:val="21"/>
              </w:rPr>
              <w:t xml:space="preserve">2 </w:t>
            </w:r>
            <w:r w:rsidRPr="009A09ED">
              <w:rPr>
                <w:rFonts w:ascii="Browallia New" w:hAnsi="Browallia New" w:cs="Browallia New"/>
                <w:sz w:val="21"/>
                <w:szCs w:val="21"/>
                <w:cs/>
              </w:rPr>
              <w:t>ชั้น</w:t>
            </w:r>
            <w:r w:rsidRPr="009A09ED">
              <w:rPr>
                <w:rFonts w:ascii="Browallia New" w:hAnsi="Browallia New" w:cs="Browallia New"/>
                <w:sz w:val="21"/>
                <w:szCs w:val="21"/>
              </w:rPr>
              <w:t xml:space="preserve"> </w:t>
            </w:r>
            <w:r w:rsidRPr="009A09ED">
              <w:rPr>
                <w:rFonts w:ascii="Browallia New" w:hAnsi="Browallia New" w:cs="Browallia New"/>
                <w:sz w:val="21"/>
                <w:szCs w:val="21"/>
                <w:cs/>
              </w:rPr>
              <w:t>แบบ</w:t>
            </w:r>
            <w:r w:rsidRPr="009A09ED">
              <w:rPr>
                <w:rFonts w:ascii="Browallia New" w:hAnsi="Browallia New" w:cs="Browallia New"/>
                <w:sz w:val="21"/>
                <w:szCs w:val="21"/>
              </w:rPr>
              <w:t xml:space="preserve"> D </w:t>
            </w:r>
            <w:r w:rsidRPr="009A09ED">
              <w:rPr>
                <w:rFonts w:ascii="Browallia New" w:hAnsi="Browallia New" w:cs="Browallia New"/>
                <w:sz w:val="21"/>
                <w:szCs w:val="21"/>
                <w:cs/>
              </w:rPr>
              <w:t>โดยชำระคืนให้เสร็จสิ้นภายใน</w:t>
            </w:r>
            <w:r w:rsidRPr="009A09ED">
              <w:rPr>
                <w:rFonts w:ascii="Browallia New" w:hAnsi="Browallia New" w:cs="Browallia New"/>
                <w:sz w:val="21"/>
                <w:szCs w:val="21"/>
              </w:rPr>
              <w:t xml:space="preserve"> </w:t>
            </w:r>
            <w:r w:rsidRPr="009A09ED">
              <w:rPr>
                <w:rFonts w:ascii="Browallia New" w:hAnsi="Browallia New" w:cs="Browallia New"/>
                <w:sz w:val="21"/>
                <w:szCs w:val="21"/>
                <w:lang w:val="en-GB"/>
              </w:rPr>
              <w:t>4</w:t>
            </w:r>
            <w:r w:rsidRPr="009A09ED">
              <w:rPr>
                <w:rFonts w:ascii="Browallia New" w:hAnsi="Browallia New" w:cs="Browallia New"/>
                <w:sz w:val="21"/>
                <w:szCs w:val="21"/>
              </w:rPr>
              <w:t xml:space="preserve"> </w:t>
            </w:r>
            <w:r w:rsidRPr="009A09ED">
              <w:rPr>
                <w:rFonts w:ascii="Browallia New" w:hAnsi="Browallia New" w:cs="Browallia New"/>
                <w:sz w:val="21"/>
                <w:szCs w:val="21"/>
                <w:cs/>
                <w:lang w:val="en-GB"/>
              </w:rPr>
              <w:t>ปี</w:t>
            </w:r>
          </w:p>
          <w:p w14:paraId="3E85CD19" w14:textId="77777777" w:rsidR="00112F06" w:rsidRPr="009A09ED" w:rsidRDefault="00112F06" w:rsidP="00112F06">
            <w:pPr>
              <w:spacing w:line="240" w:lineRule="auto"/>
              <w:jc w:val="thaiDistribute"/>
              <w:rPr>
                <w:rFonts w:ascii="Browallia New" w:hAnsi="Browallia New" w:cs="Browallia New"/>
                <w:sz w:val="16"/>
                <w:szCs w:val="16"/>
                <w:cs/>
              </w:rPr>
            </w:pPr>
          </w:p>
        </w:tc>
      </w:tr>
      <w:tr w:rsidR="00112F06" w:rsidRPr="00C07A4B" w14:paraId="46A04611" w14:textId="77777777">
        <w:tc>
          <w:tcPr>
            <w:tcW w:w="1775" w:type="dxa"/>
            <w:tcBorders>
              <w:top w:val="nil"/>
              <w:left w:val="nil"/>
              <w:bottom w:val="nil"/>
              <w:right w:val="nil"/>
            </w:tcBorders>
            <w:shd w:val="clear" w:color="auto" w:fill="auto"/>
          </w:tcPr>
          <w:p w14:paraId="36CCF7D3"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5</w:t>
            </w:r>
          </w:p>
        </w:tc>
        <w:tc>
          <w:tcPr>
            <w:tcW w:w="786" w:type="dxa"/>
            <w:tcBorders>
              <w:top w:val="nil"/>
              <w:left w:val="nil"/>
              <w:bottom w:val="nil"/>
              <w:right w:val="nil"/>
            </w:tcBorders>
            <w:shd w:val="clear" w:color="auto" w:fill="auto"/>
          </w:tcPr>
          <w:p w14:paraId="704C2A59" w14:textId="21FE71EF" w:rsidR="00112F06" w:rsidRPr="00552CE4" w:rsidRDefault="00112F06" w:rsidP="00112F06">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w:t>
            </w:r>
          </w:p>
        </w:tc>
        <w:tc>
          <w:tcPr>
            <w:tcW w:w="790" w:type="dxa"/>
            <w:gridSpan w:val="2"/>
            <w:tcBorders>
              <w:top w:val="nil"/>
              <w:left w:val="nil"/>
              <w:bottom w:val="nil"/>
              <w:right w:val="nil"/>
            </w:tcBorders>
            <w:shd w:val="clear" w:color="auto" w:fill="auto"/>
          </w:tcPr>
          <w:p w14:paraId="35018A39" w14:textId="39659AD1"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552CE4">
              <w:rPr>
                <w:rFonts w:ascii="Browallia New" w:hAnsi="Browallia New" w:cs="Browallia New"/>
                <w:sz w:val="21"/>
                <w:szCs w:val="21"/>
              </w:rPr>
              <w:t>33.24</w:t>
            </w:r>
          </w:p>
        </w:tc>
        <w:tc>
          <w:tcPr>
            <w:tcW w:w="1715" w:type="dxa"/>
            <w:tcBorders>
              <w:top w:val="nil"/>
              <w:left w:val="nil"/>
              <w:bottom w:val="nil"/>
              <w:right w:val="nil"/>
            </w:tcBorders>
            <w:shd w:val="clear" w:color="auto" w:fill="auto"/>
          </w:tcPr>
          <w:p w14:paraId="17208A25" w14:textId="09F11839" w:rsidR="00112F06" w:rsidRPr="00C07995" w:rsidRDefault="00112F06" w:rsidP="00112F06">
            <w:pPr>
              <w:spacing w:line="240" w:lineRule="auto"/>
              <w:jc w:val="thaiDistribute"/>
              <w:rPr>
                <w:rFonts w:ascii="Browallia New" w:hAnsi="Browallia New" w:cs="Browallia New"/>
                <w:sz w:val="21"/>
                <w:szCs w:val="21"/>
                <w:cs/>
              </w:rPr>
            </w:pPr>
            <w:r w:rsidRPr="003C08B7">
              <w:rPr>
                <w:rFonts w:ascii="Browallia New" w:hAnsi="Browallia New" w:cs="Browallia New"/>
                <w:sz w:val="21"/>
                <w:szCs w:val="21"/>
                <w:cs/>
              </w:rPr>
              <w:t xml:space="preserve">อัตราดอกเบี้ย </w:t>
            </w:r>
            <w:r w:rsidRPr="003C08B7">
              <w:rPr>
                <w:rFonts w:ascii="Browallia New" w:hAnsi="Browallia New" w:cs="Browallia New"/>
                <w:sz w:val="21"/>
                <w:szCs w:val="21"/>
              </w:rPr>
              <w:t xml:space="preserve">MLR </w:t>
            </w:r>
            <w:r w:rsidRPr="003C08B7">
              <w:rPr>
                <w:rFonts w:ascii="Browallia New" w:hAnsi="Browallia New" w:cs="Browallia New"/>
                <w:sz w:val="21"/>
                <w:szCs w:val="21"/>
                <w:cs/>
              </w:rPr>
              <w:t xml:space="preserve">ลบร้อยละ </w:t>
            </w:r>
            <w:r w:rsidRPr="003C08B7">
              <w:rPr>
                <w:rFonts w:ascii="Browallia New" w:hAnsi="Browallia New" w:cs="Browallia New"/>
                <w:sz w:val="21"/>
                <w:szCs w:val="21"/>
              </w:rPr>
              <w:t xml:space="preserve">1.50 </w:t>
            </w:r>
            <w:r w:rsidRPr="003C08B7">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013B0373" w14:textId="77777777" w:rsidR="00112F06" w:rsidRPr="009A09ED" w:rsidRDefault="00112F06" w:rsidP="00112F06">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 xml:space="preserve">ผู้กู้ตกลงชำระคืนเงินต้นโดยการปลอดจำนอง ในอัตราไม่ต่ำกว่าร้อยละ </w:t>
            </w:r>
            <w:r w:rsidRPr="009A09ED">
              <w:rPr>
                <w:rFonts w:ascii="Browallia New" w:hAnsi="Browallia New" w:cs="Browallia New"/>
                <w:sz w:val="21"/>
                <w:szCs w:val="21"/>
              </w:rPr>
              <w:t xml:space="preserve">65 </w:t>
            </w:r>
            <w:r w:rsidRPr="009A09ED">
              <w:rPr>
                <w:rFonts w:ascii="Browallia New" w:hAnsi="Browallia New" w:cs="Browallia New"/>
                <w:sz w:val="21"/>
                <w:szCs w:val="21"/>
                <w:cs/>
              </w:rPr>
              <w:t xml:space="preserve">ของราคาขายแต่ละยูนิต และต้องไม่ต่ำกว่าการปลอดจำนองขั้นต่ำ กรณีปลอดจำนองที่ดินว่างเปล่า ปลอดจำนองในอัตราดอกเบี้ยร้อยละ </w:t>
            </w:r>
            <w:r w:rsidRPr="009A09ED">
              <w:rPr>
                <w:rFonts w:ascii="Browallia New" w:hAnsi="Browallia New" w:cs="Browallia New"/>
                <w:sz w:val="21"/>
                <w:szCs w:val="21"/>
              </w:rPr>
              <w:t xml:space="preserve">65 </w:t>
            </w:r>
            <w:r w:rsidRPr="009A09ED">
              <w:rPr>
                <w:rFonts w:ascii="Browallia New" w:hAnsi="Browallia New" w:cs="Browallia New"/>
                <w:sz w:val="21"/>
                <w:szCs w:val="21"/>
                <w:cs/>
              </w:rPr>
              <w:t xml:space="preserve">ของราคาขายที่ดินว่างเปล่า กำหนดชำระเสร็จสิ้นภายใน </w:t>
            </w:r>
            <w:r w:rsidRPr="009A09ED">
              <w:rPr>
                <w:rFonts w:ascii="Browallia New" w:hAnsi="Browallia New" w:cs="Browallia New"/>
                <w:sz w:val="21"/>
                <w:szCs w:val="21"/>
              </w:rPr>
              <w:t xml:space="preserve">3 </w:t>
            </w:r>
            <w:r w:rsidRPr="009A09ED">
              <w:rPr>
                <w:rFonts w:ascii="Browallia New" w:hAnsi="Browallia New" w:cs="Browallia New"/>
                <w:sz w:val="21"/>
                <w:szCs w:val="21"/>
                <w:cs/>
              </w:rPr>
              <w:t>ปี นับจากวันเบิกเงินกู้งวดแรก</w:t>
            </w:r>
          </w:p>
          <w:p w14:paraId="4D5B678C" w14:textId="77777777" w:rsidR="00112F06" w:rsidRPr="009A09ED" w:rsidRDefault="00112F06" w:rsidP="00112F06">
            <w:pPr>
              <w:spacing w:line="240" w:lineRule="auto"/>
              <w:jc w:val="thaiDistribute"/>
              <w:rPr>
                <w:rFonts w:ascii="Browallia New" w:hAnsi="Browallia New" w:cs="Browallia New"/>
                <w:sz w:val="21"/>
                <w:szCs w:val="21"/>
                <w:cs/>
              </w:rPr>
            </w:pPr>
          </w:p>
        </w:tc>
      </w:tr>
      <w:tr w:rsidR="00112F06" w:rsidRPr="00C07A4B" w14:paraId="09720E8F" w14:textId="77777777">
        <w:tc>
          <w:tcPr>
            <w:tcW w:w="1775" w:type="dxa"/>
            <w:tcBorders>
              <w:top w:val="nil"/>
              <w:left w:val="nil"/>
              <w:bottom w:val="nil"/>
              <w:right w:val="nil"/>
            </w:tcBorders>
            <w:shd w:val="clear" w:color="auto" w:fill="auto"/>
          </w:tcPr>
          <w:p w14:paraId="0DACDCB6"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Pr>
                <w:rFonts w:ascii="Browallia New" w:hAnsi="Browallia New" w:cs="Browallia New"/>
                <w:sz w:val="21"/>
                <w:szCs w:val="21"/>
                <w:lang w:val="en-GB"/>
              </w:rPr>
              <w:t>6</w:t>
            </w:r>
          </w:p>
        </w:tc>
        <w:tc>
          <w:tcPr>
            <w:tcW w:w="786" w:type="dxa"/>
            <w:tcBorders>
              <w:top w:val="nil"/>
              <w:left w:val="nil"/>
              <w:bottom w:val="nil"/>
              <w:right w:val="nil"/>
            </w:tcBorders>
            <w:shd w:val="clear" w:color="auto" w:fill="auto"/>
          </w:tcPr>
          <w:p w14:paraId="3B9BE020" w14:textId="500003DB" w:rsidR="00112F06" w:rsidRPr="00552CE4" w:rsidRDefault="00112F06" w:rsidP="00112F06">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65.00</w:t>
            </w:r>
          </w:p>
        </w:tc>
        <w:tc>
          <w:tcPr>
            <w:tcW w:w="790" w:type="dxa"/>
            <w:gridSpan w:val="2"/>
            <w:tcBorders>
              <w:top w:val="nil"/>
              <w:left w:val="nil"/>
              <w:bottom w:val="nil"/>
              <w:right w:val="nil"/>
            </w:tcBorders>
            <w:shd w:val="clear" w:color="auto" w:fill="auto"/>
          </w:tcPr>
          <w:p w14:paraId="65F1F354" w14:textId="2BA0C16D"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552CE4">
              <w:rPr>
                <w:rFonts w:ascii="Browallia New" w:hAnsi="Browallia New" w:cs="Browallia New"/>
                <w:sz w:val="21"/>
                <w:szCs w:val="21"/>
              </w:rPr>
              <w:t>65.00</w:t>
            </w:r>
          </w:p>
        </w:tc>
        <w:tc>
          <w:tcPr>
            <w:tcW w:w="1715" w:type="dxa"/>
            <w:tcBorders>
              <w:top w:val="nil"/>
              <w:left w:val="nil"/>
              <w:bottom w:val="nil"/>
              <w:right w:val="nil"/>
            </w:tcBorders>
            <w:shd w:val="clear" w:color="auto" w:fill="auto"/>
          </w:tcPr>
          <w:p w14:paraId="0E10D734" w14:textId="512941DF" w:rsidR="00112F06" w:rsidRPr="003C08B7" w:rsidRDefault="00112F06" w:rsidP="00112F06">
            <w:pPr>
              <w:spacing w:line="240" w:lineRule="auto"/>
              <w:jc w:val="thaiDistribute"/>
              <w:rPr>
                <w:rFonts w:ascii="Browallia New" w:hAnsi="Browallia New" w:cs="Browallia New"/>
                <w:sz w:val="21"/>
                <w:szCs w:val="21"/>
                <w:cs/>
              </w:rPr>
            </w:pPr>
            <w:r w:rsidRPr="003C08B7">
              <w:rPr>
                <w:rFonts w:ascii="Browallia New" w:hAnsi="Browallia New" w:cs="Browallia New"/>
                <w:sz w:val="21"/>
                <w:szCs w:val="21"/>
                <w:cs/>
              </w:rPr>
              <w:t xml:space="preserve">อัตราดอกเบี้ย </w:t>
            </w:r>
            <w:r w:rsidRPr="003C08B7">
              <w:rPr>
                <w:rFonts w:ascii="Browallia New" w:hAnsi="Browallia New" w:cs="Browallia New"/>
                <w:sz w:val="21"/>
                <w:szCs w:val="21"/>
              </w:rPr>
              <w:t xml:space="preserve">MLR </w:t>
            </w:r>
            <w:r w:rsidRPr="003C08B7">
              <w:rPr>
                <w:rFonts w:ascii="Browallia New" w:hAnsi="Browallia New" w:cs="Browallia New"/>
                <w:sz w:val="21"/>
                <w:szCs w:val="21"/>
                <w:cs/>
              </w:rPr>
              <w:t xml:space="preserve">ลบร้อยละ </w:t>
            </w:r>
            <w:r w:rsidRPr="003C08B7">
              <w:rPr>
                <w:rFonts w:ascii="Browallia New" w:hAnsi="Browallia New" w:cs="Browallia New"/>
                <w:sz w:val="21"/>
                <w:szCs w:val="21"/>
              </w:rPr>
              <w:t xml:space="preserve">1.50 </w:t>
            </w:r>
            <w:r w:rsidRPr="003C08B7">
              <w:rPr>
                <w:rFonts w:ascii="Browallia New" w:hAnsi="Browallia New" w:cs="Browallia New"/>
                <w:sz w:val="21"/>
                <w:szCs w:val="21"/>
                <w:cs/>
              </w:rPr>
              <w:t>ต่อปี</w:t>
            </w:r>
          </w:p>
        </w:tc>
        <w:tc>
          <w:tcPr>
            <w:tcW w:w="4714" w:type="dxa"/>
            <w:tcBorders>
              <w:top w:val="nil"/>
              <w:left w:val="nil"/>
              <w:bottom w:val="nil"/>
              <w:right w:val="nil"/>
            </w:tcBorders>
            <w:shd w:val="clear" w:color="auto" w:fill="auto"/>
          </w:tcPr>
          <w:p w14:paraId="36D0E898" w14:textId="77777777" w:rsidR="00112F06" w:rsidRPr="009A09ED" w:rsidRDefault="00112F06" w:rsidP="00112F06">
            <w:pPr>
              <w:spacing w:line="240" w:lineRule="auto"/>
              <w:jc w:val="thaiDistribute"/>
              <w:rPr>
                <w:rFonts w:ascii="Browallia New" w:hAnsi="Browallia New" w:cs="Browallia New"/>
                <w:sz w:val="21"/>
                <w:szCs w:val="21"/>
              </w:rPr>
            </w:pPr>
            <w:r w:rsidRPr="009A09ED">
              <w:rPr>
                <w:rFonts w:ascii="Browallia New" w:hAnsi="Browallia New" w:cs="Browallia New"/>
                <w:sz w:val="21"/>
                <w:szCs w:val="21"/>
                <w:cs/>
              </w:rPr>
              <w:t>ผู้ออกตั๋วตกลงเบิกใช้วงเงินเพื่อชดเชยการจัดซื้อที่ดินสำหรับพัฒนาเป็น</w:t>
            </w:r>
            <w:r w:rsidRPr="009A09ED">
              <w:rPr>
                <w:rFonts w:ascii="Browallia New" w:hAnsi="Browallia New" w:cs="Browallia New" w:hint="cs"/>
                <w:sz w:val="21"/>
                <w:szCs w:val="21"/>
                <w:cs/>
              </w:rPr>
              <w:t>โ</w:t>
            </w:r>
            <w:r w:rsidRPr="009A09ED">
              <w:rPr>
                <w:rFonts w:ascii="Browallia New" w:hAnsi="Browallia New" w:cs="Browallia New"/>
                <w:sz w:val="21"/>
                <w:szCs w:val="21"/>
                <w:cs/>
              </w:rPr>
              <w:t xml:space="preserve">ครงการในอนาคตภายใต้ ชื่อโครงการ "เดอะทาวน์วิลเลจ บางแขม </w:t>
            </w:r>
            <w:r w:rsidRPr="009A09ED">
              <w:rPr>
                <w:rFonts w:ascii="Browallia New" w:hAnsi="Browallia New" w:cs="Browallia New"/>
                <w:sz w:val="21"/>
                <w:szCs w:val="21"/>
              </w:rPr>
              <w:t xml:space="preserve">3" </w:t>
            </w:r>
            <w:r w:rsidRPr="009A09ED">
              <w:rPr>
                <w:rFonts w:ascii="Browallia New" w:hAnsi="Browallia New" w:cs="Browallia New"/>
                <w:sz w:val="21"/>
                <w:szCs w:val="21"/>
                <w:cs/>
              </w:rPr>
              <w:t xml:space="preserve">จำนวน </w:t>
            </w:r>
            <w:r w:rsidRPr="009A09ED">
              <w:rPr>
                <w:rFonts w:ascii="Browallia New" w:hAnsi="Browallia New" w:cs="Browallia New"/>
                <w:sz w:val="21"/>
                <w:szCs w:val="21"/>
              </w:rPr>
              <w:t xml:space="preserve">172 </w:t>
            </w:r>
            <w:r w:rsidRPr="009A09ED">
              <w:rPr>
                <w:rFonts w:ascii="Browallia New" w:hAnsi="Browallia New" w:cs="Browallia New"/>
                <w:sz w:val="21"/>
                <w:szCs w:val="21"/>
                <w:cs/>
              </w:rPr>
              <w:t xml:space="preserve">ยูนิต โดยสามารถเบิกได้เมื่อลงนามในสัญญา และจดทะเบียนจำลองหลักประกันเรียบร้อยแล้ว ทั้งนี้ผู้ออกตั๋วตกลงชำระคืนเงินต้น ทั้งจำนวนภายใน </w:t>
            </w:r>
            <w:r w:rsidRPr="009A09ED">
              <w:rPr>
                <w:rFonts w:ascii="Browallia New" w:hAnsi="Browallia New" w:cs="Browallia New"/>
                <w:sz w:val="21"/>
                <w:szCs w:val="21"/>
              </w:rPr>
              <w:t xml:space="preserve">1 </w:t>
            </w:r>
            <w:r w:rsidRPr="009A09ED">
              <w:rPr>
                <w:rFonts w:ascii="Browallia New" w:hAnsi="Browallia New" w:cs="Browallia New"/>
                <w:sz w:val="21"/>
                <w:szCs w:val="21"/>
                <w:cs/>
              </w:rPr>
              <w:t>ปี นับจากวันเบิกใช้วงเงิน</w:t>
            </w:r>
          </w:p>
          <w:p w14:paraId="5F1D7DDA" w14:textId="77777777" w:rsidR="00112F06" w:rsidRPr="009A09ED" w:rsidRDefault="00112F06" w:rsidP="00112F06">
            <w:pPr>
              <w:spacing w:line="240" w:lineRule="auto"/>
              <w:jc w:val="thaiDistribute"/>
              <w:rPr>
                <w:rFonts w:ascii="Browallia New" w:hAnsi="Browallia New" w:cs="Browallia New"/>
                <w:sz w:val="21"/>
                <w:szCs w:val="21"/>
                <w:cs/>
              </w:rPr>
            </w:pPr>
          </w:p>
        </w:tc>
      </w:tr>
      <w:tr w:rsidR="00112F06" w:rsidRPr="00C07A4B" w14:paraId="52FE7717" w14:textId="77777777">
        <w:tc>
          <w:tcPr>
            <w:tcW w:w="3333" w:type="dxa"/>
            <w:gridSpan w:val="3"/>
            <w:tcBorders>
              <w:top w:val="nil"/>
              <w:left w:val="nil"/>
              <w:bottom w:val="nil"/>
              <w:right w:val="nil"/>
            </w:tcBorders>
          </w:tcPr>
          <w:p w14:paraId="6D8DE73F" w14:textId="77777777" w:rsidR="00112F06" w:rsidRPr="00C07995" w:rsidRDefault="00112F06" w:rsidP="00112F06">
            <w:pPr>
              <w:tabs>
                <w:tab w:val="decimal" w:pos="528"/>
              </w:tabs>
              <w:spacing w:line="240" w:lineRule="auto"/>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ท็อป</w:t>
            </w:r>
            <w:r w:rsidRPr="00C07995">
              <w:rPr>
                <w:rFonts w:ascii="Browallia New" w:hAnsi="Browallia New" w:cs="Browallia New"/>
                <w:sz w:val="21"/>
                <w:szCs w:val="21"/>
              </w:rPr>
              <w:t xml:space="preserve"> </w:t>
            </w:r>
            <w:r w:rsidRPr="00C07995">
              <w:rPr>
                <w:rFonts w:ascii="Browallia New" w:hAnsi="Browallia New" w:cs="Browallia New"/>
                <w:sz w:val="21"/>
                <w:szCs w:val="21"/>
                <w:cs/>
              </w:rPr>
              <w:t>เอลลิเม็นทส</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1733" w:type="dxa"/>
            <w:gridSpan w:val="2"/>
            <w:tcBorders>
              <w:top w:val="nil"/>
              <w:left w:val="nil"/>
              <w:bottom w:val="nil"/>
              <w:right w:val="nil"/>
            </w:tcBorders>
          </w:tcPr>
          <w:p w14:paraId="77ED4D8D"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65C50931" w14:textId="77777777" w:rsidR="00112F06" w:rsidRPr="00B5619C" w:rsidRDefault="00112F06" w:rsidP="00112F06">
            <w:pPr>
              <w:rPr>
                <w:rFonts w:ascii="Browallia New" w:hAnsi="Browallia New" w:cs="Browallia New"/>
                <w:sz w:val="21"/>
                <w:szCs w:val="21"/>
                <w:highlight w:val="yellow"/>
                <w:cs/>
              </w:rPr>
            </w:pPr>
          </w:p>
        </w:tc>
      </w:tr>
      <w:tr w:rsidR="00112F06" w:rsidRPr="00C07A4B" w14:paraId="3A026D9B" w14:textId="77777777">
        <w:tc>
          <w:tcPr>
            <w:tcW w:w="1775" w:type="dxa"/>
            <w:tcBorders>
              <w:top w:val="nil"/>
              <w:left w:val="nil"/>
              <w:bottom w:val="nil"/>
              <w:right w:val="nil"/>
            </w:tcBorders>
          </w:tcPr>
          <w:p w14:paraId="072B827A" w14:textId="77777777" w:rsidR="00112F06" w:rsidRPr="00C07995" w:rsidRDefault="00112F06" w:rsidP="00112F06">
            <w:pPr>
              <w:tabs>
                <w:tab w:val="decimal" w:pos="528"/>
              </w:tabs>
              <w:spacing w:line="240" w:lineRule="auto"/>
              <w:ind w:firstLine="169"/>
              <w:rPr>
                <w:rFonts w:ascii="Browallia New" w:hAnsi="Browallia New" w:cs="Browallia New"/>
                <w:sz w:val="21"/>
                <w:szCs w:val="21"/>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bottom w:val="nil"/>
              <w:right w:val="nil"/>
            </w:tcBorders>
            <w:shd w:val="clear" w:color="auto" w:fill="auto"/>
          </w:tcPr>
          <w:p w14:paraId="2B3942FC" w14:textId="629C8057" w:rsidR="00112F06" w:rsidRPr="00471584" w:rsidRDefault="00BC1178" w:rsidP="00112F06">
            <w:pP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5</w:t>
            </w:r>
            <w:r w:rsidR="00083166">
              <w:rPr>
                <w:rFonts w:ascii="Browallia New" w:hAnsi="Browallia New" w:cs="Browallia New"/>
                <w:sz w:val="21"/>
                <w:szCs w:val="21"/>
              </w:rPr>
              <w:t>7.74</w:t>
            </w:r>
          </w:p>
        </w:tc>
        <w:tc>
          <w:tcPr>
            <w:tcW w:w="790" w:type="dxa"/>
            <w:gridSpan w:val="2"/>
            <w:tcBorders>
              <w:top w:val="nil"/>
              <w:left w:val="nil"/>
              <w:bottom w:val="nil"/>
              <w:right w:val="nil"/>
            </w:tcBorders>
          </w:tcPr>
          <w:p w14:paraId="4ECB8E05" w14:textId="4455C713"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7B286C">
              <w:rPr>
                <w:rFonts w:ascii="Browallia New" w:hAnsi="Browallia New" w:cs="Browallia New"/>
                <w:sz w:val="21"/>
                <w:szCs w:val="21"/>
              </w:rPr>
              <w:t>61.27</w:t>
            </w:r>
          </w:p>
        </w:tc>
        <w:tc>
          <w:tcPr>
            <w:tcW w:w="1715" w:type="dxa"/>
            <w:tcBorders>
              <w:top w:val="nil"/>
              <w:left w:val="nil"/>
              <w:bottom w:val="nil"/>
              <w:right w:val="nil"/>
            </w:tcBorders>
          </w:tcPr>
          <w:p w14:paraId="721432CD" w14:textId="77777777"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0BEDCC46" w14:textId="7A147474" w:rsidR="00112F06" w:rsidRPr="00B67E27" w:rsidRDefault="00112F06" w:rsidP="00112F06">
            <w:pPr>
              <w:spacing w:line="240" w:lineRule="auto"/>
              <w:jc w:val="thaiDistribute"/>
              <w:rPr>
                <w:rFonts w:ascii="Browallia New" w:hAnsi="Browallia New" w:cs="Browallia New"/>
                <w:sz w:val="21"/>
                <w:szCs w:val="21"/>
              </w:rPr>
            </w:pPr>
            <w:r w:rsidRPr="00B67E27">
              <w:rPr>
                <w:rFonts w:ascii="Browallia New" w:hAnsi="Browallia New" w:cs="Browallia New"/>
                <w:sz w:val="21"/>
                <w:szCs w:val="21"/>
                <w:cs/>
              </w:rPr>
              <w:t xml:space="preserve">ชำระคืน งวดที่ </w:t>
            </w:r>
            <w:r w:rsidRPr="003F1336">
              <w:rPr>
                <w:rFonts w:ascii="Browallia New" w:hAnsi="Browallia New" w:cs="Browallia New"/>
                <w:sz w:val="21"/>
                <w:szCs w:val="21"/>
              </w:rPr>
              <w:t>1</w:t>
            </w:r>
            <w:r w:rsidRPr="00B67E27">
              <w:rPr>
                <w:rFonts w:ascii="Browallia New" w:hAnsi="Browallia New" w:cs="Browallia New"/>
                <w:sz w:val="21"/>
                <w:szCs w:val="21"/>
                <w:cs/>
              </w:rPr>
              <w:t>-</w:t>
            </w:r>
            <w:r w:rsidRPr="003F1336">
              <w:rPr>
                <w:rFonts w:ascii="Browallia New" w:hAnsi="Browallia New" w:cs="Browallia New"/>
                <w:sz w:val="21"/>
                <w:szCs w:val="21"/>
              </w:rPr>
              <w:t>12</w:t>
            </w:r>
            <w:r w:rsidRPr="00B67E27">
              <w:rPr>
                <w:rFonts w:ascii="Browallia New" w:hAnsi="Browallia New" w:cs="Browallia New"/>
                <w:sz w:val="21"/>
                <w:szCs w:val="21"/>
                <w:cs/>
              </w:rPr>
              <w:t xml:space="preserve"> ชำระเฉพาะดอกเบี้ยทุกสิ้นเดือน งวดที่ </w:t>
            </w:r>
            <w:r w:rsidRPr="003F1336">
              <w:rPr>
                <w:rFonts w:ascii="Browallia New" w:hAnsi="Browallia New" w:cs="Browallia New"/>
                <w:sz w:val="21"/>
                <w:szCs w:val="21"/>
              </w:rPr>
              <w:t>13</w:t>
            </w:r>
            <w:r w:rsidRPr="00B67E27">
              <w:rPr>
                <w:rFonts w:ascii="Browallia New" w:hAnsi="Browallia New" w:cs="Browallia New"/>
                <w:sz w:val="21"/>
                <w:szCs w:val="21"/>
                <w:cs/>
              </w:rPr>
              <w:t>-</w:t>
            </w:r>
            <w:r w:rsidRPr="003F1336">
              <w:rPr>
                <w:rFonts w:ascii="Browallia New" w:hAnsi="Browallia New" w:cs="Browallia New"/>
                <w:sz w:val="21"/>
                <w:szCs w:val="21"/>
              </w:rPr>
              <w:t>38</w:t>
            </w:r>
            <w:r w:rsidRPr="00B67E27">
              <w:rPr>
                <w:rFonts w:ascii="Browallia New" w:hAnsi="Browallia New" w:cs="Browallia New"/>
                <w:sz w:val="21"/>
                <w:szCs w:val="21"/>
                <w:cs/>
              </w:rPr>
              <w:t xml:space="preserve"> ชำระเงินต้นพร้อมดอกเบี้ย ไม่น้อยกว่าเดือนละ </w:t>
            </w:r>
            <w:r w:rsidRPr="003F1336">
              <w:rPr>
                <w:rFonts w:ascii="Browallia New" w:hAnsi="Browallia New" w:cs="Browallia New"/>
                <w:sz w:val="21"/>
                <w:szCs w:val="21"/>
              </w:rPr>
              <w:t>1</w:t>
            </w:r>
            <w:r w:rsidRPr="00B67E27">
              <w:rPr>
                <w:rFonts w:ascii="Browallia New" w:hAnsi="Browallia New" w:cs="Browallia New"/>
                <w:sz w:val="21"/>
                <w:szCs w:val="21"/>
                <w:cs/>
              </w:rPr>
              <w:t>.</w:t>
            </w:r>
            <w:r w:rsidRPr="003F1336">
              <w:rPr>
                <w:rFonts w:ascii="Browallia New" w:hAnsi="Browallia New" w:cs="Browallia New"/>
                <w:sz w:val="21"/>
                <w:szCs w:val="21"/>
              </w:rPr>
              <w:t>75</w:t>
            </w:r>
            <w:r w:rsidRPr="00B67E27">
              <w:rPr>
                <w:rFonts w:ascii="Browallia New" w:hAnsi="Browallia New" w:cs="Browallia New"/>
                <w:sz w:val="21"/>
                <w:szCs w:val="21"/>
                <w:cs/>
              </w:rPr>
              <w:t xml:space="preserve"> ล้านบาท งวดที่ </w:t>
            </w:r>
            <w:r w:rsidRPr="003F1336">
              <w:rPr>
                <w:rFonts w:ascii="Browallia New" w:hAnsi="Browallia New" w:cs="Browallia New"/>
                <w:sz w:val="21"/>
                <w:szCs w:val="21"/>
              </w:rPr>
              <w:t>39</w:t>
            </w:r>
            <w:r w:rsidRPr="00B67E27">
              <w:rPr>
                <w:rFonts w:ascii="Browallia New" w:hAnsi="Browallia New" w:cs="Browallia New"/>
                <w:sz w:val="21"/>
                <w:szCs w:val="21"/>
                <w:cs/>
              </w:rPr>
              <w:t>-</w:t>
            </w:r>
            <w:r w:rsidRPr="003F1336">
              <w:rPr>
                <w:rFonts w:ascii="Browallia New" w:hAnsi="Browallia New" w:cs="Browallia New"/>
                <w:sz w:val="21"/>
                <w:szCs w:val="21"/>
              </w:rPr>
              <w:t>143</w:t>
            </w:r>
            <w:r w:rsidRPr="00B67E27">
              <w:rPr>
                <w:rFonts w:ascii="Browallia New" w:hAnsi="Browallia New" w:cs="Browallia New"/>
                <w:sz w:val="21"/>
                <w:szCs w:val="21"/>
                <w:cs/>
              </w:rPr>
              <w:t xml:space="preserve"> ชำระเงินต้นพร้อมดอกเบี้ย ไม่น้อยกว่าเดือนละ </w:t>
            </w:r>
            <w:r w:rsidRPr="003F1336">
              <w:rPr>
                <w:rFonts w:ascii="Browallia New" w:hAnsi="Browallia New" w:cs="Browallia New"/>
                <w:sz w:val="21"/>
                <w:szCs w:val="21"/>
              </w:rPr>
              <w:t>2</w:t>
            </w:r>
            <w:r w:rsidRPr="00B67E27">
              <w:rPr>
                <w:rFonts w:ascii="Browallia New" w:hAnsi="Browallia New" w:cs="Browallia New"/>
                <w:sz w:val="21"/>
                <w:szCs w:val="21"/>
                <w:cs/>
              </w:rPr>
              <w:t>.</w:t>
            </w:r>
            <w:r w:rsidRPr="003F1336">
              <w:rPr>
                <w:rFonts w:ascii="Browallia New" w:hAnsi="Browallia New" w:cs="Browallia New"/>
                <w:sz w:val="21"/>
                <w:szCs w:val="21"/>
              </w:rPr>
              <w:t>05</w:t>
            </w:r>
            <w:r w:rsidRPr="00B67E27">
              <w:rPr>
                <w:rFonts w:ascii="Browallia New" w:hAnsi="Browallia New" w:cs="Browallia New"/>
                <w:sz w:val="21"/>
                <w:szCs w:val="21"/>
                <w:cs/>
              </w:rPr>
              <w:t xml:space="preserve"> ล้านบาท งวดที่ </w:t>
            </w:r>
            <w:r w:rsidRPr="003F1336">
              <w:rPr>
                <w:rFonts w:ascii="Browallia New" w:hAnsi="Browallia New" w:cs="Browallia New"/>
                <w:sz w:val="21"/>
                <w:szCs w:val="21"/>
              </w:rPr>
              <w:t>144</w:t>
            </w:r>
            <w:r w:rsidRPr="00B67E27">
              <w:rPr>
                <w:rFonts w:ascii="Browallia New" w:hAnsi="Browallia New" w:cs="Browallia New"/>
                <w:sz w:val="21"/>
                <w:szCs w:val="21"/>
                <w:cs/>
              </w:rPr>
              <w:t xml:space="preserve"> (สุดท้าย) ชำระเงินต้นพร้อมดอกเบี้ยที่เหลือทั้งจำนวน</w:t>
            </w:r>
          </w:p>
          <w:p w14:paraId="3CC25F30" w14:textId="77777777" w:rsidR="00112F06" w:rsidRPr="00B67E27" w:rsidRDefault="00112F06" w:rsidP="00112F06">
            <w:pPr>
              <w:spacing w:line="240" w:lineRule="auto"/>
              <w:jc w:val="thaiDistribute"/>
              <w:rPr>
                <w:rFonts w:ascii="Browallia New" w:hAnsi="Browallia New" w:cs="Browallia New"/>
                <w:sz w:val="21"/>
                <w:szCs w:val="21"/>
              </w:rPr>
            </w:pPr>
          </w:p>
          <w:p w14:paraId="07CA9267" w14:textId="333FD535" w:rsidR="00112F06" w:rsidRDefault="00112F06" w:rsidP="00112F06">
            <w:pPr>
              <w:spacing w:line="240" w:lineRule="auto"/>
              <w:jc w:val="thaiDistribute"/>
              <w:rPr>
                <w:rFonts w:ascii="Browallia New" w:hAnsi="Browallia New" w:cs="Browallia New"/>
                <w:sz w:val="21"/>
                <w:szCs w:val="21"/>
                <w:highlight w:val="green"/>
              </w:rPr>
            </w:pPr>
            <w:r w:rsidRPr="00B67E27">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Pr="003F1336">
              <w:rPr>
                <w:rFonts w:ascii="Browallia New" w:hAnsi="Browallia New" w:cs="Browallia New"/>
                <w:sz w:val="21"/>
                <w:szCs w:val="21"/>
              </w:rPr>
              <w:t>2565</w:t>
            </w:r>
            <w:r w:rsidRPr="00B67E27">
              <w:rPr>
                <w:rFonts w:ascii="Browallia New" w:hAnsi="Browallia New" w:cs="Browallia New"/>
                <w:sz w:val="21"/>
                <w:szCs w:val="21"/>
                <w:cs/>
              </w:rPr>
              <w:t xml:space="preserve"> ถึง มิถุนายน </w:t>
            </w:r>
            <w:r w:rsidRPr="003F1336">
              <w:rPr>
                <w:rFonts w:ascii="Browallia New" w:hAnsi="Browallia New" w:cs="Browallia New"/>
                <w:sz w:val="21"/>
                <w:szCs w:val="21"/>
              </w:rPr>
              <w:t>2565</w:t>
            </w:r>
            <w:r w:rsidRPr="00B67E27">
              <w:rPr>
                <w:rFonts w:ascii="Browallia New" w:hAnsi="Browallia New" w:cs="Browallia New"/>
                <w:sz w:val="21"/>
                <w:szCs w:val="21"/>
                <w:cs/>
              </w:rPr>
              <w:t xml:space="preserve"> อย่างไรก็ตาม ตั้งแต่เดือนกรกฎาคม </w:t>
            </w:r>
            <w:r w:rsidRPr="003F1336">
              <w:rPr>
                <w:rFonts w:ascii="Browallia New" w:hAnsi="Browallia New" w:cs="Browallia New"/>
                <w:sz w:val="21"/>
                <w:szCs w:val="21"/>
              </w:rPr>
              <w:t>2565</w:t>
            </w:r>
            <w:r w:rsidRPr="00B67E27">
              <w:rPr>
                <w:rFonts w:ascii="Browallia New" w:hAnsi="Browallia New" w:cs="Browallia New"/>
                <w:sz w:val="21"/>
                <w:szCs w:val="21"/>
                <w:cs/>
              </w:rPr>
              <w:t xml:space="preserve"> เป็นต้นไป บริษัทต้องชำระหนี้เงินต้นและดอกเบี้ยให</w:t>
            </w:r>
            <w:r w:rsidRPr="00B67E27">
              <w:rPr>
                <w:rFonts w:ascii="Browallia New" w:hAnsi="Browallia New" w:cs="Browallia New" w:hint="cs"/>
                <w:sz w:val="21"/>
                <w:szCs w:val="21"/>
                <w:cs/>
              </w:rPr>
              <w:t>้</w:t>
            </w:r>
            <w:r w:rsidRPr="00B67E27">
              <w:rPr>
                <w:rFonts w:ascii="Browallia New" w:hAnsi="Browallia New" w:cs="Browallia New"/>
                <w:sz w:val="21"/>
                <w:szCs w:val="21"/>
                <w:cs/>
              </w:rPr>
              <w:t>แก่ธนาคารเป็นงวดรายเดือน โดยชำระภายในวันทำการสุดท้ายของธนาคารของเดือนที่ครบกำหนดในแต่ละงวดนั้น</w:t>
            </w:r>
          </w:p>
          <w:p w14:paraId="015F245B" w14:textId="77777777" w:rsidR="00112F06" w:rsidRPr="00E107D2" w:rsidRDefault="00112F06" w:rsidP="00112F06">
            <w:pPr>
              <w:spacing w:line="240" w:lineRule="auto"/>
              <w:jc w:val="thaiDistribute"/>
              <w:rPr>
                <w:rFonts w:ascii="Browallia New" w:hAnsi="Browallia New" w:cs="Browallia New"/>
                <w:sz w:val="21"/>
                <w:szCs w:val="21"/>
                <w:highlight w:val="green"/>
                <w:cs/>
              </w:rPr>
            </w:pPr>
          </w:p>
        </w:tc>
      </w:tr>
      <w:tr w:rsidR="00112F06" w:rsidRPr="00C07A4B" w14:paraId="61BC8095" w14:textId="77777777">
        <w:tc>
          <w:tcPr>
            <w:tcW w:w="1775" w:type="dxa"/>
            <w:tcBorders>
              <w:top w:val="nil"/>
              <w:left w:val="nil"/>
              <w:bottom w:val="nil"/>
              <w:right w:val="nil"/>
            </w:tcBorders>
          </w:tcPr>
          <w:p w14:paraId="0A33B625" w14:textId="77777777" w:rsidR="00112F06" w:rsidRPr="00C07995" w:rsidRDefault="00112F06" w:rsidP="00112F06">
            <w:pPr>
              <w:tabs>
                <w:tab w:val="decimal" w:pos="528"/>
              </w:tabs>
              <w:spacing w:line="240" w:lineRule="auto"/>
              <w:ind w:firstLine="169"/>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7CDF586B" w14:textId="5100246E" w:rsidR="00112F06" w:rsidRPr="00471584" w:rsidRDefault="005E78FF" w:rsidP="00112F06">
            <w:pPr>
              <w:tabs>
                <w:tab w:val="decimal" w:pos="528"/>
              </w:tabs>
              <w:spacing w:line="240" w:lineRule="auto"/>
              <w:jc w:val="right"/>
              <w:rPr>
                <w:rFonts w:ascii="Browallia New" w:hAnsi="Browallia New" w:cs="Browallia New"/>
                <w:sz w:val="21"/>
                <w:szCs w:val="21"/>
              </w:rPr>
            </w:pPr>
            <w:r w:rsidRPr="00471584">
              <w:rPr>
                <w:rFonts w:ascii="Browallia New" w:hAnsi="Browallia New" w:cs="Browallia New"/>
                <w:sz w:val="21"/>
                <w:szCs w:val="21"/>
              </w:rPr>
              <w:t>91.</w:t>
            </w:r>
            <w:r w:rsidR="00471584" w:rsidRPr="00471584">
              <w:rPr>
                <w:rFonts w:ascii="Browallia New" w:hAnsi="Browallia New" w:cs="Browallia New"/>
                <w:sz w:val="21"/>
                <w:szCs w:val="21"/>
              </w:rPr>
              <w:t>96</w:t>
            </w:r>
          </w:p>
        </w:tc>
        <w:tc>
          <w:tcPr>
            <w:tcW w:w="790" w:type="dxa"/>
            <w:gridSpan w:val="2"/>
            <w:tcBorders>
              <w:top w:val="nil"/>
              <w:left w:val="nil"/>
              <w:bottom w:val="nil"/>
              <w:right w:val="nil"/>
            </w:tcBorders>
          </w:tcPr>
          <w:p w14:paraId="1F4FFCCE" w14:textId="025D6137" w:rsidR="00112F06" w:rsidRPr="00C07995" w:rsidRDefault="00112F06" w:rsidP="00112F06">
            <w:pPr>
              <w:tabs>
                <w:tab w:val="decimal" w:pos="528"/>
              </w:tabs>
              <w:spacing w:line="240" w:lineRule="auto"/>
              <w:ind w:hanging="80"/>
              <w:jc w:val="right"/>
              <w:rPr>
                <w:rFonts w:ascii="Browallia New" w:hAnsi="Browallia New" w:cs="Browallia New"/>
                <w:sz w:val="21"/>
                <w:szCs w:val="21"/>
                <w:cs/>
              </w:rPr>
            </w:pPr>
            <w:r w:rsidRPr="000B2188">
              <w:rPr>
                <w:rFonts w:ascii="Browallia New" w:hAnsi="Browallia New" w:cs="Browallia New"/>
                <w:sz w:val="21"/>
                <w:szCs w:val="21"/>
              </w:rPr>
              <w:t>101.69</w:t>
            </w:r>
          </w:p>
        </w:tc>
        <w:tc>
          <w:tcPr>
            <w:tcW w:w="1715" w:type="dxa"/>
            <w:tcBorders>
              <w:top w:val="nil"/>
              <w:left w:val="nil"/>
              <w:bottom w:val="nil"/>
              <w:right w:val="nil"/>
            </w:tcBorders>
          </w:tcPr>
          <w:p w14:paraId="5AA22F18" w14:textId="77777777"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1AF597C5" w14:textId="707DBE1F" w:rsidR="00112F06" w:rsidRPr="00BF2ABD" w:rsidRDefault="00112F06" w:rsidP="00112F06">
            <w:pPr>
              <w:spacing w:line="240" w:lineRule="auto"/>
              <w:jc w:val="thaiDistribute"/>
              <w:rPr>
                <w:rFonts w:ascii="Browallia New" w:hAnsi="Browallia New" w:cs="Browallia New"/>
                <w:sz w:val="21"/>
                <w:szCs w:val="21"/>
              </w:rPr>
            </w:pPr>
            <w:r w:rsidRPr="00BF2ABD">
              <w:rPr>
                <w:rFonts w:ascii="Browallia New" w:hAnsi="Browallia New" w:cs="Browallia New"/>
                <w:sz w:val="21"/>
                <w:szCs w:val="21"/>
                <w:cs/>
              </w:rPr>
              <w:t xml:space="preserve">ชำระคืนงวดที่ </w:t>
            </w:r>
            <w:r w:rsidRPr="003F1336">
              <w:rPr>
                <w:rFonts w:ascii="Browallia New" w:hAnsi="Browallia New" w:cs="Browallia New"/>
                <w:sz w:val="21"/>
                <w:szCs w:val="21"/>
              </w:rPr>
              <w:t>1</w:t>
            </w:r>
            <w:r w:rsidRPr="00BF2ABD">
              <w:rPr>
                <w:rFonts w:ascii="Browallia New" w:hAnsi="Browallia New" w:cs="Browallia New"/>
                <w:sz w:val="21"/>
                <w:szCs w:val="21"/>
                <w:cs/>
              </w:rPr>
              <w:t>-</w:t>
            </w:r>
            <w:r w:rsidRPr="00BF2ABD">
              <w:rPr>
                <w:rFonts w:ascii="Browallia New" w:hAnsi="Browallia New" w:cs="Browallia New"/>
                <w:sz w:val="21"/>
                <w:szCs w:val="21"/>
              </w:rPr>
              <w:t>124</w:t>
            </w:r>
            <w:r w:rsidRPr="00BF2ABD">
              <w:rPr>
                <w:rFonts w:ascii="Browallia New" w:hAnsi="Browallia New" w:cs="Browallia New"/>
                <w:sz w:val="21"/>
                <w:szCs w:val="21"/>
                <w:cs/>
              </w:rPr>
              <w:t xml:space="preserve"> โดยชำระเงินต้นพร้อมดอกเบี้ยทุกสิ้นเดือนไม่น้อยกว่าเดือนละ </w:t>
            </w:r>
            <w:r w:rsidRPr="003F1336">
              <w:rPr>
                <w:rFonts w:ascii="Browallia New" w:hAnsi="Browallia New" w:cs="Browallia New"/>
                <w:sz w:val="21"/>
                <w:szCs w:val="21"/>
              </w:rPr>
              <w:t>1</w:t>
            </w:r>
            <w:r w:rsidRPr="00BF2ABD">
              <w:rPr>
                <w:rFonts w:ascii="Browallia New" w:hAnsi="Browallia New" w:cs="Browallia New"/>
                <w:sz w:val="21"/>
                <w:szCs w:val="21"/>
                <w:cs/>
              </w:rPr>
              <w:t>.</w:t>
            </w:r>
            <w:r w:rsidRPr="003F1336">
              <w:rPr>
                <w:rFonts w:ascii="Browallia New" w:hAnsi="Browallia New" w:cs="Browallia New"/>
                <w:sz w:val="21"/>
                <w:szCs w:val="21"/>
              </w:rPr>
              <w:t>28</w:t>
            </w:r>
            <w:r w:rsidRPr="00BF2ABD">
              <w:rPr>
                <w:rFonts w:ascii="Browallia New" w:hAnsi="Browallia New" w:cs="Browallia New"/>
                <w:sz w:val="21"/>
                <w:szCs w:val="21"/>
                <w:cs/>
              </w:rPr>
              <w:t xml:space="preserve"> ล้านบาท งวดที่ </w:t>
            </w:r>
            <w:r w:rsidRPr="003F1336">
              <w:rPr>
                <w:rFonts w:ascii="Browallia New" w:hAnsi="Browallia New" w:cs="Browallia New"/>
                <w:sz w:val="21"/>
                <w:szCs w:val="21"/>
              </w:rPr>
              <w:t>12</w:t>
            </w:r>
            <w:r w:rsidRPr="00BF2ABD">
              <w:rPr>
                <w:rFonts w:ascii="Browallia New" w:hAnsi="Browallia New" w:cs="Browallia New"/>
                <w:sz w:val="21"/>
                <w:szCs w:val="21"/>
              </w:rPr>
              <w:t>5</w:t>
            </w:r>
            <w:r w:rsidRPr="00BF2ABD">
              <w:rPr>
                <w:rFonts w:ascii="Browallia New" w:hAnsi="Browallia New" w:cs="Browallia New"/>
                <w:sz w:val="21"/>
                <w:szCs w:val="21"/>
                <w:cs/>
              </w:rPr>
              <w:t xml:space="preserve"> (สุดท้าย) ชำระเงินต้นพร้อมดอกเบี้ยที่เหลือทั้งจำนวน</w:t>
            </w:r>
          </w:p>
          <w:p w14:paraId="5ACC1132" w14:textId="77777777" w:rsidR="00112F06" w:rsidRPr="00805FFF" w:rsidRDefault="00112F06" w:rsidP="00112F06">
            <w:pPr>
              <w:spacing w:line="240" w:lineRule="auto"/>
              <w:jc w:val="thaiDistribute"/>
              <w:rPr>
                <w:rFonts w:ascii="Browallia New" w:hAnsi="Browallia New" w:cs="Browallia New"/>
                <w:sz w:val="21"/>
                <w:szCs w:val="21"/>
                <w:highlight w:val="green"/>
                <w:cs/>
              </w:rPr>
            </w:pPr>
          </w:p>
        </w:tc>
      </w:tr>
      <w:tr w:rsidR="00112F06" w:rsidRPr="00C07A4B" w14:paraId="68586AE5" w14:textId="77777777">
        <w:tc>
          <w:tcPr>
            <w:tcW w:w="1775" w:type="dxa"/>
            <w:tcBorders>
              <w:top w:val="nil"/>
              <w:left w:val="nil"/>
              <w:bottom w:val="nil"/>
              <w:right w:val="nil"/>
            </w:tcBorders>
          </w:tcPr>
          <w:p w14:paraId="179DB0AB" w14:textId="77777777" w:rsidR="00112F06" w:rsidRPr="00C07995" w:rsidRDefault="00112F06" w:rsidP="00112F06">
            <w:pPr>
              <w:tabs>
                <w:tab w:val="decimal" w:pos="528"/>
              </w:tabs>
              <w:spacing w:line="240" w:lineRule="auto"/>
              <w:ind w:firstLine="169"/>
              <w:rPr>
                <w:rFonts w:ascii="Browallia New" w:hAnsi="Browallia New" w:cs="Browallia New"/>
                <w:sz w:val="21"/>
                <w:szCs w:val="21"/>
                <w:cs/>
              </w:rPr>
            </w:pPr>
            <w:r w:rsidRPr="00C07995">
              <w:rPr>
                <w:rFonts w:ascii="Browallia New" w:hAnsi="Browallia New" w:cs="Browallia New"/>
                <w:sz w:val="21"/>
                <w:szCs w:val="21"/>
                <w:cs/>
              </w:rPr>
              <w:t xml:space="preserve">วงเงินที่ </w:t>
            </w:r>
            <w:r w:rsidRPr="00C07995">
              <w:rPr>
                <w:rFonts w:ascii="Browallia New" w:hAnsi="Browallia New" w:cs="Browallia New"/>
                <w:sz w:val="21"/>
                <w:szCs w:val="21"/>
              </w:rPr>
              <w:t>3</w:t>
            </w:r>
          </w:p>
        </w:tc>
        <w:tc>
          <w:tcPr>
            <w:tcW w:w="786" w:type="dxa"/>
            <w:tcBorders>
              <w:top w:val="nil"/>
              <w:left w:val="nil"/>
              <w:bottom w:val="nil"/>
              <w:right w:val="nil"/>
            </w:tcBorders>
            <w:shd w:val="clear" w:color="auto" w:fill="auto"/>
          </w:tcPr>
          <w:p w14:paraId="178F501D" w14:textId="309D8CDB" w:rsidR="00112F06" w:rsidRPr="00214712" w:rsidRDefault="000D3923" w:rsidP="00112F06">
            <w:pPr>
              <w:tabs>
                <w:tab w:val="decimal" w:pos="528"/>
              </w:tabs>
              <w:spacing w:line="240" w:lineRule="auto"/>
              <w:jc w:val="right"/>
              <w:rPr>
                <w:rFonts w:ascii="Browallia New" w:hAnsi="Browallia New" w:cs="Browallia New"/>
                <w:sz w:val="21"/>
                <w:szCs w:val="21"/>
                <w:highlight w:val="yellow"/>
              </w:rPr>
            </w:pPr>
            <w:r w:rsidRPr="000D3923">
              <w:rPr>
                <w:rFonts w:ascii="Browallia New" w:hAnsi="Browallia New" w:cs="Browallia New"/>
                <w:sz w:val="21"/>
                <w:szCs w:val="21"/>
              </w:rPr>
              <w:t>18.13</w:t>
            </w:r>
          </w:p>
        </w:tc>
        <w:tc>
          <w:tcPr>
            <w:tcW w:w="790" w:type="dxa"/>
            <w:gridSpan w:val="2"/>
            <w:tcBorders>
              <w:top w:val="nil"/>
              <w:left w:val="nil"/>
              <w:bottom w:val="nil"/>
              <w:right w:val="nil"/>
            </w:tcBorders>
          </w:tcPr>
          <w:p w14:paraId="700120A7" w14:textId="53673952" w:rsidR="00112F06" w:rsidRPr="00C07995" w:rsidRDefault="00112F06" w:rsidP="00112F06">
            <w:pPr>
              <w:tabs>
                <w:tab w:val="decimal" w:pos="528"/>
              </w:tabs>
              <w:spacing w:line="240" w:lineRule="auto"/>
              <w:ind w:hanging="80"/>
              <w:jc w:val="right"/>
              <w:rPr>
                <w:rFonts w:ascii="Browallia New" w:hAnsi="Browallia New" w:cs="Browallia New"/>
                <w:sz w:val="21"/>
                <w:szCs w:val="21"/>
              </w:rPr>
            </w:pPr>
            <w:r w:rsidRPr="008B283A">
              <w:rPr>
                <w:rFonts w:ascii="Browallia New" w:hAnsi="Browallia New" w:cs="Browallia New"/>
                <w:sz w:val="21"/>
                <w:szCs w:val="21"/>
              </w:rPr>
              <w:t>25.63</w:t>
            </w:r>
          </w:p>
        </w:tc>
        <w:tc>
          <w:tcPr>
            <w:tcW w:w="1715" w:type="dxa"/>
            <w:tcBorders>
              <w:top w:val="nil"/>
              <w:left w:val="nil"/>
              <w:bottom w:val="nil"/>
              <w:right w:val="nil"/>
            </w:tcBorders>
          </w:tcPr>
          <w:p w14:paraId="764EA8BE" w14:textId="77777777" w:rsidR="00112F06" w:rsidRPr="00C07995" w:rsidRDefault="00112F06" w:rsidP="00112F06">
            <w:pPr>
              <w:spacing w:line="240" w:lineRule="auto"/>
              <w:rPr>
                <w:rFonts w:ascii="Browallia New" w:hAnsi="Browallia New" w:cs="Browallia New"/>
                <w:sz w:val="21"/>
                <w:szCs w:val="21"/>
                <w:cs/>
              </w:rPr>
            </w:pPr>
            <w:r w:rsidRPr="00C07995">
              <w:rPr>
                <w:rFonts w:ascii="Browallia New" w:hAnsi="Browallia New" w:cs="Browallia New"/>
                <w:sz w:val="21"/>
                <w:szCs w:val="21"/>
                <w:cs/>
              </w:rPr>
              <w:t xml:space="preserve">อัตราดอกเบี้ยร้อยละ </w:t>
            </w:r>
            <w:r w:rsidRPr="00C07995">
              <w:rPr>
                <w:rFonts w:ascii="Browallia New" w:hAnsi="Browallia New" w:cs="Browallia New"/>
                <w:sz w:val="21"/>
                <w:szCs w:val="21"/>
              </w:rPr>
              <w:t>2.00</w:t>
            </w:r>
            <w:r w:rsidRPr="00C07995">
              <w:rPr>
                <w:rFonts w:ascii="Browallia New" w:hAnsi="Browallia New" w:cs="Browallia New"/>
                <w:sz w:val="21"/>
                <w:szCs w:val="21"/>
                <w:cs/>
              </w:rPr>
              <w:t xml:space="preserve"> สำหรับปีที่ </w:t>
            </w:r>
            <w:r w:rsidRPr="00C07995">
              <w:rPr>
                <w:rFonts w:ascii="Browallia New" w:hAnsi="Browallia New" w:cs="Browallia New"/>
                <w:sz w:val="21"/>
                <w:szCs w:val="21"/>
              </w:rPr>
              <w:t xml:space="preserve">1-2  </w:t>
            </w:r>
            <w:r w:rsidRPr="00C07995">
              <w:rPr>
                <w:rFonts w:ascii="Browallia New" w:hAnsi="Browallia New" w:cs="Browallia New"/>
                <w:sz w:val="21"/>
                <w:szCs w:val="21"/>
                <w:cs/>
              </w:rPr>
              <w:t xml:space="preserve">โดยดอกเบี้ย </w:t>
            </w:r>
            <w:r w:rsidRPr="00C07995">
              <w:rPr>
                <w:rFonts w:ascii="Browallia New" w:hAnsi="Browallia New" w:cs="Browallia New"/>
                <w:sz w:val="21"/>
                <w:szCs w:val="21"/>
              </w:rPr>
              <w:t xml:space="preserve">6 </w:t>
            </w:r>
            <w:r w:rsidRPr="00C07995">
              <w:rPr>
                <w:rFonts w:ascii="Browallia New" w:hAnsi="Browallia New" w:cs="Browallia New"/>
                <w:sz w:val="21"/>
                <w:szCs w:val="21"/>
                <w:cs/>
              </w:rPr>
              <w:t>เดือนแรกรัฐบาลเป็นผู้สนันสนุน และอัตราดอกเบี้ยร้อยละ</w:t>
            </w:r>
            <w:r w:rsidRPr="00C07995">
              <w:rPr>
                <w:rFonts w:ascii="Browallia New" w:hAnsi="Browallia New" w:cs="Browallia New"/>
                <w:sz w:val="21"/>
                <w:szCs w:val="21"/>
              </w:rPr>
              <w:t xml:space="preserve"> 3.00</w:t>
            </w:r>
            <w:r w:rsidRPr="00C07995">
              <w:rPr>
                <w:rFonts w:ascii="Browallia New" w:hAnsi="Browallia New" w:cs="Browallia New"/>
                <w:sz w:val="21"/>
                <w:szCs w:val="21"/>
                <w:cs/>
              </w:rPr>
              <w:t xml:space="preserve"> สำหรับปีที่ </w:t>
            </w:r>
            <w:r w:rsidRPr="00C07995">
              <w:rPr>
                <w:rFonts w:ascii="Browallia New" w:hAnsi="Browallia New" w:cs="Browallia New"/>
                <w:sz w:val="21"/>
                <w:szCs w:val="21"/>
              </w:rPr>
              <w:t>3-5</w:t>
            </w:r>
          </w:p>
        </w:tc>
        <w:tc>
          <w:tcPr>
            <w:tcW w:w="4714" w:type="dxa"/>
            <w:tcBorders>
              <w:top w:val="nil"/>
              <w:left w:val="nil"/>
              <w:bottom w:val="nil"/>
              <w:right w:val="nil"/>
            </w:tcBorders>
          </w:tcPr>
          <w:p w14:paraId="42AC6773" w14:textId="77CFEACC" w:rsidR="00112F06" w:rsidRDefault="00112F06" w:rsidP="00112F06">
            <w:pPr>
              <w:spacing w:line="240" w:lineRule="auto"/>
              <w:jc w:val="thaiDistribute"/>
              <w:rPr>
                <w:rFonts w:ascii="Browallia New" w:hAnsi="Browallia New" w:cs="Browallia New"/>
                <w:sz w:val="21"/>
                <w:szCs w:val="21"/>
                <w:highlight w:val="green"/>
              </w:rPr>
            </w:pPr>
            <w:r w:rsidRPr="00904AEE">
              <w:rPr>
                <w:rFonts w:ascii="Browallia New" w:hAnsi="Browallia New" w:cs="Browallia New"/>
                <w:sz w:val="21"/>
                <w:szCs w:val="21"/>
                <w:cs/>
              </w:rPr>
              <w:t xml:space="preserve">งวดที่ </w:t>
            </w:r>
            <w:r w:rsidRPr="003F1336">
              <w:rPr>
                <w:rFonts w:ascii="Browallia New" w:hAnsi="Browallia New" w:cs="Browallia New"/>
                <w:sz w:val="21"/>
                <w:szCs w:val="21"/>
              </w:rPr>
              <w:t>1</w:t>
            </w:r>
            <w:r w:rsidRPr="00904AEE">
              <w:rPr>
                <w:rFonts w:ascii="Browallia New" w:hAnsi="Browallia New" w:cs="Browallia New"/>
                <w:sz w:val="21"/>
                <w:szCs w:val="21"/>
                <w:cs/>
              </w:rPr>
              <w:t>-</w:t>
            </w:r>
            <w:r w:rsidRPr="003F1336">
              <w:rPr>
                <w:rFonts w:ascii="Browallia New" w:hAnsi="Browallia New" w:cs="Browallia New"/>
                <w:sz w:val="21"/>
                <w:szCs w:val="21"/>
              </w:rPr>
              <w:t>6</w:t>
            </w:r>
            <w:r w:rsidRPr="00904AEE">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 งวดที่ </w:t>
            </w:r>
            <w:r w:rsidRPr="003F1336">
              <w:rPr>
                <w:rFonts w:ascii="Browallia New" w:hAnsi="Browallia New" w:cs="Browallia New"/>
                <w:sz w:val="21"/>
                <w:szCs w:val="21"/>
              </w:rPr>
              <w:t>7</w:t>
            </w:r>
            <w:r w:rsidRPr="00904AEE">
              <w:rPr>
                <w:rFonts w:ascii="Browallia New" w:hAnsi="Browallia New" w:cs="Browallia New"/>
                <w:sz w:val="21"/>
                <w:szCs w:val="21"/>
                <w:cs/>
              </w:rPr>
              <w:t>-</w:t>
            </w:r>
            <w:r w:rsidRPr="003F1336">
              <w:rPr>
                <w:rFonts w:ascii="Browallia New" w:hAnsi="Browallia New" w:cs="Browallia New"/>
                <w:sz w:val="21"/>
                <w:szCs w:val="21"/>
              </w:rPr>
              <w:t>12</w:t>
            </w:r>
            <w:r w:rsidRPr="00904AEE">
              <w:rPr>
                <w:rFonts w:ascii="Browallia New" w:hAnsi="Browallia New" w:cs="Browallia New"/>
                <w:sz w:val="21"/>
                <w:szCs w:val="21"/>
                <w:cs/>
              </w:rPr>
              <w:t xml:space="preserve"> ชำระเฉพาะดอกเบี้ย งวดที่ </w:t>
            </w:r>
            <w:r w:rsidRPr="003F1336">
              <w:rPr>
                <w:rFonts w:ascii="Browallia New" w:hAnsi="Browallia New" w:cs="Browallia New"/>
                <w:sz w:val="21"/>
                <w:szCs w:val="21"/>
              </w:rPr>
              <w:t>13</w:t>
            </w:r>
            <w:r w:rsidRPr="00904AEE">
              <w:rPr>
                <w:rFonts w:ascii="Browallia New" w:hAnsi="Browallia New" w:cs="Browallia New"/>
                <w:sz w:val="21"/>
                <w:szCs w:val="21"/>
                <w:cs/>
              </w:rPr>
              <w:t>-</w:t>
            </w:r>
            <w:r w:rsidRPr="003F1336">
              <w:rPr>
                <w:rFonts w:ascii="Browallia New" w:hAnsi="Browallia New" w:cs="Browallia New"/>
                <w:sz w:val="21"/>
                <w:szCs w:val="21"/>
              </w:rPr>
              <w:t>59</w:t>
            </w:r>
            <w:r w:rsidRPr="00904AEE">
              <w:rPr>
                <w:rFonts w:ascii="Browallia New" w:hAnsi="Browallia New" w:cs="Browallia New"/>
                <w:sz w:val="21"/>
                <w:szCs w:val="21"/>
                <w:cs/>
              </w:rPr>
              <w:t xml:space="preserve"> ชำระเงินต้นงวดละ </w:t>
            </w:r>
            <w:r w:rsidRPr="003F1336">
              <w:rPr>
                <w:rFonts w:ascii="Browallia New" w:hAnsi="Browallia New" w:cs="Browallia New"/>
                <w:sz w:val="21"/>
                <w:szCs w:val="21"/>
              </w:rPr>
              <w:t>625</w:t>
            </w:r>
            <w:r w:rsidRPr="00904AEE">
              <w:rPr>
                <w:rFonts w:ascii="Browallia New" w:hAnsi="Browallia New" w:cs="Browallia New"/>
                <w:sz w:val="21"/>
                <w:szCs w:val="21"/>
              </w:rPr>
              <w:t>,</w:t>
            </w:r>
            <w:r w:rsidRPr="003F1336">
              <w:rPr>
                <w:rFonts w:ascii="Browallia New" w:hAnsi="Browallia New" w:cs="Browallia New"/>
                <w:sz w:val="21"/>
                <w:szCs w:val="21"/>
              </w:rPr>
              <w:t>000</w:t>
            </w:r>
            <w:r w:rsidRPr="00904AEE">
              <w:rPr>
                <w:rFonts w:ascii="Browallia New" w:hAnsi="Browallia New" w:cs="Browallia New"/>
                <w:sz w:val="21"/>
                <w:szCs w:val="21"/>
                <w:cs/>
              </w:rPr>
              <w:t xml:space="preserve"> บาท และงวดสุดท้าย ชำระเงินต้นดอกเบี้ยและอื่นๆที่ค้างชำระจน</w:t>
            </w:r>
            <w:r w:rsidRPr="003E1300">
              <w:rPr>
                <w:rFonts w:ascii="Browallia New" w:hAnsi="Browallia New" w:cs="Browallia New"/>
                <w:sz w:val="21"/>
                <w:szCs w:val="21"/>
                <w:cs/>
              </w:rPr>
              <w:t xml:space="preserve">ครบถ้วน </w:t>
            </w:r>
            <w:r w:rsidRPr="003E1300">
              <w:rPr>
                <w:rFonts w:ascii="Browallia New" w:hAnsi="Browallia New" w:cs="Browallia New" w:hint="cs"/>
                <w:sz w:val="21"/>
                <w:szCs w:val="21"/>
                <w:cs/>
              </w:rPr>
              <w:t xml:space="preserve">โดยชำระให้เสร็จใน </w:t>
            </w:r>
            <w:r w:rsidRPr="003F1336">
              <w:rPr>
                <w:rFonts w:ascii="Browallia New" w:hAnsi="Browallia New" w:cs="Browallia New"/>
                <w:sz w:val="21"/>
                <w:szCs w:val="21"/>
              </w:rPr>
              <w:t>5</w:t>
            </w:r>
            <w:r w:rsidRPr="003E1300">
              <w:rPr>
                <w:rFonts w:ascii="Browallia New" w:hAnsi="Browallia New" w:cs="Browallia New" w:hint="cs"/>
                <w:sz w:val="21"/>
                <w:szCs w:val="21"/>
                <w:cs/>
              </w:rPr>
              <w:t xml:space="preserve"> ปี นับจากวันที่ลงนามในสัญญา</w:t>
            </w:r>
          </w:p>
          <w:p w14:paraId="6B098C4E" w14:textId="77777777" w:rsidR="00112F06" w:rsidRPr="00904AEE" w:rsidRDefault="00112F06" w:rsidP="00112F06">
            <w:pPr>
              <w:spacing w:line="240" w:lineRule="auto"/>
              <w:jc w:val="thaiDistribute"/>
              <w:rPr>
                <w:rFonts w:ascii="Browallia New" w:hAnsi="Browallia New" w:cs="Browallia New"/>
                <w:sz w:val="21"/>
                <w:szCs w:val="21"/>
                <w:cs/>
              </w:rPr>
            </w:pPr>
          </w:p>
        </w:tc>
      </w:tr>
      <w:tr w:rsidR="00992007" w:rsidRPr="00C07A4B" w14:paraId="351AF1F3" w14:textId="77777777">
        <w:tc>
          <w:tcPr>
            <w:tcW w:w="1775" w:type="dxa"/>
            <w:tcBorders>
              <w:top w:val="nil"/>
              <w:left w:val="nil"/>
              <w:bottom w:val="nil"/>
              <w:right w:val="nil"/>
            </w:tcBorders>
          </w:tcPr>
          <w:p w14:paraId="4786602F"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0924B75B"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609ACE16"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2DE10C64"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2DA52F79"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24E966F6" w14:textId="77777777">
        <w:tc>
          <w:tcPr>
            <w:tcW w:w="1775" w:type="dxa"/>
            <w:tcBorders>
              <w:top w:val="nil"/>
              <w:left w:val="nil"/>
              <w:bottom w:val="nil"/>
              <w:right w:val="nil"/>
            </w:tcBorders>
          </w:tcPr>
          <w:p w14:paraId="761C84A9"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3F1A35C4"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6B8D74A5"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2CC0D2FB"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7C6AB687"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313E256C" w14:textId="77777777">
        <w:tc>
          <w:tcPr>
            <w:tcW w:w="1775" w:type="dxa"/>
            <w:tcBorders>
              <w:top w:val="nil"/>
              <w:left w:val="nil"/>
              <w:bottom w:val="nil"/>
              <w:right w:val="nil"/>
            </w:tcBorders>
          </w:tcPr>
          <w:p w14:paraId="1DE537AF"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7D95E546"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7A89B12D"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0F5F0A34"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4C17344C"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510BFA15" w14:textId="77777777">
        <w:tc>
          <w:tcPr>
            <w:tcW w:w="1775" w:type="dxa"/>
            <w:tcBorders>
              <w:top w:val="nil"/>
              <w:left w:val="nil"/>
              <w:bottom w:val="nil"/>
              <w:right w:val="nil"/>
            </w:tcBorders>
          </w:tcPr>
          <w:p w14:paraId="3E3A44AF"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5C69B37B"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5E176194"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42075A2F"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2F1B9ABC"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3E7533F8" w14:textId="77777777">
        <w:tc>
          <w:tcPr>
            <w:tcW w:w="1775" w:type="dxa"/>
            <w:tcBorders>
              <w:top w:val="nil"/>
              <w:left w:val="nil"/>
              <w:bottom w:val="nil"/>
              <w:right w:val="nil"/>
            </w:tcBorders>
          </w:tcPr>
          <w:p w14:paraId="0C3F689E"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779D33BC"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64D6B84B"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1C68FEF9"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030A5540"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6117214C" w14:textId="77777777">
        <w:tc>
          <w:tcPr>
            <w:tcW w:w="1775" w:type="dxa"/>
            <w:tcBorders>
              <w:top w:val="nil"/>
              <w:left w:val="nil"/>
              <w:bottom w:val="nil"/>
              <w:right w:val="nil"/>
            </w:tcBorders>
          </w:tcPr>
          <w:p w14:paraId="5364A25A"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56B5401E"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0269AE8C"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2B59D6B3"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308E6074"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3A5FBCB3" w14:textId="77777777">
        <w:tc>
          <w:tcPr>
            <w:tcW w:w="1775" w:type="dxa"/>
            <w:tcBorders>
              <w:top w:val="nil"/>
              <w:left w:val="nil"/>
              <w:bottom w:val="nil"/>
              <w:right w:val="nil"/>
            </w:tcBorders>
          </w:tcPr>
          <w:p w14:paraId="3B5EFC2D"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45FD2E4D"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1CE625A7"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443F3DCD"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4932BBE9"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6D7FBC93" w14:textId="77777777">
        <w:tc>
          <w:tcPr>
            <w:tcW w:w="1775" w:type="dxa"/>
            <w:tcBorders>
              <w:top w:val="nil"/>
              <w:left w:val="nil"/>
              <w:bottom w:val="nil"/>
              <w:right w:val="nil"/>
            </w:tcBorders>
          </w:tcPr>
          <w:p w14:paraId="2C909244"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4147F3A6"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005B02F2"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3E8CB703"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3755B14E"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444B712D" w14:textId="77777777">
        <w:tc>
          <w:tcPr>
            <w:tcW w:w="1775" w:type="dxa"/>
            <w:tcBorders>
              <w:top w:val="nil"/>
              <w:left w:val="nil"/>
              <w:bottom w:val="nil"/>
              <w:right w:val="nil"/>
            </w:tcBorders>
          </w:tcPr>
          <w:p w14:paraId="37815E3D"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79091310"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6C2D42E6"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1F6C5596"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1A1C21DA"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777C3ED9" w14:textId="77777777">
        <w:tc>
          <w:tcPr>
            <w:tcW w:w="1775" w:type="dxa"/>
            <w:tcBorders>
              <w:top w:val="nil"/>
              <w:left w:val="nil"/>
              <w:bottom w:val="nil"/>
              <w:right w:val="nil"/>
            </w:tcBorders>
          </w:tcPr>
          <w:p w14:paraId="18EAE698"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069D07A6"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513B2825"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65800029"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7A93143C"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1AA8EC0A" w14:textId="77777777">
        <w:tc>
          <w:tcPr>
            <w:tcW w:w="1775" w:type="dxa"/>
            <w:tcBorders>
              <w:top w:val="nil"/>
              <w:left w:val="nil"/>
              <w:bottom w:val="nil"/>
              <w:right w:val="nil"/>
            </w:tcBorders>
          </w:tcPr>
          <w:p w14:paraId="11A39F2C"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4D1E082A"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142C2168"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7C0A46B4"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314762E0"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92007" w:rsidRPr="00C07A4B" w14:paraId="697D1FE3" w14:textId="77777777">
        <w:tc>
          <w:tcPr>
            <w:tcW w:w="1775" w:type="dxa"/>
            <w:tcBorders>
              <w:top w:val="nil"/>
              <w:left w:val="nil"/>
              <w:bottom w:val="nil"/>
              <w:right w:val="nil"/>
            </w:tcBorders>
          </w:tcPr>
          <w:p w14:paraId="7D443EB3" w14:textId="77777777" w:rsidR="00992007" w:rsidRPr="00C07995" w:rsidRDefault="00992007" w:rsidP="00112F06">
            <w:pPr>
              <w:tabs>
                <w:tab w:val="decimal" w:pos="528"/>
              </w:tabs>
              <w:spacing w:line="240" w:lineRule="auto"/>
              <w:ind w:firstLine="169"/>
              <w:rPr>
                <w:rFonts w:ascii="Browallia New" w:hAnsi="Browallia New" w:cs="Browallia New"/>
                <w:sz w:val="21"/>
                <w:szCs w:val="21"/>
                <w:cs/>
              </w:rPr>
            </w:pPr>
          </w:p>
        </w:tc>
        <w:tc>
          <w:tcPr>
            <w:tcW w:w="786" w:type="dxa"/>
            <w:tcBorders>
              <w:top w:val="nil"/>
              <w:left w:val="nil"/>
              <w:bottom w:val="nil"/>
              <w:right w:val="nil"/>
            </w:tcBorders>
            <w:shd w:val="clear" w:color="auto" w:fill="auto"/>
          </w:tcPr>
          <w:p w14:paraId="3E2648BF" w14:textId="77777777" w:rsidR="00992007" w:rsidRPr="000D3923" w:rsidRDefault="00992007" w:rsidP="00112F06">
            <w:pPr>
              <w:tabs>
                <w:tab w:val="decimal" w:pos="528"/>
              </w:tabs>
              <w:spacing w:line="240" w:lineRule="auto"/>
              <w:jc w:val="right"/>
              <w:rPr>
                <w:rFonts w:ascii="Browallia New" w:hAnsi="Browallia New" w:cs="Browallia New"/>
                <w:sz w:val="21"/>
                <w:szCs w:val="21"/>
              </w:rPr>
            </w:pPr>
          </w:p>
        </w:tc>
        <w:tc>
          <w:tcPr>
            <w:tcW w:w="790" w:type="dxa"/>
            <w:gridSpan w:val="2"/>
            <w:tcBorders>
              <w:top w:val="nil"/>
              <w:left w:val="nil"/>
              <w:bottom w:val="nil"/>
              <w:right w:val="nil"/>
            </w:tcBorders>
          </w:tcPr>
          <w:p w14:paraId="5DC19AA1" w14:textId="77777777" w:rsidR="00992007" w:rsidRPr="008B283A" w:rsidRDefault="00992007" w:rsidP="00112F06">
            <w:pPr>
              <w:tabs>
                <w:tab w:val="decimal" w:pos="528"/>
              </w:tabs>
              <w:spacing w:line="240" w:lineRule="auto"/>
              <w:ind w:hanging="80"/>
              <w:jc w:val="right"/>
              <w:rPr>
                <w:rFonts w:ascii="Browallia New" w:hAnsi="Browallia New" w:cs="Browallia New"/>
                <w:sz w:val="21"/>
                <w:szCs w:val="21"/>
              </w:rPr>
            </w:pPr>
          </w:p>
        </w:tc>
        <w:tc>
          <w:tcPr>
            <w:tcW w:w="1715" w:type="dxa"/>
            <w:tcBorders>
              <w:top w:val="nil"/>
              <w:left w:val="nil"/>
              <w:bottom w:val="nil"/>
              <w:right w:val="nil"/>
            </w:tcBorders>
          </w:tcPr>
          <w:p w14:paraId="67560B1F" w14:textId="77777777" w:rsidR="00992007" w:rsidRPr="00C07995" w:rsidRDefault="00992007" w:rsidP="00112F06">
            <w:pPr>
              <w:spacing w:line="240" w:lineRule="auto"/>
              <w:rPr>
                <w:rFonts w:ascii="Browallia New" w:hAnsi="Browallia New" w:cs="Browallia New"/>
                <w:sz w:val="21"/>
                <w:szCs w:val="21"/>
                <w:cs/>
              </w:rPr>
            </w:pPr>
          </w:p>
        </w:tc>
        <w:tc>
          <w:tcPr>
            <w:tcW w:w="4714" w:type="dxa"/>
            <w:tcBorders>
              <w:top w:val="nil"/>
              <w:left w:val="nil"/>
              <w:bottom w:val="nil"/>
              <w:right w:val="nil"/>
            </w:tcBorders>
          </w:tcPr>
          <w:p w14:paraId="6AF58F08" w14:textId="77777777" w:rsidR="00992007" w:rsidRPr="00904AEE" w:rsidRDefault="00992007" w:rsidP="00112F06">
            <w:pPr>
              <w:spacing w:line="240" w:lineRule="auto"/>
              <w:jc w:val="thaiDistribute"/>
              <w:rPr>
                <w:rFonts w:ascii="Browallia New" w:hAnsi="Browallia New" w:cs="Browallia New"/>
                <w:sz w:val="21"/>
                <w:szCs w:val="21"/>
                <w:cs/>
              </w:rPr>
            </w:pPr>
          </w:p>
        </w:tc>
      </w:tr>
      <w:tr w:rsidR="009176AC" w:rsidRPr="00C07A4B" w14:paraId="2D123A76" w14:textId="77777777">
        <w:tc>
          <w:tcPr>
            <w:tcW w:w="5066" w:type="dxa"/>
            <w:gridSpan w:val="5"/>
            <w:tcBorders>
              <w:top w:val="nil"/>
              <w:left w:val="nil"/>
              <w:bottom w:val="nil"/>
              <w:right w:val="nil"/>
            </w:tcBorders>
          </w:tcPr>
          <w:p w14:paraId="29DAB08F" w14:textId="293BEAB8" w:rsidR="009176AC" w:rsidRDefault="009176AC" w:rsidP="009176AC">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เดอะ</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รีทรีท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หัวหิน</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45B432EB" w14:textId="77777777" w:rsidR="009176AC" w:rsidRPr="00B5619C" w:rsidRDefault="009176AC" w:rsidP="009176AC">
            <w:pPr>
              <w:spacing w:line="240" w:lineRule="auto"/>
              <w:jc w:val="thaiDistribute"/>
              <w:rPr>
                <w:rFonts w:ascii="Browallia New" w:hAnsi="Browallia New" w:cs="Browallia New"/>
                <w:sz w:val="21"/>
                <w:szCs w:val="21"/>
                <w:highlight w:val="yellow"/>
                <w:cs/>
              </w:rPr>
            </w:pPr>
          </w:p>
        </w:tc>
      </w:tr>
      <w:tr w:rsidR="00112F06" w:rsidRPr="00C07A4B" w14:paraId="66542AC5" w14:textId="77777777">
        <w:tc>
          <w:tcPr>
            <w:tcW w:w="1775" w:type="dxa"/>
            <w:tcBorders>
              <w:top w:val="nil"/>
              <w:left w:val="nil"/>
              <w:bottom w:val="nil"/>
              <w:right w:val="nil"/>
            </w:tcBorders>
          </w:tcPr>
          <w:p w14:paraId="1DE97517"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bottom w:val="nil"/>
              <w:right w:val="nil"/>
            </w:tcBorders>
            <w:shd w:val="clear" w:color="auto" w:fill="auto"/>
          </w:tcPr>
          <w:p w14:paraId="203DBE83" w14:textId="1CDFCEDD" w:rsidR="00112F06" w:rsidRPr="004D0138" w:rsidRDefault="00112F06" w:rsidP="00112F06">
            <w:pPr>
              <w:tabs>
                <w:tab w:val="decimal" w:pos="528"/>
              </w:tabs>
              <w:spacing w:line="240" w:lineRule="auto"/>
              <w:jc w:val="right"/>
              <w:rPr>
                <w:rFonts w:ascii="Browallia New" w:hAnsi="Browallia New" w:cs="Browallia New"/>
                <w:sz w:val="21"/>
                <w:szCs w:val="21"/>
              </w:rPr>
            </w:pPr>
            <w:r w:rsidRPr="004D0138">
              <w:rPr>
                <w:rFonts w:ascii="Browallia New" w:hAnsi="Browallia New" w:cs="Browallia New"/>
                <w:sz w:val="21"/>
                <w:szCs w:val="21"/>
              </w:rPr>
              <w:t>215.00</w:t>
            </w:r>
          </w:p>
        </w:tc>
        <w:tc>
          <w:tcPr>
            <w:tcW w:w="790" w:type="dxa"/>
            <w:gridSpan w:val="2"/>
            <w:tcBorders>
              <w:top w:val="nil"/>
              <w:left w:val="nil"/>
              <w:bottom w:val="nil"/>
              <w:right w:val="nil"/>
            </w:tcBorders>
          </w:tcPr>
          <w:p w14:paraId="7BC2622E" w14:textId="5DAB3267" w:rsidR="00112F06" w:rsidRPr="00C07995" w:rsidRDefault="00112F06" w:rsidP="00112F06">
            <w:pPr>
              <w:tabs>
                <w:tab w:val="decimal" w:pos="528"/>
              </w:tabs>
              <w:spacing w:line="240" w:lineRule="auto"/>
              <w:jc w:val="right"/>
              <w:rPr>
                <w:rFonts w:ascii="Browallia New" w:hAnsi="Browallia New" w:cs="Browallia New"/>
                <w:sz w:val="21"/>
                <w:szCs w:val="21"/>
              </w:rPr>
            </w:pPr>
            <w:r w:rsidRPr="004D0138">
              <w:rPr>
                <w:rFonts w:ascii="Browallia New" w:hAnsi="Browallia New" w:cs="Browallia New"/>
                <w:sz w:val="21"/>
                <w:szCs w:val="21"/>
              </w:rPr>
              <w:t>215.00</w:t>
            </w:r>
          </w:p>
        </w:tc>
        <w:tc>
          <w:tcPr>
            <w:tcW w:w="1715" w:type="dxa"/>
            <w:tcBorders>
              <w:top w:val="nil"/>
              <w:left w:val="nil"/>
              <w:bottom w:val="nil"/>
              <w:right w:val="nil"/>
            </w:tcBorders>
          </w:tcPr>
          <w:p w14:paraId="6B3D808F" w14:textId="77777777" w:rsidR="00112F06" w:rsidRPr="00C07995" w:rsidRDefault="00112F06" w:rsidP="00112F06">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Pr>
                <w:rFonts w:ascii="Browallia New" w:hAnsi="Browallia New" w:cs="Browallia New"/>
                <w:sz w:val="21"/>
                <w:szCs w:val="21"/>
              </w:rPr>
              <w:br/>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w:t>
            </w:r>
            <w:r>
              <w:rPr>
                <w:rFonts w:ascii="Browallia New" w:hAnsi="Browallia New" w:cs="Browallia New"/>
                <w:sz w:val="21"/>
                <w:szCs w:val="21"/>
              </w:rPr>
              <w:br/>
            </w:r>
            <w:r w:rsidRPr="00C07995">
              <w:rPr>
                <w:rFonts w:ascii="Browallia New" w:hAnsi="Browallia New" w:cs="Browallia New"/>
                <w:sz w:val="21"/>
                <w:szCs w:val="21"/>
              </w:rPr>
              <w:t xml:space="preserve">1-3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Pr>
                <w:rFonts w:ascii="Browallia New" w:hAnsi="Browallia New" w:cs="Browallia New"/>
                <w:sz w:val="21"/>
                <w:szCs w:val="21"/>
              </w:rPr>
              <w:br/>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1.75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4-12</w:t>
            </w:r>
            <w:r w:rsidRPr="00C07995">
              <w:rPr>
                <w:rFonts w:cs="Arial"/>
                <w:color w:val="FF0000"/>
                <w:sz w:val="21"/>
                <w:szCs w:val="21"/>
                <w:shd w:val="clear" w:color="auto" w:fill="FFFFFF"/>
              </w:rPr>
              <w:t> </w:t>
            </w:r>
            <w:r w:rsidRPr="00C07995">
              <w:rPr>
                <w:rFonts w:ascii="Browallia New" w:hAnsi="Browallia New" w:cs="Browallia New"/>
                <w:sz w:val="21"/>
                <w:szCs w:val="21"/>
              </w:rPr>
              <w:t xml:space="preserve"> </w:t>
            </w:r>
          </w:p>
          <w:p w14:paraId="3179E5E9"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2C75EE24" w14:textId="77777777" w:rsidR="00112F06" w:rsidRPr="00D55E92" w:rsidRDefault="00112F06" w:rsidP="00112F06">
            <w:pPr>
              <w:spacing w:line="240" w:lineRule="auto"/>
              <w:jc w:val="thaiDistribute"/>
              <w:rPr>
                <w:rFonts w:ascii="Browallia New" w:hAnsi="Browallia New" w:cs="Browallia New"/>
                <w:sz w:val="21"/>
                <w:szCs w:val="21"/>
              </w:rPr>
            </w:pPr>
            <w:r w:rsidRPr="00D55E92">
              <w:rPr>
                <w:rFonts w:ascii="Browallia New" w:hAnsi="Browallia New" w:cs="Browallia New"/>
                <w:sz w:val="21"/>
                <w:szCs w:val="21"/>
                <w:cs/>
              </w:rPr>
              <w:t>ชำระคืนงวดที่</w:t>
            </w:r>
            <w:r w:rsidRPr="00D55E92">
              <w:rPr>
                <w:rFonts w:ascii="Browallia New" w:hAnsi="Browallia New" w:cs="Browallia New"/>
                <w:sz w:val="21"/>
                <w:szCs w:val="21"/>
              </w:rPr>
              <w:t xml:space="preserve"> 1</w:t>
            </w:r>
            <w:r w:rsidRPr="00D55E92">
              <w:rPr>
                <w:rFonts w:ascii="Browallia New" w:hAnsi="Browallia New" w:cs="Browallia New"/>
                <w:sz w:val="21"/>
                <w:szCs w:val="21"/>
                <w:cs/>
              </w:rPr>
              <w:t>-</w:t>
            </w:r>
            <w:r w:rsidRPr="00D55E92">
              <w:rPr>
                <w:rFonts w:ascii="Browallia New" w:hAnsi="Browallia New" w:cs="Browallia New"/>
                <w:sz w:val="21"/>
                <w:szCs w:val="21"/>
              </w:rPr>
              <w:t xml:space="preserve">12 </w:t>
            </w:r>
            <w:r w:rsidRPr="00D55E92">
              <w:rPr>
                <w:rFonts w:ascii="Browallia New" w:hAnsi="Browallia New" w:cs="Browallia New"/>
                <w:sz w:val="21"/>
                <w:szCs w:val="21"/>
                <w:cs/>
              </w:rPr>
              <w:t>โดยชำระเฉพาะดอกเบี้ยทุกสิ้นเดือน</w:t>
            </w:r>
            <w:r w:rsidRPr="00D55E92">
              <w:rPr>
                <w:rFonts w:ascii="Browallia New" w:hAnsi="Browallia New" w:cs="Browallia New"/>
                <w:sz w:val="21"/>
                <w:szCs w:val="21"/>
              </w:rPr>
              <w:t xml:space="preserve"> </w:t>
            </w:r>
            <w:r w:rsidRPr="00D55E92">
              <w:rPr>
                <w:rFonts w:ascii="Browallia New" w:hAnsi="Browallia New" w:cs="Browallia New"/>
                <w:sz w:val="21"/>
                <w:szCs w:val="21"/>
                <w:cs/>
              </w:rPr>
              <w:t>งวดที่</w:t>
            </w:r>
            <w:r w:rsidRPr="00D55E92">
              <w:rPr>
                <w:rFonts w:ascii="Browallia New" w:hAnsi="Browallia New" w:cs="Browallia New"/>
                <w:sz w:val="21"/>
                <w:szCs w:val="21"/>
              </w:rPr>
              <w:t xml:space="preserve"> 13 </w:t>
            </w:r>
            <w:r w:rsidRPr="00D55E92">
              <w:rPr>
                <w:rFonts w:ascii="Browallia New" w:hAnsi="Browallia New" w:cs="Browallia New"/>
                <w:sz w:val="21"/>
                <w:szCs w:val="21"/>
                <w:cs/>
              </w:rPr>
              <w:t>เป็นต้นไปผ่อนชำระเงินต้นพร้อมดอกเบี้ยไม่น้อยกว่าเดือนละ</w:t>
            </w:r>
            <w:r w:rsidRPr="00D55E92">
              <w:rPr>
                <w:rFonts w:ascii="Browallia New" w:hAnsi="Browallia New" w:cs="Browallia New"/>
                <w:sz w:val="21"/>
                <w:szCs w:val="21"/>
              </w:rPr>
              <w:t xml:space="preserve"> 3</w:t>
            </w:r>
            <w:r w:rsidRPr="00D55E92">
              <w:rPr>
                <w:rFonts w:ascii="Browallia New" w:hAnsi="Browallia New" w:cs="Browallia New"/>
                <w:sz w:val="21"/>
                <w:szCs w:val="21"/>
                <w:cs/>
              </w:rPr>
              <w:t>.</w:t>
            </w:r>
            <w:r w:rsidRPr="00D55E92">
              <w:rPr>
                <w:rFonts w:ascii="Browallia New" w:hAnsi="Browallia New" w:cs="Browallia New"/>
                <w:sz w:val="21"/>
                <w:szCs w:val="21"/>
              </w:rPr>
              <w:t xml:space="preserve">9 </w:t>
            </w:r>
            <w:r w:rsidRPr="00D55E92">
              <w:rPr>
                <w:rFonts w:ascii="Browallia New" w:hAnsi="Browallia New" w:cs="Browallia New"/>
                <w:sz w:val="21"/>
                <w:szCs w:val="21"/>
                <w:cs/>
              </w:rPr>
              <w:t>ล้านบาท</w:t>
            </w:r>
            <w:r w:rsidRPr="00D55E92">
              <w:rPr>
                <w:rFonts w:ascii="Browallia New" w:hAnsi="Browallia New" w:cs="Browallia New"/>
                <w:sz w:val="21"/>
                <w:szCs w:val="21"/>
              </w:rPr>
              <w:t xml:space="preserve"> </w:t>
            </w:r>
            <w:r w:rsidRPr="00D55E92">
              <w:rPr>
                <w:rFonts w:ascii="Browallia New" w:hAnsi="Browallia New" w:cs="Browallia New"/>
                <w:sz w:val="21"/>
                <w:szCs w:val="21"/>
                <w:cs/>
              </w:rPr>
              <w:t>ระยะเวลาเงินกู้</w:t>
            </w:r>
            <w:r w:rsidRPr="00D55E92">
              <w:rPr>
                <w:rFonts w:ascii="Browallia New" w:hAnsi="Browallia New" w:cs="Browallia New"/>
                <w:sz w:val="21"/>
                <w:szCs w:val="21"/>
              </w:rPr>
              <w:t xml:space="preserve"> 10 </w:t>
            </w:r>
            <w:r w:rsidRPr="00D55E92">
              <w:rPr>
                <w:rFonts w:ascii="Browallia New" w:hAnsi="Browallia New" w:cs="Browallia New"/>
                <w:sz w:val="21"/>
                <w:szCs w:val="21"/>
                <w:cs/>
              </w:rPr>
              <w:t>ปี</w:t>
            </w:r>
          </w:p>
          <w:p w14:paraId="433DB465" w14:textId="77777777" w:rsidR="00112F06" w:rsidRPr="00B5619C" w:rsidRDefault="00112F06" w:rsidP="00112F06">
            <w:pPr>
              <w:tabs>
                <w:tab w:val="clear" w:pos="3515"/>
                <w:tab w:val="clear" w:pos="3742"/>
                <w:tab w:val="left" w:pos="3302"/>
              </w:tabs>
              <w:ind w:right="244"/>
              <w:jc w:val="thaiDistribute"/>
              <w:rPr>
                <w:rFonts w:ascii="Browallia New" w:hAnsi="Browallia New" w:cs="Browallia New"/>
                <w:sz w:val="21"/>
                <w:szCs w:val="21"/>
                <w:highlight w:val="yellow"/>
              </w:rPr>
            </w:pPr>
          </w:p>
          <w:p w14:paraId="313E4DF3" w14:textId="699CAD5B" w:rsidR="00112F06" w:rsidRPr="00B5619C" w:rsidRDefault="00112F06" w:rsidP="00112F06">
            <w:pPr>
              <w:tabs>
                <w:tab w:val="clear" w:pos="3515"/>
                <w:tab w:val="clear" w:pos="3742"/>
                <w:tab w:val="left" w:pos="3444"/>
              </w:tabs>
              <w:jc w:val="thaiDistribute"/>
              <w:rPr>
                <w:rFonts w:ascii="Browallia New" w:hAnsi="Browallia New" w:cs="Browallia New"/>
                <w:sz w:val="21"/>
                <w:szCs w:val="21"/>
                <w:highlight w:val="yellow"/>
              </w:rPr>
            </w:pPr>
            <w:r w:rsidRPr="00D55E92">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Pr="003F1336">
              <w:rPr>
                <w:rFonts w:ascii="Browallia New" w:hAnsi="Browallia New" w:cs="Browallia New"/>
                <w:sz w:val="21"/>
                <w:szCs w:val="21"/>
              </w:rPr>
              <w:t>2564</w:t>
            </w:r>
            <w:r w:rsidRPr="00D55E92">
              <w:rPr>
                <w:rFonts w:ascii="Browallia New" w:hAnsi="Browallia New" w:cs="Browallia New"/>
                <w:sz w:val="21"/>
                <w:szCs w:val="21"/>
                <w:cs/>
              </w:rPr>
              <w:t xml:space="preserve"> ถึง มิถุนายน </w:t>
            </w:r>
            <w:r w:rsidRPr="003F1336">
              <w:rPr>
                <w:rFonts w:ascii="Browallia New" w:hAnsi="Browallia New" w:cs="Browallia New"/>
                <w:sz w:val="21"/>
                <w:szCs w:val="21"/>
              </w:rPr>
              <w:t>2567</w:t>
            </w:r>
            <w:r w:rsidRPr="00D55E92">
              <w:rPr>
                <w:rFonts w:ascii="Browallia New" w:hAnsi="Browallia New" w:cs="Browallia New"/>
                <w:sz w:val="21"/>
                <w:szCs w:val="21"/>
                <w:cs/>
              </w:rPr>
              <w:t xml:space="preserve"> อย่างไรก็ตาม บริษัทย่อยต้องจ่ายชำระเงินต้นและหรือดอกเบี้ยในอัตราดังต่อไปนี้ตลอดระยะเวลาการผ่อนผัน โดยจะเริ่มชำระเงินต้นในเดือนมกราคม </w:t>
            </w:r>
            <w:r w:rsidRPr="003F1336">
              <w:rPr>
                <w:rFonts w:ascii="Browallia New" w:hAnsi="Browallia New" w:cs="Browallia New"/>
                <w:sz w:val="21"/>
                <w:szCs w:val="21"/>
              </w:rPr>
              <w:t>2567</w:t>
            </w:r>
            <w:r w:rsidRPr="00D55E92">
              <w:rPr>
                <w:rFonts w:ascii="Browallia New" w:hAnsi="Browallia New" w:cs="Browallia New"/>
                <w:sz w:val="21"/>
                <w:szCs w:val="21"/>
                <w:cs/>
              </w:rPr>
              <w:t xml:space="preserve"> ถึงมิถุนายน </w:t>
            </w:r>
            <w:r w:rsidRPr="003F1336">
              <w:rPr>
                <w:rFonts w:ascii="Browallia New" w:hAnsi="Browallia New" w:cs="Browallia New"/>
                <w:sz w:val="21"/>
                <w:szCs w:val="21"/>
              </w:rPr>
              <w:t>2567</w:t>
            </w:r>
            <w:r w:rsidRPr="00D55E92">
              <w:rPr>
                <w:rFonts w:ascii="Browallia New" w:hAnsi="Browallia New" w:cs="Browallia New"/>
                <w:sz w:val="21"/>
                <w:szCs w:val="21"/>
                <w:cs/>
              </w:rPr>
              <w:t xml:space="preserve"> ในสัดส่วน </w:t>
            </w:r>
            <w:r w:rsidRPr="003F1336">
              <w:rPr>
                <w:rFonts w:ascii="Browallia New" w:hAnsi="Browallia New" w:cs="Browallia New"/>
                <w:sz w:val="21"/>
                <w:szCs w:val="21"/>
              </w:rPr>
              <w:t>50</w:t>
            </w:r>
            <w:r w:rsidRPr="00D55E92">
              <w:rPr>
                <w:rFonts w:ascii="Browallia New" w:hAnsi="Browallia New" w:cs="Browallia New"/>
                <w:sz w:val="21"/>
                <w:szCs w:val="21"/>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Pr="003F1336">
              <w:rPr>
                <w:rFonts w:ascii="Browallia New" w:hAnsi="Browallia New" w:cs="Browallia New"/>
                <w:sz w:val="21"/>
                <w:szCs w:val="21"/>
              </w:rPr>
              <w:t>2567</w:t>
            </w:r>
            <w:r w:rsidRPr="00D55E92">
              <w:rPr>
                <w:rFonts w:ascii="Browallia New" w:hAnsi="Browallia New" w:cs="Browallia New"/>
                <w:sz w:val="21"/>
                <w:szCs w:val="21"/>
                <w:cs/>
              </w:rPr>
              <w:t xml:space="preserve"> เป็นต้นไป รวมถึงบริษัทย่อยได้รับการผ่อนผันการจ่ายชำระดอกเบี้ยบางส่วน ระหว่างเดือนกันยายน </w:t>
            </w:r>
            <w:r w:rsidRPr="003F1336">
              <w:rPr>
                <w:rFonts w:ascii="Browallia New" w:hAnsi="Browallia New" w:cs="Browallia New"/>
                <w:sz w:val="21"/>
                <w:szCs w:val="21"/>
              </w:rPr>
              <w:t>2564</w:t>
            </w:r>
            <w:r w:rsidRPr="00D55E92">
              <w:rPr>
                <w:rFonts w:ascii="Browallia New" w:hAnsi="Browallia New" w:cs="Browallia New"/>
                <w:sz w:val="21"/>
                <w:szCs w:val="21"/>
                <w:cs/>
              </w:rPr>
              <w:t xml:space="preserve">  ถึง มิถุนายน </w:t>
            </w:r>
            <w:r w:rsidRPr="003F1336">
              <w:rPr>
                <w:rFonts w:ascii="Browallia New" w:hAnsi="Browallia New" w:cs="Browallia New"/>
                <w:sz w:val="21"/>
                <w:szCs w:val="21"/>
              </w:rPr>
              <w:t>2567</w:t>
            </w:r>
            <w:r w:rsidRPr="00D55E92">
              <w:rPr>
                <w:rFonts w:ascii="Browallia New" w:hAnsi="Browallia New" w:cs="Browallia New"/>
                <w:sz w:val="21"/>
                <w:szCs w:val="21"/>
                <w:cs/>
              </w:rPr>
              <w:t xml:space="preserve"> ตามบันทึกข้อตกลงแก้ไขเพิ่มเติมสัญญากู้เงิน</w:t>
            </w:r>
          </w:p>
          <w:p w14:paraId="3E413327" w14:textId="77777777" w:rsidR="00112F06" w:rsidRPr="00B5619C" w:rsidRDefault="00112F06" w:rsidP="00112F06">
            <w:pPr>
              <w:tabs>
                <w:tab w:val="clear" w:pos="3515"/>
                <w:tab w:val="clear" w:pos="3742"/>
                <w:tab w:val="left" w:pos="3444"/>
              </w:tabs>
              <w:jc w:val="thaiDistribute"/>
              <w:rPr>
                <w:rFonts w:ascii="Browallia New" w:hAnsi="Browallia New" w:cs="Browallia New"/>
                <w:sz w:val="21"/>
                <w:szCs w:val="21"/>
                <w:highlight w:val="yellow"/>
                <w:cs/>
              </w:rPr>
            </w:pPr>
          </w:p>
        </w:tc>
      </w:tr>
      <w:tr w:rsidR="00112F06" w:rsidRPr="00C07A4B" w14:paraId="28D38365" w14:textId="77777777">
        <w:tc>
          <w:tcPr>
            <w:tcW w:w="1775" w:type="dxa"/>
            <w:tcBorders>
              <w:top w:val="nil"/>
              <w:left w:val="nil"/>
              <w:bottom w:val="nil"/>
              <w:right w:val="nil"/>
            </w:tcBorders>
          </w:tcPr>
          <w:p w14:paraId="45F9ABF8"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16473239" w14:textId="510FA942" w:rsidR="00112F06" w:rsidRPr="004D0138" w:rsidRDefault="00112F06" w:rsidP="00112F06">
            <w:pPr>
              <w:tabs>
                <w:tab w:val="decimal" w:pos="528"/>
              </w:tabs>
              <w:spacing w:line="240" w:lineRule="auto"/>
              <w:jc w:val="right"/>
              <w:rPr>
                <w:rFonts w:ascii="Browallia New" w:hAnsi="Browallia New" w:cs="Browallia New"/>
                <w:sz w:val="21"/>
                <w:szCs w:val="21"/>
              </w:rPr>
            </w:pPr>
            <w:r w:rsidRPr="004D0138">
              <w:rPr>
                <w:rFonts w:ascii="Browallia New" w:hAnsi="Browallia New" w:cs="Browallia New"/>
                <w:sz w:val="21"/>
                <w:szCs w:val="21"/>
              </w:rPr>
              <w:t>134.94</w:t>
            </w:r>
          </w:p>
        </w:tc>
        <w:tc>
          <w:tcPr>
            <w:tcW w:w="790" w:type="dxa"/>
            <w:gridSpan w:val="2"/>
            <w:tcBorders>
              <w:top w:val="nil"/>
              <w:left w:val="nil"/>
              <w:bottom w:val="nil"/>
              <w:right w:val="nil"/>
            </w:tcBorders>
          </w:tcPr>
          <w:p w14:paraId="445E621D" w14:textId="0BB9914F" w:rsidR="00112F06" w:rsidRPr="00C07995" w:rsidRDefault="00112F06" w:rsidP="00112F06">
            <w:pPr>
              <w:tabs>
                <w:tab w:val="decimal" w:pos="528"/>
              </w:tabs>
              <w:spacing w:line="240" w:lineRule="auto"/>
              <w:jc w:val="right"/>
              <w:rPr>
                <w:rFonts w:ascii="Browallia New" w:hAnsi="Browallia New" w:cs="Browallia New"/>
                <w:sz w:val="21"/>
                <w:szCs w:val="21"/>
                <w:cs/>
              </w:rPr>
            </w:pPr>
            <w:r w:rsidRPr="004D0138">
              <w:rPr>
                <w:rFonts w:ascii="Browallia New" w:hAnsi="Browallia New" w:cs="Browallia New"/>
                <w:sz w:val="21"/>
                <w:szCs w:val="21"/>
              </w:rPr>
              <w:t>134.94</w:t>
            </w:r>
          </w:p>
        </w:tc>
        <w:tc>
          <w:tcPr>
            <w:tcW w:w="1715" w:type="dxa"/>
            <w:tcBorders>
              <w:top w:val="nil"/>
              <w:left w:val="nil"/>
              <w:bottom w:val="nil"/>
              <w:right w:val="nil"/>
            </w:tcBorders>
          </w:tcPr>
          <w:p w14:paraId="73E6CF38" w14:textId="77777777" w:rsidR="00112F06" w:rsidRPr="00C07995" w:rsidRDefault="00112F06" w:rsidP="00112F06">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1-3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1.75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4-12</w:t>
            </w:r>
            <w:r w:rsidRPr="00C07995">
              <w:rPr>
                <w:rFonts w:cs="Arial"/>
                <w:color w:val="FF0000"/>
                <w:sz w:val="21"/>
                <w:szCs w:val="21"/>
                <w:shd w:val="clear" w:color="auto" w:fill="FFFFFF"/>
              </w:rPr>
              <w:t> </w:t>
            </w:r>
            <w:r w:rsidRPr="00C07995">
              <w:rPr>
                <w:rFonts w:ascii="Browallia New" w:hAnsi="Browallia New" w:cs="Browallia New"/>
                <w:sz w:val="21"/>
                <w:szCs w:val="21"/>
              </w:rPr>
              <w:t xml:space="preserve"> </w:t>
            </w:r>
          </w:p>
          <w:p w14:paraId="78A88BA1"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75019C17" w14:textId="77777777" w:rsidR="00112F06" w:rsidRPr="00CC520A" w:rsidRDefault="00112F06" w:rsidP="00112F06">
            <w:pPr>
              <w:spacing w:line="240" w:lineRule="auto"/>
              <w:jc w:val="thaiDistribute"/>
              <w:rPr>
                <w:rFonts w:ascii="Browallia New" w:hAnsi="Browallia New" w:cs="Browallia New"/>
                <w:sz w:val="21"/>
                <w:szCs w:val="21"/>
              </w:rPr>
            </w:pPr>
            <w:r w:rsidRPr="00CC520A">
              <w:rPr>
                <w:rFonts w:ascii="Browallia New" w:hAnsi="Browallia New" w:cs="Browallia New"/>
                <w:sz w:val="21"/>
                <w:szCs w:val="21"/>
                <w:cs/>
              </w:rPr>
              <w:t>ชำระคืนงวดที่</w:t>
            </w:r>
            <w:r w:rsidRPr="00CC520A">
              <w:rPr>
                <w:rFonts w:ascii="Browallia New" w:hAnsi="Browallia New" w:cs="Browallia New"/>
                <w:sz w:val="21"/>
                <w:szCs w:val="21"/>
              </w:rPr>
              <w:t xml:space="preserve"> 1</w:t>
            </w:r>
            <w:r w:rsidRPr="00CC520A">
              <w:rPr>
                <w:rFonts w:ascii="Browallia New" w:hAnsi="Browallia New" w:cs="Browallia New"/>
                <w:sz w:val="21"/>
                <w:szCs w:val="21"/>
                <w:cs/>
              </w:rPr>
              <w:t>-</w:t>
            </w:r>
            <w:r w:rsidRPr="00CC520A">
              <w:rPr>
                <w:rFonts w:ascii="Browallia New" w:hAnsi="Browallia New" w:cs="Browallia New"/>
                <w:sz w:val="21"/>
                <w:szCs w:val="21"/>
              </w:rPr>
              <w:t xml:space="preserve">12 </w:t>
            </w:r>
            <w:r w:rsidRPr="00CC520A">
              <w:rPr>
                <w:rFonts w:ascii="Browallia New" w:hAnsi="Browallia New" w:cs="Browallia New"/>
                <w:sz w:val="21"/>
                <w:szCs w:val="21"/>
                <w:cs/>
              </w:rPr>
              <w:t>โดยชำระเฉพาะดอกเบี้ยทุกสิ้นเดือน</w:t>
            </w:r>
            <w:r w:rsidRPr="00CC520A">
              <w:rPr>
                <w:rFonts w:ascii="Browallia New" w:hAnsi="Browallia New" w:cs="Browallia New"/>
                <w:sz w:val="21"/>
                <w:szCs w:val="21"/>
              </w:rPr>
              <w:t xml:space="preserve"> </w:t>
            </w:r>
            <w:r w:rsidRPr="00CC520A">
              <w:rPr>
                <w:rFonts w:ascii="Browallia New" w:hAnsi="Browallia New" w:cs="Browallia New"/>
                <w:sz w:val="21"/>
                <w:szCs w:val="21"/>
                <w:cs/>
              </w:rPr>
              <w:t>งวดที่</w:t>
            </w:r>
            <w:r w:rsidRPr="00CC520A">
              <w:rPr>
                <w:rFonts w:ascii="Browallia New" w:hAnsi="Browallia New" w:cs="Browallia New"/>
                <w:sz w:val="21"/>
                <w:szCs w:val="21"/>
              </w:rPr>
              <w:t xml:space="preserve"> 13 </w:t>
            </w:r>
            <w:r w:rsidRPr="00CC520A">
              <w:rPr>
                <w:rFonts w:ascii="Browallia New" w:hAnsi="Browallia New" w:cs="Browallia New"/>
                <w:sz w:val="21"/>
                <w:szCs w:val="21"/>
                <w:cs/>
              </w:rPr>
              <w:t>เป็นต้นไปผ่อนชำระเงินต้นพร้อมดอกเบี้ยไม่น้อยกว่าเดือนละ</w:t>
            </w:r>
            <w:r w:rsidRPr="00CC520A">
              <w:rPr>
                <w:rFonts w:ascii="Browallia New" w:hAnsi="Browallia New" w:cs="Browallia New"/>
                <w:sz w:val="21"/>
                <w:szCs w:val="21"/>
              </w:rPr>
              <w:t xml:space="preserve"> 2</w:t>
            </w:r>
            <w:r w:rsidRPr="00CC520A">
              <w:rPr>
                <w:rFonts w:ascii="Browallia New" w:hAnsi="Browallia New" w:cs="Browallia New"/>
                <w:sz w:val="21"/>
                <w:szCs w:val="21"/>
                <w:cs/>
              </w:rPr>
              <w:t>.</w:t>
            </w:r>
            <w:r w:rsidRPr="00CC520A">
              <w:rPr>
                <w:rFonts w:ascii="Browallia New" w:hAnsi="Browallia New" w:cs="Browallia New"/>
                <w:sz w:val="21"/>
                <w:szCs w:val="21"/>
              </w:rPr>
              <w:t xml:space="preserve">1 </w:t>
            </w:r>
            <w:r w:rsidRPr="00CC520A">
              <w:rPr>
                <w:rFonts w:ascii="Browallia New" w:hAnsi="Browallia New" w:cs="Browallia New"/>
                <w:sz w:val="21"/>
                <w:szCs w:val="21"/>
                <w:cs/>
              </w:rPr>
              <w:t>ล้านบาท</w:t>
            </w:r>
            <w:r w:rsidRPr="00CC520A">
              <w:rPr>
                <w:rFonts w:ascii="Browallia New" w:hAnsi="Browallia New" w:cs="Browallia New"/>
                <w:sz w:val="21"/>
                <w:szCs w:val="21"/>
              </w:rPr>
              <w:t xml:space="preserve"> </w:t>
            </w:r>
            <w:r w:rsidRPr="00CC520A">
              <w:rPr>
                <w:rFonts w:ascii="Browallia New" w:hAnsi="Browallia New" w:cs="Browallia New"/>
                <w:sz w:val="21"/>
                <w:szCs w:val="21"/>
                <w:cs/>
              </w:rPr>
              <w:t>ระยะเวลาเงินกู้</w:t>
            </w:r>
            <w:r w:rsidRPr="00CC520A">
              <w:rPr>
                <w:rFonts w:ascii="Browallia New" w:hAnsi="Browallia New" w:cs="Browallia New"/>
                <w:sz w:val="21"/>
                <w:szCs w:val="21"/>
              </w:rPr>
              <w:t xml:space="preserve"> 10 </w:t>
            </w:r>
            <w:r w:rsidRPr="00CC520A">
              <w:rPr>
                <w:rFonts w:ascii="Browallia New" w:hAnsi="Browallia New" w:cs="Browallia New"/>
                <w:sz w:val="21"/>
                <w:szCs w:val="21"/>
                <w:cs/>
              </w:rPr>
              <w:t>ปี</w:t>
            </w:r>
          </w:p>
          <w:p w14:paraId="59CE2141" w14:textId="77777777" w:rsidR="00112F06" w:rsidRPr="00B5619C" w:rsidRDefault="00112F06" w:rsidP="00112F06">
            <w:pPr>
              <w:spacing w:line="240" w:lineRule="auto"/>
              <w:jc w:val="thaiDistribute"/>
              <w:rPr>
                <w:rFonts w:ascii="Browallia New" w:hAnsi="Browallia New" w:cs="Browallia New"/>
                <w:sz w:val="21"/>
                <w:szCs w:val="21"/>
                <w:highlight w:val="yellow"/>
              </w:rPr>
            </w:pPr>
          </w:p>
          <w:p w14:paraId="53DEA10A" w14:textId="6397CAFD" w:rsidR="00112F06" w:rsidRDefault="00112F06" w:rsidP="00112F06">
            <w:pPr>
              <w:tabs>
                <w:tab w:val="clear" w:pos="3515"/>
                <w:tab w:val="clear" w:pos="3742"/>
                <w:tab w:val="left" w:pos="3302"/>
                <w:tab w:val="left" w:pos="3444"/>
              </w:tabs>
              <w:jc w:val="thaiDistribute"/>
              <w:rPr>
                <w:rFonts w:ascii="Browallia New" w:hAnsi="Browallia New" w:cs="Browallia New"/>
                <w:sz w:val="21"/>
                <w:szCs w:val="21"/>
                <w:highlight w:val="yellow"/>
              </w:rPr>
            </w:pPr>
            <w:r w:rsidRPr="00CC520A">
              <w:rPr>
                <w:rFonts w:ascii="Browallia New" w:hAnsi="Browallia New" w:cs="Browallia New"/>
                <w:sz w:val="21"/>
                <w:szCs w:val="21"/>
                <w:cs/>
              </w:rPr>
              <w:t xml:space="preserve">บริษัทย่อยได้รับการผ่อนผันการจ่ายชำระคืนเงินกู้ยืมระยะยาว สำหรับรอบระยะเวลาตั้งแต่มกราคม </w:t>
            </w:r>
            <w:r w:rsidRPr="003F1336">
              <w:rPr>
                <w:rFonts w:ascii="Browallia New" w:hAnsi="Browallia New" w:cs="Browallia New"/>
                <w:sz w:val="21"/>
                <w:szCs w:val="21"/>
              </w:rPr>
              <w:t>2564</w:t>
            </w:r>
            <w:r w:rsidRPr="00CC520A">
              <w:rPr>
                <w:rFonts w:ascii="Browallia New" w:hAnsi="Browallia New" w:cs="Browallia New"/>
                <w:sz w:val="21"/>
                <w:szCs w:val="21"/>
                <w:cs/>
              </w:rPr>
              <w:t xml:space="preserve"> ถึง มิถุนายน </w:t>
            </w:r>
            <w:r w:rsidRPr="003F1336">
              <w:rPr>
                <w:rFonts w:ascii="Browallia New" w:hAnsi="Browallia New" w:cs="Browallia New"/>
                <w:sz w:val="21"/>
                <w:szCs w:val="21"/>
              </w:rPr>
              <w:t>2567</w:t>
            </w:r>
            <w:r w:rsidRPr="00CC520A">
              <w:rPr>
                <w:rFonts w:ascii="Browallia New" w:hAnsi="Browallia New" w:cs="Browallia New"/>
                <w:sz w:val="21"/>
                <w:szCs w:val="21"/>
                <w:cs/>
              </w:rPr>
              <w:t xml:space="preserve"> อย่างไรก็ตาม บริษัทย่อยต้องจ่ายชำระเงินต้นและหรือดอกเบี้ยในอัตราดังต่อไปนี้ตลอดระยะเวลาการผ่อนผัน โดยจะเริ่มชำระเงินต้นในเดือนมกราคม </w:t>
            </w:r>
            <w:r w:rsidRPr="003F1336">
              <w:rPr>
                <w:rFonts w:ascii="Browallia New" w:hAnsi="Browallia New" w:cs="Browallia New"/>
                <w:sz w:val="21"/>
                <w:szCs w:val="21"/>
              </w:rPr>
              <w:t>2567</w:t>
            </w:r>
            <w:r w:rsidRPr="00CC520A">
              <w:rPr>
                <w:rFonts w:ascii="Browallia New" w:hAnsi="Browallia New" w:cs="Browallia New"/>
                <w:sz w:val="21"/>
                <w:szCs w:val="21"/>
                <w:cs/>
              </w:rPr>
              <w:t xml:space="preserve"> ถึงมิถุนายน </w:t>
            </w:r>
            <w:r w:rsidRPr="003F1336">
              <w:rPr>
                <w:rFonts w:ascii="Browallia New" w:hAnsi="Browallia New" w:cs="Browallia New"/>
                <w:sz w:val="21"/>
                <w:szCs w:val="21"/>
              </w:rPr>
              <w:t>2567</w:t>
            </w:r>
            <w:r w:rsidRPr="00CC520A">
              <w:rPr>
                <w:rFonts w:ascii="Browallia New" w:hAnsi="Browallia New" w:cs="Browallia New"/>
                <w:sz w:val="21"/>
                <w:szCs w:val="21"/>
                <w:cs/>
              </w:rPr>
              <w:t xml:space="preserve"> ในสัดส่วน </w:t>
            </w:r>
            <w:r w:rsidRPr="003F1336">
              <w:rPr>
                <w:rFonts w:ascii="Browallia New" w:hAnsi="Browallia New" w:cs="Browallia New"/>
                <w:sz w:val="21"/>
                <w:szCs w:val="21"/>
              </w:rPr>
              <w:t>50</w:t>
            </w:r>
            <w:r w:rsidRPr="00CC520A">
              <w:rPr>
                <w:rFonts w:ascii="Browallia New" w:hAnsi="Browallia New" w:cs="Browallia New"/>
                <w:sz w:val="21"/>
                <w:szCs w:val="21"/>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Pr="003F1336">
              <w:rPr>
                <w:rFonts w:ascii="Browallia New" w:hAnsi="Browallia New" w:cs="Browallia New"/>
                <w:sz w:val="21"/>
                <w:szCs w:val="21"/>
              </w:rPr>
              <w:t>2567</w:t>
            </w:r>
            <w:r w:rsidRPr="00CC520A">
              <w:rPr>
                <w:rFonts w:ascii="Browallia New" w:hAnsi="Browallia New" w:cs="Browallia New"/>
                <w:sz w:val="21"/>
                <w:szCs w:val="21"/>
                <w:cs/>
              </w:rPr>
              <w:t xml:space="preserve"> เป็นต้นไป รวมถึงบริษัทย่อยได้รับการผ่อนผันการจ่ายชำระดอกเบี้ยบางส่วน ระหว่างเดือนกันยายน </w:t>
            </w:r>
            <w:r w:rsidRPr="003F1336">
              <w:rPr>
                <w:rFonts w:ascii="Browallia New" w:hAnsi="Browallia New" w:cs="Browallia New"/>
                <w:sz w:val="21"/>
                <w:szCs w:val="21"/>
              </w:rPr>
              <w:t>2564</w:t>
            </w:r>
            <w:r w:rsidRPr="00CC520A">
              <w:rPr>
                <w:rFonts w:ascii="Browallia New" w:hAnsi="Browallia New" w:cs="Browallia New"/>
                <w:sz w:val="21"/>
                <w:szCs w:val="21"/>
                <w:cs/>
              </w:rPr>
              <w:t xml:space="preserve">  ถึง มิถุนายน </w:t>
            </w:r>
            <w:r w:rsidRPr="003F1336">
              <w:rPr>
                <w:rFonts w:ascii="Browallia New" w:hAnsi="Browallia New" w:cs="Browallia New"/>
                <w:sz w:val="21"/>
                <w:szCs w:val="21"/>
              </w:rPr>
              <w:t>2567</w:t>
            </w:r>
            <w:r w:rsidRPr="00CC520A">
              <w:rPr>
                <w:rFonts w:ascii="Browallia New" w:hAnsi="Browallia New" w:cs="Browallia New"/>
                <w:sz w:val="21"/>
                <w:szCs w:val="21"/>
                <w:cs/>
              </w:rPr>
              <w:t xml:space="preserve"> ตามบันทึกข้อตกลงแก้ไขเพิ่มเติมสัญญากู้เงิน</w:t>
            </w:r>
          </w:p>
          <w:p w14:paraId="533163EE" w14:textId="7EAC82EC" w:rsidR="00112F06" w:rsidRPr="00B5619C" w:rsidRDefault="00112F06" w:rsidP="00112F06">
            <w:pPr>
              <w:tabs>
                <w:tab w:val="clear" w:pos="3515"/>
                <w:tab w:val="clear" w:pos="3742"/>
                <w:tab w:val="left" w:pos="3302"/>
                <w:tab w:val="left" w:pos="3444"/>
              </w:tabs>
              <w:jc w:val="thaiDistribute"/>
              <w:rPr>
                <w:rFonts w:ascii="Browallia New" w:hAnsi="Browallia New" w:cs="Browallia New"/>
                <w:sz w:val="21"/>
                <w:szCs w:val="21"/>
                <w:highlight w:val="yellow"/>
                <w:cs/>
              </w:rPr>
            </w:pPr>
          </w:p>
        </w:tc>
      </w:tr>
      <w:tr w:rsidR="00112F06" w:rsidRPr="00C07A4B" w14:paraId="2F09D422" w14:textId="77777777">
        <w:tc>
          <w:tcPr>
            <w:tcW w:w="5066" w:type="dxa"/>
            <w:gridSpan w:val="5"/>
            <w:tcBorders>
              <w:top w:val="nil"/>
              <w:left w:val="nil"/>
              <w:bottom w:val="nil"/>
              <w:right w:val="nil"/>
            </w:tcBorders>
          </w:tcPr>
          <w:p w14:paraId="292F7D8E" w14:textId="77777777"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ไมด้า</w:t>
            </w:r>
            <w:r w:rsidRPr="00C07995">
              <w:rPr>
                <w:rFonts w:ascii="Browallia New" w:hAnsi="Browallia New" w:cs="Browallia New"/>
                <w:sz w:val="21"/>
                <w:szCs w:val="21"/>
              </w:rPr>
              <w:t xml:space="preserve"> </w:t>
            </w:r>
            <w:r w:rsidRPr="00C07995">
              <w:rPr>
                <w:rFonts w:ascii="Browallia New" w:hAnsi="Browallia New" w:cs="Browallia New"/>
                <w:sz w:val="21"/>
                <w:szCs w:val="21"/>
                <w:cs/>
              </w:rPr>
              <w:t>ดิเวลลอปเม้นท์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1DF08422" w14:textId="77777777" w:rsidR="00112F06" w:rsidRPr="00B5619C" w:rsidRDefault="00112F06" w:rsidP="00112F06">
            <w:pPr>
              <w:spacing w:line="240" w:lineRule="auto"/>
              <w:jc w:val="thaiDistribute"/>
              <w:rPr>
                <w:rFonts w:ascii="Browallia New" w:hAnsi="Browallia New" w:cs="Browallia New"/>
                <w:sz w:val="21"/>
                <w:szCs w:val="21"/>
                <w:highlight w:val="yellow"/>
                <w:cs/>
              </w:rPr>
            </w:pPr>
          </w:p>
        </w:tc>
      </w:tr>
      <w:tr w:rsidR="00112F06" w:rsidRPr="00C07A4B" w14:paraId="6D3D17D3" w14:textId="77777777">
        <w:tc>
          <w:tcPr>
            <w:tcW w:w="1775" w:type="dxa"/>
            <w:tcBorders>
              <w:top w:val="nil"/>
              <w:left w:val="nil"/>
              <w:bottom w:val="nil"/>
              <w:right w:val="nil"/>
            </w:tcBorders>
          </w:tcPr>
          <w:p w14:paraId="271BF6A4"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right w:val="nil"/>
            </w:tcBorders>
            <w:shd w:val="clear" w:color="auto" w:fill="auto"/>
          </w:tcPr>
          <w:p w14:paraId="76D1C6B2" w14:textId="43E0F0B8" w:rsidR="00112F06" w:rsidRPr="0033301A" w:rsidRDefault="0033301A" w:rsidP="00112F06">
            <w:pPr>
              <w:spacing w:line="240" w:lineRule="auto"/>
              <w:ind w:left="-140" w:right="-7"/>
              <w:jc w:val="right"/>
              <w:rPr>
                <w:rFonts w:ascii="Browallia New" w:hAnsi="Browallia New" w:cs="Browallia New"/>
                <w:sz w:val="21"/>
                <w:szCs w:val="21"/>
              </w:rPr>
            </w:pPr>
            <w:r w:rsidRPr="0033301A">
              <w:rPr>
                <w:rFonts w:ascii="Browallia New" w:hAnsi="Browallia New" w:cs="Browallia New"/>
                <w:sz w:val="21"/>
                <w:szCs w:val="21"/>
              </w:rPr>
              <w:t>33.51</w:t>
            </w:r>
          </w:p>
        </w:tc>
        <w:tc>
          <w:tcPr>
            <w:tcW w:w="790" w:type="dxa"/>
            <w:gridSpan w:val="2"/>
            <w:tcBorders>
              <w:top w:val="nil"/>
              <w:left w:val="nil"/>
              <w:right w:val="nil"/>
            </w:tcBorders>
          </w:tcPr>
          <w:p w14:paraId="68C081B0" w14:textId="2FB2614A" w:rsidR="00112F06" w:rsidRPr="00C07995" w:rsidRDefault="00112F06" w:rsidP="00112F06">
            <w:pPr>
              <w:spacing w:line="240" w:lineRule="auto"/>
              <w:ind w:left="-140" w:right="-7"/>
              <w:jc w:val="right"/>
              <w:rPr>
                <w:rFonts w:ascii="Browallia New" w:hAnsi="Browallia New" w:cs="Browallia New"/>
                <w:sz w:val="21"/>
                <w:szCs w:val="21"/>
              </w:rPr>
            </w:pPr>
            <w:r w:rsidRPr="0013727C">
              <w:rPr>
                <w:rFonts w:ascii="Browallia New" w:hAnsi="Browallia New" w:cs="Browallia New"/>
                <w:sz w:val="21"/>
                <w:szCs w:val="21"/>
              </w:rPr>
              <w:t>40.33</w:t>
            </w:r>
          </w:p>
        </w:tc>
        <w:tc>
          <w:tcPr>
            <w:tcW w:w="1715" w:type="dxa"/>
            <w:tcBorders>
              <w:top w:val="nil"/>
              <w:left w:val="nil"/>
              <w:bottom w:val="nil"/>
              <w:right w:val="nil"/>
            </w:tcBorders>
          </w:tcPr>
          <w:p w14:paraId="3C3C33D9" w14:textId="77777777" w:rsidR="00112F06" w:rsidRPr="00C07995" w:rsidRDefault="00112F06" w:rsidP="00112F06">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3 </w:t>
            </w: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25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4</w:t>
            </w:r>
            <w:r w:rsidRPr="00C07995">
              <w:rPr>
                <w:rFonts w:ascii="Browallia New" w:hAnsi="Browallia New" w:cs="Browallia New"/>
                <w:sz w:val="21"/>
                <w:szCs w:val="21"/>
                <w:cs/>
              </w:rPr>
              <w:t>-</w:t>
            </w:r>
            <w:r w:rsidRPr="00C07995">
              <w:rPr>
                <w:rFonts w:ascii="Browallia New" w:hAnsi="Browallia New" w:cs="Browallia New"/>
                <w:sz w:val="21"/>
                <w:szCs w:val="21"/>
              </w:rPr>
              <w:t xml:space="preserve">5 </w:t>
            </w:r>
            <w:r w:rsidRPr="00C07995">
              <w:rPr>
                <w:rFonts w:ascii="Browallia New" w:hAnsi="Browallia New" w:cs="Browallia New"/>
                <w:sz w:val="21"/>
                <w:szCs w:val="21"/>
                <w:cs/>
              </w:rPr>
              <w:t>และ</w:t>
            </w:r>
            <w:r w:rsidRPr="00C07995">
              <w:rPr>
                <w:rFonts w:ascii="Browallia New" w:hAnsi="Browallia New" w:cs="Browallia New"/>
                <w:sz w:val="21"/>
                <w:szCs w:val="21"/>
              </w:rPr>
              <w:t xml:space="preserve"> </w:t>
            </w:r>
            <w:r w:rsidRPr="00C07995">
              <w:rPr>
                <w:rFonts w:ascii="Browallia New" w:hAnsi="Browallia New" w:cs="Browallia New"/>
                <w:sz w:val="21"/>
                <w:szCs w:val="21"/>
                <w:cs/>
              </w:rPr>
              <w:t>อัตราดอกเบี้ยร้อยละ</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0</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สำหรับปีที่</w:t>
            </w:r>
            <w:r w:rsidRPr="00C07995">
              <w:rPr>
                <w:rFonts w:ascii="Browallia New" w:hAnsi="Browallia New" w:cs="Browallia New"/>
                <w:sz w:val="21"/>
                <w:szCs w:val="21"/>
              </w:rPr>
              <w:t xml:space="preserve"> 6</w:t>
            </w:r>
            <w:r w:rsidRPr="00C07995">
              <w:rPr>
                <w:rFonts w:ascii="Browallia New" w:hAnsi="Browallia New" w:cs="Browallia New"/>
                <w:sz w:val="21"/>
                <w:szCs w:val="21"/>
                <w:cs/>
              </w:rPr>
              <w:t>-</w:t>
            </w:r>
            <w:r w:rsidRPr="00C07995">
              <w:rPr>
                <w:rFonts w:ascii="Browallia New" w:hAnsi="Browallia New" w:cs="Browallia New"/>
                <w:sz w:val="21"/>
                <w:szCs w:val="21"/>
              </w:rPr>
              <w:t>12</w:t>
            </w:r>
          </w:p>
          <w:p w14:paraId="6C9DEFC9"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204D7B4" w14:textId="77777777" w:rsidR="00112F06" w:rsidRPr="00194E74" w:rsidRDefault="00112F06" w:rsidP="00112F06">
            <w:pPr>
              <w:spacing w:line="240" w:lineRule="auto"/>
              <w:jc w:val="thaiDistribute"/>
              <w:rPr>
                <w:rFonts w:ascii="Browallia New" w:hAnsi="Browallia New" w:cs="Browallia New"/>
                <w:sz w:val="21"/>
                <w:szCs w:val="21"/>
              </w:rPr>
            </w:pPr>
            <w:r w:rsidRPr="00194E74">
              <w:rPr>
                <w:rFonts w:ascii="Browallia New" w:hAnsi="Browallia New" w:cs="Browallia New"/>
                <w:sz w:val="21"/>
                <w:szCs w:val="21"/>
                <w:cs/>
              </w:rPr>
              <w:t>ชำระคืนงวดที่</w:t>
            </w:r>
            <w:r w:rsidRPr="00194E74">
              <w:rPr>
                <w:rFonts w:ascii="Browallia New" w:hAnsi="Browallia New" w:cs="Browallia New"/>
                <w:sz w:val="21"/>
                <w:szCs w:val="21"/>
              </w:rPr>
              <w:t xml:space="preserve"> 1</w:t>
            </w:r>
            <w:r w:rsidRPr="00194E74">
              <w:rPr>
                <w:rFonts w:ascii="Browallia New" w:hAnsi="Browallia New" w:cs="Browallia New"/>
                <w:sz w:val="21"/>
                <w:szCs w:val="21"/>
                <w:cs/>
              </w:rPr>
              <w:t>-</w:t>
            </w:r>
            <w:r w:rsidRPr="00194E74">
              <w:rPr>
                <w:rFonts w:ascii="Browallia New" w:hAnsi="Browallia New" w:cs="Browallia New"/>
                <w:sz w:val="21"/>
                <w:szCs w:val="21"/>
              </w:rPr>
              <w:t xml:space="preserve">18 </w:t>
            </w:r>
            <w:r w:rsidRPr="00194E74">
              <w:rPr>
                <w:rFonts w:ascii="Browallia New" w:hAnsi="Browallia New" w:cs="Browallia New"/>
                <w:sz w:val="21"/>
                <w:szCs w:val="21"/>
                <w:cs/>
              </w:rPr>
              <w:t>ชำระเฉพาะดอกเบี้ยทุกสิ้นเดือน</w:t>
            </w:r>
            <w:r w:rsidRPr="00194E74">
              <w:rPr>
                <w:rFonts w:ascii="Browallia New" w:hAnsi="Browallia New" w:cs="Browallia New"/>
                <w:sz w:val="21"/>
                <w:szCs w:val="21"/>
              </w:rPr>
              <w:t xml:space="preserve">, </w:t>
            </w:r>
            <w:r w:rsidRPr="00194E74">
              <w:rPr>
                <w:rFonts w:ascii="Browallia New" w:hAnsi="Browallia New" w:cs="Browallia New"/>
                <w:sz w:val="21"/>
                <w:szCs w:val="21"/>
                <w:cs/>
              </w:rPr>
              <w:t>งวดที่</w:t>
            </w:r>
            <w:r w:rsidRPr="00194E74">
              <w:rPr>
                <w:rFonts w:ascii="Browallia New" w:hAnsi="Browallia New" w:cs="Browallia New"/>
                <w:sz w:val="21"/>
                <w:szCs w:val="21"/>
              </w:rPr>
              <w:t xml:space="preserve"> 19</w:t>
            </w:r>
            <w:r w:rsidRPr="00194E74">
              <w:rPr>
                <w:rFonts w:ascii="Browallia New" w:hAnsi="Browallia New" w:cs="Browallia New"/>
                <w:sz w:val="21"/>
                <w:szCs w:val="21"/>
                <w:cs/>
              </w:rPr>
              <w:t>-</w:t>
            </w:r>
            <w:r w:rsidRPr="00194E74">
              <w:rPr>
                <w:rFonts w:ascii="Browallia New" w:hAnsi="Browallia New" w:cs="Browallia New"/>
                <w:sz w:val="21"/>
                <w:szCs w:val="21"/>
              </w:rPr>
              <w:t xml:space="preserve">143 </w:t>
            </w:r>
            <w:r w:rsidRPr="00194E74">
              <w:rPr>
                <w:rFonts w:ascii="Browallia New" w:hAnsi="Browallia New" w:cs="Browallia New"/>
                <w:sz w:val="21"/>
                <w:szCs w:val="21"/>
                <w:cs/>
              </w:rPr>
              <w:t>ผ่อนชำระเงินต้นพร้อมดอกเบี้ยไม่น้อยกว่าเดือนละ</w:t>
            </w:r>
            <w:r w:rsidRPr="00194E74">
              <w:rPr>
                <w:rFonts w:ascii="Browallia New" w:hAnsi="Browallia New" w:cs="Browallia New"/>
                <w:sz w:val="21"/>
                <w:szCs w:val="21"/>
              </w:rPr>
              <w:t xml:space="preserve"> 0</w:t>
            </w:r>
            <w:r w:rsidRPr="00194E74">
              <w:rPr>
                <w:rFonts w:ascii="Browallia New" w:hAnsi="Browallia New" w:cs="Browallia New"/>
                <w:sz w:val="21"/>
                <w:szCs w:val="21"/>
                <w:cs/>
              </w:rPr>
              <w:t>.</w:t>
            </w:r>
            <w:r w:rsidRPr="00194E74">
              <w:rPr>
                <w:rFonts w:ascii="Browallia New" w:hAnsi="Browallia New" w:cs="Browallia New"/>
                <w:sz w:val="21"/>
                <w:szCs w:val="21"/>
              </w:rPr>
              <w:t xml:space="preserve">78 </w:t>
            </w:r>
            <w:r w:rsidRPr="00194E74">
              <w:rPr>
                <w:rFonts w:ascii="Browallia New" w:hAnsi="Browallia New" w:cs="Browallia New"/>
                <w:sz w:val="21"/>
                <w:szCs w:val="21"/>
                <w:cs/>
              </w:rPr>
              <w:t>ล้านบาท</w:t>
            </w:r>
            <w:r w:rsidRPr="00194E74">
              <w:rPr>
                <w:rFonts w:ascii="Browallia New" w:hAnsi="Browallia New" w:cs="Browallia New"/>
                <w:sz w:val="21"/>
                <w:szCs w:val="21"/>
              </w:rPr>
              <w:t xml:space="preserve"> </w:t>
            </w:r>
            <w:r w:rsidRPr="00194E74">
              <w:rPr>
                <w:rFonts w:ascii="Browallia New" w:hAnsi="Browallia New" w:cs="Browallia New"/>
                <w:sz w:val="21"/>
                <w:szCs w:val="21"/>
                <w:cs/>
              </w:rPr>
              <w:t>และงวดที่</w:t>
            </w:r>
            <w:r w:rsidRPr="00194E74">
              <w:rPr>
                <w:rFonts w:ascii="Browallia New" w:hAnsi="Browallia New" w:cs="Browallia New"/>
                <w:sz w:val="21"/>
                <w:szCs w:val="21"/>
              </w:rPr>
              <w:t xml:space="preserve"> </w:t>
            </w:r>
            <w:r w:rsidRPr="00194E74">
              <w:rPr>
                <w:rFonts w:ascii="Browallia New" w:hAnsi="Browallia New" w:cs="Browallia New"/>
                <w:sz w:val="21"/>
                <w:szCs w:val="21"/>
                <w:lang w:val="en-GB"/>
              </w:rPr>
              <w:t xml:space="preserve">144 </w:t>
            </w:r>
            <w:r w:rsidRPr="00194E74">
              <w:rPr>
                <w:rFonts w:ascii="Browallia New" w:hAnsi="Browallia New" w:cs="Browallia New"/>
                <w:sz w:val="21"/>
                <w:szCs w:val="21"/>
                <w:cs/>
              </w:rPr>
              <w:t>ชำระเงินต้นพร้อมดอกเบี้ยที่เหลือทั้งจำนวน</w:t>
            </w:r>
          </w:p>
          <w:p w14:paraId="0ED3B43D" w14:textId="77777777" w:rsidR="00112F06" w:rsidRPr="00B5619C" w:rsidRDefault="00112F06" w:rsidP="00112F06">
            <w:pPr>
              <w:spacing w:line="240" w:lineRule="auto"/>
              <w:jc w:val="thaiDistribute"/>
              <w:rPr>
                <w:rFonts w:ascii="Browallia New" w:hAnsi="Browallia New" w:cs="Browallia New"/>
                <w:sz w:val="21"/>
                <w:szCs w:val="21"/>
                <w:highlight w:val="yellow"/>
              </w:rPr>
            </w:pPr>
          </w:p>
          <w:p w14:paraId="6AB64334" w14:textId="77777777" w:rsidR="00112F06" w:rsidRPr="00B5619C" w:rsidRDefault="00112F06" w:rsidP="00112F06">
            <w:pPr>
              <w:spacing w:line="240" w:lineRule="auto"/>
              <w:jc w:val="thaiDistribute"/>
              <w:rPr>
                <w:rFonts w:ascii="Browallia New" w:hAnsi="Browallia New" w:cs="Browallia New"/>
                <w:sz w:val="21"/>
                <w:szCs w:val="21"/>
                <w:highlight w:val="yellow"/>
                <w:cs/>
              </w:rPr>
            </w:pPr>
          </w:p>
        </w:tc>
      </w:tr>
      <w:tr w:rsidR="00112F06" w:rsidRPr="00C07A4B" w14:paraId="69FA1B3D" w14:textId="77777777">
        <w:tc>
          <w:tcPr>
            <w:tcW w:w="1775" w:type="dxa"/>
            <w:tcBorders>
              <w:top w:val="nil"/>
              <w:left w:val="nil"/>
              <w:bottom w:val="nil"/>
              <w:right w:val="nil"/>
            </w:tcBorders>
          </w:tcPr>
          <w:p w14:paraId="5BC7F61B"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r w:rsidRPr="00C07995">
              <w:rPr>
                <w:rFonts w:ascii="Browallia New" w:hAnsi="Browallia New" w:cs="Browallia New"/>
                <w:sz w:val="21"/>
                <w:szCs w:val="21"/>
                <w:cs/>
              </w:rPr>
              <w:t xml:space="preserve">วงเงินที่ </w:t>
            </w:r>
            <w:r w:rsidRPr="00C07995">
              <w:rPr>
                <w:rFonts w:ascii="Browallia New" w:hAnsi="Browallia New" w:cs="Browallia New"/>
                <w:sz w:val="21"/>
                <w:szCs w:val="21"/>
              </w:rPr>
              <w:t>2</w:t>
            </w:r>
          </w:p>
        </w:tc>
        <w:tc>
          <w:tcPr>
            <w:tcW w:w="786" w:type="dxa"/>
            <w:tcBorders>
              <w:top w:val="nil"/>
              <w:left w:val="nil"/>
              <w:right w:val="nil"/>
            </w:tcBorders>
            <w:shd w:val="clear" w:color="auto" w:fill="auto"/>
          </w:tcPr>
          <w:p w14:paraId="21395EC6" w14:textId="591554CD" w:rsidR="00112F06" w:rsidRPr="0033301A" w:rsidRDefault="0033301A" w:rsidP="00112F06">
            <w:pPr>
              <w:spacing w:line="240" w:lineRule="auto"/>
              <w:ind w:left="-140" w:right="-7"/>
              <w:jc w:val="right"/>
              <w:rPr>
                <w:rFonts w:ascii="Browallia New" w:hAnsi="Browallia New" w:cs="Browallia New"/>
                <w:sz w:val="21"/>
                <w:szCs w:val="21"/>
              </w:rPr>
            </w:pPr>
            <w:r>
              <w:rPr>
                <w:rFonts w:ascii="Browallia New" w:hAnsi="Browallia New" w:cs="Browallia New"/>
                <w:sz w:val="21"/>
                <w:szCs w:val="21"/>
              </w:rPr>
              <w:t>12.11</w:t>
            </w:r>
          </w:p>
        </w:tc>
        <w:tc>
          <w:tcPr>
            <w:tcW w:w="790" w:type="dxa"/>
            <w:gridSpan w:val="2"/>
            <w:tcBorders>
              <w:top w:val="nil"/>
              <w:left w:val="nil"/>
              <w:right w:val="nil"/>
            </w:tcBorders>
          </w:tcPr>
          <w:p w14:paraId="30F59A29" w14:textId="694B1D3C" w:rsidR="00112F06" w:rsidRPr="00C07995" w:rsidRDefault="00112F06" w:rsidP="00112F06">
            <w:pPr>
              <w:spacing w:line="240" w:lineRule="auto"/>
              <w:ind w:left="-140" w:right="-7"/>
              <w:jc w:val="right"/>
              <w:rPr>
                <w:rFonts w:ascii="Browallia New" w:hAnsi="Browallia New" w:cs="Browallia New"/>
                <w:sz w:val="21"/>
                <w:szCs w:val="21"/>
              </w:rPr>
            </w:pPr>
            <w:r w:rsidRPr="0013727C">
              <w:rPr>
                <w:rFonts w:ascii="Browallia New" w:hAnsi="Browallia New" w:cs="Browallia New"/>
                <w:sz w:val="21"/>
                <w:szCs w:val="21"/>
              </w:rPr>
              <w:t>17.10</w:t>
            </w:r>
          </w:p>
        </w:tc>
        <w:tc>
          <w:tcPr>
            <w:tcW w:w="1715" w:type="dxa"/>
            <w:tcBorders>
              <w:top w:val="nil"/>
              <w:left w:val="nil"/>
              <w:bottom w:val="nil"/>
              <w:right w:val="nil"/>
            </w:tcBorders>
          </w:tcPr>
          <w:p w14:paraId="5927F4A1" w14:textId="77777777" w:rsidR="00112F06" w:rsidRPr="00C07995" w:rsidRDefault="00112F06" w:rsidP="00112F06">
            <w:pPr>
              <w:spacing w:line="240" w:lineRule="auto"/>
              <w:jc w:val="thaiDistribute"/>
              <w:rPr>
                <w:rFonts w:ascii="Browallia New" w:hAnsi="Browallia New" w:cs="Browallia New"/>
                <w:sz w:val="21"/>
                <w:szCs w:val="21"/>
                <w:highlight w:val="cyan"/>
                <w:cs/>
              </w:rPr>
            </w:pPr>
            <w:r w:rsidRPr="00C07995">
              <w:rPr>
                <w:rFonts w:ascii="Browallia New" w:hAnsi="Browallia New" w:cs="Browallia New"/>
                <w:sz w:val="21"/>
                <w:szCs w:val="21"/>
                <w:cs/>
              </w:rPr>
              <w:t xml:space="preserve">อัตราดอกเบี้ย ร้อยละ </w:t>
            </w:r>
            <w:r w:rsidRPr="00C07995">
              <w:rPr>
                <w:rFonts w:ascii="Browallia New" w:hAnsi="Browallia New" w:cs="Browallia New"/>
                <w:sz w:val="21"/>
                <w:szCs w:val="21"/>
              </w:rPr>
              <w:t xml:space="preserve">2 </w:t>
            </w:r>
            <w:r w:rsidRPr="00C07995">
              <w:rPr>
                <w:rFonts w:ascii="Browallia New" w:hAnsi="Browallia New" w:cs="Browallia New"/>
                <w:sz w:val="21"/>
                <w:szCs w:val="21"/>
                <w:cs/>
              </w:rPr>
              <w:t xml:space="preserve">สำหรับปีที่ </w:t>
            </w:r>
            <w:r w:rsidRPr="00C07995">
              <w:rPr>
                <w:rFonts w:ascii="Browallia New" w:hAnsi="Browallia New" w:cs="Browallia New"/>
                <w:sz w:val="21"/>
                <w:szCs w:val="21"/>
              </w:rPr>
              <w:t xml:space="preserve">1-2  </w:t>
            </w:r>
            <w:r w:rsidRPr="00C07995">
              <w:rPr>
                <w:rFonts w:ascii="Browallia New" w:hAnsi="Browallia New" w:cs="Browallia New"/>
                <w:sz w:val="21"/>
                <w:szCs w:val="21"/>
                <w:cs/>
              </w:rPr>
              <w:t xml:space="preserve">และอัตราดอกเบี้ยร้อยละ </w:t>
            </w:r>
            <w:r w:rsidRPr="00C07995">
              <w:rPr>
                <w:rFonts w:ascii="Browallia New" w:hAnsi="Browallia New" w:cs="Browallia New"/>
                <w:sz w:val="21"/>
                <w:szCs w:val="21"/>
              </w:rPr>
              <w:t xml:space="preserve">3 </w:t>
            </w:r>
            <w:r w:rsidRPr="00C07995">
              <w:rPr>
                <w:rFonts w:ascii="Browallia New" w:hAnsi="Browallia New" w:cs="Browallia New"/>
                <w:sz w:val="21"/>
                <w:szCs w:val="21"/>
                <w:cs/>
              </w:rPr>
              <w:t xml:space="preserve">สำหรับปีที่ </w:t>
            </w:r>
            <w:r w:rsidRPr="00C07995">
              <w:rPr>
                <w:rFonts w:ascii="Browallia New" w:hAnsi="Browallia New" w:cs="Browallia New"/>
                <w:sz w:val="21"/>
                <w:szCs w:val="21"/>
              </w:rPr>
              <w:t>3-5</w:t>
            </w:r>
          </w:p>
        </w:tc>
        <w:tc>
          <w:tcPr>
            <w:tcW w:w="4714" w:type="dxa"/>
            <w:tcBorders>
              <w:top w:val="nil"/>
              <w:left w:val="nil"/>
              <w:bottom w:val="nil"/>
              <w:right w:val="nil"/>
            </w:tcBorders>
          </w:tcPr>
          <w:p w14:paraId="6CE0A73E" w14:textId="77777777" w:rsidR="00112F06" w:rsidRPr="00194E74" w:rsidRDefault="00112F06" w:rsidP="00112F06">
            <w:pPr>
              <w:spacing w:line="240" w:lineRule="auto"/>
              <w:jc w:val="thaiDistribute"/>
              <w:rPr>
                <w:rFonts w:ascii="Browallia New" w:hAnsi="Browallia New" w:cs="Browallia New"/>
                <w:sz w:val="21"/>
                <w:szCs w:val="21"/>
              </w:rPr>
            </w:pP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1-6</w:t>
            </w:r>
            <w:r w:rsidRPr="00194E74">
              <w:rPr>
                <w:rFonts w:ascii="Browallia New" w:hAnsi="Browallia New" w:cs="Browallia New"/>
                <w:sz w:val="21"/>
                <w:szCs w:val="21"/>
                <w:cs/>
              </w:rPr>
              <w:t xml:space="preserve"> ได้รับการปลอดชำระเงินต้น และดอกเบี้ยตามโครงการของธนาคารแห่งประเทศไทย</w:t>
            </w:r>
            <w:r w:rsidRPr="00194E74">
              <w:rPr>
                <w:rFonts w:ascii="Browallia New" w:hAnsi="Browallia New" w:cs="Browallia New"/>
                <w:sz w:val="21"/>
                <w:szCs w:val="21"/>
              </w:rPr>
              <w:t xml:space="preserve"> </w:t>
            </w: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7-12</w:t>
            </w:r>
            <w:r w:rsidRPr="00194E74">
              <w:rPr>
                <w:rFonts w:ascii="Browallia New" w:hAnsi="Browallia New" w:cs="Browallia New"/>
                <w:sz w:val="21"/>
                <w:szCs w:val="21"/>
                <w:cs/>
              </w:rPr>
              <w:t xml:space="preserve"> ชำระเฉพาะดอกเบี้ย</w:t>
            </w:r>
            <w:r w:rsidRPr="00194E74">
              <w:rPr>
                <w:rFonts w:ascii="Browallia New" w:hAnsi="Browallia New" w:cs="Browallia New"/>
                <w:sz w:val="21"/>
                <w:szCs w:val="21"/>
              </w:rPr>
              <w:t xml:space="preserve"> </w:t>
            </w:r>
            <w:r w:rsidRPr="00194E74">
              <w:rPr>
                <w:rFonts w:ascii="Browallia New" w:hAnsi="Browallia New" w:cs="Browallia New"/>
                <w:sz w:val="21"/>
                <w:szCs w:val="21"/>
                <w:cs/>
              </w:rPr>
              <w:t xml:space="preserve">งวดที่ </w:t>
            </w:r>
            <w:r w:rsidRPr="00194E74">
              <w:rPr>
                <w:rFonts w:ascii="Browallia New" w:hAnsi="Browallia New" w:cs="Browallia New"/>
                <w:sz w:val="21"/>
                <w:szCs w:val="21"/>
              </w:rPr>
              <w:t>13-59</w:t>
            </w:r>
            <w:r w:rsidRPr="00194E74">
              <w:rPr>
                <w:rFonts w:ascii="Browallia New" w:hAnsi="Browallia New" w:cs="Browallia New"/>
                <w:sz w:val="21"/>
                <w:szCs w:val="21"/>
                <w:cs/>
              </w:rPr>
              <w:t xml:space="preserve"> ชำระเงินต้นงวดละ </w:t>
            </w:r>
            <w:r w:rsidRPr="00194E74">
              <w:rPr>
                <w:rFonts w:ascii="Browallia New" w:hAnsi="Browallia New" w:cs="Browallia New"/>
                <w:sz w:val="21"/>
                <w:szCs w:val="21"/>
              </w:rPr>
              <w:t>415,000</w:t>
            </w:r>
            <w:r w:rsidRPr="00194E74">
              <w:rPr>
                <w:rFonts w:ascii="Browallia New" w:hAnsi="Browallia New" w:cs="Browallia New"/>
                <w:sz w:val="21"/>
                <w:szCs w:val="21"/>
                <w:cs/>
              </w:rPr>
              <w:t xml:space="preserve"> บาท</w:t>
            </w:r>
          </w:p>
          <w:p w14:paraId="017CDECD" w14:textId="77777777" w:rsidR="00112F06" w:rsidRPr="00B5619C" w:rsidRDefault="00112F06" w:rsidP="00112F06">
            <w:pPr>
              <w:spacing w:line="240" w:lineRule="auto"/>
              <w:jc w:val="thaiDistribute"/>
              <w:rPr>
                <w:rFonts w:ascii="Browallia New" w:hAnsi="Browallia New" w:cs="Browallia New"/>
                <w:sz w:val="21"/>
                <w:szCs w:val="21"/>
                <w:highlight w:val="yellow"/>
              </w:rPr>
            </w:pPr>
          </w:p>
          <w:p w14:paraId="2E7C19E4" w14:textId="77777777" w:rsidR="00112F06" w:rsidRPr="00B5619C" w:rsidRDefault="00112F06" w:rsidP="00112F06">
            <w:pPr>
              <w:spacing w:line="240" w:lineRule="auto"/>
              <w:jc w:val="thaiDistribute"/>
              <w:rPr>
                <w:rFonts w:ascii="Browallia New" w:hAnsi="Browallia New" w:cs="Browallia New"/>
                <w:sz w:val="21"/>
                <w:szCs w:val="21"/>
                <w:highlight w:val="yellow"/>
                <w:cs/>
              </w:rPr>
            </w:pPr>
          </w:p>
        </w:tc>
      </w:tr>
      <w:tr w:rsidR="00112F06" w:rsidRPr="00C07A4B" w14:paraId="6EF299DB" w14:textId="77777777">
        <w:tc>
          <w:tcPr>
            <w:tcW w:w="1775" w:type="dxa"/>
            <w:tcBorders>
              <w:top w:val="nil"/>
              <w:left w:val="nil"/>
              <w:bottom w:val="nil"/>
              <w:right w:val="nil"/>
            </w:tcBorders>
          </w:tcPr>
          <w:p w14:paraId="3994A857"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170AF08B"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19BABD4B"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2BFCB3F3"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1890329E"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22362B59" w14:textId="77777777">
        <w:tc>
          <w:tcPr>
            <w:tcW w:w="1775" w:type="dxa"/>
            <w:tcBorders>
              <w:top w:val="nil"/>
              <w:left w:val="nil"/>
              <w:bottom w:val="nil"/>
              <w:right w:val="nil"/>
            </w:tcBorders>
          </w:tcPr>
          <w:p w14:paraId="79987A66"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699CA6F2"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39BD708D"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33939482"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3FB51D69"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46383C8C" w14:textId="77777777">
        <w:tc>
          <w:tcPr>
            <w:tcW w:w="1775" w:type="dxa"/>
            <w:tcBorders>
              <w:top w:val="nil"/>
              <w:left w:val="nil"/>
              <w:bottom w:val="nil"/>
              <w:right w:val="nil"/>
            </w:tcBorders>
          </w:tcPr>
          <w:p w14:paraId="2DC06725"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4941C484"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7B1CE021"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1DCF4C93"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34B95D2C"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043C174C" w14:textId="77777777">
        <w:tc>
          <w:tcPr>
            <w:tcW w:w="1775" w:type="dxa"/>
            <w:tcBorders>
              <w:top w:val="nil"/>
              <w:left w:val="nil"/>
              <w:bottom w:val="nil"/>
              <w:right w:val="nil"/>
            </w:tcBorders>
          </w:tcPr>
          <w:p w14:paraId="0ACE9972"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32E15B58"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0A7A09E7"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06DA889C"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8B78A2A"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26DE5D23" w14:textId="77777777">
        <w:tc>
          <w:tcPr>
            <w:tcW w:w="1775" w:type="dxa"/>
            <w:tcBorders>
              <w:top w:val="nil"/>
              <w:left w:val="nil"/>
              <w:bottom w:val="nil"/>
              <w:right w:val="nil"/>
            </w:tcBorders>
          </w:tcPr>
          <w:p w14:paraId="30159EDE"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487C6F6F"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68CBC56C"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6C61A0BD"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78607110"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05B69CB6" w14:textId="77777777">
        <w:tc>
          <w:tcPr>
            <w:tcW w:w="1775" w:type="dxa"/>
            <w:tcBorders>
              <w:top w:val="nil"/>
              <w:left w:val="nil"/>
              <w:bottom w:val="nil"/>
              <w:right w:val="nil"/>
            </w:tcBorders>
          </w:tcPr>
          <w:p w14:paraId="2F663EEE"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0088FC4B"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224375D5"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110C22C8"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199F0CB1"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01D8097C" w14:textId="77777777">
        <w:tc>
          <w:tcPr>
            <w:tcW w:w="1775" w:type="dxa"/>
            <w:tcBorders>
              <w:top w:val="nil"/>
              <w:left w:val="nil"/>
              <w:bottom w:val="nil"/>
              <w:right w:val="nil"/>
            </w:tcBorders>
          </w:tcPr>
          <w:p w14:paraId="7F542E0C"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5B778CAD"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145CAEAE"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42A5F6EB"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73FE6791"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78C4939C" w14:textId="77777777">
        <w:tc>
          <w:tcPr>
            <w:tcW w:w="1775" w:type="dxa"/>
            <w:tcBorders>
              <w:top w:val="nil"/>
              <w:left w:val="nil"/>
              <w:bottom w:val="nil"/>
              <w:right w:val="nil"/>
            </w:tcBorders>
          </w:tcPr>
          <w:p w14:paraId="37569BF9"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10AA6152"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736453AA"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6AEA8888"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4284B946"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155FFAA1" w14:textId="77777777">
        <w:tc>
          <w:tcPr>
            <w:tcW w:w="1775" w:type="dxa"/>
            <w:tcBorders>
              <w:top w:val="nil"/>
              <w:left w:val="nil"/>
              <w:bottom w:val="nil"/>
              <w:right w:val="nil"/>
            </w:tcBorders>
          </w:tcPr>
          <w:p w14:paraId="6CB33728" w14:textId="77777777" w:rsidR="00112F06" w:rsidRPr="00C07995" w:rsidRDefault="00112F06" w:rsidP="00112F06">
            <w:pPr>
              <w:tabs>
                <w:tab w:val="decimal" w:pos="528"/>
              </w:tabs>
              <w:spacing w:line="240" w:lineRule="auto"/>
              <w:ind w:left="-18" w:firstLine="202"/>
              <w:rPr>
                <w:rFonts w:ascii="Browallia New" w:hAnsi="Browallia New" w:cs="Browallia New"/>
                <w:sz w:val="21"/>
                <w:szCs w:val="21"/>
                <w:cs/>
              </w:rPr>
            </w:pPr>
          </w:p>
        </w:tc>
        <w:tc>
          <w:tcPr>
            <w:tcW w:w="786" w:type="dxa"/>
            <w:tcBorders>
              <w:top w:val="nil"/>
              <w:left w:val="nil"/>
              <w:right w:val="nil"/>
            </w:tcBorders>
            <w:shd w:val="clear" w:color="auto" w:fill="auto"/>
          </w:tcPr>
          <w:p w14:paraId="3257FBE8" w14:textId="77777777" w:rsidR="00112F06" w:rsidRPr="004D0138" w:rsidRDefault="00112F06" w:rsidP="00112F06">
            <w:pPr>
              <w:spacing w:line="240" w:lineRule="auto"/>
              <w:ind w:left="-140" w:right="-7"/>
              <w:jc w:val="right"/>
              <w:rPr>
                <w:rFonts w:ascii="Browallia New" w:hAnsi="Browallia New" w:cs="Browallia New"/>
                <w:sz w:val="21"/>
                <w:szCs w:val="21"/>
                <w:highlight w:val="yellow"/>
              </w:rPr>
            </w:pPr>
          </w:p>
        </w:tc>
        <w:tc>
          <w:tcPr>
            <w:tcW w:w="790" w:type="dxa"/>
            <w:gridSpan w:val="2"/>
            <w:tcBorders>
              <w:top w:val="nil"/>
              <w:left w:val="nil"/>
              <w:right w:val="nil"/>
            </w:tcBorders>
          </w:tcPr>
          <w:p w14:paraId="7467CF37" w14:textId="77777777" w:rsidR="00112F06" w:rsidRPr="0013727C" w:rsidRDefault="00112F06" w:rsidP="00112F06">
            <w:pPr>
              <w:spacing w:line="240" w:lineRule="auto"/>
              <w:ind w:left="-140" w:right="-7"/>
              <w:jc w:val="right"/>
              <w:rPr>
                <w:rFonts w:ascii="Browallia New" w:hAnsi="Browallia New" w:cs="Browallia New"/>
                <w:sz w:val="21"/>
                <w:szCs w:val="21"/>
              </w:rPr>
            </w:pPr>
          </w:p>
        </w:tc>
        <w:tc>
          <w:tcPr>
            <w:tcW w:w="1715" w:type="dxa"/>
            <w:tcBorders>
              <w:top w:val="nil"/>
              <w:left w:val="nil"/>
              <w:bottom w:val="nil"/>
              <w:right w:val="nil"/>
            </w:tcBorders>
          </w:tcPr>
          <w:p w14:paraId="4D856C50"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1299124E" w14:textId="77777777" w:rsidR="00112F06" w:rsidRPr="00194E74" w:rsidRDefault="00112F06" w:rsidP="00112F06">
            <w:pPr>
              <w:spacing w:line="240" w:lineRule="auto"/>
              <w:jc w:val="thaiDistribute"/>
              <w:rPr>
                <w:rFonts w:ascii="Browallia New" w:hAnsi="Browallia New" w:cs="Browallia New"/>
                <w:sz w:val="21"/>
                <w:szCs w:val="21"/>
                <w:cs/>
              </w:rPr>
            </w:pPr>
          </w:p>
        </w:tc>
      </w:tr>
      <w:tr w:rsidR="00112F06" w:rsidRPr="00C07A4B" w14:paraId="5C8AD659" w14:textId="77777777">
        <w:tc>
          <w:tcPr>
            <w:tcW w:w="5066" w:type="dxa"/>
            <w:gridSpan w:val="5"/>
            <w:tcBorders>
              <w:top w:val="nil"/>
              <w:left w:val="nil"/>
              <w:bottom w:val="nil"/>
              <w:right w:val="nil"/>
            </w:tcBorders>
          </w:tcPr>
          <w:p w14:paraId="3AF3EF94" w14:textId="77777777"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บริษัท</w:t>
            </w:r>
            <w:r w:rsidRPr="00C07995">
              <w:rPr>
                <w:rFonts w:ascii="Browallia New" w:hAnsi="Browallia New" w:cs="Browallia New"/>
                <w:sz w:val="21"/>
                <w:szCs w:val="21"/>
              </w:rPr>
              <w:t xml:space="preserve"> </w:t>
            </w:r>
            <w:r w:rsidRPr="00C07995">
              <w:rPr>
                <w:rFonts w:ascii="Browallia New" w:hAnsi="Browallia New" w:cs="Browallia New"/>
                <w:sz w:val="21"/>
                <w:szCs w:val="21"/>
                <w:cs/>
              </w:rPr>
              <w:t>แมกซ์</w:t>
            </w:r>
            <w:r w:rsidRPr="00C07995">
              <w:rPr>
                <w:rFonts w:ascii="Browallia New" w:hAnsi="Browallia New" w:cs="Browallia New"/>
                <w:sz w:val="21"/>
                <w:szCs w:val="21"/>
              </w:rPr>
              <w:t xml:space="preserve"> </w:t>
            </w:r>
            <w:r w:rsidRPr="00C07995">
              <w:rPr>
                <w:rFonts w:ascii="Browallia New" w:hAnsi="Browallia New" w:cs="Browallia New"/>
                <w:sz w:val="21"/>
                <w:szCs w:val="21"/>
                <w:cs/>
              </w:rPr>
              <w:t>โฮเทล</w:t>
            </w:r>
            <w:r w:rsidRPr="00C07995">
              <w:rPr>
                <w:rFonts w:ascii="Browallia New" w:hAnsi="Browallia New" w:cs="Browallia New"/>
                <w:sz w:val="21"/>
                <w:szCs w:val="21"/>
              </w:rPr>
              <w:t xml:space="preserve"> </w:t>
            </w:r>
            <w:r w:rsidRPr="00C07995">
              <w:rPr>
                <w:rFonts w:ascii="Browallia New" w:hAnsi="Browallia New" w:cs="Browallia New"/>
                <w:sz w:val="21"/>
                <w:szCs w:val="21"/>
                <w:cs/>
              </w:rPr>
              <w:t>จำกัด</w:t>
            </w:r>
          </w:p>
        </w:tc>
        <w:tc>
          <w:tcPr>
            <w:tcW w:w="4714" w:type="dxa"/>
            <w:tcBorders>
              <w:top w:val="nil"/>
              <w:left w:val="nil"/>
              <w:bottom w:val="nil"/>
              <w:right w:val="nil"/>
            </w:tcBorders>
          </w:tcPr>
          <w:p w14:paraId="3B3ADF07" w14:textId="77777777" w:rsidR="00112F06" w:rsidRPr="004C6450" w:rsidRDefault="00112F06" w:rsidP="00112F06">
            <w:pPr>
              <w:spacing w:line="240" w:lineRule="auto"/>
              <w:jc w:val="thaiDistribute"/>
              <w:rPr>
                <w:rFonts w:ascii="Browallia New" w:hAnsi="Browallia New" w:cs="Browallia New"/>
                <w:sz w:val="21"/>
                <w:szCs w:val="21"/>
                <w:cs/>
              </w:rPr>
            </w:pPr>
          </w:p>
        </w:tc>
      </w:tr>
      <w:tr w:rsidR="00112F06" w:rsidRPr="00C07A4B" w14:paraId="6862BA78" w14:textId="77777777">
        <w:tc>
          <w:tcPr>
            <w:tcW w:w="1775" w:type="dxa"/>
            <w:tcBorders>
              <w:top w:val="nil"/>
              <w:left w:val="nil"/>
              <w:bottom w:val="nil"/>
              <w:right w:val="nil"/>
            </w:tcBorders>
          </w:tcPr>
          <w:p w14:paraId="554E071F" w14:textId="77777777" w:rsidR="00112F06" w:rsidRPr="00C07995" w:rsidRDefault="00112F06" w:rsidP="00112F06">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1</w:t>
            </w:r>
          </w:p>
        </w:tc>
        <w:tc>
          <w:tcPr>
            <w:tcW w:w="786" w:type="dxa"/>
            <w:tcBorders>
              <w:top w:val="nil"/>
              <w:left w:val="nil"/>
              <w:right w:val="nil"/>
            </w:tcBorders>
            <w:shd w:val="clear" w:color="auto" w:fill="auto"/>
          </w:tcPr>
          <w:p w14:paraId="2D741498" w14:textId="3554E040" w:rsidR="00112F06" w:rsidRPr="004D0138" w:rsidRDefault="00DD39B1" w:rsidP="00112F06">
            <w:pPr>
              <w:tabs>
                <w:tab w:val="decimal" w:pos="528"/>
              </w:tabs>
              <w:spacing w:line="240" w:lineRule="auto"/>
              <w:ind w:hanging="80"/>
              <w:jc w:val="right"/>
              <w:rPr>
                <w:rFonts w:ascii="Browallia New" w:hAnsi="Browallia New" w:cs="Browallia New"/>
                <w:sz w:val="21"/>
                <w:szCs w:val="21"/>
                <w:highlight w:val="yellow"/>
                <w:lang w:val="en-GB"/>
              </w:rPr>
            </w:pPr>
            <w:r w:rsidRPr="00AF2278">
              <w:rPr>
                <w:rFonts w:ascii="Browallia New" w:hAnsi="Browallia New" w:cs="Browallia New"/>
                <w:sz w:val="21"/>
                <w:szCs w:val="21"/>
                <w:lang w:val="en-GB"/>
              </w:rPr>
              <w:t>43.33</w:t>
            </w:r>
          </w:p>
        </w:tc>
        <w:tc>
          <w:tcPr>
            <w:tcW w:w="790" w:type="dxa"/>
            <w:gridSpan w:val="2"/>
            <w:tcBorders>
              <w:top w:val="nil"/>
              <w:left w:val="nil"/>
              <w:right w:val="nil"/>
            </w:tcBorders>
          </w:tcPr>
          <w:p w14:paraId="5946C703" w14:textId="34ADA259" w:rsidR="00112F06" w:rsidRPr="00C07995" w:rsidRDefault="00112F06" w:rsidP="00112F06">
            <w:pPr>
              <w:tabs>
                <w:tab w:val="decimal" w:pos="528"/>
              </w:tabs>
              <w:spacing w:line="240" w:lineRule="auto"/>
              <w:ind w:hanging="80"/>
              <w:jc w:val="right"/>
              <w:rPr>
                <w:rFonts w:ascii="Browallia New" w:hAnsi="Browallia New" w:cs="Browallia New"/>
                <w:sz w:val="21"/>
                <w:szCs w:val="21"/>
                <w:lang w:val="en-GB"/>
              </w:rPr>
            </w:pPr>
            <w:r w:rsidRPr="0013727C">
              <w:rPr>
                <w:rFonts w:ascii="Browallia New" w:hAnsi="Browallia New" w:cs="Browallia New"/>
                <w:sz w:val="21"/>
                <w:szCs w:val="21"/>
                <w:lang w:val="en-GB"/>
              </w:rPr>
              <w:t>52.81</w:t>
            </w:r>
          </w:p>
        </w:tc>
        <w:tc>
          <w:tcPr>
            <w:tcW w:w="1715" w:type="dxa"/>
            <w:tcBorders>
              <w:top w:val="nil"/>
              <w:left w:val="nil"/>
              <w:bottom w:val="nil"/>
              <w:right w:val="nil"/>
            </w:tcBorders>
          </w:tcPr>
          <w:p w14:paraId="0B4D95FC" w14:textId="77777777" w:rsidR="00112F06" w:rsidRPr="00C07995" w:rsidRDefault="00112F06" w:rsidP="00112F06">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ลบร้อยละ</w:t>
            </w:r>
            <w:r w:rsidRPr="00C07995">
              <w:rPr>
                <w:rFonts w:ascii="Browallia New" w:hAnsi="Browallia New" w:cs="Browallia New"/>
                <w:sz w:val="21"/>
                <w:szCs w:val="21"/>
              </w:rPr>
              <w:t xml:space="preserve"> 0.50 </w:t>
            </w:r>
            <w:r w:rsidRPr="00C07995">
              <w:rPr>
                <w:rFonts w:ascii="Browallia New" w:hAnsi="Browallia New" w:cs="Browallia New"/>
                <w:sz w:val="21"/>
                <w:szCs w:val="21"/>
                <w:cs/>
              </w:rPr>
              <w:t>ต่อปี</w:t>
            </w:r>
          </w:p>
          <w:p w14:paraId="3A7F9A7F"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4C56CB95" w14:textId="77777777" w:rsidR="00112F06" w:rsidRPr="008F6C79" w:rsidRDefault="00112F06" w:rsidP="00112F06">
            <w:pPr>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ชำระเงินต้นพร้อมดอกเบี้ย</w:t>
            </w:r>
            <w:r w:rsidRPr="008F6C79">
              <w:rPr>
                <w:rFonts w:ascii="Browallia New" w:hAnsi="Browallia New" w:cs="Browallia New"/>
                <w:sz w:val="21"/>
                <w:szCs w:val="21"/>
              </w:rPr>
              <w:t xml:space="preserve"> </w:t>
            </w:r>
            <w:r w:rsidRPr="008F6C79">
              <w:rPr>
                <w:rFonts w:ascii="Browallia New" w:hAnsi="Browallia New" w:cs="Browallia New"/>
                <w:sz w:val="21"/>
                <w:szCs w:val="21"/>
                <w:cs/>
              </w:rPr>
              <w:t>ตามที่ระบุในสัญญา</w:t>
            </w:r>
            <w:r w:rsidRPr="008F6C79">
              <w:rPr>
                <w:rFonts w:ascii="Browallia New" w:hAnsi="Browallia New" w:cs="Browallia New"/>
                <w:sz w:val="21"/>
                <w:szCs w:val="21"/>
              </w:rPr>
              <w:t xml:space="preserve"> </w:t>
            </w:r>
            <w:r w:rsidRPr="008F6C79">
              <w:rPr>
                <w:rFonts w:ascii="Browallia New" w:hAnsi="Browallia New" w:cs="Browallia New"/>
                <w:sz w:val="21"/>
                <w:szCs w:val="21"/>
                <w:cs/>
              </w:rPr>
              <w:t>โดยชำระคืนให้เสร็จสิ้นภายใน</w:t>
            </w:r>
            <w:r w:rsidRPr="008F6C79">
              <w:rPr>
                <w:rFonts w:ascii="Browallia New" w:hAnsi="Browallia New" w:cs="Browallia New"/>
                <w:sz w:val="21"/>
                <w:szCs w:val="21"/>
              </w:rPr>
              <w:t xml:space="preserve"> 12 </w:t>
            </w:r>
            <w:r w:rsidRPr="008F6C79">
              <w:rPr>
                <w:rFonts w:ascii="Browallia New" w:hAnsi="Browallia New" w:cs="Browallia New"/>
                <w:sz w:val="21"/>
                <w:szCs w:val="21"/>
                <w:cs/>
              </w:rPr>
              <w:t>ปี</w:t>
            </w:r>
            <w:r w:rsidRPr="008F6C79">
              <w:rPr>
                <w:rFonts w:ascii="Browallia New" w:hAnsi="Browallia New" w:cs="Browallia New"/>
                <w:sz w:val="21"/>
                <w:szCs w:val="21"/>
              </w:rPr>
              <w:t xml:space="preserve"> </w:t>
            </w:r>
            <w:r w:rsidRPr="008F6C79">
              <w:rPr>
                <w:rFonts w:ascii="Browallia New" w:hAnsi="Browallia New" w:cs="Browallia New"/>
                <w:sz w:val="21"/>
                <w:szCs w:val="21"/>
                <w:cs/>
              </w:rPr>
              <w:t>นับจากวันที่เริ่มเบิกใช้</w:t>
            </w:r>
          </w:p>
          <w:p w14:paraId="38CCFDFA" w14:textId="77777777" w:rsidR="00112F06" w:rsidRPr="008F6C79" w:rsidRDefault="00112F06" w:rsidP="00112F06">
            <w:pPr>
              <w:spacing w:line="240" w:lineRule="auto"/>
              <w:jc w:val="thaiDistribute"/>
              <w:rPr>
                <w:rFonts w:ascii="Browallia New" w:hAnsi="Browallia New" w:cs="Browallia New"/>
                <w:sz w:val="21"/>
                <w:szCs w:val="21"/>
              </w:rPr>
            </w:pPr>
          </w:p>
          <w:p w14:paraId="2B383A69" w14:textId="31C5D964" w:rsidR="00112F06" w:rsidRPr="008F6C79" w:rsidRDefault="00112F06" w:rsidP="00112F06">
            <w:pPr>
              <w:tabs>
                <w:tab w:val="clear" w:pos="3515"/>
                <w:tab w:val="left" w:pos="3302"/>
              </w:tabs>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บริษัทย่อยได้รับการผ่อนผันการจ่ายชำระคืนเงินกู้ยืมระยะยาว</w:t>
            </w:r>
            <w:r w:rsidRPr="008F6C79">
              <w:rPr>
                <w:rFonts w:ascii="Browallia New" w:hAnsi="Browallia New" w:cs="Browallia New"/>
                <w:sz w:val="21"/>
                <w:szCs w:val="21"/>
              </w:rPr>
              <w:t xml:space="preserve"> </w:t>
            </w:r>
            <w:r w:rsidRPr="008F6C79">
              <w:rPr>
                <w:rFonts w:ascii="Browallia New" w:hAnsi="Browallia New" w:cs="Browallia New"/>
                <w:sz w:val="21"/>
                <w:szCs w:val="21"/>
                <w:cs/>
              </w:rPr>
              <w:t xml:space="preserve">สำหรับรอบระยะเวลาตั้งแต่มกราคม </w:t>
            </w:r>
            <w:r w:rsidRPr="008F6C79">
              <w:rPr>
                <w:rFonts w:ascii="Browallia New" w:hAnsi="Browallia New" w:cs="Browallia New"/>
                <w:sz w:val="21"/>
                <w:szCs w:val="21"/>
              </w:rPr>
              <w:t>2564</w:t>
            </w:r>
            <w:r w:rsidRPr="008F6C79">
              <w:rPr>
                <w:rFonts w:ascii="Browallia New" w:hAnsi="Browallia New" w:cs="Browallia New"/>
                <w:sz w:val="21"/>
                <w:szCs w:val="21"/>
                <w:cs/>
              </w:rPr>
              <w:t xml:space="preserve"> ถึง </w:t>
            </w:r>
            <w:r w:rsidRPr="008F6C79">
              <w:rPr>
                <w:rFonts w:ascii="Browallia New" w:hAnsi="Browallia New" w:cs="Browallia New" w:hint="cs"/>
                <w:sz w:val="21"/>
                <w:szCs w:val="21"/>
                <w:cs/>
              </w:rPr>
              <w:t xml:space="preserve">ธันวาคม </w:t>
            </w:r>
            <w:r w:rsidRPr="003F1336">
              <w:rPr>
                <w:rFonts w:ascii="Browallia New" w:hAnsi="Browallia New" w:cs="Browallia New" w:hint="cs"/>
                <w:sz w:val="21"/>
                <w:szCs w:val="21"/>
              </w:rPr>
              <w:t>2565</w:t>
            </w:r>
            <w:r w:rsidRPr="008F6C79">
              <w:rPr>
                <w:rFonts w:ascii="Browallia New" w:hAnsi="Browallia New" w:cs="Browallia New"/>
                <w:sz w:val="21"/>
                <w:szCs w:val="21"/>
                <w:cs/>
              </w:rPr>
              <w:t xml:space="preserve"> อย่างไรก็ตาม บริษัทย่อยต้องจ่ายชำระดอกเบี้ยในอัตราเดิมตลอดระยะเวลาการผ่อนผัน โดยบริษัทย่อยจะจ่ายชำระดอกเบี้ยสำหรับปี </w:t>
            </w:r>
            <w:r w:rsidRPr="008F6C79">
              <w:rPr>
                <w:rFonts w:ascii="Browallia New" w:hAnsi="Browallia New" w:cs="Browallia New"/>
                <w:sz w:val="21"/>
                <w:szCs w:val="21"/>
              </w:rPr>
              <w:t xml:space="preserve">2564 </w:t>
            </w:r>
            <w:r w:rsidRPr="008F6C79">
              <w:rPr>
                <w:rFonts w:ascii="Browallia New" w:hAnsi="Browallia New" w:cs="Browallia New"/>
                <w:sz w:val="21"/>
                <w:szCs w:val="21"/>
                <w:cs/>
              </w:rPr>
              <w:t xml:space="preserve">ในอัตราเดิมต่อเดือนไม่น้อยกว่าจำนวนเงิน </w:t>
            </w:r>
            <w:r w:rsidRPr="008F6C79">
              <w:rPr>
                <w:rFonts w:ascii="Browallia New" w:hAnsi="Browallia New" w:cs="Browallia New"/>
                <w:sz w:val="21"/>
                <w:szCs w:val="21"/>
              </w:rPr>
              <w:t xml:space="preserve">75,000 </w:t>
            </w:r>
            <w:r w:rsidRPr="008F6C79">
              <w:rPr>
                <w:rFonts w:ascii="Browallia New" w:hAnsi="Browallia New" w:cs="Browallia New"/>
                <w:sz w:val="21"/>
                <w:szCs w:val="21"/>
                <w:cs/>
              </w:rPr>
              <w:t xml:space="preserve">บาท และสำหรับดอกเบี้ยคงเหลือ บริษัทย่อยจะเริ่มจ่ายดอกเบี้ย ตั้งแต่ มกราคม </w:t>
            </w:r>
            <w:r w:rsidRPr="008F6C79">
              <w:rPr>
                <w:rFonts w:ascii="Browallia New" w:hAnsi="Browallia New" w:cs="Browallia New"/>
                <w:sz w:val="21"/>
                <w:szCs w:val="21"/>
              </w:rPr>
              <w:t>2565</w:t>
            </w:r>
            <w:r w:rsidRPr="008F6C79">
              <w:rPr>
                <w:rFonts w:ascii="Browallia New" w:hAnsi="Browallia New" w:cs="Browallia New"/>
                <w:sz w:val="21"/>
                <w:szCs w:val="21"/>
                <w:cs/>
              </w:rPr>
              <w:t xml:space="preserve"> ถึง ธันวาคม </w:t>
            </w:r>
            <w:r w:rsidRPr="008F6C79">
              <w:rPr>
                <w:rFonts w:ascii="Browallia New" w:hAnsi="Browallia New" w:cs="Browallia New"/>
                <w:sz w:val="21"/>
                <w:szCs w:val="21"/>
              </w:rPr>
              <w:t>2566</w:t>
            </w:r>
            <w:r w:rsidRPr="008F6C79">
              <w:rPr>
                <w:rFonts w:ascii="Browallia New" w:hAnsi="Browallia New" w:cs="Browallia New"/>
                <w:sz w:val="21"/>
                <w:szCs w:val="21"/>
                <w:cs/>
              </w:rPr>
              <w:t xml:space="preserve"> โดยต่อเดือนไม่น้อยกว่าจำนวนเงิน </w:t>
            </w:r>
            <w:r w:rsidRPr="008F6C79">
              <w:rPr>
                <w:rFonts w:ascii="Browallia New" w:hAnsi="Browallia New" w:cs="Browallia New"/>
                <w:sz w:val="21"/>
                <w:szCs w:val="21"/>
              </w:rPr>
              <w:t>38,100</w:t>
            </w:r>
            <w:r w:rsidRPr="008F6C79">
              <w:rPr>
                <w:rFonts w:ascii="Browallia New" w:hAnsi="Browallia New" w:cs="Browallia New"/>
                <w:sz w:val="21"/>
                <w:szCs w:val="21"/>
                <w:cs/>
              </w:rPr>
              <w:t xml:space="preserve"> บาท และชำระดอกเบี้ยคงเหลือภายในงวดสุดท้ายของสัญญาเดิม</w:t>
            </w:r>
          </w:p>
          <w:p w14:paraId="272598C6" w14:textId="77777777" w:rsidR="00112F06" w:rsidRPr="008F6C79" w:rsidRDefault="00112F06" w:rsidP="00112F06">
            <w:pPr>
              <w:spacing w:line="240" w:lineRule="auto"/>
              <w:jc w:val="thaiDistribute"/>
              <w:rPr>
                <w:rFonts w:ascii="Browallia New" w:hAnsi="Browallia New" w:cs="Browallia New"/>
                <w:sz w:val="21"/>
                <w:szCs w:val="21"/>
                <w:cs/>
              </w:rPr>
            </w:pPr>
          </w:p>
        </w:tc>
      </w:tr>
      <w:tr w:rsidR="00112F06" w:rsidRPr="00C07A4B" w14:paraId="1EF3C15C" w14:textId="77777777">
        <w:trPr>
          <w:trHeight w:val="926"/>
        </w:trPr>
        <w:tc>
          <w:tcPr>
            <w:tcW w:w="1775" w:type="dxa"/>
            <w:tcBorders>
              <w:top w:val="nil"/>
              <w:left w:val="nil"/>
              <w:bottom w:val="nil"/>
              <w:right w:val="nil"/>
            </w:tcBorders>
          </w:tcPr>
          <w:p w14:paraId="2E9885EE" w14:textId="77777777" w:rsidR="00112F06" w:rsidRPr="00C07995" w:rsidRDefault="00112F06" w:rsidP="00112F06">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2</w:t>
            </w:r>
          </w:p>
        </w:tc>
        <w:tc>
          <w:tcPr>
            <w:tcW w:w="786" w:type="dxa"/>
            <w:tcBorders>
              <w:top w:val="nil"/>
              <w:left w:val="nil"/>
              <w:bottom w:val="nil"/>
              <w:right w:val="nil"/>
            </w:tcBorders>
            <w:shd w:val="clear" w:color="auto" w:fill="auto"/>
          </w:tcPr>
          <w:p w14:paraId="2C56CA5D" w14:textId="52E9EA0E" w:rsidR="00112F06" w:rsidRPr="00986AF1" w:rsidRDefault="001D6BD6" w:rsidP="00112F06">
            <w:pPr>
              <w:tabs>
                <w:tab w:val="decimal" w:pos="528"/>
              </w:tabs>
              <w:spacing w:line="240" w:lineRule="auto"/>
              <w:ind w:hanging="80"/>
              <w:jc w:val="right"/>
              <w:rPr>
                <w:rFonts w:ascii="Browallia New" w:hAnsi="Browallia New" w:cs="Browallia New"/>
                <w:sz w:val="21"/>
                <w:szCs w:val="21"/>
                <w:lang w:val="en-GB"/>
              </w:rPr>
            </w:pPr>
            <w:r>
              <w:rPr>
                <w:rFonts w:ascii="Browallia New" w:hAnsi="Browallia New" w:cs="Browallia New"/>
                <w:sz w:val="21"/>
                <w:szCs w:val="21"/>
                <w:lang w:val="en-GB"/>
              </w:rPr>
              <w:t>6.39</w:t>
            </w:r>
          </w:p>
        </w:tc>
        <w:tc>
          <w:tcPr>
            <w:tcW w:w="790" w:type="dxa"/>
            <w:gridSpan w:val="2"/>
            <w:tcBorders>
              <w:top w:val="nil"/>
              <w:left w:val="nil"/>
              <w:bottom w:val="nil"/>
              <w:right w:val="nil"/>
            </w:tcBorders>
          </w:tcPr>
          <w:p w14:paraId="189E0F87" w14:textId="0439F9C4" w:rsidR="00112F06" w:rsidRPr="00C07995" w:rsidRDefault="00112F06" w:rsidP="00112F06">
            <w:pPr>
              <w:tabs>
                <w:tab w:val="decimal" w:pos="528"/>
              </w:tabs>
              <w:spacing w:line="240" w:lineRule="auto"/>
              <w:jc w:val="right"/>
              <w:rPr>
                <w:rFonts w:ascii="Browallia New" w:hAnsi="Browallia New" w:cs="Browallia New"/>
                <w:sz w:val="21"/>
                <w:szCs w:val="21"/>
              </w:rPr>
            </w:pPr>
            <w:r w:rsidRPr="00986AF1">
              <w:rPr>
                <w:rFonts w:ascii="Browallia New" w:hAnsi="Browallia New" w:cs="Browallia New"/>
                <w:sz w:val="21"/>
                <w:szCs w:val="21"/>
                <w:lang w:val="en-GB"/>
              </w:rPr>
              <w:t>10.25</w:t>
            </w:r>
          </w:p>
        </w:tc>
        <w:tc>
          <w:tcPr>
            <w:tcW w:w="1715" w:type="dxa"/>
            <w:tcBorders>
              <w:top w:val="nil"/>
              <w:left w:val="nil"/>
              <w:bottom w:val="nil"/>
              <w:right w:val="nil"/>
            </w:tcBorders>
          </w:tcPr>
          <w:p w14:paraId="02C67B4C" w14:textId="77777777" w:rsidR="00112F06" w:rsidRPr="00C07995" w:rsidRDefault="00112F06" w:rsidP="00112F06">
            <w:pPr>
              <w:spacing w:line="240" w:lineRule="auto"/>
              <w:jc w:val="thaiDistribute"/>
              <w:rPr>
                <w:rFonts w:ascii="Browallia New" w:hAnsi="Browallia New" w:cs="Browallia New"/>
                <w:sz w:val="21"/>
                <w:szCs w:val="21"/>
              </w:rPr>
            </w:pPr>
            <w:r w:rsidRPr="00C07995">
              <w:rPr>
                <w:rFonts w:ascii="Browallia New" w:hAnsi="Browallia New" w:cs="Browallia New"/>
                <w:sz w:val="21"/>
                <w:szCs w:val="21"/>
                <w:cs/>
              </w:rPr>
              <w:t>อัตราดอกเบี้ยคงที่ร้อยละ</w:t>
            </w:r>
            <w:r w:rsidRPr="00C07995">
              <w:rPr>
                <w:rFonts w:ascii="Browallia New" w:hAnsi="Browallia New" w:cs="Browallia New"/>
                <w:sz w:val="21"/>
                <w:szCs w:val="21"/>
              </w:rPr>
              <w:t xml:space="preserve"> 4</w:t>
            </w:r>
            <w:r w:rsidRPr="00C07995">
              <w:rPr>
                <w:rFonts w:ascii="Browallia New" w:hAnsi="Browallia New" w:cs="Browallia New"/>
                <w:sz w:val="21"/>
                <w:szCs w:val="21"/>
                <w:cs/>
              </w:rPr>
              <w:t>.</w:t>
            </w:r>
            <w:r w:rsidRPr="00C07995">
              <w:rPr>
                <w:rFonts w:ascii="Browallia New" w:hAnsi="Browallia New" w:cs="Browallia New"/>
                <w:sz w:val="21"/>
                <w:szCs w:val="21"/>
              </w:rPr>
              <w:t xml:space="preserve">00 </w:t>
            </w:r>
            <w:r w:rsidRPr="00C07995">
              <w:rPr>
                <w:rFonts w:ascii="Browallia New" w:hAnsi="Browallia New" w:cs="Browallia New"/>
                <w:sz w:val="21"/>
                <w:szCs w:val="21"/>
                <w:cs/>
              </w:rPr>
              <w:t>ต่อปี</w:t>
            </w:r>
          </w:p>
          <w:p w14:paraId="1374D081"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36F99B2" w14:textId="77777777" w:rsidR="00112F06" w:rsidRPr="008F6C79" w:rsidRDefault="00112F06" w:rsidP="00112F06">
            <w:pPr>
              <w:spacing w:line="240" w:lineRule="auto"/>
              <w:jc w:val="thaiDistribute"/>
              <w:rPr>
                <w:rFonts w:ascii="Browallia New" w:hAnsi="Browallia New" w:cs="Browallia New"/>
                <w:sz w:val="21"/>
                <w:szCs w:val="21"/>
              </w:rPr>
            </w:pPr>
            <w:r w:rsidRPr="008F6C79">
              <w:rPr>
                <w:rFonts w:ascii="Browallia New" w:hAnsi="Browallia New" w:cs="Browallia New"/>
                <w:sz w:val="21"/>
                <w:szCs w:val="21"/>
                <w:cs/>
              </w:rPr>
              <w:t>ชำระเงินต้นพร้อมดอกเบี้ยทุกเดือน</w:t>
            </w:r>
            <w:r w:rsidRPr="008F6C79">
              <w:rPr>
                <w:rFonts w:ascii="Browallia New" w:hAnsi="Browallia New" w:cs="Browallia New"/>
                <w:sz w:val="21"/>
                <w:szCs w:val="21"/>
              </w:rPr>
              <w:t xml:space="preserve"> </w:t>
            </w:r>
            <w:r w:rsidRPr="008F6C79">
              <w:rPr>
                <w:rFonts w:ascii="Browallia New" w:hAnsi="Browallia New" w:cs="Browallia New"/>
                <w:sz w:val="21"/>
                <w:szCs w:val="21"/>
                <w:cs/>
              </w:rPr>
              <w:t>ไม่น้อยกว่าเดือนละ</w:t>
            </w:r>
            <w:r w:rsidRPr="008F6C79">
              <w:rPr>
                <w:rFonts w:ascii="Browallia New" w:hAnsi="Browallia New" w:cs="Browallia New"/>
                <w:sz w:val="21"/>
                <w:szCs w:val="21"/>
              </w:rPr>
              <w:t xml:space="preserve"> 0.35 </w:t>
            </w:r>
            <w:r w:rsidRPr="008F6C79">
              <w:rPr>
                <w:rFonts w:ascii="Browallia New" w:hAnsi="Browallia New" w:cs="Browallia New"/>
                <w:sz w:val="21"/>
                <w:szCs w:val="21"/>
                <w:cs/>
              </w:rPr>
              <w:t>ล้านบาท</w:t>
            </w:r>
            <w:r w:rsidRPr="008F6C79">
              <w:rPr>
                <w:rFonts w:ascii="Browallia New" w:hAnsi="Browallia New" w:cs="Browallia New"/>
                <w:sz w:val="21"/>
                <w:szCs w:val="21"/>
              </w:rPr>
              <w:t xml:space="preserve"> </w:t>
            </w:r>
            <w:r w:rsidRPr="008F6C79">
              <w:rPr>
                <w:rFonts w:ascii="Browallia New" w:hAnsi="Browallia New" w:cs="Browallia New"/>
                <w:sz w:val="21"/>
                <w:szCs w:val="21"/>
                <w:cs/>
              </w:rPr>
              <w:t>นับจากวันสุดท้ายที่เริ่มเบิกเงินกู้งวดแรก</w:t>
            </w:r>
            <w:r w:rsidRPr="008F6C79">
              <w:rPr>
                <w:rFonts w:ascii="Browallia New" w:hAnsi="Browallia New" w:cs="Browallia New"/>
                <w:sz w:val="21"/>
                <w:szCs w:val="21"/>
              </w:rPr>
              <w:t xml:space="preserve"> </w:t>
            </w:r>
            <w:r w:rsidRPr="008F6C79">
              <w:rPr>
                <w:rFonts w:ascii="Browallia New" w:hAnsi="Browallia New" w:cs="Browallia New"/>
                <w:sz w:val="21"/>
                <w:szCs w:val="21"/>
                <w:cs/>
              </w:rPr>
              <w:t>ระยะเวลาเงินกู้</w:t>
            </w:r>
            <w:r w:rsidRPr="008F6C79">
              <w:rPr>
                <w:rFonts w:ascii="Browallia New" w:hAnsi="Browallia New" w:cs="Browallia New"/>
                <w:sz w:val="21"/>
                <w:szCs w:val="21"/>
              </w:rPr>
              <w:t xml:space="preserve"> 7 </w:t>
            </w:r>
            <w:r w:rsidRPr="008F6C79">
              <w:rPr>
                <w:rFonts w:ascii="Browallia New" w:hAnsi="Browallia New" w:cs="Browallia New"/>
                <w:sz w:val="21"/>
                <w:szCs w:val="21"/>
                <w:cs/>
              </w:rPr>
              <w:t>ปี</w:t>
            </w:r>
          </w:p>
          <w:p w14:paraId="6B67E7F3" w14:textId="77777777" w:rsidR="00112F06" w:rsidRPr="008F6C79" w:rsidRDefault="00112F06" w:rsidP="00112F06">
            <w:pPr>
              <w:spacing w:line="240" w:lineRule="auto"/>
              <w:jc w:val="thaiDistribute"/>
              <w:rPr>
                <w:rFonts w:ascii="Browallia New" w:hAnsi="Browallia New" w:cs="Browallia New"/>
                <w:sz w:val="21"/>
                <w:szCs w:val="21"/>
              </w:rPr>
            </w:pPr>
          </w:p>
          <w:p w14:paraId="0C3A4E84" w14:textId="201EFDB6" w:rsidR="00112F06" w:rsidRPr="008F6C79" w:rsidRDefault="00112F06" w:rsidP="00112F06">
            <w:pPr>
              <w:tabs>
                <w:tab w:val="clear" w:pos="3515"/>
                <w:tab w:val="clear" w:pos="3742"/>
                <w:tab w:val="left" w:pos="3302"/>
                <w:tab w:val="left" w:pos="3444"/>
              </w:tabs>
              <w:jc w:val="thaiDistribute"/>
              <w:rPr>
                <w:rFonts w:ascii="Browallia New" w:hAnsi="Browallia New" w:cs="Browallia New"/>
                <w:sz w:val="21"/>
                <w:szCs w:val="21"/>
              </w:rPr>
            </w:pPr>
            <w:r w:rsidRPr="008F6C79">
              <w:rPr>
                <w:rFonts w:ascii="Browallia New" w:hAnsi="Browallia New" w:cs="Browallia New"/>
                <w:sz w:val="21"/>
                <w:szCs w:val="21"/>
                <w:cs/>
              </w:rPr>
              <w:t>บริษัทย่อยได้รับการผ่อนผันการจ่ายชำระคืนเงินกู้ยืมระยะยาว</w:t>
            </w:r>
            <w:r w:rsidRPr="008F6C79">
              <w:rPr>
                <w:rFonts w:ascii="Browallia New" w:hAnsi="Browallia New" w:cs="Browallia New"/>
                <w:sz w:val="21"/>
                <w:szCs w:val="21"/>
              </w:rPr>
              <w:t xml:space="preserve"> </w:t>
            </w:r>
            <w:r w:rsidRPr="008F6C79">
              <w:rPr>
                <w:rFonts w:ascii="Browallia New" w:hAnsi="Browallia New" w:cs="Browallia New"/>
                <w:sz w:val="21"/>
                <w:szCs w:val="21"/>
                <w:cs/>
              </w:rPr>
              <w:t xml:space="preserve">สำหรับรอบระยะเวลาตั้งแต่มีนาคม </w:t>
            </w:r>
            <w:r w:rsidRPr="008F6C79">
              <w:rPr>
                <w:rFonts w:ascii="Browallia New" w:hAnsi="Browallia New" w:cs="Browallia New"/>
                <w:sz w:val="21"/>
                <w:szCs w:val="21"/>
              </w:rPr>
              <w:t>256</w:t>
            </w:r>
            <w:r w:rsidRPr="003F1336">
              <w:rPr>
                <w:rFonts w:ascii="Browallia New" w:hAnsi="Browallia New" w:cs="Browallia New" w:hint="cs"/>
                <w:sz w:val="21"/>
                <w:szCs w:val="21"/>
              </w:rPr>
              <w:t>3</w:t>
            </w:r>
            <w:r w:rsidRPr="008F6C79">
              <w:rPr>
                <w:rFonts w:ascii="Browallia New" w:hAnsi="Browallia New" w:cs="Browallia New"/>
                <w:sz w:val="21"/>
                <w:szCs w:val="21"/>
                <w:cs/>
              </w:rPr>
              <w:t xml:space="preserve"> ถึง </w:t>
            </w:r>
            <w:r w:rsidRPr="008F6C79">
              <w:rPr>
                <w:rFonts w:ascii="Browallia New" w:hAnsi="Browallia New" w:cs="Browallia New" w:hint="cs"/>
                <w:sz w:val="21"/>
                <w:szCs w:val="21"/>
                <w:cs/>
              </w:rPr>
              <w:t xml:space="preserve">มิถุนายน </w:t>
            </w:r>
            <w:r w:rsidRPr="003F1336">
              <w:rPr>
                <w:rFonts w:ascii="Browallia New" w:hAnsi="Browallia New" w:cs="Browallia New" w:hint="cs"/>
                <w:sz w:val="21"/>
                <w:szCs w:val="21"/>
              </w:rPr>
              <w:t>2565</w:t>
            </w:r>
            <w:r w:rsidRPr="008F6C79">
              <w:rPr>
                <w:rFonts w:ascii="Browallia New" w:hAnsi="Browallia New" w:cs="Browallia New"/>
                <w:sz w:val="21"/>
                <w:szCs w:val="21"/>
                <w:cs/>
              </w:rPr>
              <w:t xml:space="preserve"> และผ่อนผันการจ่ายชำระดอกเบี้ย </w:t>
            </w:r>
            <w:r w:rsidRPr="008F6C79">
              <w:rPr>
                <w:rFonts w:ascii="Browallia New" w:hAnsi="Browallia New" w:cs="Browallia New" w:hint="cs"/>
                <w:sz w:val="21"/>
                <w:szCs w:val="21"/>
                <w:cs/>
              </w:rPr>
              <w:t>ในอัตราเดิมตลอดระยะเวลาผ่อนผัน</w:t>
            </w:r>
          </w:p>
          <w:p w14:paraId="33E2CD89" w14:textId="77777777" w:rsidR="00112F06" w:rsidRPr="008F6C79" w:rsidRDefault="00112F06" w:rsidP="00112F06">
            <w:pPr>
              <w:spacing w:line="240" w:lineRule="auto"/>
              <w:jc w:val="thaiDistribute"/>
              <w:rPr>
                <w:rFonts w:ascii="Browallia New" w:hAnsi="Browallia New" w:cs="Browallia New"/>
                <w:sz w:val="21"/>
                <w:szCs w:val="21"/>
                <w:cs/>
              </w:rPr>
            </w:pPr>
          </w:p>
        </w:tc>
      </w:tr>
      <w:tr w:rsidR="00112F06" w:rsidRPr="00C07A4B" w14:paraId="765886A2" w14:textId="77777777">
        <w:trPr>
          <w:trHeight w:val="68"/>
        </w:trPr>
        <w:tc>
          <w:tcPr>
            <w:tcW w:w="1775" w:type="dxa"/>
            <w:tcBorders>
              <w:top w:val="nil"/>
              <w:left w:val="nil"/>
              <w:bottom w:val="nil"/>
              <w:right w:val="nil"/>
            </w:tcBorders>
          </w:tcPr>
          <w:p w14:paraId="084DAFEE" w14:textId="77777777" w:rsidR="00112F06" w:rsidRPr="00C07995" w:rsidRDefault="00112F06" w:rsidP="00112F06">
            <w:pPr>
              <w:tabs>
                <w:tab w:val="decimal" w:pos="528"/>
              </w:tabs>
              <w:spacing w:line="240" w:lineRule="auto"/>
              <w:ind w:left="270" w:hanging="101"/>
              <w:rPr>
                <w:rFonts w:ascii="Browallia New" w:hAnsi="Browallia New" w:cs="Browallia New"/>
                <w:sz w:val="21"/>
                <w:szCs w:val="21"/>
                <w:cs/>
              </w:rPr>
            </w:pPr>
            <w:r w:rsidRPr="00C07995">
              <w:rPr>
                <w:rFonts w:ascii="Browallia New" w:hAnsi="Browallia New" w:cs="Browallia New"/>
                <w:sz w:val="21"/>
                <w:szCs w:val="21"/>
                <w:cs/>
              </w:rPr>
              <w:t>วงเงินที่</w:t>
            </w:r>
            <w:r w:rsidRPr="00C07995">
              <w:rPr>
                <w:rFonts w:ascii="Browallia New" w:hAnsi="Browallia New" w:cs="Browallia New"/>
                <w:sz w:val="21"/>
                <w:szCs w:val="21"/>
              </w:rPr>
              <w:t xml:space="preserve"> </w:t>
            </w:r>
            <w:r w:rsidRPr="00C07995">
              <w:rPr>
                <w:rFonts w:ascii="Browallia New" w:hAnsi="Browallia New" w:cs="Browallia New"/>
                <w:sz w:val="21"/>
                <w:szCs w:val="21"/>
                <w:lang w:val="en-GB"/>
              </w:rPr>
              <w:t>3</w:t>
            </w:r>
          </w:p>
        </w:tc>
        <w:tc>
          <w:tcPr>
            <w:tcW w:w="786" w:type="dxa"/>
            <w:tcBorders>
              <w:top w:val="nil"/>
              <w:left w:val="nil"/>
              <w:bottom w:val="nil"/>
              <w:right w:val="nil"/>
            </w:tcBorders>
            <w:shd w:val="clear" w:color="auto" w:fill="auto"/>
          </w:tcPr>
          <w:p w14:paraId="2762F835" w14:textId="56B2B0F9" w:rsidR="00112F06" w:rsidRPr="00986AF1" w:rsidRDefault="001D6BD6" w:rsidP="00112F06">
            <w:pPr>
              <w:tabs>
                <w:tab w:val="decimal" w:pos="528"/>
              </w:tabs>
              <w:spacing w:line="240" w:lineRule="auto"/>
              <w:jc w:val="right"/>
              <w:rPr>
                <w:rFonts w:ascii="Browallia New" w:hAnsi="Browallia New" w:cs="Browallia New"/>
                <w:sz w:val="21"/>
                <w:szCs w:val="21"/>
                <w:cs/>
              </w:rPr>
            </w:pPr>
            <w:r>
              <w:rPr>
                <w:rFonts w:ascii="Browallia New" w:hAnsi="Browallia New" w:cs="Browallia New"/>
                <w:sz w:val="21"/>
                <w:szCs w:val="21"/>
              </w:rPr>
              <w:t>57.7</w:t>
            </w:r>
            <w:r w:rsidR="000661D2">
              <w:rPr>
                <w:rFonts w:ascii="Browallia New" w:hAnsi="Browallia New" w:cs="Browallia New"/>
                <w:sz w:val="21"/>
                <w:szCs w:val="21"/>
              </w:rPr>
              <w:t>5</w:t>
            </w:r>
          </w:p>
        </w:tc>
        <w:tc>
          <w:tcPr>
            <w:tcW w:w="790" w:type="dxa"/>
            <w:gridSpan w:val="2"/>
            <w:tcBorders>
              <w:top w:val="nil"/>
              <w:left w:val="nil"/>
              <w:bottom w:val="nil"/>
              <w:right w:val="nil"/>
            </w:tcBorders>
          </w:tcPr>
          <w:p w14:paraId="1AD8CC51" w14:textId="3F2F87FB" w:rsidR="00112F06" w:rsidRPr="00C07995" w:rsidRDefault="00112F06" w:rsidP="00112F06">
            <w:pPr>
              <w:tabs>
                <w:tab w:val="decimal" w:pos="528"/>
              </w:tabs>
              <w:spacing w:line="240" w:lineRule="auto"/>
              <w:jc w:val="right"/>
              <w:rPr>
                <w:rFonts w:ascii="Browallia New" w:hAnsi="Browallia New" w:cs="Browallia New"/>
                <w:sz w:val="21"/>
                <w:szCs w:val="21"/>
                <w:cs/>
              </w:rPr>
            </w:pPr>
            <w:r w:rsidRPr="00986AF1">
              <w:rPr>
                <w:rFonts w:ascii="Browallia New" w:hAnsi="Browallia New" w:cs="Browallia New"/>
                <w:sz w:val="21"/>
                <w:szCs w:val="21"/>
              </w:rPr>
              <w:t>61.</w:t>
            </w:r>
            <w:r>
              <w:rPr>
                <w:rFonts w:ascii="Browallia New" w:hAnsi="Browallia New" w:cs="Browallia New"/>
                <w:sz w:val="21"/>
                <w:szCs w:val="21"/>
              </w:rPr>
              <w:t>27</w:t>
            </w:r>
          </w:p>
        </w:tc>
        <w:tc>
          <w:tcPr>
            <w:tcW w:w="1715" w:type="dxa"/>
            <w:tcBorders>
              <w:top w:val="nil"/>
              <w:left w:val="nil"/>
              <w:bottom w:val="nil"/>
              <w:right w:val="nil"/>
            </w:tcBorders>
          </w:tcPr>
          <w:p w14:paraId="0A2308B6" w14:textId="77777777" w:rsidR="00112F06" w:rsidRPr="00C07995" w:rsidRDefault="00112F06" w:rsidP="00112F06">
            <w:pPr>
              <w:spacing w:line="240" w:lineRule="auto"/>
              <w:jc w:val="thaiDistribute"/>
              <w:rPr>
                <w:rFonts w:ascii="Browallia New" w:hAnsi="Browallia New" w:cs="Browallia New"/>
                <w:sz w:val="21"/>
                <w:szCs w:val="21"/>
                <w:cs/>
              </w:rPr>
            </w:pPr>
            <w:r w:rsidRPr="00C07995">
              <w:rPr>
                <w:rFonts w:ascii="Browallia New" w:hAnsi="Browallia New" w:cs="Browallia New"/>
                <w:sz w:val="21"/>
                <w:szCs w:val="21"/>
                <w:cs/>
              </w:rPr>
              <w:t>อัตราดอกเบี้ย</w:t>
            </w:r>
            <w:r w:rsidRPr="00C07995">
              <w:rPr>
                <w:rFonts w:ascii="Browallia New" w:hAnsi="Browallia New" w:cs="Browallia New"/>
                <w:sz w:val="21"/>
                <w:szCs w:val="21"/>
              </w:rPr>
              <w:t xml:space="preserve"> MLR </w:t>
            </w:r>
            <w:r w:rsidRPr="00C07995">
              <w:rPr>
                <w:rFonts w:ascii="Browallia New" w:hAnsi="Browallia New" w:cs="Browallia New"/>
                <w:sz w:val="21"/>
                <w:szCs w:val="21"/>
                <w:cs/>
              </w:rPr>
              <w:t>ลบ</w:t>
            </w:r>
            <w:r w:rsidRPr="00C07995">
              <w:rPr>
                <w:rFonts w:ascii="Browallia New" w:hAnsi="Browallia New" w:cs="Browallia New"/>
                <w:sz w:val="21"/>
                <w:szCs w:val="21"/>
              </w:rPr>
              <w:t xml:space="preserve">      </w:t>
            </w:r>
            <w:r w:rsidRPr="00C07995">
              <w:rPr>
                <w:rFonts w:ascii="Browallia New" w:hAnsi="Browallia New" w:cs="Browallia New"/>
                <w:sz w:val="21"/>
                <w:szCs w:val="21"/>
                <w:cs/>
              </w:rPr>
              <w:t>ร้อยละ</w:t>
            </w:r>
            <w:r w:rsidRPr="00C07995">
              <w:rPr>
                <w:rFonts w:ascii="Browallia New" w:hAnsi="Browallia New" w:cs="Browallia New"/>
                <w:sz w:val="21"/>
                <w:szCs w:val="21"/>
              </w:rPr>
              <w:t xml:space="preserve"> 1</w:t>
            </w:r>
            <w:r w:rsidRPr="00C07995">
              <w:rPr>
                <w:rFonts w:ascii="Browallia New" w:hAnsi="Browallia New" w:cs="Browallia New"/>
                <w:sz w:val="21"/>
                <w:szCs w:val="21"/>
                <w:cs/>
              </w:rPr>
              <w:t>.</w:t>
            </w:r>
            <w:r w:rsidRPr="00C07995">
              <w:rPr>
                <w:rFonts w:ascii="Browallia New" w:hAnsi="Browallia New" w:cs="Browallia New"/>
                <w:sz w:val="21"/>
                <w:szCs w:val="21"/>
              </w:rPr>
              <w:t xml:space="preserve">50 </w:t>
            </w:r>
            <w:r w:rsidRPr="00C07995">
              <w:rPr>
                <w:rFonts w:ascii="Browallia New" w:hAnsi="Browallia New" w:cs="Browallia New"/>
                <w:sz w:val="21"/>
                <w:szCs w:val="21"/>
                <w:cs/>
              </w:rPr>
              <w:t>ต่อปี</w:t>
            </w:r>
          </w:p>
        </w:tc>
        <w:tc>
          <w:tcPr>
            <w:tcW w:w="4714" w:type="dxa"/>
            <w:tcBorders>
              <w:top w:val="nil"/>
              <w:left w:val="nil"/>
              <w:bottom w:val="nil"/>
              <w:right w:val="nil"/>
            </w:tcBorders>
          </w:tcPr>
          <w:p w14:paraId="7D11D3F4" w14:textId="77777777" w:rsidR="00112F06" w:rsidRPr="00B05201" w:rsidRDefault="00112F06" w:rsidP="00112F06">
            <w:pPr>
              <w:spacing w:line="240" w:lineRule="auto"/>
              <w:jc w:val="thaiDistribute"/>
              <w:rPr>
                <w:rFonts w:ascii="Browallia New" w:hAnsi="Browallia New" w:cs="Browallia New"/>
                <w:sz w:val="21"/>
                <w:szCs w:val="21"/>
              </w:rPr>
            </w:pPr>
            <w:r w:rsidRPr="00B05201">
              <w:rPr>
                <w:rFonts w:ascii="Browallia New" w:hAnsi="Browallia New" w:cs="Browallia New"/>
                <w:sz w:val="21"/>
                <w:szCs w:val="21"/>
                <w:cs/>
              </w:rPr>
              <w:t>ชำระคืน</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1-12 </w:t>
            </w:r>
            <w:r w:rsidRPr="00B05201">
              <w:rPr>
                <w:rFonts w:ascii="Browallia New" w:hAnsi="Browallia New" w:cs="Browallia New"/>
                <w:sz w:val="21"/>
                <w:szCs w:val="21"/>
                <w:cs/>
              </w:rPr>
              <w:t>ชำระเฉพาะดอกเบี้ยทุกสิ้นเดือน</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13-38 </w:t>
            </w:r>
            <w:r w:rsidRPr="00B05201">
              <w:rPr>
                <w:rFonts w:ascii="Browallia New" w:hAnsi="Browallia New" w:cs="Browallia New"/>
                <w:sz w:val="21"/>
                <w:szCs w:val="21"/>
                <w:cs/>
              </w:rPr>
              <w:t>ชำระเงินต้นพร้อมดอกเบี้ย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ไม่น้อยกว่าเดือนละ</w:t>
            </w:r>
            <w:r w:rsidRPr="00B05201">
              <w:rPr>
                <w:rFonts w:ascii="Browallia New" w:hAnsi="Browallia New" w:cs="Browallia New"/>
                <w:sz w:val="21"/>
                <w:szCs w:val="21"/>
              </w:rPr>
              <w:t xml:space="preserve"> 1.75 </w:t>
            </w:r>
            <w:r w:rsidRPr="00B05201">
              <w:rPr>
                <w:rFonts w:ascii="Browallia New" w:hAnsi="Browallia New" w:cs="Browallia New"/>
                <w:sz w:val="21"/>
                <w:szCs w:val="21"/>
                <w:cs/>
              </w:rPr>
              <w:t>ล้านบาท</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39-143 </w:t>
            </w:r>
            <w:r w:rsidRPr="00B05201">
              <w:rPr>
                <w:rFonts w:ascii="Browallia New" w:hAnsi="Browallia New" w:cs="Browallia New"/>
                <w:sz w:val="21"/>
                <w:szCs w:val="21"/>
                <w:cs/>
              </w:rPr>
              <w:t>ชำระเงินต้นพร้อมดอกเบี้ย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ไม่น้อยกว่าเดือนละ</w:t>
            </w:r>
            <w:r w:rsidRPr="00B05201">
              <w:rPr>
                <w:rFonts w:ascii="Browallia New" w:hAnsi="Browallia New" w:cs="Browallia New"/>
                <w:sz w:val="21"/>
                <w:szCs w:val="21"/>
              </w:rPr>
              <w:t xml:space="preserve"> 2.05 </w:t>
            </w:r>
            <w:r w:rsidRPr="00B05201">
              <w:rPr>
                <w:rFonts w:ascii="Browallia New" w:hAnsi="Browallia New" w:cs="Browallia New"/>
                <w:sz w:val="21"/>
                <w:szCs w:val="21"/>
                <w:cs/>
              </w:rPr>
              <w:t>ล้านบาท</w:t>
            </w:r>
            <w:r w:rsidRPr="00B05201">
              <w:rPr>
                <w:rFonts w:ascii="Browallia New" w:hAnsi="Browallia New" w:cs="Browallia New"/>
                <w:sz w:val="21"/>
                <w:szCs w:val="21"/>
              </w:rPr>
              <w:t xml:space="preserve"> </w:t>
            </w:r>
            <w:r w:rsidRPr="00B05201">
              <w:rPr>
                <w:rFonts w:ascii="Browallia New" w:hAnsi="Browallia New" w:cs="Browallia New"/>
                <w:sz w:val="21"/>
                <w:szCs w:val="21"/>
                <w:cs/>
              </w:rPr>
              <w:t>งวดที่</w:t>
            </w:r>
            <w:r w:rsidRPr="00B05201">
              <w:rPr>
                <w:rFonts w:ascii="Browallia New" w:hAnsi="Browallia New" w:cs="Browallia New"/>
                <w:sz w:val="21"/>
                <w:szCs w:val="21"/>
              </w:rPr>
              <w:t xml:space="preserve"> 144 </w:t>
            </w:r>
            <w:r w:rsidRPr="00B05201">
              <w:rPr>
                <w:rFonts w:ascii="Browallia New" w:hAnsi="Browallia New" w:cs="Browallia New"/>
                <w:sz w:val="21"/>
                <w:szCs w:val="21"/>
                <w:cs/>
              </w:rPr>
              <w:t>(สุดท้าย)</w:t>
            </w:r>
            <w:r w:rsidRPr="00B05201">
              <w:rPr>
                <w:rFonts w:ascii="Browallia New" w:hAnsi="Browallia New" w:cs="Browallia New"/>
                <w:sz w:val="21"/>
                <w:szCs w:val="21"/>
              </w:rPr>
              <w:t xml:space="preserve"> </w:t>
            </w:r>
            <w:r w:rsidRPr="00B05201">
              <w:rPr>
                <w:rFonts w:ascii="Browallia New" w:hAnsi="Browallia New" w:cs="Browallia New"/>
                <w:sz w:val="21"/>
                <w:szCs w:val="21"/>
                <w:cs/>
              </w:rPr>
              <w:t>ชำระเงินต้นพร้อมดอกเบี้ยที่เหลือทั้งจำนวน</w:t>
            </w:r>
          </w:p>
          <w:p w14:paraId="2FFD2D6E" w14:textId="77777777" w:rsidR="00112F06" w:rsidRPr="00B05201" w:rsidRDefault="00112F06" w:rsidP="00112F06">
            <w:pPr>
              <w:spacing w:line="240" w:lineRule="auto"/>
              <w:jc w:val="thaiDistribute"/>
              <w:rPr>
                <w:rFonts w:ascii="Browallia New" w:hAnsi="Browallia New" w:cs="Browallia New"/>
                <w:sz w:val="21"/>
                <w:szCs w:val="21"/>
              </w:rPr>
            </w:pPr>
          </w:p>
          <w:p w14:paraId="1EC49D1F" w14:textId="7822B01E" w:rsidR="00112F06" w:rsidRPr="00B05201" w:rsidRDefault="00112F06" w:rsidP="00112F06">
            <w:pPr>
              <w:spacing w:line="240" w:lineRule="auto"/>
              <w:jc w:val="thaiDistribute"/>
              <w:rPr>
                <w:rFonts w:ascii="Browallia New" w:hAnsi="Browallia New" w:cs="Browallia New"/>
                <w:sz w:val="21"/>
                <w:szCs w:val="21"/>
              </w:rPr>
            </w:pPr>
            <w:r w:rsidRPr="00B05201">
              <w:rPr>
                <w:rFonts w:ascii="Browallia New" w:hAnsi="Browallia New" w:cs="Browallia New"/>
                <w:sz w:val="21"/>
                <w:szCs w:val="21"/>
                <w:cs/>
              </w:rPr>
              <w:t>บริษัทย่อยได้รับการผ่อนผันการจ่ายชำระคืนเงินกู้ยืมระยะยาว สำหรับรอบระยะเวลาตั้งแต่</w:t>
            </w:r>
            <w:r w:rsidRPr="00B05201">
              <w:rPr>
                <w:rFonts w:ascii="Browallia New" w:hAnsi="Browallia New" w:cs="Browallia New" w:hint="cs"/>
                <w:sz w:val="21"/>
                <w:szCs w:val="21"/>
                <w:cs/>
              </w:rPr>
              <w:t>สิงหาคม</w:t>
            </w:r>
            <w:r w:rsidRPr="00B05201">
              <w:rPr>
                <w:rFonts w:ascii="Browallia New" w:hAnsi="Browallia New" w:cs="Browallia New"/>
                <w:sz w:val="21"/>
                <w:szCs w:val="21"/>
                <w:cs/>
              </w:rPr>
              <w:t xml:space="preserve"> </w:t>
            </w:r>
            <w:r w:rsidRPr="003F1336">
              <w:rPr>
                <w:rFonts w:ascii="Browallia New" w:hAnsi="Browallia New" w:cs="Browallia New" w:hint="cs"/>
                <w:sz w:val="21"/>
                <w:szCs w:val="21"/>
              </w:rPr>
              <w:t>2564</w:t>
            </w:r>
            <w:r w:rsidRPr="00B05201">
              <w:rPr>
                <w:rFonts w:ascii="Browallia New" w:hAnsi="Browallia New" w:cs="Browallia New"/>
                <w:sz w:val="21"/>
                <w:szCs w:val="21"/>
                <w:cs/>
              </w:rPr>
              <w:t xml:space="preserve"> ถึง ธันวาคม</w:t>
            </w:r>
            <w:r w:rsidRPr="00B05201">
              <w:rPr>
                <w:rFonts w:ascii="Browallia New" w:hAnsi="Browallia New" w:cs="Browallia New"/>
                <w:sz w:val="21"/>
                <w:szCs w:val="21"/>
              </w:rPr>
              <w:t xml:space="preserve"> 256</w:t>
            </w:r>
            <w:r w:rsidRPr="003F1336">
              <w:rPr>
                <w:rFonts w:ascii="Browallia New" w:hAnsi="Browallia New" w:cs="Browallia New" w:hint="cs"/>
                <w:sz w:val="21"/>
                <w:szCs w:val="21"/>
              </w:rPr>
              <w:t>5</w:t>
            </w:r>
            <w:r w:rsidRPr="00B05201">
              <w:rPr>
                <w:rFonts w:ascii="Browallia New" w:hAnsi="Browallia New" w:cs="Browallia New" w:hint="cs"/>
                <w:sz w:val="21"/>
                <w:szCs w:val="21"/>
                <w:cs/>
              </w:rPr>
              <w:t xml:space="preserve"> โดยระหว่างเดือนสิงหาคม</w:t>
            </w:r>
            <w:r w:rsidRPr="00B05201">
              <w:rPr>
                <w:rFonts w:ascii="Browallia New" w:hAnsi="Browallia New" w:cs="Browallia New"/>
                <w:sz w:val="21"/>
                <w:szCs w:val="21"/>
                <w:cs/>
              </w:rPr>
              <w:t xml:space="preserve"> </w:t>
            </w:r>
            <w:r w:rsidRPr="003F1336">
              <w:rPr>
                <w:rFonts w:ascii="Browallia New" w:hAnsi="Browallia New" w:cs="Browallia New" w:hint="cs"/>
                <w:sz w:val="21"/>
                <w:szCs w:val="21"/>
              </w:rPr>
              <w:t>2564</w:t>
            </w:r>
            <w:r w:rsidRPr="00B05201">
              <w:rPr>
                <w:rFonts w:ascii="Browallia New" w:hAnsi="Browallia New" w:cs="Browallia New" w:hint="cs"/>
                <w:sz w:val="21"/>
                <w:szCs w:val="21"/>
                <w:cs/>
              </w:rPr>
              <w:t xml:space="preserve"> ถึง</w:t>
            </w:r>
            <w:r w:rsidRPr="00B05201">
              <w:rPr>
                <w:rFonts w:ascii="Browallia New" w:hAnsi="Browallia New" w:cs="Browallia New"/>
                <w:sz w:val="21"/>
                <w:szCs w:val="21"/>
                <w:cs/>
              </w:rPr>
              <w:t xml:space="preserve"> </w:t>
            </w:r>
            <w:r w:rsidRPr="00B05201">
              <w:rPr>
                <w:rFonts w:ascii="Browallia New" w:hAnsi="Browallia New" w:cs="Browallia New" w:hint="cs"/>
                <w:sz w:val="21"/>
                <w:szCs w:val="21"/>
                <w:cs/>
              </w:rPr>
              <w:t xml:space="preserve">ตุลาคม </w:t>
            </w:r>
            <w:r w:rsidRPr="003F1336">
              <w:rPr>
                <w:rFonts w:ascii="Browallia New" w:hAnsi="Browallia New" w:cs="Browallia New" w:hint="cs"/>
                <w:sz w:val="21"/>
                <w:szCs w:val="21"/>
              </w:rPr>
              <w:t>2564</w:t>
            </w:r>
            <w:r w:rsidRPr="00B05201">
              <w:rPr>
                <w:rFonts w:ascii="Browallia New" w:hAnsi="Browallia New" w:cs="Browallia New" w:hint="cs"/>
                <w:sz w:val="21"/>
                <w:szCs w:val="21"/>
                <w:cs/>
              </w:rPr>
              <w:t xml:space="preserve"> บริษัทย่อยได้รับการพักชำระดอกเบี้ย และระหว่างเดือนพฤศจิกายน </w:t>
            </w:r>
            <w:r w:rsidRPr="003F1336">
              <w:rPr>
                <w:rFonts w:ascii="Browallia New" w:hAnsi="Browallia New" w:cs="Browallia New" w:hint="cs"/>
                <w:sz w:val="21"/>
                <w:szCs w:val="21"/>
              </w:rPr>
              <w:t>2564</w:t>
            </w:r>
            <w:r w:rsidRPr="00B05201">
              <w:rPr>
                <w:rFonts w:ascii="Browallia New" w:hAnsi="Browallia New" w:cs="Browallia New" w:hint="cs"/>
                <w:sz w:val="21"/>
                <w:szCs w:val="21"/>
                <w:cs/>
              </w:rPr>
              <w:t xml:space="preserve"> ถึง ธันวาคม </w:t>
            </w:r>
            <w:r w:rsidRPr="003F1336">
              <w:rPr>
                <w:rFonts w:ascii="Browallia New" w:hAnsi="Browallia New" w:cs="Browallia New" w:hint="cs"/>
                <w:sz w:val="21"/>
                <w:szCs w:val="21"/>
              </w:rPr>
              <w:t>2565</w:t>
            </w:r>
            <w:r w:rsidRPr="00B05201">
              <w:rPr>
                <w:rFonts w:ascii="Browallia New" w:hAnsi="Browallia New" w:cs="Browallia New" w:hint="cs"/>
                <w:sz w:val="21"/>
                <w:szCs w:val="21"/>
                <w:cs/>
              </w:rPr>
              <w:t xml:space="preserve"> บริษัทย่อยต้องจ่ายชำระดอกเบี้ยในอัตราสัญญาเดิม</w:t>
            </w:r>
            <w:r w:rsidRPr="00B05201">
              <w:rPr>
                <w:rFonts w:ascii="Browallia New" w:hAnsi="Browallia New" w:cs="Browallia New"/>
                <w:sz w:val="21"/>
                <w:szCs w:val="21"/>
                <w:cs/>
              </w:rPr>
              <w:t xml:space="preserve"> อย่างไรก็ตาม บริษัทต้องจ่ายชำระ</w:t>
            </w:r>
            <w:r w:rsidRPr="00B05201">
              <w:rPr>
                <w:rFonts w:ascii="Browallia New" w:hAnsi="Browallia New" w:cs="Browallia New" w:hint="cs"/>
                <w:sz w:val="21"/>
                <w:szCs w:val="21"/>
                <w:cs/>
              </w:rPr>
              <w:t xml:space="preserve">เงินต้นในเดือนมกราคม </w:t>
            </w:r>
            <w:r w:rsidRPr="003F1336">
              <w:rPr>
                <w:rFonts w:ascii="Browallia New" w:hAnsi="Browallia New" w:cs="Browallia New" w:hint="cs"/>
                <w:sz w:val="21"/>
                <w:szCs w:val="21"/>
              </w:rPr>
              <w:t>2566</w:t>
            </w:r>
            <w:r w:rsidRPr="00B05201">
              <w:rPr>
                <w:rFonts w:ascii="Browallia New" w:hAnsi="Browallia New" w:cs="Browallia New" w:hint="cs"/>
                <w:sz w:val="21"/>
                <w:szCs w:val="21"/>
                <w:cs/>
              </w:rPr>
              <w:t xml:space="preserve"> ในอัตราอย่างน้อยเดือนละ </w:t>
            </w:r>
            <w:r w:rsidRPr="003F1336">
              <w:rPr>
                <w:rFonts w:ascii="Browallia New" w:hAnsi="Browallia New" w:cs="Browallia New" w:hint="cs"/>
                <w:sz w:val="21"/>
                <w:szCs w:val="21"/>
              </w:rPr>
              <w:t>350</w:t>
            </w:r>
            <w:r w:rsidRPr="00B05201">
              <w:rPr>
                <w:rFonts w:ascii="Browallia New" w:hAnsi="Browallia New" w:cs="Browallia New" w:hint="cs"/>
                <w:sz w:val="21"/>
                <w:szCs w:val="21"/>
                <w:cs/>
              </w:rPr>
              <w:t>,</w:t>
            </w:r>
            <w:r w:rsidRPr="003F1336">
              <w:rPr>
                <w:rFonts w:ascii="Browallia New" w:hAnsi="Browallia New" w:cs="Browallia New" w:hint="cs"/>
                <w:sz w:val="21"/>
                <w:szCs w:val="21"/>
              </w:rPr>
              <w:t>000</w:t>
            </w:r>
            <w:r w:rsidRPr="00B05201">
              <w:rPr>
                <w:rFonts w:ascii="Browallia New" w:hAnsi="Browallia New" w:cs="Browallia New" w:hint="cs"/>
                <w:sz w:val="21"/>
                <w:szCs w:val="21"/>
                <w:cs/>
              </w:rPr>
              <w:t xml:space="preserve"> บาท โดยให้เสร็จสิ้นภายในเดือนกรกฎาคม </w:t>
            </w:r>
            <w:r w:rsidRPr="003F1336">
              <w:rPr>
                <w:rFonts w:ascii="Browallia New" w:hAnsi="Browallia New" w:cs="Browallia New" w:hint="cs"/>
                <w:sz w:val="21"/>
                <w:szCs w:val="21"/>
              </w:rPr>
              <w:t>2568</w:t>
            </w:r>
          </w:p>
          <w:p w14:paraId="77CC5EAA" w14:textId="77777777" w:rsidR="00112F06" w:rsidRPr="00B05201" w:rsidRDefault="00112F06" w:rsidP="00112F06">
            <w:pPr>
              <w:spacing w:line="240" w:lineRule="auto"/>
              <w:jc w:val="thaiDistribute"/>
              <w:rPr>
                <w:rFonts w:ascii="Browallia New" w:hAnsi="Browallia New" w:cs="Browallia New"/>
                <w:sz w:val="21"/>
                <w:szCs w:val="21"/>
                <w:cs/>
              </w:rPr>
            </w:pPr>
          </w:p>
        </w:tc>
      </w:tr>
      <w:tr w:rsidR="00112F06" w:rsidRPr="00C07A4B" w14:paraId="2CE1ED57" w14:textId="77777777">
        <w:trPr>
          <w:trHeight w:val="273"/>
        </w:trPr>
        <w:tc>
          <w:tcPr>
            <w:tcW w:w="1775" w:type="dxa"/>
            <w:tcBorders>
              <w:top w:val="nil"/>
              <w:left w:val="nil"/>
              <w:bottom w:val="nil"/>
              <w:right w:val="nil"/>
            </w:tcBorders>
          </w:tcPr>
          <w:p w14:paraId="3D31DDD4" w14:textId="77777777" w:rsidR="00112F06" w:rsidRPr="00C07995" w:rsidRDefault="00112F06" w:rsidP="00112F06">
            <w:pPr>
              <w:tabs>
                <w:tab w:val="decimal" w:pos="528"/>
              </w:tabs>
              <w:spacing w:line="240" w:lineRule="auto"/>
              <w:ind w:left="270" w:hanging="101"/>
              <w:rPr>
                <w:rFonts w:ascii="Browallia New" w:hAnsi="Browallia New" w:cs="Browallia New"/>
                <w:sz w:val="21"/>
                <w:szCs w:val="21"/>
                <w:lang w:val="en-GB"/>
              </w:rPr>
            </w:pPr>
            <w:r w:rsidRPr="00C07995">
              <w:rPr>
                <w:rFonts w:ascii="Browallia New" w:hAnsi="Browallia New" w:cs="Browallia New"/>
                <w:sz w:val="21"/>
                <w:szCs w:val="21"/>
                <w:cs/>
              </w:rPr>
              <w:t>รวม</w:t>
            </w:r>
          </w:p>
        </w:tc>
        <w:tc>
          <w:tcPr>
            <w:tcW w:w="786" w:type="dxa"/>
            <w:tcBorders>
              <w:top w:val="nil"/>
              <w:left w:val="nil"/>
              <w:bottom w:val="nil"/>
              <w:right w:val="nil"/>
            </w:tcBorders>
            <w:shd w:val="clear" w:color="auto" w:fill="auto"/>
          </w:tcPr>
          <w:p w14:paraId="3D17D3ED" w14:textId="1C45317E" w:rsidR="00112F06" w:rsidRPr="0060153C" w:rsidRDefault="008E36CF" w:rsidP="00112F06">
            <w:pPr>
              <w:pBdr>
                <w:top w:val="single" w:sz="4" w:space="1" w:color="auto"/>
              </w:pBd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1,217.98</w:t>
            </w:r>
          </w:p>
        </w:tc>
        <w:tc>
          <w:tcPr>
            <w:tcW w:w="790" w:type="dxa"/>
            <w:gridSpan w:val="2"/>
            <w:tcBorders>
              <w:top w:val="nil"/>
              <w:left w:val="nil"/>
              <w:bottom w:val="nil"/>
              <w:right w:val="nil"/>
            </w:tcBorders>
          </w:tcPr>
          <w:p w14:paraId="5629F0A1" w14:textId="1D806F5E" w:rsidR="00112F06" w:rsidRPr="0060153C" w:rsidRDefault="00112F06" w:rsidP="00112F06">
            <w:pPr>
              <w:pBdr>
                <w:top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t>1,390.69</w:t>
            </w:r>
          </w:p>
        </w:tc>
        <w:tc>
          <w:tcPr>
            <w:tcW w:w="1715" w:type="dxa"/>
            <w:tcBorders>
              <w:top w:val="nil"/>
              <w:left w:val="nil"/>
              <w:bottom w:val="nil"/>
              <w:right w:val="nil"/>
            </w:tcBorders>
          </w:tcPr>
          <w:p w14:paraId="22013FE9"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24FD84F2" w14:textId="77777777" w:rsidR="00112F06" w:rsidRPr="00C07995" w:rsidRDefault="00112F06" w:rsidP="00112F06">
            <w:pPr>
              <w:spacing w:line="240" w:lineRule="auto"/>
              <w:jc w:val="thaiDistribute"/>
              <w:rPr>
                <w:rFonts w:ascii="Browallia New" w:hAnsi="Browallia New" w:cs="Browallia New"/>
                <w:sz w:val="21"/>
                <w:szCs w:val="21"/>
                <w:cs/>
              </w:rPr>
            </w:pPr>
          </w:p>
        </w:tc>
      </w:tr>
      <w:tr w:rsidR="00112F06" w:rsidRPr="00C07A4B" w14:paraId="1C54BFFB" w14:textId="77777777">
        <w:trPr>
          <w:trHeight w:val="355"/>
        </w:trPr>
        <w:tc>
          <w:tcPr>
            <w:tcW w:w="1775" w:type="dxa"/>
            <w:tcBorders>
              <w:top w:val="nil"/>
              <w:left w:val="nil"/>
              <w:bottom w:val="nil"/>
              <w:right w:val="nil"/>
            </w:tcBorders>
          </w:tcPr>
          <w:p w14:paraId="725AE9A2" w14:textId="77777777" w:rsidR="00112F06" w:rsidRPr="00C07995" w:rsidRDefault="00112F06" w:rsidP="00112F06">
            <w:pPr>
              <w:tabs>
                <w:tab w:val="clear" w:pos="227"/>
                <w:tab w:val="decimal" w:pos="528"/>
              </w:tabs>
              <w:spacing w:line="240" w:lineRule="auto"/>
              <w:ind w:left="317" w:hanging="142"/>
              <w:rPr>
                <w:rFonts w:ascii="Browallia New" w:hAnsi="Browallia New" w:cs="Browallia New"/>
                <w:sz w:val="21"/>
                <w:szCs w:val="21"/>
                <w:cs/>
              </w:rPr>
            </w:pPr>
            <w:r w:rsidRPr="00C07995">
              <w:rPr>
                <w:rFonts w:ascii="Browallia New" w:hAnsi="Browallia New" w:cs="Browallia New"/>
                <w:sz w:val="21"/>
                <w:szCs w:val="21"/>
                <w:u w:val="single"/>
                <w:cs/>
              </w:rPr>
              <w:t>หัก</w:t>
            </w:r>
            <w:r w:rsidRPr="00C07995">
              <w:rPr>
                <w:rFonts w:ascii="Browallia New" w:hAnsi="Browallia New" w:cs="Browallia New"/>
                <w:sz w:val="21"/>
                <w:szCs w:val="21"/>
              </w:rPr>
              <w:t xml:space="preserve"> </w:t>
            </w:r>
            <w:r w:rsidRPr="00C07995">
              <w:rPr>
                <w:rFonts w:ascii="Browallia New" w:hAnsi="Browallia New" w:cs="Browallia New"/>
                <w:sz w:val="21"/>
                <w:szCs w:val="21"/>
                <w:cs/>
              </w:rPr>
              <w:t>ส่วนที่ถึงกำหนดชำระภายในหนึ่งปี</w:t>
            </w:r>
          </w:p>
        </w:tc>
        <w:tc>
          <w:tcPr>
            <w:tcW w:w="786" w:type="dxa"/>
            <w:tcBorders>
              <w:top w:val="nil"/>
              <w:left w:val="nil"/>
              <w:right w:val="nil"/>
            </w:tcBorders>
            <w:shd w:val="clear" w:color="auto" w:fill="auto"/>
          </w:tcPr>
          <w:p w14:paraId="23E60059" w14:textId="77777777" w:rsidR="00112F06" w:rsidRDefault="00112F06" w:rsidP="00112F06">
            <w:pPr>
              <w:pBdr>
                <w:bottom w:val="single" w:sz="4" w:space="1" w:color="auto"/>
              </w:pBdr>
              <w:tabs>
                <w:tab w:val="decimal" w:pos="528"/>
              </w:tabs>
              <w:spacing w:line="240" w:lineRule="auto"/>
              <w:jc w:val="right"/>
              <w:rPr>
                <w:rFonts w:ascii="Browallia New" w:hAnsi="Browallia New" w:cs="Browallia New"/>
                <w:sz w:val="21"/>
                <w:szCs w:val="21"/>
              </w:rPr>
            </w:pPr>
          </w:p>
          <w:p w14:paraId="24C1F38C" w14:textId="27EF1BB3" w:rsidR="00112F06" w:rsidRPr="0060153C" w:rsidRDefault="0023279D" w:rsidP="00112F06">
            <w:pPr>
              <w:pBdr>
                <w:bottom w:val="single" w:sz="4" w:space="1" w:color="auto"/>
              </w:pBd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(323.82)</w:t>
            </w:r>
          </w:p>
        </w:tc>
        <w:tc>
          <w:tcPr>
            <w:tcW w:w="790" w:type="dxa"/>
            <w:gridSpan w:val="2"/>
            <w:tcBorders>
              <w:top w:val="nil"/>
              <w:left w:val="nil"/>
              <w:right w:val="nil"/>
            </w:tcBorders>
          </w:tcPr>
          <w:p w14:paraId="555376CD" w14:textId="18DF94C1" w:rsidR="00112F06" w:rsidRPr="0060153C" w:rsidRDefault="00112F06" w:rsidP="00112F06">
            <w:pPr>
              <w:pBdr>
                <w:bottom w:val="single" w:sz="4" w:space="1" w:color="auto"/>
              </w:pBdr>
              <w:tabs>
                <w:tab w:val="decimal" w:pos="528"/>
              </w:tabs>
              <w:spacing w:line="240" w:lineRule="auto"/>
              <w:jc w:val="right"/>
              <w:rPr>
                <w:rFonts w:ascii="Browallia New" w:hAnsi="Browallia New" w:cs="Browallia New"/>
                <w:sz w:val="21"/>
                <w:szCs w:val="21"/>
              </w:rPr>
            </w:pPr>
            <w:r w:rsidRPr="0060153C">
              <w:rPr>
                <w:rFonts w:ascii="Browallia New" w:hAnsi="Browallia New" w:cs="Browallia New"/>
                <w:sz w:val="21"/>
                <w:szCs w:val="21"/>
              </w:rPr>
              <w:br/>
              <w:t>(488.38)</w:t>
            </w:r>
          </w:p>
        </w:tc>
        <w:tc>
          <w:tcPr>
            <w:tcW w:w="1715" w:type="dxa"/>
            <w:tcBorders>
              <w:top w:val="nil"/>
              <w:left w:val="nil"/>
              <w:bottom w:val="nil"/>
              <w:right w:val="nil"/>
            </w:tcBorders>
          </w:tcPr>
          <w:p w14:paraId="7E01860A"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1B80193B" w14:textId="77777777" w:rsidR="00112F06" w:rsidRPr="00C07995" w:rsidRDefault="00112F06" w:rsidP="00112F06">
            <w:pPr>
              <w:spacing w:line="240" w:lineRule="auto"/>
              <w:jc w:val="thaiDistribute"/>
              <w:rPr>
                <w:rFonts w:ascii="Browallia New" w:hAnsi="Browallia New" w:cs="Browallia New"/>
                <w:sz w:val="21"/>
                <w:szCs w:val="21"/>
                <w:cs/>
              </w:rPr>
            </w:pPr>
          </w:p>
        </w:tc>
      </w:tr>
      <w:tr w:rsidR="00112F06" w:rsidRPr="00C07A4B" w14:paraId="3C0E884F" w14:textId="77777777">
        <w:trPr>
          <w:trHeight w:val="199"/>
        </w:trPr>
        <w:tc>
          <w:tcPr>
            <w:tcW w:w="1775" w:type="dxa"/>
            <w:tcBorders>
              <w:top w:val="nil"/>
              <w:left w:val="nil"/>
              <w:bottom w:val="nil"/>
              <w:right w:val="nil"/>
            </w:tcBorders>
          </w:tcPr>
          <w:p w14:paraId="7A55C7F6" w14:textId="77777777" w:rsidR="00112F06" w:rsidRPr="00C07995" w:rsidRDefault="00112F06" w:rsidP="00112F06">
            <w:pPr>
              <w:tabs>
                <w:tab w:val="clear" w:pos="227"/>
                <w:tab w:val="clear" w:pos="454"/>
                <w:tab w:val="clear" w:pos="680"/>
                <w:tab w:val="left" w:pos="594"/>
                <w:tab w:val="decimal" w:pos="1020"/>
              </w:tabs>
              <w:spacing w:line="240" w:lineRule="auto"/>
              <w:ind w:left="453" w:hanging="278"/>
              <w:rPr>
                <w:rFonts w:ascii="Browallia New" w:hAnsi="Browallia New" w:cs="Browallia New"/>
                <w:sz w:val="21"/>
                <w:szCs w:val="21"/>
                <w:cs/>
              </w:rPr>
            </w:pPr>
            <w:r w:rsidRPr="00C07995">
              <w:rPr>
                <w:rFonts w:ascii="Browallia New" w:hAnsi="Browallia New" w:cs="Browallia New"/>
                <w:sz w:val="21"/>
                <w:szCs w:val="21"/>
                <w:cs/>
              </w:rPr>
              <w:t>เงินกู้ระยะยาว</w:t>
            </w:r>
            <w:r w:rsidRPr="00C07995">
              <w:rPr>
                <w:rFonts w:ascii="Browallia New" w:hAnsi="Browallia New" w:cs="Browallia New"/>
                <w:sz w:val="21"/>
                <w:szCs w:val="21"/>
              </w:rPr>
              <w:t xml:space="preserve"> - </w:t>
            </w:r>
            <w:r w:rsidRPr="00C07995">
              <w:rPr>
                <w:rFonts w:ascii="Browallia New" w:hAnsi="Browallia New" w:cs="Browallia New"/>
                <w:sz w:val="21"/>
                <w:szCs w:val="21"/>
                <w:cs/>
              </w:rPr>
              <w:t>สุทธิ</w:t>
            </w:r>
          </w:p>
        </w:tc>
        <w:tc>
          <w:tcPr>
            <w:tcW w:w="786" w:type="dxa"/>
            <w:tcBorders>
              <w:top w:val="nil"/>
              <w:left w:val="nil"/>
              <w:right w:val="nil"/>
            </w:tcBorders>
            <w:shd w:val="clear" w:color="auto" w:fill="auto"/>
          </w:tcPr>
          <w:p w14:paraId="47E52905" w14:textId="04615FCA" w:rsidR="00112F06" w:rsidRPr="0060153C" w:rsidRDefault="005D2613" w:rsidP="00112F06">
            <w:pPr>
              <w:pBdr>
                <w:bottom w:val="single" w:sz="8" w:space="1" w:color="auto"/>
              </w:pBdr>
              <w:tabs>
                <w:tab w:val="decimal" w:pos="528"/>
              </w:tabs>
              <w:spacing w:line="240" w:lineRule="auto"/>
              <w:jc w:val="right"/>
              <w:rPr>
                <w:rFonts w:ascii="Browallia New" w:hAnsi="Browallia New" w:cs="Browallia New"/>
                <w:sz w:val="21"/>
                <w:szCs w:val="21"/>
              </w:rPr>
            </w:pPr>
            <w:r>
              <w:rPr>
                <w:rFonts w:ascii="Browallia New" w:hAnsi="Browallia New" w:cs="Browallia New"/>
                <w:sz w:val="21"/>
                <w:szCs w:val="21"/>
              </w:rPr>
              <w:t>8</w:t>
            </w:r>
            <w:r w:rsidR="00BB2511">
              <w:rPr>
                <w:rFonts w:ascii="Browallia New" w:hAnsi="Browallia New" w:cs="Browallia New"/>
                <w:sz w:val="21"/>
                <w:szCs w:val="21"/>
              </w:rPr>
              <w:t>94.16</w:t>
            </w:r>
          </w:p>
        </w:tc>
        <w:tc>
          <w:tcPr>
            <w:tcW w:w="790" w:type="dxa"/>
            <w:gridSpan w:val="2"/>
            <w:tcBorders>
              <w:top w:val="nil"/>
              <w:left w:val="nil"/>
              <w:right w:val="nil"/>
            </w:tcBorders>
          </w:tcPr>
          <w:p w14:paraId="3D637A03" w14:textId="545A75B9" w:rsidR="00112F06" w:rsidRPr="0060153C" w:rsidRDefault="00112F06" w:rsidP="00112F06">
            <w:pPr>
              <w:pBdr>
                <w:bottom w:val="single" w:sz="8" w:space="1" w:color="auto"/>
              </w:pBdr>
              <w:tabs>
                <w:tab w:val="decimal" w:pos="528"/>
              </w:tabs>
              <w:spacing w:line="240" w:lineRule="auto"/>
              <w:ind w:hanging="80"/>
              <w:jc w:val="right"/>
              <w:rPr>
                <w:rFonts w:ascii="Browallia New" w:hAnsi="Browallia New" w:cs="Browallia New"/>
                <w:sz w:val="21"/>
                <w:szCs w:val="21"/>
              </w:rPr>
            </w:pPr>
            <w:r w:rsidRPr="0060153C">
              <w:rPr>
                <w:rFonts w:ascii="Browallia New" w:hAnsi="Browallia New" w:cs="Browallia New"/>
                <w:sz w:val="21"/>
                <w:szCs w:val="21"/>
              </w:rPr>
              <w:t>902.31</w:t>
            </w:r>
          </w:p>
        </w:tc>
        <w:tc>
          <w:tcPr>
            <w:tcW w:w="1715" w:type="dxa"/>
            <w:tcBorders>
              <w:top w:val="nil"/>
              <w:left w:val="nil"/>
              <w:bottom w:val="nil"/>
              <w:right w:val="nil"/>
            </w:tcBorders>
          </w:tcPr>
          <w:p w14:paraId="2C4C8CB9" w14:textId="77777777" w:rsidR="00112F06" w:rsidRPr="00C07995" w:rsidRDefault="00112F06" w:rsidP="00112F06">
            <w:pPr>
              <w:spacing w:line="240" w:lineRule="auto"/>
              <w:jc w:val="thaiDistribute"/>
              <w:rPr>
                <w:rFonts w:ascii="Browallia New" w:hAnsi="Browallia New" w:cs="Browallia New"/>
                <w:sz w:val="21"/>
                <w:szCs w:val="21"/>
                <w:cs/>
              </w:rPr>
            </w:pPr>
          </w:p>
        </w:tc>
        <w:tc>
          <w:tcPr>
            <w:tcW w:w="4714" w:type="dxa"/>
            <w:tcBorders>
              <w:top w:val="nil"/>
              <w:left w:val="nil"/>
              <w:bottom w:val="nil"/>
              <w:right w:val="nil"/>
            </w:tcBorders>
          </w:tcPr>
          <w:p w14:paraId="0FBF6190" w14:textId="77777777" w:rsidR="00112F06" w:rsidRPr="00C07995" w:rsidRDefault="00112F06" w:rsidP="00112F06">
            <w:pPr>
              <w:spacing w:line="240" w:lineRule="auto"/>
              <w:jc w:val="thaiDistribute"/>
              <w:rPr>
                <w:rFonts w:ascii="Browallia New" w:hAnsi="Browallia New" w:cs="Browallia New"/>
                <w:sz w:val="21"/>
                <w:szCs w:val="21"/>
                <w:cs/>
              </w:rPr>
            </w:pPr>
          </w:p>
        </w:tc>
      </w:tr>
    </w:tbl>
    <w:p w14:paraId="39D561E7" w14:textId="77777777" w:rsidR="00331993" w:rsidRDefault="00331993" w:rsidP="00AD0671">
      <w:pPr>
        <w:tabs>
          <w:tab w:val="clear" w:pos="227"/>
          <w:tab w:val="clear" w:pos="454"/>
        </w:tabs>
        <w:spacing w:line="240" w:lineRule="auto"/>
        <w:ind w:left="426"/>
        <w:jc w:val="both"/>
        <w:rPr>
          <w:rFonts w:ascii="Browallia New" w:hAnsi="Browallia New" w:cs="Browallia New"/>
          <w:sz w:val="26"/>
          <w:szCs w:val="26"/>
        </w:rPr>
      </w:pPr>
    </w:p>
    <w:p w14:paraId="59F16475"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684A884E"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79778DBB"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6394E1BD"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13DFE8A6"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10D469FF"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6E7470B7"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392DF4FE"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6AE0908E" w14:textId="77777777" w:rsidR="00B12275" w:rsidRDefault="00B12275" w:rsidP="00AD0671">
      <w:pPr>
        <w:tabs>
          <w:tab w:val="clear" w:pos="227"/>
          <w:tab w:val="clear" w:pos="454"/>
        </w:tabs>
        <w:spacing w:line="240" w:lineRule="auto"/>
        <w:ind w:left="426"/>
        <w:jc w:val="both"/>
        <w:rPr>
          <w:rFonts w:ascii="Browallia New" w:hAnsi="Browallia New" w:cs="Browallia New"/>
          <w:sz w:val="26"/>
          <w:szCs w:val="26"/>
        </w:rPr>
      </w:pPr>
    </w:p>
    <w:p w14:paraId="31BB92DA" w14:textId="77777777" w:rsidR="00B12275" w:rsidRPr="00331993" w:rsidRDefault="00B12275" w:rsidP="00AD0671">
      <w:pPr>
        <w:tabs>
          <w:tab w:val="clear" w:pos="227"/>
          <w:tab w:val="clear" w:pos="454"/>
        </w:tabs>
        <w:spacing w:line="240" w:lineRule="auto"/>
        <w:ind w:left="426"/>
        <w:jc w:val="both"/>
        <w:rPr>
          <w:rFonts w:ascii="Browallia New" w:hAnsi="Browallia New" w:cs="Browallia New"/>
          <w:sz w:val="26"/>
          <w:szCs w:val="26"/>
        </w:rPr>
      </w:pPr>
    </w:p>
    <w:p w14:paraId="78819979" w14:textId="77777777" w:rsidR="00AD0671" w:rsidRPr="00D5493B" w:rsidRDefault="00AD0671"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
          <w:szCs w:val="2"/>
        </w:rPr>
      </w:pPr>
    </w:p>
    <w:tbl>
      <w:tblPr>
        <w:tblW w:w="9783" w:type="dxa"/>
        <w:tblInd w:w="423" w:type="dxa"/>
        <w:tblLayout w:type="fixed"/>
        <w:tblLook w:val="0000" w:firstRow="0" w:lastRow="0" w:firstColumn="0" w:lastColumn="0" w:noHBand="0" w:noVBand="0"/>
      </w:tblPr>
      <w:tblGrid>
        <w:gridCol w:w="1845"/>
        <w:gridCol w:w="801"/>
        <w:gridCol w:w="817"/>
        <w:gridCol w:w="1802"/>
        <w:gridCol w:w="4518"/>
      </w:tblGrid>
      <w:tr w:rsidR="00AD0671" w:rsidRPr="001E4911" w14:paraId="1D989B7E" w14:textId="77777777" w:rsidTr="00C07995">
        <w:trPr>
          <w:tblHeader/>
        </w:trPr>
        <w:tc>
          <w:tcPr>
            <w:tcW w:w="1845" w:type="dxa"/>
            <w:tcBorders>
              <w:top w:val="nil"/>
              <w:left w:val="nil"/>
              <w:bottom w:val="nil"/>
              <w:right w:val="nil"/>
            </w:tcBorders>
          </w:tcPr>
          <w:p w14:paraId="1EE99CC9" w14:textId="75E2BDDC" w:rsidR="00AD0671" w:rsidRPr="00FC1D71" w:rsidRDefault="00CF7C7C"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r>
              <w:br w:type="page"/>
            </w:r>
            <w:r w:rsidR="00100BD0">
              <w:br w:type="page"/>
            </w:r>
          </w:p>
        </w:tc>
        <w:tc>
          <w:tcPr>
            <w:tcW w:w="1618" w:type="dxa"/>
            <w:gridSpan w:val="2"/>
            <w:tcBorders>
              <w:left w:val="nil"/>
            </w:tcBorders>
          </w:tcPr>
          <w:p w14:paraId="03309F2B" w14:textId="77777777"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rPr>
            </w:pPr>
            <w:r w:rsidRPr="00FC1D71">
              <w:rPr>
                <w:rFonts w:ascii="Browallia New" w:hAnsi="Browallia New" w:cs="Browallia New"/>
                <w:sz w:val="23"/>
                <w:szCs w:val="23"/>
                <w:cs/>
              </w:rPr>
              <w:t>ล้านบาท</w:t>
            </w:r>
          </w:p>
        </w:tc>
        <w:tc>
          <w:tcPr>
            <w:tcW w:w="1802" w:type="dxa"/>
            <w:tcBorders>
              <w:left w:val="nil"/>
              <w:bottom w:val="nil"/>
              <w:right w:val="nil"/>
            </w:tcBorders>
          </w:tcPr>
          <w:p w14:paraId="7B56E76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4FF8F9EB"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09B88EBA" w14:textId="77777777" w:rsidTr="00C07995">
        <w:trPr>
          <w:tblHeader/>
        </w:trPr>
        <w:tc>
          <w:tcPr>
            <w:tcW w:w="1845" w:type="dxa"/>
            <w:tcBorders>
              <w:top w:val="nil"/>
              <w:left w:val="nil"/>
              <w:bottom w:val="nil"/>
              <w:right w:val="nil"/>
            </w:tcBorders>
          </w:tcPr>
          <w:p w14:paraId="0291F291"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63" w:right="-108"/>
              <w:jc w:val="center"/>
              <w:rPr>
                <w:rFonts w:ascii="Browallia New" w:hAnsi="Browallia New" w:cs="Browallia New"/>
                <w:sz w:val="23"/>
                <w:szCs w:val="23"/>
                <w:cs/>
              </w:rPr>
            </w:pPr>
          </w:p>
        </w:tc>
        <w:tc>
          <w:tcPr>
            <w:tcW w:w="1618" w:type="dxa"/>
            <w:gridSpan w:val="2"/>
            <w:tcBorders>
              <w:left w:val="nil"/>
            </w:tcBorders>
          </w:tcPr>
          <w:p w14:paraId="34134439" w14:textId="29255C8F" w:rsidR="00AD0671" w:rsidRPr="00FC1D71" w:rsidRDefault="00AD0671" w:rsidP="001D287E">
            <w:pPr>
              <w:pBdr>
                <w:bottom w:val="single" w:sz="4" w:space="0"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8" w:right="-36"/>
              <w:jc w:val="center"/>
              <w:rPr>
                <w:rFonts w:ascii="Browallia New" w:hAnsi="Browallia New" w:cs="Browallia New"/>
                <w:sz w:val="23"/>
                <w:szCs w:val="23"/>
                <w:cs/>
              </w:rPr>
            </w:pPr>
            <w:r w:rsidRPr="00FC1D71">
              <w:rPr>
                <w:rFonts w:ascii="Browallia New" w:hAnsi="Browallia New" w:cs="Browallia New"/>
                <w:sz w:val="23"/>
                <w:szCs w:val="23"/>
                <w:cs/>
              </w:rPr>
              <w:t>งบการเงินเฉพาะ</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ของบริษัท</w:t>
            </w:r>
          </w:p>
        </w:tc>
        <w:tc>
          <w:tcPr>
            <w:tcW w:w="1802" w:type="dxa"/>
            <w:tcBorders>
              <w:left w:val="nil"/>
              <w:bottom w:val="nil"/>
              <w:right w:val="nil"/>
            </w:tcBorders>
          </w:tcPr>
          <w:p w14:paraId="622D043E"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p>
        </w:tc>
        <w:tc>
          <w:tcPr>
            <w:tcW w:w="4518" w:type="dxa"/>
            <w:tcBorders>
              <w:top w:val="nil"/>
              <w:left w:val="nil"/>
              <w:bottom w:val="nil"/>
              <w:right w:val="nil"/>
            </w:tcBorders>
          </w:tcPr>
          <w:p w14:paraId="74089E94" w14:textId="77777777" w:rsidR="00AD0671" w:rsidRPr="00FC1D71" w:rsidRDefault="00AD0671" w:rsidP="001D287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firstLine="115"/>
              <w:jc w:val="center"/>
              <w:rPr>
                <w:rFonts w:ascii="Browallia New" w:hAnsi="Browallia New" w:cs="Browallia New"/>
                <w:sz w:val="23"/>
                <w:szCs w:val="23"/>
              </w:rPr>
            </w:pPr>
          </w:p>
        </w:tc>
      </w:tr>
      <w:tr w:rsidR="00AD0671" w:rsidRPr="001E4911" w14:paraId="37A4B38F" w14:textId="77777777" w:rsidTr="00C07995">
        <w:trPr>
          <w:tblHeader/>
        </w:trPr>
        <w:tc>
          <w:tcPr>
            <w:tcW w:w="1845" w:type="dxa"/>
            <w:tcBorders>
              <w:top w:val="nil"/>
              <w:left w:val="nil"/>
              <w:bottom w:val="nil"/>
              <w:right w:val="nil"/>
            </w:tcBorders>
          </w:tcPr>
          <w:p w14:paraId="08482BE6" w14:textId="77777777" w:rsidR="00AD0671" w:rsidRPr="00FC1D71" w:rsidRDefault="00AD0671" w:rsidP="001D287E">
            <w:pPr>
              <w:spacing w:line="240" w:lineRule="auto"/>
              <w:ind w:left="-108" w:right="-108"/>
              <w:jc w:val="center"/>
              <w:rPr>
                <w:rFonts w:ascii="Browallia New" w:hAnsi="Browallia New" w:cs="Browallia New"/>
                <w:sz w:val="23"/>
                <w:szCs w:val="23"/>
              </w:rPr>
            </w:pPr>
          </w:p>
        </w:tc>
        <w:tc>
          <w:tcPr>
            <w:tcW w:w="801" w:type="dxa"/>
            <w:tcBorders>
              <w:top w:val="nil"/>
              <w:left w:val="nil"/>
              <w:bottom w:val="nil"/>
              <w:right w:val="nil"/>
            </w:tcBorders>
          </w:tcPr>
          <w:p w14:paraId="53C8BE1E" w14:textId="51CBD67F" w:rsidR="00AD0671" w:rsidRPr="00FC1D71" w:rsidRDefault="00AD0671" w:rsidP="001D287E">
            <w:pPr>
              <w:pBdr>
                <w:bottom w:val="single" w:sz="4" w:space="1" w:color="auto"/>
              </w:pBdr>
              <w:tabs>
                <w:tab w:val="clear" w:pos="680"/>
                <w:tab w:val="left" w:pos="751"/>
              </w:tabs>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026C62">
              <w:rPr>
                <w:rFonts w:ascii="Browallia New" w:hAnsi="Browallia New" w:cs="Browallia New"/>
                <w:sz w:val="23"/>
                <w:szCs w:val="23"/>
              </w:rPr>
              <w:t>6</w:t>
            </w:r>
          </w:p>
        </w:tc>
        <w:tc>
          <w:tcPr>
            <w:tcW w:w="817" w:type="dxa"/>
            <w:tcBorders>
              <w:top w:val="nil"/>
              <w:left w:val="nil"/>
              <w:bottom w:val="nil"/>
              <w:right w:val="nil"/>
            </w:tcBorders>
          </w:tcPr>
          <w:p w14:paraId="57325B24" w14:textId="10E2AF3F" w:rsidR="00AD0671" w:rsidRPr="00FC1D71" w:rsidRDefault="00AD0671" w:rsidP="001D287E">
            <w:pPr>
              <w:pBdr>
                <w:bottom w:val="single" w:sz="4" w:space="1" w:color="auto"/>
              </w:pBdr>
              <w:spacing w:line="240" w:lineRule="auto"/>
              <w:jc w:val="center"/>
              <w:rPr>
                <w:rFonts w:ascii="Browallia New" w:hAnsi="Browallia New" w:cs="Browallia New"/>
                <w:sz w:val="23"/>
                <w:szCs w:val="23"/>
              </w:rPr>
            </w:pPr>
            <w:r w:rsidRPr="00FC1D71">
              <w:rPr>
                <w:rFonts w:ascii="Browallia New" w:hAnsi="Browallia New" w:cs="Browallia New"/>
                <w:sz w:val="23"/>
                <w:szCs w:val="23"/>
              </w:rPr>
              <w:t>256</w:t>
            </w:r>
            <w:r w:rsidR="00026C62">
              <w:rPr>
                <w:rFonts w:ascii="Browallia New" w:hAnsi="Browallia New" w:cs="Browallia New"/>
                <w:sz w:val="23"/>
                <w:szCs w:val="23"/>
              </w:rPr>
              <w:t>5</w:t>
            </w:r>
          </w:p>
        </w:tc>
        <w:tc>
          <w:tcPr>
            <w:tcW w:w="1802" w:type="dxa"/>
            <w:tcBorders>
              <w:top w:val="nil"/>
              <w:left w:val="nil"/>
              <w:bottom w:val="nil"/>
              <w:right w:val="nil"/>
            </w:tcBorders>
          </w:tcPr>
          <w:p w14:paraId="41DF508A" w14:textId="12DD6FE8"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rPr>
            </w:pPr>
            <w:r w:rsidRPr="00FC1D71">
              <w:rPr>
                <w:rFonts w:ascii="Browallia New" w:hAnsi="Browallia New" w:cs="Browallia New"/>
                <w:sz w:val="23"/>
                <w:szCs w:val="23"/>
                <w:cs/>
              </w:rPr>
              <w:t>อัตราดอกเบี้ย</w:t>
            </w:r>
            <w:r w:rsidR="00F46B29" w:rsidRPr="00F46B29">
              <w:rPr>
                <w:rFonts w:ascii="Browallia New" w:hAnsi="Browallia New" w:cs="Browallia New"/>
                <w:sz w:val="23"/>
                <w:szCs w:val="23"/>
              </w:rPr>
              <w:t xml:space="preserve"> </w:t>
            </w:r>
            <w:r w:rsidRPr="00FC1D71">
              <w:rPr>
                <w:rFonts w:ascii="Browallia New" w:hAnsi="Browallia New" w:cs="Browallia New"/>
                <w:sz w:val="23"/>
                <w:szCs w:val="23"/>
                <w:cs/>
              </w:rPr>
              <w:t>(ร้อยละ)</w:t>
            </w:r>
          </w:p>
        </w:tc>
        <w:tc>
          <w:tcPr>
            <w:tcW w:w="4518" w:type="dxa"/>
            <w:tcBorders>
              <w:top w:val="nil"/>
              <w:left w:val="nil"/>
              <w:bottom w:val="nil"/>
              <w:right w:val="nil"/>
            </w:tcBorders>
          </w:tcPr>
          <w:p w14:paraId="2F219D85" w14:textId="77777777" w:rsidR="00AD0671" w:rsidRPr="00FC1D71" w:rsidRDefault="00AD0671" w:rsidP="001D287E">
            <w:pPr>
              <w:pBdr>
                <w:bottom w:val="single" w:sz="4" w:space="1" w:color="auto"/>
              </w:pBd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jc w:val="center"/>
              <w:rPr>
                <w:rFonts w:ascii="Browallia New" w:hAnsi="Browallia New" w:cs="Browallia New"/>
                <w:sz w:val="23"/>
                <w:szCs w:val="23"/>
                <w:cs/>
              </w:rPr>
            </w:pPr>
            <w:r w:rsidRPr="00FC1D71">
              <w:rPr>
                <w:rFonts w:ascii="Browallia New" w:hAnsi="Browallia New" w:cs="Browallia New"/>
                <w:sz w:val="23"/>
                <w:szCs w:val="23"/>
                <w:cs/>
              </w:rPr>
              <w:t>การชำระคืนเงินกู้</w:t>
            </w:r>
          </w:p>
        </w:tc>
      </w:tr>
      <w:tr w:rsidR="00603E45" w:rsidRPr="001E4911" w14:paraId="259F7825" w14:textId="77777777" w:rsidTr="00C07995">
        <w:tc>
          <w:tcPr>
            <w:tcW w:w="9783" w:type="dxa"/>
            <w:gridSpan w:val="5"/>
            <w:tcBorders>
              <w:top w:val="nil"/>
              <w:left w:val="nil"/>
              <w:bottom w:val="nil"/>
              <w:right w:val="nil"/>
            </w:tcBorders>
            <w:shd w:val="clear" w:color="auto" w:fill="auto"/>
          </w:tcPr>
          <w:p w14:paraId="05F1BAFF" w14:textId="5EFC66AD" w:rsidR="00603E45" w:rsidRPr="00FC1D71" w:rsidRDefault="00603E45" w:rsidP="001D287E">
            <w:pPr>
              <w:spacing w:line="240" w:lineRule="auto"/>
              <w:jc w:val="thaiDistribute"/>
              <w:rPr>
                <w:rFonts w:ascii="Browallia New" w:hAnsi="Browallia New" w:cs="Browallia New"/>
                <w:sz w:val="23"/>
                <w:szCs w:val="23"/>
              </w:rPr>
            </w:pPr>
            <w:r w:rsidRPr="00C07995">
              <w:rPr>
                <w:rFonts w:ascii="Browallia New" w:hAnsi="Browallia New" w:cs="Browallia New"/>
                <w:sz w:val="23"/>
                <w:szCs w:val="23"/>
                <w:cs/>
              </w:rPr>
              <w:t>บริษัท</w:t>
            </w:r>
            <w:r w:rsidRPr="00C07995">
              <w:rPr>
                <w:rFonts w:ascii="Browallia New" w:hAnsi="Browallia New" w:cs="Browallia New"/>
                <w:sz w:val="23"/>
                <w:szCs w:val="23"/>
              </w:rPr>
              <w:t xml:space="preserve"> </w:t>
            </w:r>
            <w:r w:rsidRPr="00C07995">
              <w:rPr>
                <w:rFonts w:ascii="Browallia New" w:hAnsi="Browallia New" w:cs="Browallia New"/>
                <w:sz w:val="23"/>
                <w:szCs w:val="23"/>
                <w:cs/>
              </w:rPr>
              <w:t>ไมด้า แอสเซ็ท</w:t>
            </w:r>
            <w:r w:rsidRPr="00C07995">
              <w:rPr>
                <w:rFonts w:ascii="Browallia New" w:hAnsi="Browallia New" w:cs="Browallia New"/>
                <w:sz w:val="23"/>
                <w:szCs w:val="23"/>
              </w:rPr>
              <w:t xml:space="preserve"> </w:t>
            </w:r>
            <w:r w:rsidRPr="00C07995">
              <w:rPr>
                <w:rFonts w:ascii="Browallia New" w:hAnsi="Browallia New" w:cs="Browallia New"/>
                <w:sz w:val="23"/>
                <w:szCs w:val="23"/>
                <w:cs/>
              </w:rPr>
              <w:t xml:space="preserve">จำกัด </w:t>
            </w:r>
            <w:r w:rsidRPr="00C07995">
              <w:rPr>
                <w:rFonts w:ascii="Browallia New" w:hAnsi="Browallia New" w:cs="Browallia New"/>
                <w:sz w:val="23"/>
                <w:szCs w:val="23"/>
              </w:rPr>
              <w:t>(</w:t>
            </w:r>
            <w:r w:rsidRPr="00C07995">
              <w:rPr>
                <w:rFonts w:ascii="Browallia New" w:hAnsi="Browallia New" w:cs="Browallia New"/>
                <w:sz w:val="23"/>
                <w:szCs w:val="23"/>
                <w:cs/>
              </w:rPr>
              <w:t>มหาชน</w:t>
            </w:r>
            <w:r w:rsidRPr="00C07995">
              <w:rPr>
                <w:rFonts w:ascii="Browallia New" w:hAnsi="Browallia New" w:cs="Browallia New"/>
                <w:sz w:val="23"/>
                <w:szCs w:val="23"/>
              </w:rPr>
              <w:t>) (</w:t>
            </w:r>
            <w:r w:rsidRPr="00C07995">
              <w:rPr>
                <w:rFonts w:ascii="Browallia New" w:hAnsi="Browallia New" w:cs="Browallia New"/>
                <w:sz w:val="23"/>
                <w:szCs w:val="23"/>
                <w:cs/>
              </w:rPr>
              <w:t>บริษัท</w:t>
            </w:r>
            <w:r w:rsidRPr="00C07995">
              <w:rPr>
                <w:rFonts w:ascii="Browallia New" w:hAnsi="Browallia New" w:cs="Browallia New"/>
                <w:sz w:val="23"/>
                <w:szCs w:val="23"/>
              </w:rPr>
              <w:t>)</w:t>
            </w:r>
          </w:p>
        </w:tc>
      </w:tr>
      <w:tr w:rsidR="00026C62" w:rsidRPr="001E4911" w14:paraId="53E591CE" w14:textId="77777777" w:rsidTr="00C07995">
        <w:tc>
          <w:tcPr>
            <w:tcW w:w="1845" w:type="dxa"/>
            <w:tcBorders>
              <w:top w:val="nil"/>
              <w:left w:val="nil"/>
              <w:bottom w:val="nil"/>
              <w:right w:val="nil"/>
            </w:tcBorders>
            <w:shd w:val="clear" w:color="auto" w:fill="auto"/>
          </w:tcPr>
          <w:p w14:paraId="71D0DD0F" w14:textId="21CD5291" w:rsidR="00026C62" w:rsidRPr="009A0539" w:rsidRDefault="00026C62" w:rsidP="00026C62">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1</w:t>
            </w:r>
          </w:p>
        </w:tc>
        <w:tc>
          <w:tcPr>
            <w:tcW w:w="801" w:type="dxa"/>
            <w:tcBorders>
              <w:top w:val="nil"/>
              <w:left w:val="nil"/>
              <w:bottom w:val="nil"/>
              <w:right w:val="nil"/>
            </w:tcBorders>
            <w:shd w:val="clear" w:color="auto" w:fill="auto"/>
          </w:tcPr>
          <w:p w14:paraId="74BD7C6F" w14:textId="1F532739" w:rsidR="00026C62" w:rsidRPr="000D7225" w:rsidRDefault="00022707" w:rsidP="00026C62">
            <w:pPr>
              <w:tabs>
                <w:tab w:val="decimal" w:pos="528"/>
              </w:tabs>
              <w:spacing w:line="240" w:lineRule="auto"/>
              <w:jc w:val="right"/>
              <w:rPr>
                <w:rFonts w:ascii="Browallia New" w:hAnsi="Browallia New" w:cs="Browallia New"/>
                <w:sz w:val="23"/>
                <w:szCs w:val="23"/>
                <w:cs/>
              </w:rPr>
            </w:pPr>
            <w:r w:rsidRPr="000D7225">
              <w:rPr>
                <w:rFonts w:ascii="Browallia New" w:hAnsi="Browallia New" w:cs="Browallia New"/>
                <w:sz w:val="23"/>
                <w:szCs w:val="23"/>
              </w:rPr>
              <w:t>7</w:t>
            </w:r>
            <w:r w:rsidR="00E776BA" w:rsidRPr="000D7225">
              <w:rPr>
                <w:rFonts w:ascii="Browallia New" w:hAnsi="Browallia New" w:cs="Browallia New"/>
                <w:sz w:val="23"/>
                <w:szCs w:val="23"/>
              </w:rPr>
              <w:t>7</w:t>
            </w:r>
            <w:r w:rsidRPr="000D7225">
              <w:rPr>
                <w:rFonts w:ascii="Browallia New" w:hAnsi="Browallia New" w:cs="Browallia New"/>
                <w:sz w:val="23"/>
                <w:szCs w:val="23"/>
              </w:rPr>
              <w:t>.</w:t>
            </w:r>
            <w:r w:rsidR="00E776BA" w:rsidRPr="000D7225">
              <w:rPr>
                <w:rFonts w:ascii="Browallia New" w:hAnsi="Browallia New" w:cs="Browallia New"/>
                <w:sz w:val="23"/>
                <w:szCs w:val="23"/>
              </w:rPr>
              <w:t>32</w:t>
            </w:r>
          </w:p>
        </w:tc>
        <w:tc>
          <w:tcPr>
            <w:tcW w:w="817" w:type="dxa"/>
            <w:tcBorders>
              <w:top w:val="nil"/>
              <w:left w:val="nil"/>
              <w:bottom w:val="nil"/>
              <w:right w:val="nil"/>
            </w:tcBorders>
            <w:shd w:val="clear" w:color="auto" w:fill="auto"/>
          </w:tcPr>
          <w:p w14:paraId="245BB56C" w14:textId="6FC4C90B" w:rsidR="00026C62" w:rsidRPr="0060153C" w:rsidRDefault="00026C62" w:rsidP="00026C62">
            <w:pP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81.10</w:t>
            </w:r>
          </w:p>
        </w:tc>
        <w:tc>
          <w:tcPr>
            <w:tcW w:w="1802" w:type="dxa"/>
            <w:tcBorders>
              <w:top w:val="nil"/>
              <w:left w:val="nil"/>
              <w:bottom w:val="nil"/>
              <w:right w:val="nil"/>
            </w:tcBorders>
            <w:shd w:val="clear" w:color="auto" w:fill="auto"/>
          </w:tcPr>
          <w:p w14:paraId="6D4BB6E4" w14:textId="51D99471" w:rsidR="00026C62" w:rsidRPr="00FC1D71" w:rsidRDefault="00026C62" w:rsidP="00026C62">
            <w:pPr>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0FA9DB52" w14:textId="007EBCB6" w:rsidR="00026C62" w:rsidRPr="00C07A4B" w:rsidRDefault="00026C62" w:rsidP="00026C62">
            <w:pPr>
              <w:tabs>
                <w:tab w:val="left" w:pos="1680"/>
              </w:tabs>
              <w:spacing w:line="240" w:lineRule="auto"/>
              <w:ind w:right="-22"/>
              <w:jc w:val="thaiDistribute"/>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3F1336" w:rsidRPr="003F1336">
              <w:rPr>
                <w:rFonts w:ascii="Browallia New" w:hAnsi="Browallia New" w:cs="Browallia New"/>
                <w:sz w:val="21"/>
                <w:szCs w:val="21"/>
              </w:rPr>
              <w:t>6</w:t>
            </w:r>
            <w:r w:rsidRPr="009A09ED">
              <w:rPr>
                <w:rFonts w:ascii="Browallia New" w:hAnsi="Browallia New" w:cs="Browallia New"/>
                <w:sz w:val="21"/>
                <w:szCs w:val="21"/>
                <w:cs/>
              </w:rPr>
              <w:t xml:space="preserve"> เดือน ตั้งแต่เดือนมกราคม </w:t>
            </w:r>
            <w:r w:rsidR="003F1336" w:rsidRPr="003F1336">
              <w:rPr>
                <w:rFonts w:ascii="Browallia New" w:hAnsi="Browallia New" w:cs="Browallia New"/>
                <w:sz w:val="21"/>
                <w:szCs w:val="21"/>
              </w:rPr>
              <w:t>2565</w:t>
            </w:r>
            <w:r w:rsidRPr="009A09ED">
              <w:rPr>
                <w:rFonts w:ascii="Browallia New" w:hAnsi="Browallia New" w:cs="Browallia New"/>
                <w:sz w:val="21"/>
                <w:szCs w:val="21"/>
                <w:cs/>
              </w:rPr>
              <w:t xml:space="preserve"> ถึงเดือนมิถุนายน </w:t>
            </w:r>
            <w:r w:rsidR="003F1336" w:rsidRPr="003F1336">
              <w:rPr>
                <w:rFonts w:ascii="Browallia New" w:hAnsi="Browallia New" w:cs="Browallia New"/>
                <w:sz w:val="21"/>
                <w:szCs w:val="21"/>
              </w:rPr>
              <w:t>2565</w:t>
            </w:r>
            <w:r w:rsidRPr="009A09ED">
              <w:rPr>
                <w:rFonts w:ascii="Browallia New" w:hAnsi="Browallia New" w:cs="Browallia New" w:hint="cs"/>
                <w:sz w:val="21"/>
                <w:szCs w:val="21"/>
                <w:cs/>
              </w:rPr>
              <w:t xml:space="preserve"> </w:t>
            </w:r>
            <w:r w:rsidR="00D140D7">
              <w:rPr>
                <w:rFonts w:ascii="Browallia New" w:hAnsi="Browallia New" w:cs="Browallia New" w:hint="cs"/>
                <w:sz w:val="21"/>
                <w:szCs w:val="21"/>
                <w:cs/>
              </w:rPr>
              <w:t>และ</w:t>
            </w:r>
            <w:r w:rsidRPr="009A09ED">
              <w:rPr>
                <w:rFonts w:ascii="Browallia New" w:hAnsi="Browallia New" w:cs="Browallia New"/>
                <w:sz w:val="21"/>
                <w:szCs w:val="21"/>
                <w:cs/>
              </w:rPr>
              <w:t xml:space="preserve">ตั้งแต่เดือนกรกฎาคม </w:t>
            </w:r>
            <w:r w:rsidR="003F1336" w:rsidRPr="003F1336">
              <w:rPr>
                <w:rFonts w:ascii="Browallia New" w:hAnsi="Browallia New" w:cs="Browallia New"/>
                <w:sz w:val="21"/>
                <w:szCs w:val="21"/>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โดยชำระในวันทำการสุดท้ายของเดือนที่ครบกำหนดในแต่ละงวดนั้น</w:t>
            </w:r>
            <w:r>
              <w:rPr>
                <w:rFonts w:ascii="Browallia New" w:hAnsi="Browallia New" w:cs="Browallia New"/>
                <w:sz w:val="21"/>
                <w:szCs w:val="21"/>
              </w:rPr>
              <w:t xml:space="preserve">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Pr="009A09ED">
              <w:rPr>
                <w:rFonts w:ascii="Browallia New" w:hAnsi="Browallia New" w:cs="Browallia New"/>
                <w:sz w:val="21"/>
                <w:szCs w:val="21"/>
              </w:rPr>
              <w:t>2565</w:t>
            </w:r>
            <w:r w:rsidRPr="009A09ED">
              <w:rPr>
                <w:rFonts w:ascii="Browallia New" w:hAnsi="Browallia New" w:cs="Browallia New"/>
                <w:sz w:val="21"/>
                <w:szCs w:val="21"/>
                <w:cs/>
              </w:rPr>
              <w:t xml:space="preserve"> ถึงมกราคม </w:t>
            </w:r>
            <w:r w:rsidR="003F1336" w:rsidRPr="003F1336">
              <w:rPr>
                <w:rFonts w:ascii="Browallia New" w:hAnsi="Browallia New" w:cs="Browallia New"/>
                <w:sz w:val="21"/>
                <w:szCs w:val="21"/>
              </w:rPr>
              <w:t>2573</w:t>
            </w:r>
          </w:p>
          <w:p w14:paraId="774958EE" w14:textId="0CA8F1D2" w:rsidR="00026C62" w:rsidRPr="00A626A8" w:rsidRDefault="00026C62" w:rsidP="00026C62">
            <w:pPr>
              <w:pStyle w:val="ListParagraph"/>
              <w:tabs>
                <w:tab w:val="clear" w:pos="227"/>
                <w:tab w:val="clear" w:pos="454"/>
                <w:tab w:val="clear" w:pos="680"/>
                <w:tab w:val="clear" w:pos="4451"/>
                <w:tab w:val="left" w:pos="322"/>
                <w:tab w:val="left" w:pos="1680"/>
                <w:tab w:val="left" w:pos="3865"/>
              </w:tabs>
              <w:spacing w:line="240" w:lineRule="auto"/>
              <w:ind w:left="322" w:right="28"/>
              <w:jc w:val="thaiDistribute"/>
              <w:rPr>
                <w:rFonts w:ascii="Browallia New" w:hAnsi="Browallia New" w:cs="Browallia New"/>
                <w:sz w:val="23"/>
                <w:szCs w:val="23"/>
                <w:cs/>
              </w:rPr>
            </w:pPr>
          </w:p>
        </w:tc>
      </w:tr>
      <w:tr w:rsidR="00026C62" w:rsidRPr="001E4911" w14:paraId="533A5010" w14:textId="77777777" w:rsidTr="00C07995">
        <w:trPr>
          <w:trHeight w:val="647"/>
        </w:trPr>
        <w:tc>
          <w:tcPr>
            <w:tcW w:w="1845" w:type="dxa"/>
            <w:tcBorders>
              <w:top w:val="nil"/>
              <w:left w:val="nil"/>
              <w:bottom w:val="nil"/>
              <w:right w:val="nil"/>
            </w:tcBorders>
            <w:shd w:val="clear" w:color="auto" w:fill="auto"/>
          </w:tcPr>
          <w:p w14:paraId="3AE4D1B2" w14:textId="4A474D2E" w:rsidR="00026C62" w:rsidRPr="009A0539" w:rsidRDefault="00026C62" w:rsidP="00026C62">
            <w:pPr>
              <w:tabs>
                <w:tab w:val="decimal" w:pos="528"/>
              </w:tabs>
              <w:spacing w:line="240" w:lineRule="auto"/>
              <w:ind w:left="270" w:hanging="101"/>
              <w:rPr>
                <w:rFonts w:ascii="Browallia New" w:hAnsi="Browallia New" w:cs="Browallia New"/>
                <w:sz w:val="23"/>
                <w:szCs w:val="23"/>
                <w:cs/>
              </w:rPr>
            </w:pPr>
            <w:r w:rsidRPr="001E4911">
              <w:rPr>
                <w:rFonts w:ascii="Browallia New" w:hAnsi="Browallia New" w:cs="Browallia New"/>
                <w:sz w:val="23"/>
                <w:szCs w:val="23"/>
                <w:cs/>
              </w:rPr>
              <w:t>วงเงินที่</w:t>
            </w:r>
            <w:r w:rsidRPr="00F46B29">
              <w:rPr>
                <w:rFonts w:ascii="Browallia New" w:hAnsi="Browallia New" w:cs="Browallia New"/>
                <w:sz w:val="23"/>
                <w:szCs w:val="23"/>
              </w:rPr>
              <w:t xml:space="preserve"> </w:t>
            </w:r>
            <w:r w:rsidRPr="009A0539">
              <w:rPr>
                <w:rFonts w:ascii="Browallia New" w:hAnsi="Browallia New" w:cs="Browallia New"/>
                <w:sz w:val="23"/>
                <w:szCs w:val="23"/>
              </w:rPr>
              <w:t>2</w:t>
            </w:r>
          </w:p>
        </w:tc>
        <w:tc>
          <w:tcPr>
            <w:tcW w:w="801" w:type="dxa"/>
            <w:tcBorders>
              <w:top w:val="nil"/>
              <w:left w:val="nil"/>
              <w:right w:val="nil"/>
            </w:tcBorders>
            <w:shd w:val="clear" w:color="auto" w:fill="auto"/>
          </w:tcPr>
          <w:p w14:paraId="76491CA6" w14:textId="3485D0FE" w:rsidR="00026C62" w:rsidRPr="000D7225" w:rsidRDefault="00022707" w:rsidP="00026C62">
            <w:pPr>
              <w:tabs>
                <w:tab w:val="decimal" w:pos="528"/>
              </w:tabs>
              <w:spacing w:line="240" w:lineRule="auto"/>
              <w:jc w:val="right"/>
              <w:rPr>
                <w:rFonts w:ascii="Browallia New" w:hAnsi="Browallia New" w:cs="Browallia New"/>
                <w:sz w:val="23"/>
                <w:szCs w:val="23"/>
              </w:rPr>
            </w:pPr>
            <w:r w:rsidRPr="000D7225">
              <w:rPr>
                <w:rFonts w:ascii="Browallia New" w:hAnsi="Browallia New" w:cs="Browallia New"/>
                <w:sz w:val="23"/>
                <w:szCs w:val="23"/>
              </w:rPr>
              <w:t>57.74</w:t>
            </w:r>
          </w:p>
        </w:tc>
        <w:tc>
          <w:tcPr>
            <w:tcW w:w="817" w:type="dxa"/>
            <w:tcBorders>
              <w:top w:val="nil"/>
              <w:left w:val="nil"/>
              <w:right w:val="nil"/>
            </w:tcBorders>
            <w:shd w:val="clear" w:color="auto" w:fill="auto"/>
          </w:tcPr>
          <w:p w14:paraId="365E61C5" w14:textId="6B61A281" w:rsidR="00026C62" w:rsidRPr="0060153C" w:rsidRDefault="00026C62" w:rsidP="00026C62">
            <w:pP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61.27</w:t>
            </w:r>
          </w:p>
        </w:tc>
        <w:tc>
          <w:tcPr>
            <w:tcW w:w="1802" w:type="dxa"/>
            <w:tcBorders>
              <w:top w:val="nil"/>
              <w:left w:val="nil"/>
              <w:bottom w:val="nil"/>
              <w:right w:val="nil"/>
            </w:tcBorders>
            <w:shd w:val="clear" w:color="auto" w:fill="auto"/>
          </w:tcPr>
          <w:p w14:paraId="5DD98D0B" w14:textId="783F8279" w:rsidR="00026C62" w:rsidRPr="00FC1D71" w:rsidRDefault="00026C62" w:rsidP="00026C62">
            <w:pPr>
              <w:tabs>
                <w:tab w:val="clear" w:pos="227"/>
              </w:tabs>
              <w:spacing w:line="240" w:lineRule="auto"/>
              <w:ind w:right="-108"/>
              <w:rPr>
                <w:rFonts w:ascii="Browallia New" w:hAnsi="Browallia New" w:cs="Browallia New"/>
                <w:sz w:val="23"/>
                <w:szCs w:val="23"/>
              </w:rPr>
            </w:pPr>
            <w:r w:rsidRPr="001E4911">
              <w:rPr>
                <w:rFonts w:ascii="Browallia New" w:hAnsi="Browallia New" w:cs="Browallia New"/>
                <w:sz w:val="23"/>
                <w:szCs w:val="23"/>
                <w:cs/>
              </w:rPr>
              <w:t>อัตราดอกเบี้ย</w:t>
            </w:r>
            <w:r w:rsidRPr="00F46B29">
              <w:rPr>
                <w:rFonts w:ascii="Browallia New" w:hAnsi="Browallia New" w:cs="Browallia New"/>
                <w:sz w:val="23"/>
                <w:szCs w:val="23"/>
              </w:rPr>
              <w:t xml:space="preserve"> </w:t>
            </w:r>
            <w:r w:rsidRPr="001E4911">
              <w:rPr>
                <w:rFonts w:ascii="Browallia New" w:hAnsi="Browallia New" w:cs="Browallia New"/>
                <w:sz w:val="23"/>
                <w:szCs w:val="23"/>
              </w:rPr>
              <w:t>MLR</w:t>
            </w:r>
            <w:r w:rsidRPr="00F46B29">
              <w:rPr>
                <w:rFonts w:ascii="Browallia New" w:hAnsi="Browallia New" w:cs="Browallia New"/>
                <w:sz w:val="23"/>
                <w:szCs w:val="23"/>
              </w:rPr>
              <w:t xml:space="preserve"> </w:t>
            </w:r>
            <w:r w:rsidRPr="001E4911">
              <w:rPr>
                <w:rFonts w:ascii="Browallia New" w:hAnsi="Browallia New" w:cs="Browallia New"/>
                <w:sz w:val="23"/>
                <w:szCs w:val="23"/>
                <w:cs/>
              </w:rPr>
              <w:t>ลบ</w:t>
            </w:r>
            <w:r w:rsidRPr="001E4911">
              <w:rPr>
                <w:rFonts w:ascii="Browallia New" w:hAnsi="Browallia New" w:cs="Browallia New"/>
                <w:sz w:val="23"/>
                <w:szCs w:val="23"/>
              </w:rPr>
              <w:t xml:space="preserve">      </w:t>
            </w:r>
            <w:r w:rsidRPr="001E4911">
              <w:rPr>
                <w:rFonts w:ascii="Browallia New" w:hAnsi="Browallia New" w:cs="Browallia New"/>
                <w:sz w:val="23"/>
                <w:szCs w:val="23"/>
                <w:cs/>
              </w:rPr>
              <w:t>ร้อยละ</w:t>
            </w:r>
            <w:r w:rsidRPr="00F46B29">
              <w:rPr>
                <w:rFonts w:ascii="Browallia New" w:hAnsi="Browallia New" w:cs="Browallia New"/>
                <w:sz w:val="23"/>
                <w:szCs w:val="23"/>
              </w:rPr>
              <w:t xml:space="preserve"> </w:t>
            </w:r>
            <w:r w:rsidRPr="001E4911">
              <w:rPr>
                <w:rFonts w:ascii="Browallia New" w:hAnsi="Browallia New" w:cs="Browallia New"/>
                <w:sz w:val="23"/>
                <w:szCs w:val="23"/>
              </w:rPr>
              <w:t>1</w:t>
            </w:r>
            <w:r w:rsidRPr="001E4911">
              <w:rPr>
                <w:rFonts w:ascii="Browallia New" w:hAnsi="Browallia New" w:cs="Browallia New"/>
                <w:sz w:val="23"/>
                <w:szCs w:val="23"/>
                <w:cs/>
              </w:rPr>
              <w:t>.</w:t>
            </w:r>
            <w:r w:rsidRPr="001E4911">
              <w:rPr>
                <w:rFonts w:ascii="Browallia New" w:hAnsi="Browallia New" w:cs="Browallia New"/>
                <w:sz w:val="23"/>
                <w:szCs w:val="23"/>
              </w:rPr>
              <w:t xml:space="preserve">50 </w:t>
            </w:r>
            <w:r w:rsidRPr="001E4911">
              <w:rPr>
                <w:rFonts w:ascii="Browallia New" w:hAnsi="Browallia New" w:cs="Browallia New"/>
                <w:sz w:val="23"/>
                <w:szCs w:val="23"/>
                <w:cs/>
              </w:rPr>
              <w:t>ต่อปี</w:t>
            </w:r>
          </w:p>
        </w:tc>
        <w:tc>
          <w:tcPr>
            <w:tcW w:w="4518" w:type="dxa"/>
            <w:tcBorders>
              <w:top w:val="nil"/>
              <w:left w:val="nil"/>
              <w:bottom w:val="nil"/>
              <w:right w:val="nil"/>
            </w:tcBorders>
            <w:shd w:val="clear" w:color="auto" w:fill="auto"/>
          </w:tcPr>
          <w:p w14:paraId="403DDB75" w14:textId="75B3C987" w:rsidR="00026C62" w:rsidRDefault="00026C62" w:rsidP="002C7991">
            <w:pPr>
              <w:tabs>
                <w:tab w:val="left" w:pos="1680"/>
              </w:tabs>
              <w:spacing w:line="240" w:lineRule="auto"/>
              <w:ind w:right="-22"/>
              <w:jc w:val="thaiDistribute"/>
              <w:rPr>
                <w:rFonts w:ascii="Browallia New" w:hAnsi="Browallia New" w:cs="Browallia New"/>
                <w:sz w:val="21"/>
                <w:szCs w:val="21"/>
              </w:rPr>
            </w:pPr>
            <w:r w:rsidRPr="009A09ED">
              <w:rPr>
                <w:rFonts w:ascii="Browallia New" w:hAnsi="Browallia New" w:cs="Browallia New"/>
                <w:sz w:val="21"/>
                <w:szCs w:val="21"/>
                <w:cs/>
              </w:rPr>
              <w:t>ชำระคืนเฉพาะดอกเบี้ยตามอัตราที่กำหนดไว้ในสัญญาสินเชื่อเดิม เป็นงวดรายเดือนทุกเดือน</w:t>
            </w:r>
            <w:r w:rsidRPr="009A09ED">
              <w:rPr>
                <w:rFonts w:ascii="Browallia New" w:hAnsi="Browallia New" w:cs="Browallia New" w:hint="cs"/>
                <w:sz w:val="21"/>
                <w:szCs w:val="21"/>
                <w:cs/>
              </w:rPr>
              <w:t xml:space="preserve"> </w:t>
            </w:r>
            <w:r w:rsidRPr="009A09ED">
              <w:rPr>
                <w:rFonts w:ascii="Browallia New" w:hAnsi="Browallia New" w:cs="Browallia New"/>
                <w:sz w:val="21"/>
                <w:szCs w:val="21"/>
                <w:cs/>
              </w:rPr>
              <w:t xml:space="preserve">ระยะเวลา </w:t>
            </w:r>
            <w:r w:rsidR="003F1336" w:rsidRPr="003F1336">
              <w:rPr>
                <w:rFonts w:ascii="Browallia New" w:hAnsi="Browallia New" w:cs="Browallia New"/>
                <w:sz w:val="21"/>
                <w:szCs w:val="21"/>
                <w:cs/>
              </w:rPr>
              <w:t>6</w:t>
            </w:r>
            <w:r w:rsidRPr="009A09ED">
              <w:rPr>
                <w:rFonts w:ascii="Browallia New" w:hAnsi="Browallia New" w:cs="Browallia New"/>
                <w:sz w:val="21"/>
                <w:szCs w:val="21"/>
                <w:cs/>
              </w:rPr>
              <w:t xml:space="preserve"> เดือน ตั้งแต่เดือนมกราคม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ถึงเดือนมิถุนายน </w:t>
            </w:r>
            <w:r w:rsidR="003F1336" w:rsidRPr="003F1336">
              <w:rPr>
                <w:rFonts w:ascii="Browallia New" w:hAnsi="Browallia New" w:cs="Browallia New"/>
                <w:sz w:val="21"/>
                <w:szCs w:val="21"/>
                <w:cs/>
              </w:rPr>
              <w:t>2565</w:t>
            </w:r>
            <w:r w:rsidRPr="009A09ED">
              <w:rPr>
                <w:rFonts w:ascii="Browallia New" w:hAnsi="Browallia New" w:cs="Browallia New" w:hint="cs"/>
                <w:sz w:val="21"/>
                <w:szCs w:val="21"/>
                <w:cs/>
              </w:rPr>
              <w:t xml:space="preserve"> </w:t>
            </w:r>
            <w:r w:rsidR="00D140D7">
              <w:rPr>
                <w:rFonts w:ascii="Browallia New" w:hAnsi="Browallia New" w:cs="Browallia New" w:hint="cs"/>
                <w:sz w:val="21"/>
                <w:szCs w:val="21"/>
                <w:cs/>
              </w:rPr>
              <w:t>และ</w:t>
            </w:r>
            <w:r w:rsidRPr="009A09ED">
              <w:rPr>
                <w:rFonts w:ascii="Browallia New" w:hAnsi="Browallia New" w:cs="Browallia New"/>
                <w:sz w:val="21"/>
                <w:szCs w:val="21"/>
                <w:cs/>
              </w:rPr>
              <w:t xml:space="preserve">ตั้งแต่เดือนกรกฎาคม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เป็นต้นไป ผู้ขอสินเชื่อตกลงชำระหนี้สินเงินต้นและดอกเบี้ยให้แก่ธนาคารเป็นงวดรายเดือน โดยชำระในวันทำการสุดท้ายของเดือนที่ครบกำหนดในแต่ละงวดนั้น </w:t>
            </w:r>
            <w:r>
              <w:rPr>
                <w:rFonts w:ascii="Browallia New" w:hAnsi="Browallia New" w:cs="Browallia New" w:hint="cs"/>
                <w:sz w:val="21"/>
                <w:szCs w:val="21"/>
                <w:cs/>
              </w:rPr>
              <w:t>ตั้งแต่</w:t>
            </w:r>
            <w:r w:rsidRPr="009A09ED">
              <w:rPr>
                <w:rFonts w:ascii="Browallia New" w:hAnsi="Browallia New" w:cs="Browallia New"/>
                <w:sz w:val="21"/>
                <w:szCs w:val="21"/>
                <w:cs/>
              </w:rPr>
              <w:t xml:space="preserve">กรกฎาคม </w:t>
            </w:r>
            <w:r w:rsidR="003F1336" w:rsidRPr="003F1336">
              <w:rPr>
                <w:rFonts w:ascii="Browallia New" w:hAnsi="Browallia New" w:cs="Browallia New"/>
                <w:sz w:val="21"/>
                <w:szCs w:val="21"/>
                <w:cs/>
              </w:rPr>
              <w:t>2565</w:t>
            </w:r>
            <w:r w:rsidRPr="009A09ED">
              <w:rPr>
                <w:rFonts w:ascii="Browallia New" w:hAnsi="Browallia New" w:cs="Browallia New"/>
                <w:sz w:val="21"/>
                <w:szCs w:val="21"/>
                <w:cs/>
              </w:rPr>
              <w:t xml:space="preserve"> ถึง</w:t>
            </w:r>
            <w:r w:rsidR="002C7991">
              <w:rPr>
                <w:rFonts w:ascii="Browallia New" w:hAnsi="Browallia New" w:cs="Browallia New" w:hint="cs"/>
                <w:sz w:val="21"/>
                <w:szCs w:val="21"/>
                <w:cs/>
              </w:rPr>
              <w:t xml:space="preserve"> </w:t>
            </w:r>
            <w:r w:rsidRPr="004D12C5">
              <w:rPr>
                <w:rFonts w:ascii="Browallia New" w:hAnsi="Browallia New" w:cs="Browallia New"/>
                <w:sz w:val="21"/>
                <w:szCs w:val="21"/>
                <w:cs/>
              </w:rPr>
              <w:t xml:space="preserve">เมษายน </w:t>
            </w:r>
            <w:r w:rsidR="003F1336" w:rsidRPr="003F1336">
              <w:rPr>
                <w:rFonts w:ascii="Browallia New" w:hAnsi="Browallia New" w:cs="Browallia New"/>
                <w:sz w:val="21"/>
                <w:szCs w:val="21"/>
              </w:rPr>
              <w:t>2575</w:t>
            </w:r>
            <w:r w:rsidRPr="004D12C5">
              <w:rPr>
                <w:rFonts w:ascii="Browallia New" w:hAnsi="Browallia New" w:cs="Browallia New"/>
                <w:sz w:val="21"/>
                <w:szCs w:val="21"/>
                <w:cs/>
              </w:rPr>
              <w:t xml:space="preserve"> </w:t>
            </w:r>
          </w:p>
          <w:p w14:paraId="195E56F2" w14:textId="7D2D7F8D" w:rsidR="00026C62" w:rsidRPr="007101FC" w:rsidRDefault="00026C62" w:rsidP="00026C62">
            <w:pPr>
              <w:tabs>
                <w:tab w:val="left" w:pos="1680"/>
              </w:tabs>
              <w:spacing w:line="240" w:lineRule="auto"/>
              <w:ind w:right="-22"/>
              <w:jc w:val="thaiDistribute"/>
              <w:rPr>
                <w:rFonts w:ascii="Browallia New" w:hAnsi="Browallia New" w:cs="Browallia New"/>
                <w:sz w:val="23"/>
                <w:szCs w:val="23"/>
                <w:highlight w:val="yellow"/>
              </w:rPr>
            </w:pPr>
          </w:p>
        </w:tc>
      </w:tr>
      <w:tr w:rsidR="00026C62" w:rsidRPr="001E4911" w14:paraId="30FF0647" w14:textId="77777777" w:rsidTr="00C07995">
        <w:trPr>
          <w:trHeight w:val="342"/>
        </w:trPr>
        <w:tc>
          <w:tcPr>
            <w:tcW w:w="1845" w:type="dxa"/>
            <w:tcBorders>
              <w:top w:val="nil"/>
              <w:left w:val="nil"/>
              <w:bottom w:val="nil"/>
              <w:right w:val="nil"/>
            </w:tcBorders>
          </w:tcPr>
          <w:p w14:paraId="7F1E60F5" w14:textId="77777777" w:rsidR="00026C62" w:rsidRPr="009A0539" w:rsidRDefault="00026C62" w:rsidP="00026C62">
            <w:pPr>
              <w:tabs>
                <w:tab w:val="decimal" w:pos="528"/>
              </w:tabs>
              <w:spacing w:line="240" w:lineRule="auto"/>
              <w:ind w:left="270" w:hanging="101"/>
              <w:rPr>
                <w:rFonts w:ascii="Browallia New" w:hAnsi="Browallia New" w:cs="Browallia New"/>
                <w:sz w:val="23"/>
                <w:szCs w:val="23"/>
              </w:rPr>
            </w:pPr>
            <w:r w:rsidRPr="00FC1D71">
              <w:rPr>
                <w:rFonts w:ascii="Browallia New" w:hAnsi="Browallia New" w:cs="Browallia New"/>
                <w:sz w:val="23"/>
                <w:szCs w:val="23"/>
                <w:cs/>
              </w:rPr>
              <w:t>รวม</w:t>
            </w:r>
          </w:p>
        </w:tc>
        <w:tc>
          <w:tcPr>
            <w:tcW w:w="801" w:type="dxa"/>
            <w:tcBorders>
              <w:top w:val="nil"/>
              <w:left w:val="nil"/>
              <w:bottom w:val="nil"/>
              <w:right w:val="nil"/>
            </w:tcBorders>
            <w:vAlign w:val="bottom"/>
          </w:tcPr>
          <w:p w14:paraId="4B7A8D77" w14:textId="527AB9D7" w:rsidR="00026C62" w:rsidRPr="000D7225" w:rsidRDefault="0025492A" w:rsidP="00026C62">
            <w:pPr>
              <w:pBdr>
                <w:top w:val="single" w:sz="4" w:space="1" w:color="auto"/>
              </w:pBdr>
              <w:tabs>
                <w:tab w:val="decimal" w:pos="528"/>
              </w:tabs>
              <w:spacing w:line="240" w:lineRule="auto"/>
              <w:jc w:val="right"/>
              <w:rPr>
                <w:rFonts w:ascii="Browallia New" w:hAnsi="Browallia New" w:cs="Browallia New"/>
                <w:sz w:val="23"/>
                <w:szCs w:val="23"/>
              </w:rPr>
            </w:pPr>
            <w:r w:rsidRPr="000D7225">
              <w:rPr>
                <w:rFonts w:ascii="Browallia New" w:hAnsi="Browallia New" w:cs="Browallia New"/>
                <w:sz w:val="23"/>
                <w:szCs w:val="23"/>
              </w:rPr>
              <w:t>135.</w:t>
            </w:r>
            <w:r w:rsidR="00E776BA" w:rsidRPr="000D7225">
              <w:rPr>
                <w:rFonts w:ascii="Browallia New" w:hAnsi="Browallia New" w:cs="Browallia New"/>
                <w:sz w:val="23"/>
                <w:szCs w:val="23"/>
              </w:rPr>
              <w:t>06</w:t>
            </w:r>
          </w:p>
        </w:tc>
        <w:tc>
          <w:tcPr>
            <w:tcW w:w="817" w:type="dxa"/>
            <w:tcBorders>
              <w:top w:val="nil"/>
              <w:left w:val="nil"/>
              <w:bottom w:val="nil"/>
              <w:right w:val="nil"/>
            </w:tcBorders>
            <w:vAlign w:val="bottom"/>
          </w:tcPr>
          <w:p w14:paraId="3791EED0" w14:textId="1BA42447" w:rsidR="00026C62" w:rsidRPr="0060153C" w:rsidRDefault="00026C62" w:rsidP="00026C62">
            <w:pPr>
              <w:pBdr>
                <w:top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fldChar w:fldCharType="begin"/>
            </w:r>
            <w:r w:rsidRPr="0060153C">
              <w:rPr>
                <w:rFonts w:ascii="Browallia New" w:hAnsi="Browallia New" w:cs="Browallia New"/>
                <w:sz w:val="23"/>
                <w:szCs w:val="23"/>
              </w:rPr>
              <w:instrText xml:space="preserve"> =SUM(ABOVE) </w:instrText>
            </w:r>
            <w:r w:rsidRPr="0060153C">
              <w:rPr>
                <w:rFonts w:ascii="Browallia New" w:hAnsi="Browallia New" w:cs="Browallia New"/>
                <w:sz w:val="23"/>
                <w:szCs w:val="23"/>
              </w:rPr>
              <w:fldChar w:fldCharType="separate"/>
            </w:r>
            <w:r w:rsidRPr="0060153C">
              <w:rPr>
                <w:rFonts w:ascii="Browallia New" w:hAnsi="Browallia New" w:cs="Browallia New"/>
                <w:sz w:val="23"/>
                <w:szCs w:val="23"/>
              </w:rPr>
              <w:t>142.37</w:t>
            </w:r>
            <w:r w:rsidRPr="0060153C">
              <w:rPr>
                <w:rFonts w:ascii="Browallia New" w:hAnsi="Browallia New" w:cs="Browallia New"/>
                <w:sz w:val="23"/>
                <w:szCs w:val="23"/>
              </w:rPr>
              <w:fldChar w:fldCharType="end"/>
            </w:r>
          </w:p>
        </w:tc>
        <w:tc>
          <w:tcPr>
            <w:tcW w:w="1802" w:type="dxa"/>
            <w:tcBorders>
              <w:top w:val="nil"/>
              <w:left w:val="nil"/>
              <w:bottom w:val="nil"/>
              <w:right w:val="nil"/>
            </w:tcBorders>
          </w:tcPr>
          <w:p w14:paraId="74838092" w14:textId="77777777" w:rsidR="00026C62" w:rsidRPr="00FC1D71" w:rsidRDefault="00026C62" w:rsidP="00026C62">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73E8472A" w14:textId="77777777" w:rsidR="00026C62" w:rsidRPr="00FC1D71" w:rsidRDefault="00026C62" w:rsidP="00026C62">
            <w:pPr>
              <w:spacing w:line="240" w:lineRule="auto"/>
              <w:jc w:val="thaiDistribute"/>
              <w:rPr>
                <w:rFonts w:ascii="Browallia New" w:hAnsi="Browallia New" w:cs="Browallia New"/>
                <w:sz w:val="23"/>
                <w:szCs w:val="23"/>
              </w:rPr>
            </w:pPr>
          </w:p>
        </w:tc>
      </w:tr>
      <w:tr w:rsidR="00026C62" w:rsidRPr="001E4911" w14:paraId="4F1F3D3A" w14:textId="77777777" w:rsidTr="00C07995">
        <w:trPr>
          <w:trHeight w:val="299"/>
        </w:trPr>
        <w:tc>
          <w:tcPr>
            <w:tcW w:w="1845" w:type="dxa"/>
            <w:tcBorders>
              <w:top w:val="nil"/>
              <w:left w:val="nil"/>
              <w:bottom w:val="nil"/>
              <w:right w:val="nil"/>
            </w:tcBorders>
          </w:tcPr>
          <w:p w14:paraId="42A09A8C" w14:textId="328747DB" w:rsidR="00026C62" w:rsidRPr="009A0539" w:rsidRDefault="00026C62" w:rsidP="00DA4461">
            <w:pPr>
              <w:tabs>
                <w:tab w:val="decimal" w:pos="528"/>
              </w:tabs>
              <w:spacing w:line="240" w:lineRule="auto"/>
              <w:rPr>
                <w:rFonts w:ascii="Browallia New" w:hAnsi="Browallia New" w:cs="Browallia New"/>
                <w:sz w:val="23"/>
                <w:szCs w:val="23"/>
              </w:rPr>
            </w:pPr>
            <w:r w:rsidRPr="001E4911">
              <w:rPr>
                <w:rFonts w:ascii="Browallia New" w:hAnsi="Browallia New" w:cs="Browallia New"/>
                <w:sz w:val="23"/>
                <w:szCs w:val="23"/>
                <w:u w:val="single"/>
                <w:cs/>
              </w:rPr>
              <w:t>หัก</w:t>
            </w:r>
            <w:r w:rsidRPr="00F46B29">
              <w:rPr>
                <w:rFonts w:ascii="Browallia New" w:hAnsi="Browallia New" w:cs="Browallia New"/>
                <w:sz w:val="23"/>
                <w:szCs w:val="23"/>
              </w:rPr>
              <w:t xml:space="preserve"> </w:t>
            </w:r>
            <w:r w:rsidRPr="001E4911">
              <w:rPr>
                <w:rFonts w:ascii="Browallia New" w:hAnsi="Browallia New" w:cs="Browallia New"/>
                <w:sz w:val="23"/>
                <w:szCs w:val="23"/>
                <w:cs/>
              </w:rPr>
              <w:t>ส่วนที่ถึงกำหนดชำระ</w:t>
            </w:r>
            <w:r w:rsidR="00DA4461">
              <w:rPr>
                <w:rFonts w:ascii="Browallia New" w:hAnsi="Browallia New" w:cs="Browallia New"/>
                <w:sz w:val="23"/>
                <w:szCs w:val="23"/>
              </w:rPr>
              <w:br/>
              <w:t xml:space="preserve">         </w:t>
            </w:r>
            <w:r w:rsidRPr="001E4911">
              <w:rPr>
                <w:rFonts w:ascii="Browallia New" w:hAnsi="Browallia New" w:cs="Browallia New"/>
                <w:sz w:val="23"/>
                <w:szCs w:val="23"/>
                <w:cs/>
              </w:rPr>
              <w:t>ภายในหนึ่งปี</w:t>
            </w:r>
          </w:p>
        </w:tc>
        <w:tc>
          <w:tcPr>
            <w:tcW w:w="801" w:type="dxa"/>
            <w:tcBorders>
              <w:top w:val="nil"/>
              <w:left w:val="nil"/>
              <w:bottom w:val="nil"/>
              <w:right w:val="nil"/>
            </w:tcBorders>
            <w:vAlign w:val="bottom"/>
          </w:tcPr>
          <w:p w14:paraId="45D999FF" w14:textId="683003B9" w:rsidR="00026C62" w:rsidRPr="000D7225" w:rsidRDefault="001502AB" w:rsidP="00026C62">
            <w:pPr>
              <w:pBdr>
                <w:bottom w:val="single" w:sz="4" w:space="1" w:color="auto"/>
              </w:pBdr>
              <w:tabs>
                <w:tab w:val="decimal" w:pos="528"/>
              </w:tabs>
              <w:spacing w:line="240" w:lineRule="auto"/>
              <w:jc w:val="right"/>
              <w:rPr>
                <w:rFonts w:ascii="Browallia New" w:hAnsi="Browallia New" w:cs="Browallia New"/>
                <w:sz w:val="23"/>
                <w:szCs w:val="23"/>
              </w:rPr>
            </w:pPr>
            <w:r w:rsidRPr="000D7225">
              <w:rPr>
                <w:rFonts w:ascii="Browallia New" w:hAnsi="Browallia New" w:cs="Browallia New"/>
                <w:sz w:val="23"/>
                <w:szCs w:val="23"/>
              </w:rPr>
              <w:t>(</w:t>
            </w:r>
            <w:r w:rsidR="00DB4634" w:rsidRPr="000D7225">
              <w:rPr>
                <w:rFonts w:ascii="Browallia New" w:hAnsi="Browallia New" w:cs="Browallia New"/>
                <w:sz w:val="23"/>
                <w:szCs w:val="23"/>
              </w:rPr>
              <w:t>8.</w:t>
            </w:r>
            <w:r w:rsidRPr="000D7225">
              <w:rPr>
                <w:rFonts w:ascii="Browallia New" w:hAnsi="Browallia New" w:cs="Browallia New"/>
                <w:sz w:val="23"/>
                <w:szCs w:val="23"/>
              </w:rPr>
              <w:t>99)</w:t>
            </w:r>
          </w:p>
        </w:tc>
        <w:tc>
          <w:tcPr>
            <w:tcW w:w="817" w:type="dxa"/>
            <w:tcBorders>
              <w:top w:val="nil"/>
              <w:left w:val="nil"/>
              <w:bottom w:val="nil"/>
              <w:right w:val="nil"/>
            </w:tcBorders>
            <w:vAlign w:val="bottom"/>
          </w:tcPr>
          <w:p w14:paraId="388ECBD3" w14:textId="0310838D" w:rsidR="00026C62" w:rsidRPr="0060153C" w:rsidRDefault="00026C62" w:rsidP="00026C62">
            <w:pPr>
              <w:pBdr>
                <w:bottom w:val="single" w:sz="4"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(8.28)</w:t>
            </w:r>
          </w:p>
        </w:tc>
        <w:tc>
          <w:tcPr>
            <w:tcW w:w="1802" w:type="dxa"/>
            <w:tcBorders>
              <w:top w:val="nil"/>
              <w:left w:val="nil"/>
              <w:bottom w:val="nil"/>
              <w:right w:val="nil"/>
            </w:tcBorders>
          </w:tcPr>
          <w:p w14:paraId="592E3B50" w14:textId="77777777" w:rsidR="00026C62" w:rsidRPr="00FC1D71" w:rsidRDefault="00026C62" w:rsidP="00026C62">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5DA647D9" w14:textId="77777777" w:rsidR="00026C62" w:rsidRPr="00FC1D71" w:rsidRDefault="00026C62" w:rsidP="00026C62">
            <w:pPr>
              <w:spacing w:line="240" w:lineRule="auto"/>
              <w:jc w:val="thaiDistribute"/>
              <w:rPr>
                <w:rFonts w:ascii="Browallia New" w:hAnsi="Browallia New" w:cs="Browallia New"/>
                <w:sz w:val="23"/>
                <w:szCs w:val="23"/>
              </w:rPr>
            </w:pPr>
          </w:p>
        </w:tc>
      </w:tr>
      <w:tr w:rsidR="00026C62" w:rsidRPr="001E4911" w14:paraId="70DC2280" w14:textId="77777777" w:rsidTr="00C07995">
        <w:trPr>
          <w:trHeight w:val="342"/>
        </w:trPr>
        <w:tc>
          <w:tcPr>
            <w:tcW w:w="1845" w:type="dxa"/>
            <w:tcBorders>
              <w:top w:val="nil"/>
              <w:left w:val="nil"/>
              <w:bottom w:val="nil"/>
              <w:right w:val="nil"/>
            </w:tcBorders>
          </w:tcPr>
          <w:p w14:paraId="7C7CBB66" w14:textId="61D9065A" w:rsidR="00026C62" w:rsidRPr="009A0539" w:rsidRDefault="00026C62" w:rsidP="00DA4461">
            <w:pPr>
              <w:tabs>
                <w:tab w:val="decimal" w:pos="528"/>
              </w:tabs>
              <w:spacing w:line="240" w:lineRule="auto"/>
              <w:rPr>
                <w:rFonts w:ascii="Browallia New" w:hAnsi="Browallia New" w:cs="Browallia New"/>
                <w:sz w:val="23"/>
                <w:szCs w:val="23"/>
              </w:rPr>
            </w:pPr>
            <w:r w:rsidRPr="00FC1D71">
              <w:rPr>
                <w:rFonts w:ascii="Browallia New" w:hAnsi="Browallia New" w:cs="Browallia New"/>
                <w:sz w:val="23"/>
                <w:szCs w:val="23"/>
                <w:cs/>
              </w:rPr>
              <w:t>เงินกู้ระยะยาว</w:t>
            </w:r>
            <w:r w:rsidRPr="00F46B29">
              <w:rPr>
                <w:rFonts w:ascii="Browallia New" w:hAnsi="Browallia New" w:cs="Browallia New"/>
                <w:sz w:val="23"/>
                <w:szCs w:val="23"/>
              </w:rPr>
              <w:t xml:space="preserve"> </w:t>
            </w:r>
            <w:r w:rsidRPr="00FC1D71">
              <w:rPr>
                <w:rFonts w:ascii="Browallia New" w:hAnsi="Browallia New" w:cs="Browallia New"/>
                <w:sz w:val="23"/>
                <w:szCs w:val="23"/>
              </w:rPr>
              <w:t>-</w:t>
            </w:r>
            <w:r w:rsidRPr="00F46B29">
              <w:rPr>
                <w:rFonts w:ascii="Browallia New" w:hAnsi="Browallia New" w:cs="Browallia New"/>
                <w:sz w:val="23"/>
                <w:szCs w:val="23"/>
              </w:rPr>
              <w:t xml:space="preserve"> </w:t>
            </w:r>
            <w:r w:rsidRPr="00FC1D71">
              <w:rPr>
                <w:rFonts w:ascii="Browallia New" w:hAnsi="Browallia New" w:cs="Browallia New"/>
                <w:sz w:val="23"/>
                <w:szCs w:val="23"/>
                <w:cs/>
              </w:rPr>
              <w:t>สุทธิ</w:t>
            </w:r>
          </w:p>
        </w:tc>
        <w:tc>
          <w:tcPr>
            <w:tcW w:w="801" w:type="dxa"/>
            <w:tcBorders>
              <w:top w:val="nil"/>
              <w:left w:val="nil"/>
              <w:bottom w:val="nil"/>
              <w:right w:val="nil"/>
            </w:tcBorders>
            <w:vAlign w:val="bottom"/>
          </w:tcPr>
          <w:p w14:paraId="582E3662" w14:textId="0207ED02" w:rsidR="00026C62" w:rsidRPr="000D7225" w:rsidRDefault="000936DF" w:rsidP="00026C62">
            <w:pPr>
              <w:pBdr>
                <w:bottom w:val="single" w:sz="12" w:space="1" w:color="auto"/>
              </w:pBdr>
              <w:tabs>
                <w:tab w:val="decimal" w:pos="528"/>
              </w:tabs>
              <w:spacing w:line="240" w:lineRule="auto"/>
              <w:jc w:val="right"/>
              <w:rPr>
                <w:rFonts w:ascii="Browallia New" w:hAnsi="Browallia New" w:cs="Browallia New"/>
                <w:sz w:val="23"/>
                <w:szCs w:val="23"/>
              </w:rPr>
            </w:pPr>
            <w:r w:rsidRPr="000D7225">
              <w:rPr>
                <w:rFonts w:ascii="Browallia New" w:hAnsi="Browallia New" w:cs="Browallia New"/>
                <w:sz w:val="23"/>
                <w:szCs w:val="23"/>
              </w:rPr>
              <w:t>126</w:t>
            </w:r>
            <w:r w:rsidR="00A405AD" w:rsidRPr="000D7225">
              <w:rPr>
                <w:rFonts w:ascii="Browallia New" w:hAnsi="Browallia New" w:cs="Browallia New"/>
                <w:sz w:val="23"/>
                <w:szCs w:val="23"/>
              </w:rPr>
              <w:t>.07</w:t>
            </w:r>
          </w:p>
        </w:tc>
        <w:tc>
          <w:tcPr>
            <w:tcW w:w="817" w:type="dxa"/>
            <w:tcBorders>
              <w:top w:val="nil"/>
              <w:left w:val="nil"/>
              <w:bottom w:val="nil"/>
              <w:right w:val="nil"/>
            </w:tcBorders>
            <w:vAlign w:val="bottom"/>
          </w:tcPr>
          <w:p w14:paraId="7FE93107" w14:textId="2B935DD7" w:rsidR="00026C62" w:rsidRPr="0060153C" w:rsidRDefault="00026C62" w:rsidP="00026C62">
            <w:pPr>
              <w:pBdr>
                <w:bottom w:val="single" w:sz="12" w:space="1" w:color="auto"/>
              </w:pBdr>
              <w:tabs>
                <w:tab w:val="decimal" w:pos="528"/>
              </w:tabs>
              <w:spacing w:line="240" w:lineRule="auto"/>
              <w:jc w:val="right"/>
              <w:rPr>
                <w:rFonts w:ascii="Browallia New" w:hAnsi="Browallia New" w:cs="Browallia New"/>
                <w:sz w:val="23"/>
                <w:szCs w:val="23"/>
              </w:rPr>
            </w:pPr>
            <w:r w:rsidRPr="0060153C">
              <w:rPr>
                <w:rFonts w:ascii="Browallia New" w:hAnsi="Browallia New" w:cs="Browallia New"/>
                <w:sz w:val="23"/>
                <w:szCs w:val="23"/>
              </w:rPr>
              <w:t>134.09</w:t>
            </w:r>
          </w:p>
        </w:tc>
        <w:tc>
          <w:tcPr>
            <w:tcW w:w="1802" w:type="dxa"/>
            <w:tcBorders>
              <w:top w:val="nil"/>
              <w:left w:val="nil"/>
              <w:bottom w:val="nil"/>
              <w:right w:val="nil"/>
            </w:tcBorders>
          </w:tcPr>
          <w:p w14:paraId="300ADB2C" w14:textId="77777777" w:rsidR="00026C62" w:rsidRPr="00FC1D71" w:rsidRDefault="00026C62" w:rsidP="00026C62">
            <w:pPr>
              <w:spacing w:line="240" w:lineRule="auto"/>
              <w:ind w:right="-108"/>
              <w:jc w:val="thaiDistribute"/>
              <w:rPr>
                <w:rFonts w:ascii="Browallia New" w:hAnsi="Browallia New" w:cs="Browallia New"/>
                <w:sz w:val="23"/>
                <w:szCs w:val="23"/>
              </w:rPr>
            </w:pPr>
          </w:p>
        </w:tc>
        <w:tc>
          <w:tcPr>
            <w:tcW w:w="4518" w:type="dxa"/>
            <w:tcBorders>
              <w:top w:val="nil"/>
              <w:left w:val="nil"/>
              <w:bottom w:val="nil"/>
              <w:right w:val="nil"/>
            </w:tcBorders>
          </w:tcPr>
          <w:p w14:paraId="2B86E3C1" w14:textId="77777777" w:rsidR="00026C62" w:rsidRPr="00FC1D71" w:rsidRDefault="00026C62" w:rsidP="00026C62">
            <w:pPr>
              <w:spacing w:line="240" w:lineRule="auto"/>
              <w:jc w:val="thaiDistribute"/>
              <w:rPr>
                <w:rFonts w:ascii="Browallia New" w:hAnsi="Browallia New" w:cs="Browallia New"/>
                <w:sz w:val="23"/>
                <w:szCs w:val="23"/>
              </w:rPr>
            </w:pPr>
          </w:p>
        </w:tc>
      </w:tr>
    </w:tbl>
    <w:p w14:paraId="02446731" w14:textId="77777777" w:rsidR="00984BDD" w:rsidRPr="00BA4455" w:rsidRDefault="00984BDD" w:rsidP="00AD0671">
      <w:pPr>
        <w:tabs>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4"/>
          <w:szCs w:val="24"/>
        </w:rPr>
      </w:pPr>
    </w:p>
    <w:p w14:paraId="7FD87C83" w14:textId="3036EC74" w:rsidR="0044507A" w:rsidRDefault="00AD0671" w:rsidP="00445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r w:rsidRPr="00BD78CA">
        <w:rPr>
          <w:rFonts w:ascii="Browallia New" w:hAnsi="Browallia New" w:cs="Browallia New"/>
          <w:sz w:val="28"/>
          <w:szCs w:val="28"/>
          <w:cs/>
        </w:rPr>
        <w:t>เงินกู้ยืมระยะยาวของกลุ่มบริษัทค้ำประกันโดยการจดจำนองที่ดินพร้อมสิ่งปลูกสร้างโครงการอสังหาริมทรัพย์ของ</w:t>
      </w:r>
      <w:r w:rsidRPr="00BD78CA">
        <w:rPr>
          <w:rFonts w:ascii="Browallia New" w:hAnsi="Browallia New" w:cs="Browallia New" w:hint="cs"/>
          <w:sz w:val="28"/>
          <w:szCs w:val="28"/>
          <w:cs/>
        </w:rPr>
        <w:t>กลุ่ม</w:t>
      </w:r>
      <w:r w:rsidRPr="00BD78CA">
        <w:rPr>
          <w:rFonts w:ascii="Browallia New" w:hAnsi="Browallia New" w:cs="Browallia New"/>
          <w:sz w:val="28"/>
          <w:szCs w:val="28"/>
          <w:cs/>
        </w:rPr>
        <w:t>บริษัท</w:t>
      </w:r>
      <w:r w:rsidR="00F46B29" w:rsidRPr="00F46B29">
        <w:rPr>
          <w:rFonts w:ascii="Browallia New" w:hAnsi="Browallia New" w:cs="Browallia New"/>
          <w:sz w:val="28"/>
          <w:szCs w:val="28"/>
        </w:rPr>
        <w:t xml:space="preserve"> </w:t>
      </w:r>
      <w:r w:rsidRPr="00BD78CA">
        <w:rPr>
          <w:rFonts w:ascii="Browallia New" w:hAnsi="Browallia New" w:cs="Browallia New"/>
          <w:sz w:val="28"/>
          <w:szCs w:val="28"/>
          <w:cs/>
        </w:rPr>
        <w:t>และโดยกรรมการของบริษัทและบริษัทย่อย</w:t>
      </w:r>
      <w:r w:rsidR="0044507A">
        <w:rPr>
          <w:rFonts w:ascii="Browallia New" w:hAnsi="Browallia New" w:cs="Browallia New"/>
          <w:sz w:val="28"/>
          <w:szCs w:val="28"/>
          <w:cs/>
        </w:rPr>
        <w:br w:type="page"/>
      </w:r>
    </w:p>
    <w:p w14:paraId="23A5AE8A" w14:textId="13E97FCC" w:rsidR="00AD0671" w:rsidRPr="00E450EC" w:rsidRDefault="00AD0671" w:rsidP="001F7DA9">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426"/>
        <w:jc w:val="thaiDistribute"/>
        <w:rPr>
          <w:rFonts w:ascii="Browallia New" w:hAnsi="Browallia New" w:cs="Browallia New"/>
          <w:sz w:val="28"/>
          <w:szCs w:val="28"/>
        </w:rPr>
      </w:pPr>
      <w:r w:rsidRPr="00E450EC">
        <w:rPr>
          <w:rFonts w:ascii="Browallia New" w:hAnsi="Browallia New" w:cs="Browallia New"/>
          <w:sz w:val="28"/>
          <w:szCs w:val="28"/>
          <w:cs/>
        </w:rPr>
        <w:t>รายละเอียดของสัญญาเงินกู้ของ</w:t>
      </w:r>
      <w:r w:rsidRPr="00E450EC">
        <w:rPr>
          <w:rFonts w:ascii="Browallia New" w:hAnsi="Browallia New" w:cs="Browallia New" w:hint="cs"/>
          <w:sz w:val="28"/>
          <w:szCs w:val="28"/>
          <w:cs/>
        </w:rPr>
        <w:t>กลุ่ม</w:t>
      </w:r>
      <w:r w:rsidRPr="00E450EC">
        <w:rPr>
          <w:rFonts w:ascii="Browallia New" w:hAnsi="Browallia New" w:cs="Browallia New"/>
          <w:sz w:val="28"/>
          <w:szCs w:val="28"/>
          <w:cs/>
        </w:rPr>
        <w:t>บริษัทที่สำคัญมีดังนี้</w:t>
      </w:r>
    </w:p>
    <w:p w14:paraId="2625A120" w14:textId="77777777" w:rsidR="00AD0671" w:rsidRPr="00102EF1" w:rsidRDefault="00AD0671" w:rsidP="00AD0671">
      <w:pPr>
        <w:tabs>
          <w:tab w:val="clear" w:pos="454"/>
          <w:tab w:val="left" w:pos="1440"/>
        </w:tabs>
        <w:spacing w:line="240" w:lineRule="auto"/>
        <w:ind w:left="720" w:right="-23"/>
        <w:jc w:val="thaiDistribute"/>
        <w:rPr>
          <w:rFonts w:ascii="Browallia New" w:hAnsi="Browallia New" w:cs="Browallia New"/>
          <w:sz w:val="24"/>
          <w:szCs w:val="24"/>
          <w:highlight w:val="yellow"/>
          <w:cs/>
        </w:rPr>
      </w:pPr>
    </w:p>
    <w:p w14:paraId="6DE40E3E" w14:textId="29BED3F3" w:rsidR="00912144" w:rsidRPr="006A665F" w:rsidRDefault="00AD0671" w:rsidP="00912144">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6A665F">
        <w:rPr>
          <w:rFonts w:ascii="Browallia New" w:hAnsi="Browallia New" w:cs="Browallia New" w:hint="cs"/>
          <w:sz w:val="28"/>
          <w:szCs w:val="28"/>
          <w:cs/>
        </w:rPr>
        <w:t>บริษัท</w:t>
      </w:r>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ไมด้า</w:t>
      </w:r>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แอสเซ็ท</w:t>
      </w:r>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จำกัด</w:t>
      </w:r>
      <w:r w:rsidR="00F46B29" w:rsidRPr="006A665F">
        <w:rPr>
          <w:rFonts w:ascii="Browallia New" w:hAnsi="Browallia New" w:cs="Browallia New" w:hint="cs"/>
          <w:sz w:val="28"/>
          <w:szCs w:val="28"/>
        </w:rPr>
        <w:t xml:space="preserve"> </w:t>
      </w:r>
      <w:r w:rsidRPr="006A665F">
        <w:rPr>
          <w:rFonts w:ascii="Browallia New" w:hAnsi="Browallia New" w:cs="Browallia New" w:hint="cs"/>
          <w:sz w:val="28"/>
          <w:szCs w:val="28"/>
          <w:cs/>
        </w:rPr>
        <w:t>(มหาชน)</w:t>
      </w:r>
    </w:p>
    <w:p w14:paraId="57C846BB" w14:textId="77777777" w:rsidR="00912144" w:rsidRPr="006A665F"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5AF899BA" w14:textId="79B66295" w:rsidR="00162FA4" w:rsidRPr="006A665F" w:rsidRDefault="00912144"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cs/>
        </w:rPr>
      </w:pPr>
      <w:r w:rsidRPr="006A665F">
        <w:rPr>
          <w:rFonts w:ascii="Browallia New" w:hAnsi="Browallia New" w:cs="Browallia New"/>
          <w:sz w:val="28"/>
          <w:szCs w:val="28"/>
          <w:cs/>
        </w:rPr>
        <w:t>บริษัทได้ทำสัญญาเงินกู้กับสถาบันการเงิน</w:t>
      </w:r>
      <w:r w:rsidR="00D27221" w:rsidRPr="006A665F">
        <w:rPr>
          <w:rFonts w:ascii="Browallia New" w:hAnsi="Browallia New" w:cs="Browallia New" w:hint="cs"/>
          <w:sz w:val="28"/>
          <w:szCs w:val="28"/>
          <w:cs/>
        </w:rPr>
        <w:t>ในประเทศ</w:t>
      </w:r>
      <w:r w:rsidRPr="006A665F">
        <w:rPr>
          <w:rFonts w:ascii="Browallia New" w:hAnsi="Browallia New" w:cs="Browallia New"/>
          <w:sz w:val="28"/>
          <w:szCs w:val="28"/>
          <w:cs/>
        </w:rPr>
        <w:t>แห่งหนึ่ง</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วงเงินรวม</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rPr>
        <w:t>105.00</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ล้านบาท</w:t>
      </w:r>
      <w:r w:rsidRPr="006A665F">
        <w:rPr>
          <w:rFonts w:ascii="Browallia New" w:hAnsi="Browallia New" w:cs="Browallia New"/>
          <w:sz w:val="28"/>
          <w:szCs w:val="28"/>
        </w:rPr>
        <w:t xml:space="preserve"> </w:t>
      </w:r>
      <w:r w:rsidRPr="006A665F">
        <w:rPr>
          <w:rFonts w:ascii="Browallia New" w:hAnsi="Browallia New" w:cs="Browallia New"/>
          <w:sz w:val="28"/>
          <w:szCs w:val="28"/>
          <w:cs/>
        </w:rPr>
        <w:t>และบริษัทได้ทำสัญญาเงินกู้กับสถาบันการเงินแห่งหนึ่งร่วมกับบริษัท</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ท็อป</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เอลลิเม็น</w:t>
      </w:r>
      <w:r w:rsidR="00081065" w:rsidRPr="006A665F">
        <w:rPr>
          <w:rFonts w:ascii="Browallia New" w:hAnsi="Browallia New" w:cs="Browallia New" w:hint="cs"/>
          <w:sz w:val="28"/>
          <w:szCs w:val="28"/>
          <w:cs/>
        </w:rPr>
        <w:t>ท</w:t>
      </w:r>
      <w:r w:rsidRPr="006A665F">
        <w:rPr>
          <w:rFonts w:ascii="Browallia New" w:hAnsi="Browallia New" w:cs="Browallia New"/>
          <w:sz w:val="28"/>
          <w:szCs w:val="28"/>
          <w:cs/>
        </w:rPr>
        <w:t>ส</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จำกัด</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และบริษัท</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แมกซ์</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โฮเทล</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จำกัด</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วงเงินรวม</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rPr>
        <w:t>200.00</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ล้านบาท</w:t>
      </w:r>
      <w:r w:rsidR="00F46B29" w:rsidRPr="006A665F">
        <w:rPr>
          <w:rFonts w:ascii="Browallia New" w:hAnsi="Browallia New" w:cs="Browallia New"/>
          <w:sz w:val="28"/>
          <w:szCs w:val="28"/>
        </w:rPr>
        <w:t xml:space="preserve"> </w:t>
      </w:r>
      <w:r w:rsidRPr="006A665F">
        <w:rPr>
          <w:rFonts w:ascii="Browallia New" w:hAnsi="Browallia New" w:cs="Browallia New"/>
          <w:sz w:val="28"/>
          <w:szCs w:val="28"/>
          <w:cs/>
        </w:rPr>
        <w:t>เพื่อใช้ในการก่อสร้างและบริหารกิจการโรงแรม</w:t>
      </w:r>
      <w:r w:rsidRPr="006A665F">
        <w:rPr>
          <w:rFonts w:ascii="Browallia New" w:hAnsi="Browallia New" w:cs="Browallia New"/>
          <w:sz w:val="28"/>
          <w:szCs w:val="28"/>
        </w:rPr>
        <w:t xml:space="preserve"> </w:t>
      </w:r>
      <w:r w:rsidRPr="006A665F">
        <w:rPr>
          <w:rFonts w:ascii="Browallia New" w:hAnsi="Browallia New" w:cs="Browallia New"/>
          <w:sz w:val="28"/>
          <w:szCs w:val="28"/>
          <w:cs/>
        </w:rPr>
        <w:t>เงินกู้ดังกล่าวจำนองด้วยที่ดินพร้อมสิ่งปลูกสร้างของโครงการ</w:t>
      </w:r>
      <w:r w:rsidRPr="006A665F">
        <w:rPr>
          <w:rFonts w:ascii="Browallia New" w:hAnsi="Browallia New" w:cs="Browallia New"/>
          <w:sz w:val="28"/>
          <w:szCs w:val="28"/>
        </w:rPr>
        <w:t xml:space="preserve"> </w:t>
      </w:r>
    </w:p>
    <w:p w14:paraId="40C66A79" w14:textId="77777777" w:rsidR="00064291" w:rsidRPr="00102EF1" w:rsidRDefault="00064291" w:rsidP="0007243D">
      <w:pPr>
        <w:tabs>
          <w:tab w:val="clear" w:pos="680"/>
          <w:tab w:val="clear" w:pos="907"/>
          <w:tab w:val="clear" w:pos="5387"/>
          <w:tab w:val="left" w:pos="1134"/>
          <w:tab w:val="left" w:pos="1440"/>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cs/>
        </w:rPr>
      </w:pPr>
    </w:p>
    <w:p w14:paraId="7E4C0584" w14:textId="30027DD2" w:rsidR="00AD0671" w:rsidRPr="00C22C7E" w:rsidRDefault="00AD0671" w:rsidP="00BA752A">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C22C7E">
        <w:rPr>
          <w:rFonts w:ascii="Browallia New" w:hAnsi="Browallia New" w:cs="Browallia New" w:hint="cs"/>
          <w:sz w:val="28"/>
          <w:szCs w:val="28"/>
          <w:cs/>
        </w:rPr>
        <w:t>บริษัท</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ไมด้า</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ลิสซิ่ง</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จำกัด</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(มหาชน)</w:t>
      </w:r>
    </w:p>
    <w:p w14:paraId="57C1A8A4" w14:textId="77777777" w:rsidR="00AD0671" w:rsidRPr="00C22C7E"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3B2CB22" w14:textId="4B5E716C" w:rsidR="008E23F9" w:rsidRPr="00C22C7E" w:rsidRDefault="00AD0671" w:rsidP="000D7244">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C22C7E">
        <w:rPr>
          <w:rFonts w:ascii="Browallia New" w:hAnsi="Browallia New" w:cs="Browallia New" w:hint="cs"/>
          <w:sz w:val="28"/>
          <w:szCs w:val="28"/>
          <w:cs/>
        </w:rPr>
        <w:t>บริษัทย่อยได้ทำสัญญาเงินกู้</w:t>
      </w:r>
      <w:r w:rsidRPr="00C22C7E">
        <w:rPr>
          <w:rFonts w:ascii="Browallia New" w:hAnsi="Browallia New" w:cs="Browallia New" w:hint="cs"/>
          <w:sz w:val="28"/>
          <w:szCs w:val="28"/>
        </w:rPr>
        <w:t xml:space="preserve"> 2 </w:t>
      </w:r>
      <w:r w:rsidRPr="00C22C7E">
        <w:rPr>
          <w:rFonts w:ascii="Browallia New" w:hAnsi="Browallia New" w:cs="Browallia New" w:hint="cs"/>
          <w:sz w:val="28"/>
          <w:szCs w:val="28"/>
          <w:cs/>
        </w:rPr>
        <w:t>สัญญากับสถาบันการเงิน</w:t>
      </w:r>
      <w:r w:rsidR="004261BF" w:rsidRPr="00C22C7E">
        <w:rPr>
          <w:rFonts w:ascii="Browallia New" w:hAnsi="Browallia New" w:cs="Browallia New" w:hint="cs"/>
          <w:sz w:val="28"/>
          <w:szCs w:val="28"/>
          <w:cs/>
        </w:rPr>
        <w:t>ในประเทศ</w:t>
      </w:r>
      <w:r w:rsidRPr="00C22C7E">
        <w:rPr>
          <w:rFonts w:ascii="Browallia New" w:hAnsi="Browallia New" w:cs="Browallia New" w:hint="cs"/>
          <w:sz w:val="28"/>
          <w:szCs w:val="28"/>
          <w:cs/>
        </w:rPr>
        <w:t>แห่งหนึ่ง</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วงเงินรวม</w:t>
      </w:r>
      <w:r w:rsidR="00F46B29" w:rsidRPr="00C22C7E">
        <w:rPr>
          <w:rFonts w:ascii="Browallia New" w:hAnsi="Browallia New" w:cs="Browallia New" w:hint="cs"/>
          <w:sz w:val="28"/>
          <w:szCs w:val="28"/>
        </w:rPr>
        <w:t xml:space="preserve"> </w:t>
      </w:r>
      <w:r w:rsidR="00C55612">
        <w:rPr>
          <w:rFonts w:ascii="Browallia New" w:hAnsi="Browallia New" w:cs="Browallia New"/>
          <w:sz w:val="28"/>
          <w:szCs w:val="28"/>
        </w:rPr>
        <w:t>620</w:t>
      </w:r>
      <w:r w:rsidRPr="00C22C7E">
        <w:rPr>
          <w:rFonts w:ascii="Browallia New" w:hAnsi="Browallia New" w:cs="Browallia New" w:hint="cs"/>
          <w:sz w:val="28"/>
          <w:szCs w:val="28"/>
        </w:rPr>
        <w:t>.00</w:t>
      </w:r>
      <w:r w:rsidR="00F46B29" w:rsidRPr="00C22C7E">
        <w:rPr>
          <w:rFonts w:ascii="Browallia New" w:hAnsi="Browallia New" w:cs="Browallia New" w:hint="cs"/>
          <w:sz w:val="28"/>
          <w:szCs w:val="28"/>
        </w:rPr>
        <w:t xml:space="preserve"> </w:t>
      </w:r>
      <w:r w:rsidRPr="00C22C7E">
        <w:rPr>
          <w:rFonts w:ascii="Browallia New" w:hAnsi="Browallia New" w:cs="Browallia New" w:hint="cs"/>
          <w:sz w:val="28"/>
          <w:szCs w:val="28"/>
          <w:cs/>
        </w:rPr>
        <w:t>ล้านบาท</w:t>
      </w:r>
      <w:r w:rsidR="00F46B29" w:rsidRPr="00C22C7E">
        <w:rPr>
          <w:rFonts w:ascii="Browallia New" w:hAnsi="Browallia New" w:cs="Browallia New" w:hint="cs"/>
          <w:sz w:val="28"/>
          <w:szCs w:val="28"/>
        </w:rPr>
        <w:t xml:space="preserve"> </w:t>
      </w:r>
      <w:r w:rsidR="00D719C3" w:rsidRPr="00C22C7E">
        <w:rPr>
          <w:rFonts w:ascii="Browallia New" w:hAnsi="Browallia New" w:cs="Browallia New" w:hint="cs"/>
          <w:sz w:val="28"/>
          <w:szCs w:val="28"/>
          <w:cs/>
        </w:rPr>
        <w:t>เพื่อใช้เป็นเงินทุนหมุนเวียนในกิจการ เงินกู้ยืมดังกล่าวค้ำประกันโดยการจดทะเบียนจำนองที่ดินพร้อมสิ่งปลูกสร้างของบริษัทและบริษัทย่อย</w:t>
      </w:r>
      <w:r w:rsidR="00D719C3" w:rsidRPr="00C22C7E">
        <w:rPr>
          <w:rFonts w:ascii="Browallia New" w:hAnsi="Browallia New" w:cs="Browallia New"/>
          <w:sz w:val="28"/>
          <w:szCs w:val="28"/>
        </w:rPr>
        <w:t xml:space="preserve"> </w:t>
      </w:r>
      <w:r w:rsidR="00FB105F" w:rsidRPr="00C22C7E">
        <w:rPr>
          <w:rFonts w:ascii="Browallia New" w:hAnsi="Browallia New" w:cs="Browallia New" w:hint="cs"/>
          <w:sz w:val="28"/>
          <w:szCs w:val="28"/>
          <w:cs/>
        </w:rPr>
        <w:t>รวมทั้ง</w:t>
      </w:r>
      <w:r w:rsidR="00D719C3" w:rsidRPr="00C22C7E">
        <w:rPr>
          <w:rFonts w:ascii="Browallia New" w:hAnsi="Browallia New" w:cs="Browallia New" w:hint="cs"/>
          <w:sz w:val="28"/>
          <w:szCs w:val="28"/>
          <w:cs/>
        </w:rPr>
        <w:t>ลูกหนี้ตามสัญญาเช่าซื้อแบบไม่เจาะจงลูกหนี้แห่งสิทธิ และสินทรัพย์รอการขาย ประเภทรถยนต์ รถกระบะ รถบรรทุก ซึ่งเป็นกรรมสิทธิ์ของบริษัท</w:t>
      </w:r>
      <w:r w:rsidR="0045592E" w:rsidRPr="00C22C7E">
        <w:rPr>
          <w:rFonts w:ascii="Browallia New" w:hAnsi="Browallia New" w:cs="Browallia New" w:hint="cs"/>
          <w:sz w:val="28"/>
          <w:szCs w:val="28"/>
          <w:cs/>
        </w:rPr>
        <w:t>ย่อย</w:t>
      </w:r>
      <w:r w:rsidR="00D719C3" w:rsidRPr="00C22C7E">
        <w:rPr>
          <w:rFonts w:ascii="Browallia New" w:hAnsi="Browallia New" w:cs="Browallia New" w:hint="cs"/>
          <w:sz w:val="28"/>
          <w:szCs w:val="28"/>
          <w:cs/>
        </w:rPr>
        <w:t xml:space="preserve"> ทุกรายที่มีอยู่แล้วในปัจจุบันหรือที่จะเกิดขึ้นในภายหน้า ในจำนวนที่ไม่เกินวงเงินกู้ต่อเดือน</w:t>
      </w:r>
    </w:p>
    <w:p w14:paraId="51A24DBA" w14:textId="66DDE629" w:rsidR="004A1E00" w:rsidRDefault="004A1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p>
    <w:p w14:paraId="369674CA" w14:textId="139837D3" w:rsidR="00E6050B" w:rsidRPr="00E1286B" w:rsidRDefault="00E6050B" w:rsidP="00E6050B">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E1286B">
        <w:rPr>
          <w:rFonts w:ascii="Browallia New" w:hAnsi="Browallia New" w:cs="Browallia New" w:hint="cs"/>
          <w:sz w:val="28"/>
          <w:szCs w:val="28"/>
          <w:cs/>
        </w:rPr>
        <w:t>บริษัท</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ไมด้า</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พร็อพเพอร์ตี้</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จำกัด</w:t>
      </w:r>
      <w:r w:rsidR="00F46B29" w:rsidRPr="00E1286B">
        <w:rPr>
          <w:rFonts w:ascii="Browallia New" w:hAnsi="Browallia New" w:cs="Browallia New" w:hint="cs"/>
          <w:sz w:val="28"/>
          <w:szCs w:val="28"/>
        </w:rPr>
        <w:t xml:space="preserve">  </w:t>
      </w:r>
    </w:p>
    <w:p w14:paraId="1813A832" w14:textId="77777777" w:rsidR="00AD0671" w:rsidRPr="00E1286B"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45283212" w14:textId="64171D8D" w:rsidR="00AD0671" w:rsidRPr="00E1286B"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E1286B">
        <w:rPr>
          <w:rFonts w:ascii="Browallia New" w:hAnsi="Browallia New" w:cs="Browallia New" w:hint="cs"/>
          <w:sz w:val="28"/>
          <w:szCs w:val="28"/>
          <w:cs/>
        </w:rPr>
        <w:t>บริษัทย่อยได้ทำสัญญากู้เงินกับสถาบันการเงิน</w:t>
      </w:r>
      <w:r w:rsidR="00C4496C" w:rsidRPr="00E1286B">
        <w:rPr>
          <w:rFonts w:ascii="Browallia New" w:hAnsi="Browallia New" w:cs="Browallia New" w:hint="cs"/>
          <w:sz w:val="28"/>
          <w:szCs w:val="28"/>
          <w:cs/>
        </w:rPr>
        <w:t>ในประเทศ</w:t>
      </w:r>
      <w:r w:rsidR="00F46B29" w:rsidRPr="00E1286B">
        <w:rPr>
          <w:rFonts w:ascii="Browallia New" w:hAnsi="Browallia New" w:cs="Browallia New" w:hint="cs"/>
          <w:sz w:val="28"/>
          <w:szCs w:val="28"/>
        </w:rPr>
        <w:t xml:space="preserve"> </w:t>
      </w:r>
      <w:r w:rsidR="001010A3" w:rsidRPr="00E1286B">
        <w:rPr>
          <w:rFonts w:ascii="Browallia New" w:hAnsi="Browallia New" w:cs="Browallia New"/>
          <w:sz w:val="28"/>
          <w:szCs w:val="28"/>
        </w:rPr>
        <w:t>2</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แห่ง</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วงเงินรวม</w:t>
      </w:r>
      <w:r w:rsidR="00F46B29" w:rsidRPr="00E1286B">
        <w:rPr>
          <w:rFonts w:ascii="Browallia New" w:hAnsi="Browallia New" w:cs="Browallia New" w:hint="cs"/>
          <w:sz w:val="28"/>
          <w:szCs w:val="28"/>
        </w:rPr>
        <w:t xml:space="preserve"> </w:t>
      </w:r>
      <w:r w:rsidR="005A6BA9" w:rsidRPr="00E1286B">
        <w:rPr>
          <w:rFonts w:ascii="Browallia New" w:hAnsi="Browallia New" w:cs="Browallia New"/>
          <w:sz w:val="28"/>
          <w:szCs w:val="28"/>
        </w:rPr>
        <w:t>1,</w:t>
      </w:r>
      <w:r w:rsidR="00E46741" w:rsidRPr="00E1286B">
        <w:rPr>
          <w:rFonts w:ascii="Browallia New" w:hAnsi="Browallia New" w:cs="Browallia New"/>
          <w:sz w:val="28"/>
          <w:szCs w:val="28"/>
        </w:rPr>
        <w:t>0</w:t>
      </w:r>
      <w:r w:rsidR="00E1286B" w:rsidRPr="00E1286B">
        <w:rPr>
          <w:rFonts w:ascii="Browallia New" w:hAnsi="Browallia New" w:cs="Browallia New"/>
          <w:sz w:val="28"/>
          <w:szCs w:val="28"/>
        </w:rPr>
        <w:t>11</w:t>
      </w:r>
      <w:r w:rsidR="005A6BA9" w:rsidRPr="00E1286B">
        <w:rPr>
          <w:rFonts w:ascii="Browallia New" w:hAnsi="Browallia New" w:cs="Browallia New"/>
          <w:sz w:val="28"/>
          <w:szCs w:val="28"/>
        </w:rPr>
        <w:t>.</w:t>
      </w:r>
      <w:r w:rsidR="00E1286B" w:rsidRPr="00E1286B">
        <w:rPr>
          <w:rFonts w:ascii="Browallia New" w:hAnsi="Browallia New" w:cs="Browallia New"/>
          <w:sz w:val="28"/>
          <w:szCs w:val="28"/>
        </w:rPr>
        <w:t>21</w:t>
      </w:r>
      <w:r w:rsidR="00353200"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ล้านบาท</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เพื่อใช้ในการก่อสร้างโครงการหมู่บ้านจัดสรร</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เงินกู้ดังกล่าวจำนองด้วยที่ดินพร้อมสิ่งปลูกสร้างของโครงการที่อยู่ระหว่างการพัฒนาบางส่วน</w:t>
      </w:r>
      <w:r w:rsidR="00F46B29" w:rsidRPr="00E1286B">
        <w:rPr>
          <w:rFonts w:ascii="Browallia New" w:hAnsi="Browallia New" w:cs="Browallia New" w:hint="cs"/>
          <w:sz w:val="28"/>
          <w:szCs w:val="28"/>
        </w:rPr>
        <w:t xml:space="preserve"> </w:t>
      </w:r>
      <w:r w:rsidRPr="00E1286B">
        <w:rPr>
          <w:rFonts w:ascii="Browallia New" w:hAnsi="Browallia New" w:cs="Browallia New" w:hint="cs"/>
          <w:sz w:val="28"/>
          <w:szCs w:val="28"/>
          <w:cs/>
        </w:rPr>
        <w:t>และค้ำประกันโดยบริษัทและกรรมการ</w:t>
      </w:r>
    </w:p>
    <w:p w14:paraId="76E78427" w14:textId="1C4AC6D7" w:rsidR="005F4058" w:rsidRPr="00102EF1" w:rsidRDefault="005F4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cs/>
        </w:rPr>
      </w:pPr>
    </w:p>
    <w:p w14:paraId="088C1BB0" w14:textId="3EF5CDDE" w:rsidR="00AD0671" w:rsidRPr="00952E78"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952E78">
        <w:rPr>
          <w:rFonts w:ascii="Browallia New" w:hAnsi="Browallia New" w:cs="Browallia New" w:hint="cs"/>
          <w:sz w:val="28"/>
          <w:szCs w:val="28"/>
          <w:cs/>
        </w:rPr>
        <w:t>บริษัท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เดอะ</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รีทรีท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หัวหิน</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จำกัด</w:t>
      </w:r>
    </w:p>
    <w:p w14:paraId="020ED754" w14:textId="77777777" w:rsidR="00AD0671" w:rsidRPr="00952E78"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E676153" w14:textId="7D04BD6E" w:rsidR="00AD0671" w:rsidRPr="00952E78"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952E78">
        <w:rPr>
          <w:rFonts w:ascii="Browallia New" w:hAnsi="Browallia New" w:cs="Browallia New" w:hint="cs"/>
          <w:sz w:val="28"/>
          <w:szCs w:val="28"/>
          <w:cs/>
        </w:rPr>
        <w:t>บริษัทย่อยได้ทำสัญญากู้เงิน</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rPr>
        <w:t xml:space="preserve">2 </w:t>
      </w:r>
      <w:r w:rsidRPr="00952E78">
        <w:rPr>
          <w:rFonts w:ascii="Browallia New" w:hAnsi="Browallia New" w:cs="Browallia New" w:hint="cs"/>
          <w:sz w:val="28"/>
          <w:szCs w:val="28"/>
          <w:cs/>
        </w:rPr>
        <w:t>สัญญากับสถาบันการเงิน</w:t>
      </w:r>
      <w:r w:rsidR="00966C07" w:rsidRPr="00952E78">
        <w:rPr>
          <w:rFonts w:ascii="Browallia New" w:hAnsi="Browallia New" w:cs="Browallia New" w:hint="cs"/>
          <w:sz w:val="28"/>
          <w:szCs w:val="28"/>
          <w:cs/>
        </w:rPr>
        <w:t>ในประเทศ</w:t>
      </w:r>
      <w:r w:rsidRPr="00952E78">
        <w:rPr>
          <w:rFonts w:ascii="Browallia New" w:hAnsi="Browallia New" w:cs="Browallia New" w:hint="cs"/>
          <w:sz w:val="28"/>
          <w:szCs w:val="28"/>
          <w:cs/>
        </w:rPr>
        <w:t>แห่งหนึ่ง</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วงเงินรวม</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rPr>
        <w:t xml:space="preserve">528.00 </w:t>
      </w:r>
      <w:r w:rsidRPr="00952E78">
        <w:rPr>
          <w:rFonts w:ascii="Browallia New" w:hAnsi="Browallia New" w:cs="Browallia New" w:hint="cs"/>
          <w:sz w:val="28"/>
          <w:szCs w:val="28"/>
          <w:cs/>
        </w:rPr>
        <w:t>ล้านบาท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เพื่อใช้ในการก่อสร้างอาคารโรงแรม</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ตกแต่งภูมิสถาปัตย์</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ระบบปรับอากาศ</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และของใช้ภายในโรงแรม</w:t>
      </w:r>
      <w:r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โดยจดทะเบียนจำนองด้วยที่ดินพร้อมสิ่งปลูกสร้างซึ่งเป็นกรรมสิทธิ์ของบริษัท</w:t>
      </w:r>
      <w:r w:rsidR="00F46B29" w:rsidRPr="00952E78">
        <w:rPr>
          <w:rFonts w:ascii="Browallia New" w:hAnsi="Browallia New" w:cs="Browallia New" w:hint="cs"/>
          <w:sz w:val="28"/>
          <w:szCs w:val="28"/>
        </w:rPr>
        <w:t xml:space="preserve"> </w:t>
      </w:r>
      <w:r w:rsidRPr="00952E78">
        <w:rPr>
          <w:rFonts w:ascii="Browallia New" w:hAnsi="Browallia New" w:cs="Browallia New" w:hint="cs"/>
          <w:sz w:val="28"/>
          <w:szCs w:val="28"/>
          <w:cs/>
        </w:rPr>
        <w:t>และค้ำประกันโดย</w:t>
      </w:r>
      <w:r w:rsidR="001D670A" w:rsidRPr="00952E78">
        <w:rPr>
          <w:rFonts w:ascii="Browallia New" w:hAnsi="Browallia New" w:cs="Browallia New" w:hint="cs"/>
          <w:sz w:val="28"/>
          <w:szCs w:val="28"/>
          <w:cs/>
        </w:rPr>
        <w:t>บริษัทใหญ่</w:t>
      </w:r>
      <w:r w:rsidRPr="00952E78">
        <w:rPr>
          <w:rFonts w:ascii="Browallia New" w:hAnsi="Browallia New" w:cs="Browallia New" w:hint="cs"/>
          <w:sz w:val="28"/>
          <w:szCs w:val="28"/>
          <w:cs/>
        </w:rPr>
        <w:t>และกรรมการ</w:t>
      </w:r>
      <w:r w:rsidR="00F46B29" w:rsidRPr="00952E78">
        <w:rPr>
          <w:rFonts w:ascii="Browallia New" w:hAnsi="Browallia New" w:cs="Browallia New" w:hint="cs"/>
          <w:sz w:val="28"/>
          <w:szCs w:val="28"/>
        </w:rPr>
        <w:t xml:space="preserve">  </w:t>
      </w:r>
    </w:p>
    <w:p w14:paraId="6F8963F3" w14:textId="77777777" w:rsidR="001F2E47" w:rsidRPr="00102EF1" w:rsidRDefault="001F2E47"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cs/>
        </w:rPr>
      </w:pPr>
    </w:p>
    <w:p w14:paraId="469A1C67" w14:textId="784A0E39" w:rsidR="00AD0671" w:rsidRPr="0039604A" w:rsidRDefault="00AD0671" w:rsidP="00AD0671">
      <w:pPr>
        <w:numPr>
          <w:ilvl w:val="0"/>
          <w:numId w:val="17"/>
        </w:numPr>
        <w:tabs>
          <w:tab w:val="clear" w:pos="680"/>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39604A">
        <w:rPr>
          <w:rFonts w:ascii="Browallia New" w:hAnsi="Browallia New" w:cs="Browallia New" w:hint="cs"/>
          <w:sz w:val="28"/>
          <w:szCs w:val="28"/>
          <w:cs/>
        </w:rPr>
        <w:t>บริษัท</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ไมด้า</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ดิเวลลอปเม้นท์</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จำกัด</w:t>
      </w:r>
      <w:r w:rsidR="00F46B29" w:rsidRPr="0039604A">
        <w:rPr>
          <w:rFonts w:ascii="Browallia New" w:hAnsi="Browallia New" w:cs="Browallia New" w:hint="cs"/>
          <w:sz w:val="28"/>
          <w:szCs w:val="28"/>
        </w:rPr>
        <w:t xml:space="preserve"> </w:t>
      </w:r>
    </w:p>
    <w:p w14:paraId="3F470903" w14:textId="77777777" w:rsidR="00AD0671" w:rsidRPr="0039604A"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0BFC5BB3" w14:textId="01ADAF37" w:rsidR="00AD0671" w:rsidRPr="0039604A"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39604A">
        <w:rPr>
          <w:rFonts w:ascii="Browallia New" w:hAnsi="Browallia New" w:cs="Browallia New" w:hint="cs"/>
          <w:sz w:val="28"/>
          <w:szCs w:val="28"/>
          <w:cs/>
        </w:rPr>
        <w:t>บริษัทย่อยได้ทำสัญญากู้เงินกับสถาบันการเงิน</w:t>
      </w:r>
      <w:r w:rsidR="00966C07" w:rsidRPr="0039604A">
        <w:rPr>
          <w:rFonts w:ascii="Browallia New" w:hAnsi="Browallia New" w:cs="Browallia New" w:hint="cs"/>
          <w:sz w:val="28"/>
          <w:szCs w:val="28"/>
          <w:cs/>
        </w:rPr>
        <w:t>ในประเทศ</w:t>
      </w:r>
      <w:r w:rsidRPr="0039604A">
        <w:rPr>
          <w:rFonts w:ascii="Browallia New" w:hAnsi="Browallia New" w:cs="Browallia New" w:hint="cs"/>
          <w:sz w:val="28"/>
          <w:szCs w:val="28"/>
          <w:cs/>
        </w:rPr>
        <w:t>แห่งหนึ่ง</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วงเงิน</w:t>
      </w:r>
      <w:r w:rsidR="00F46B29" w:rsidRPr="0039604A">
        <w:rPr>
          <w:rFonts w:ascii="Browallia New" w:hAnsi="Browallia New" w:cs="Browallia New" w:hint="cs"/>
          <w:sz w:val="28"/>
          <w:szCs w:val="28"/>
        </w:rPr>
        <w:t xml:space="preserve"> </w:t>
      </w:r>
      <w:r w:rsidR="00E81C52" w:rsidRPr="0039604A">
        <w:rPr>
          <w:rFonts w:ascii="Browallia New" w:hAnsi="Browallia New" w:cs="Browallia New"/>
          <w:sz w:val="28"/>
          <w:szCs w:val="28"/>
        </w:rPr>
        <w:t>9</w:t>
      </w:r>
      <w:r w:rsidRPr="0039604A">
        <w:rPr>
          <w:rFonts w:ascii="Browallia New" w:hAnsi="Browallia New" w:cs="Browallia New" w:hint="cs"/>
          <w:sz w:val="28"/>
          <w:szCs w:val="28"/>
        </w:rPr>
        <w:t xml:space="preserve">0.00 </w:t>
      </w:r>
      <w:r w:rsidRPr="0039604A">
        <w:rPr>
          <w:rFonts w:ascii="Browallia New" w:hAnsi="Browallia New" w:cs="Browallia New" w:hint="cs"/>
          <w:sz w:val="28"/>
          <w:szCs w:val="28"/>
          <w:cs/>
        </w:rPr>
        <w:t>ล้านบาท</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เพื่อใช้ในการก่อสร้างอาคารโรงแรม</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โดยจดทะเบียนจำนองด้วยที่ดินพร้อมสิ่งปลูกสร้างซึ่งเป็นกรรมสิทธิ์ของบริษัทใหญ่</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และค้ำประกัน</w:t>
      </w:r>
      <w:r w:rsidR="00F46B29" w:rsidRPr="0039604A">
        <w:rPr>
          <w:rFonts w:ascii="Browallia New" w:hAnsi="Browallia New" w:cs="Browallia New" w:hint="cs"/>
          <w:sz w:val="28"/>
          <w:szCs w:val="28"/>
        </w:rPr>
        <w:t xml:space="preserve">             </w:t>
      </w:r>
      <w:r w:rsidRPr="0039604A">
        <w:rPr>
          <w:rFonts w:ascii="Browallia New" w:hAnsi="Browallia New" w:cs="Browallia New" w:hint="cs"/>
          <w:sz w:val="28"/>
          <w:szCs w:val="28"/>
          <w:cs/>
        </w:rPr>
        <w:t>โดยบริษัท</w:t>
      </w:r>
      <w:r w:rsidR="00F46B29" w:rsidRPr="0039604A">
        <w:rPr>
          <w:rFonts w:ascii="Browallia New" w:hAnsi="Browallia New" w:cs="Browallia New" w:hint="cs"/>
          <w:sz w:val="28"/>
          <w:szCs w:val="28"/>
        </w:rPr>
        <w:t xml:space="preserve"> </w:t>
      </w:r>
    </w:p>
    <w:p w14:paraId="22E479A9" w14:textId="5E3C2C22" w:rsidR="000D285F" w:rsidRPr="00102EF1" w:rsidRDefault="00F46B29"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rPr>
      </w:pPr>
      <w:r w:rsidRPr="00102EF1">
        <w:rPr>
          <w:rFonts w:ascii="Browallia New" w:hAnsi="Browallia New" w:cs="Browallia New" w:hint="cs"/>
          <w:sz w:val="28"/>
          <w:szCs w:val="28"/>
          <w:highlight w:val="yellow"/>
        </w:rPr>
        <w:t xml:space="preserve"> </w:t>
      </w:r>
    </w:p>
    <w:p w14:paraId="71B2AA0E" w14:textId="079AC5D5" w:rsidR="00AD0671" w:rsidRPr="00DE135F" w:rsidRDefault="00AD0671" w:rsidP="00AD0671">
      <w:pPr>
        <w:numPr>
          <w:ilvl w:val="0"/>
          <w:numId w:val="17"/>
        </w:numPr>
        <w:tabs>
          <w:tab w:val="clear" w:pos="680"/>
          <w:tab w:val="clear" w:pos="786"/>
          <w:tab w:val="clear" w:pos="907"/>
          <w:tab w:val="clear" w:pos="5387"/>
          <w:tab w:val="left" w:pos="709"/>
          <w:tab w:val="left" w:pos="1440"/>
          <w:tab w:val="left" w:pos="2520"/>
          <w:tab w:val="right" w:pos="5400"/>
          <w:tab w:val="right" w:pos="6660"/>
          <w:tab w:val="right" w:pos="7920"/>
          <w:tab w:val="right" w:pos="9180"/>
          <w:tab w:val="right" w:pos="10890"/>
        </w:tabs>
        <w:spacing w:line="240" w:lineRule="auto"/>
        <w:jc w:val="thaiDistribute"/>
        <w:rPr>
          <w:rFonts w:ascii="Browallia New" w:hAnsi="Browallia New" w:cs="Browallia New"/>
          <w:sz w:val="28"/>
          <w:szCs w:val="28"/>
        </w:rPr>
      </w:pPr>
      <w:r w:rsidRPr="00DE135F">
        <w:rPr>
          <w:rFonts w:ascii="Browallia New" w:hAnsi="Browallia New" w:cs="Browallia New" w:hint="cs"/>
          <w:sz w:val="28"/>
          <w:szCs w:val="28"/>
          <w:cs/>
        </w:rPr>
        <w:t>บริษัท</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แมกซ์</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โฮเทล</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จำกัด</w:t>
      </w:r>
    </w:p>
    <w:p w14:paraId="3A3DCF5F" w14:textId="77777777" w:rsidR="003D05A0" w:rsidRPr="00DE135F" w:rsidRDefault="003D05A0"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p>
    <w:p w14:paraId="2D281941" w14:textId="086A389E" w:rsidR="00AD0671" w:rsidRPr="00DE135F" w:rsidRDefault="00AD0671"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DE135F">
        <w:rPr>
          <w:rFonts w:ascii="Browallia New" w:hAnsi="Browallia New" w:cs="Browallia New" w:hint="cs"/>
          <w:sz w:val="28"/>
          <w:szCs w:val="28"/>
          <w:cs/>
        </w:rPr>
        <w:t>บริษัทย่อยได้ทำสัญญากู้เงิน</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rPr>
        <w:t xml:space="preserve">2 </w:t>
      </w:r>
      <w:r w:rsidRPr="00DE135F">
        <w:rPr>
          <w:rFonts w:ascii="Browallia New" w:hAnsi="Browallia New" w:cs="Browallia New" w:hint="cs"/>
          <w:sz w:val="28"/>
          <w:szCs w:val="28"/>
          <w:cs/>
        </w:rPr>
        <w:t>สัญญากับสถาบันการเงิน</w:t>
      </w:r>
      <w:r w:rsidR="00966C07" w:rsidRPr="00DE135F">
        <w:rPr>
          <w:rFonts w:ascii="Browallia New" w:hAnsi="Browallia New" w:cs="Browallia New" w:hint="cs"/>
          <w:sz w:val="28"/>
          <w:szCs w:val="28"/>
          <w:cs/>
        </w:rPr>
        <w:t>ในประเทศ</w:t>
      </w:r>
      <w:r w:rsidRPr="00DE135F">
        <w:rPr>
          <w:rFonts w:ascii="Browallia New" w:hAnsi="Browallia New" w:cs="Browallia New" w:hint="cs"/>
          <w:sz w:val="28"/>
          <w:szCs w:val="28"/>
          <w:cs/>
        </w:rPr>
        <w:t>แห่งหนึ่ง</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วงเงินรวม</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rPr>
        <w:t xml:space="preserve">123.00 </w:t>
      </w:r>
      <w:r w:rsidRPr="00DE135F">
        <w:rPr>
          <w:rFonts w:ascii="Browallia New" w:hAnsi="Browallia New" w:cs="Browallia New" w:hint="cs"/>
          <w:sz w:val="28"/>
          <w:szCs w:val="28"/>
          <w:cs/>
        </w:rPr>
        <w:t>ล้านบาท</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เพื่อใช้ในการก่อสร้างโรงแรมและซื้อเครื่องตกแต่งสำนักงาน</w:t>
      </w:r>
      <w:r w:rsidR="00F46B29" w:rsidRPr="00DE135F">
        <w:rPr>
          <w:rFonts w:ascii="Browallia New" w:hAnsi="Browallia New" w:cs="Browallia New" w:hint="cs"/>
          <w:sz w:val="28"/>
          <w:szCs w:val="28"/>
        </w:rPr>
        <w:t xml:space="preserve"> </w:t>
      </w:r>
      <w:r w:rsidRPr="00DE135F">
        <w:rPr>
          <w:rFonts w:ascii="Browallia New" w:hAnsi="Browallia New" w:cs="Browallia New" w:hint="cs"/>
          <w:sz w:val="28"/>
          <w:szCs w:val="28"/>
          <w:cs/>
        </w:rPr>
        <w:t>โดยจดทะเบียนจำนองด้วยที่ดินซึ่งเป็นกรรมสิทธิ์ของบริษัท</w:t>
      </w:r>
    </w:p>
    <w:p w14:paraId="207F4FB4" w14:textId="4F21711A" w:rsidR="00362387" w:rsidRPr="00102EF1" w:rsidRDefault="00362387" w:rsidP="004F620D">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highlight w:val="yellow"/>
        </w:rPr>
      </w:pPr>
    </w:p>
    <w:p w14:paraId="17039143" w14:textId="77777777" w:rsidR="00610B00" w:rsidRDefault="0061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0C9610B4" w14:textId="1A6104D8" w:rsidR="003D05A0" w:rsidRPr="00D75B13" w:rsidRDefault="00C50D05" w:rsidP="00C07995">
      <w:pPr>
        <w:pStyle w:val="ListParagraph"/>
        <w:numPr>
          <w:ilvl w:val="0"/>
          <w:numId w:val="17"/>
        </w:numPr>
        <w:rPr>
          <w:rFonts w:ascii="Browallia New" w:hAnsi="Browallia New" w:cs="Browallia New"/>
          <w:sz w:val="28"/>
          <w:szCs w:val="28"/>
        </w:rPr>
      </w:pPr>
      <w:r w:rsidRPr="00D75B13">
        <w:rPr>
          <w:rFonts w:ascii="Browallia New" w:hAnsi="Browallia New" w:cs="Browallia New"/>
          <w:sz w:val="28"/>
          <w:szCs w:val="28"/>
        </w:rPr>
        <w:t xml:space="preserve"> </w:t>
      </w:r>
      <w:r w:rsidR="003D05A0" w:rsidRPr="00D75B13">
        <w:rPr>
          <w:rFonts w:ascii="Browallia New" w:hAnsi="Browallia New" w:cs="Browallia New"/>
          <w:sz w:val="28"/>
          <w:szCs w:val="28"/>
          <w:cs/>
        </w:rPr>
        <w:t>บริษัท ท็อป เอลลิเม็นทส จำกัด</w:t>
      </w:r>
    </w:p>
    <w:p w14:paraId="7CBA1921" w14:textId="77777777" w:rsidR="00393F67" w:rsidRPr="00D75B13"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0"/>
          <w:szCs w:val="20"/>
        </w:rPr>
      </w:pPr>
    </w:p>
    <w:p w14:paraId="0A630EFD" w14:textId="3B2441DB" w:rsidR="00393F67" w:rsidRPr="00345E97" w:rsidRDefault="00393F67" w:rsidP="00393F67">
      <w:pPr>
        <w:tabs>
          <w:tab w:val="clear" w:pos="680"/>
          <w:tab w:val="clear" w:pos="907"/>
          <w:tab w:val="clear" w:pos="5387"/>
          <w:tab w:val="left" w:pos="1440"/>
          <w:tab w:val="left" w:pos="1701"/>
          <w:tab w:val="left" w:pos="2520"/>
          <w:tab w:val="right" w:pos="5400"/>
          <w:tab w:val="right" w:pos="6660"/>
          <w:tab w:val="right" w:pos="7920"/>
          <w:tab w:val="right" w:pos="9180"/>
          <w:tab w:val="right" w:pos="10890"/>
        </w:tabs>
        <w:spacing w:line="240" w:lineRule="auto"/>
        <w:ind w:left="709"/>
        <w:jc w:val="thaiDistribute"/>
        <w:rPr>
          <w:rFonts w:ascii="Browallia New" w:hAnsi="Browallia New" w:cs="Browallia New"/>
          <w:sz w:val="28"/>
          <w:szCs w:val="28"/>
        </w:rPr>
      </w:pPr>
      <w:r w:rsidRPr="00D75B13">
        <w:rPr>
          <w:rFonts w:ascii="Browallia New" w:hAnsi="Browallia New" w:cs="Browallia New" w:hint="cs"/>
          <w:sz w:val="28"/>
          <w:szCs w:val="28"/>
          <w:cs/>
        </w:rPr>
        <w:t>บริษัทย่อยได้ทำสัญญากู้เงิน</w:t>
      </w:r>
      <w:r w:rsidRPr="00D75B13">
        <w:rPr>
          <w:rFonts w:ascii="Browallia New" w:hAnsi="Browallia New" w:cs="Browallia New" w:hint="cs"/>
          <w:sz w:val="28"/>
          <w:szCs w:val="28"/>
        </w:rPr>
        <w:t xml:space="preserve"> 2 </w:t>
      </w:r>
      <w:r w:rsidRPr="00D75B13">
        <w:rPr>
          <w:rFonts w:ascii="Browallia New" w:hAnsi="Browallia New" w:cs="Browallia New" w:hint="cs"/>
          <w:sz w:val="28"/>
          <w:szCs w:val="28"/>
          <w:cs/>
        </w:rPr>
        <w:t>สัญญากับสถาบันการเงิน</w:t>
      </w:r>
      <w:r w:rsidR="00966C07" w:rsidRPr="00D75B13">
        <w:rPr>
          <w:rFonts w:ascii="Browallia New" w:hAnsi="Browallia New" w:cs="Browallia New" w:hint="cs"/>
          <w:sz w:val="28"/>
          <w:szCs w:val="28"/>
          <w:cs/>
        </w:rPr>
        <w:t>ในประเทศ</w:t>
      </w:r>
      <w:r w:rsidRPr="00D75B13">
        <w:rPr>
          <w:rFonts w:ascii="Browallia New" w:hAnsi="Browallia New" w:cs="Browallia New" w:hint="cs"/>
          <w:sz w:val="28"/>
          <w:szCs w:val="28"/>
          <w:cs/>
        </w:rPr>
        <w:t>แห่งหนึ่ง</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วงเงินรวม</w:t>
      </w:r>
      <w:r w:rsidRPr="00D75B13">
        <w:rPr>
          <w:rFonts w:ascii="Browallia New" w:hAnsi="Browallia New" w:cs="Browallia New" w:hint="cs"/>
          <w:sz w:val="28"/>
          <w:szCs w:val="28"/>
        </w:rPr>
        <w:t xml:space="preserve"> 1</w:t>
      </w:r>
      <w:r w:rsidR="00966D4C" w:rsidRPr="00D75B13">
        <w:rPr>
          <w:rFonts w:ascii="Browallia New" w:hAnsi="Browallia New" w:cs="Browallia New"/>
          <w:sz w:val="28"/>
          <w:szCs w:val="28"/>
        </w:rPr>
        <w:t>50</w:t>
      </w:r>
      <w:r w:rsidRPr="00D75B13">
        <w:rPr>
          <w:rFonts w:ascii="Browallia New" w:hAnsi="Browallia New" w:cs="Browallia New" w:hint="cs"/>
          <w:sz w:val="28"/>
          <w:szCs w:val="28"/>
        </w:rPr>
        <w:t xml:space="preserve">.00 </w:t>
      </w:r>
      <w:r w:rsidRPr="00D75B13">
        <w:rPr>
          <w:rFonts w:ascii="Browallia New" w:hAnsi="Browallia New" w:cs="Browallia New" w:hint="cs"/>
          <w:sz w:val="28"/>
          <w:szCs w:val="28"/>
          <w:cs/>
        </w:rPr>
        <w:t>ล้านบาท</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เพื่อใช้ในการ</w:t>
      </w:r>
      <w:r w:rsidR="00934021" w:rsidRPr="00D75B13">
        <w:rPr>
          <w:rFonts w:ascii="Browallia New" w:hAnsi="Browallia New" w:cs="Browallia New" w:hint="cs"/>
          <w:sz w:val="28"/>
          <w:szCs w:val="28"/>
          <w:cs/>
        </w:rPr>
        <w:t>กิจการ</w:t>
      </w:r>
      <w:r w:rsidRPr="00D75B13">
        <w:rPr>
          <w:rFonts w:ascii="Browallia New" w:hAnsi="Browallia New" w:cs="Browallia New" w:hint="cs"/>
          <w:sz w:val="28"/>
          <w:szCs w:val="28"/>
          <w:cs/>
        </w:rPr>
        <w:t>โรงแรมและซื้อเครื่องตกแต่งสำนักงาน</w:t>
      </w:r>
      <w:r w:rsidRPr="00D75B13">
        <w:rPr>
          <w:rFonts w:ascii="Browallia New" w:hAnsi="Browallia New" w:cs="Browallia New" w:hint="cs"/>
          <w:sz w:val="28"/>
          <w:szCs w:val="28"/>
        </w:rPr>
        <w:t xml:space="preserve"> </w:t>
      </w:r>
      <w:r w:rsidRPr="00D75B13">
        <w:rPr>
          <w:rFonts w:ascii="Browallia New" w:hAnsi="Browallia New" w:cs="Browallia New" w:hint="cs"/>
          <w:sz w:val="28"/>
          <w:szCs w:val="28"/>
          <w:cs/>
        </w:rPr>
        <w:t>โดยจดทะเบียนจำนองด้วยที่ดิน</w:t>
      </w:r>
      <w:r w:rsidR="008E7FDC" w:rsidRPr="00D75B13">
        <w:rPr>
          <w:rFonts w:ascii="Browallia New" w:hAnsi="Browallia New" w:cs="Browallia New" w:hint="cs"/>
          <w:sz w:val="28"/>
          <w:szCs w:val="28"/>
          <w:cs/>
        </w:rPr>
        <w:t>พร้อมสิ่งปลูกสร้าง</w:t>
      </w:r>
      <w:r w:rsidRPr="00D75B13">
        <w:rPr>
          <w:rFonts w:ascii="Browallia New" w:hAnsi="Browallia New" w:cs="Browallia New" w:hint="cs"/>
          <w:sz w:val="28"/>
          <w:szCs w:val="28"/>
          <w:cs/>
        </w:rPr>
        <w:t>ซึ่งเป็นกรรมสิทธิ์ของบริษัท</w:t>
      </w:r>
    </w:p>
    <w:p w14:paraId="7D688545" w14:textId="259C1BA0" w:rsidR="002F7474" w:rsidRDefault="002F74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60050882" w14:textId="28DA9E99" w:rsidR="006971B8" w:rsidRPr="00345E97" w:rsidRDefault="00ED5534"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345E97">
        <w:rPr>
          <w:rFonts w:ascii="Browallia New" w:hAnsi="Browallia New" w:cs="Browallia New" w:hint="cs"/>
          <w:b/>
          <w:bCs/>
          <w:sz w:val="28"/>
          <w:szCs w:val="28"/>
          <w:cs/>
          <w:lang w:val="en-GB"/>
        </w:rPr>
        <w:t>หนี้สิน</w:t>
      </w:r>
      <w:r w:rsidR="00AF2030" w:rsidRPr="00345E97">
        <w:rPr>
          <w:rFonts w:ascii="Browallia New" w:hAnsi="Browallia New" w:cs="Browallia New" w:hint="cs"/>
          <w:b/>
          <w:bCs/>
          <w:sz w:val="28"/>
          <w:szCs w:val="28"/>
          <w:cs/>
          <w:lang w:val="en-GB"/>
        </w:rPr>
        <w:t>ตาม</w:t>
      </w:r>
      <w:r w:rsidR="006971B8" w:rsidRPr="00345E97">
        <w:rPr>
          <w:rFonts w:ascii="Browallia New" w:hAnsi="Browallia New" w:cs="Browallia New"/>
          <w:b/>
          <w:bCs/>
          <w:sz w:val="28"/>
          <w:szCs w:val="28"/>
          <w:cs/>
          <w:lang w:val="en-GB"/>
        </w:rPr>
        <w:t>ภาระผูกพันผลประโยชน์พนักงาน</w:t>
      </w:r>
    </w:p>
    <w:p w14:paraId="3C244D2D" w14:textId="77777777" w:rsidR="006971B8" w:rsidRPr="008A6A35"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p w14:paraId="57B18B0B" w14:textId="568DD91B" w:rsidR="006971B8" w:rsidRPr="0029051B" w:rsidRDefault="006971B8" w:rsidP="001B521D">
      <w:pPr>
        <w:tabs>
          <w:tab w:val="clear" w:pos="227"/>
          <w:tab w:val="clear" w:pos="454"/>
          <w:tab w:val="clear" w:pos="680"/>
          <w:tab w:val="clear" w:pos="907"/>
          <w:tab w:val="clear" w:pos="5387"/>
          <w:tab w:val="left" w:pos="1440"/>
          <w:tab w:val="left" w:pos="2520"/>
          <w:tab w:val="right" w:pos="5400"/>
          <w:tab w:val="right" w:pos="6660"/>
          <w:tab w:val="right" w:pos="7920"/>
          <w:tab w:val="right" w:pos="9214"/>
          <w:tab w:val="right" w:pos="10890"/>
        </w:tabs>
        <w:spacing w:line="240" w:lineRule="auto"/>
        <w:ind w:left="360"/>
        <w:rPr>
          <w:rFonts w:ascii="Browallia New" w:hAnsi="Browallia New" w:cs="Browallia New"/>
          <w:spacing w:val="-8"/>
          <w:sz w:val="28"/>
          <w:szCs w:val="28"/>
          <w:cs/>
        </w:rPr>
      </w:pPr>
      <w:r w:rsidRPr="0029051B">
        <w:rPr>
          <w:rFonts w:ascii="Browallia New" w:hAnsi="Browallia New" w:cs="Browallia New"/>
          <w:spacing w:val="-8"/>
          <w:sz w:val="28"/>
          <w:szCs w:val="28"/>
          <w:cs/>
        </w:rPr>
        <w:t>สำหรับ</w:t>
      </w:r>
      <w:r w:rsidR="00D94EC6" w:rsidRPr="0029051B">
        <w:rPr>
          <w:rFonts w:ascii="Browallia New" w:hAnsi="Browallia New" w:cs="Browallia New"/>
          <w:spacing w:val="-8"/>
          <w:sz w:val="28"/>
          <w:szCs w:val="28"/>
          <w:cs/>
        </w:rPr>
        <w:t>ปี</w:t>
      </w:r>
      <w:r w:rsidRPr="0029051B">
        <w:rPr>
          <w:rFonts w:ascii="Browallia New" w:hAnsi="Browallia New" w:cs="Browallia New"/>
          <w:spacing w:val="-8"/>
          <w:sz w:val="28"/>
          <w:szCs w:val="28"/>
          <w:cs/>
        </w:rPr>
        <w:t>สิ้นสุดวันที่</w:t>
      </w:r>
      <w:r w:rsidR="00F46B29" w:rsidRPr="0029051B">
        <w:rPr>
          <w:rFonts w:ascii="Browallia New" w:hAnsi="Browallia New" w:cs="Browallia New"/>
          <w:spacing w:val="-8"/>
          <w:sz w:val="28"/>
          <w:szCs w:val="28"/>
        </w:rPr>
        <w:t xml:space="preserve"> </w:t>
      </w:r>
      <w:r w:rsidR="00D94EC6" w:rsidRPr="0029051B">
        <w:rPr>
          <w:rFonts w:ascii="Browallia New" w:hAnsi="Browallia New" w:cs="Browallia New"/>
          <w:spacing w:val="-8"/>
          <w:sz w:val="28"/>
          <w:szCs w:val="28"/>
        </w:rPr>
        <w:t xml:space="preserve">31 </w:t>
      </w:r>
      <w:r w:rsidR="00D94EC6" w:rsidRPr="0029051B">
        <w:rPr>
          <w:rFonts w:ascii="Browallia New" w:hAnsi="Browallia New" w:cs="Browallia New"/>
          <w:spacing w:val="-8"/>
          <w:sz w:val="28"/>
          <w:szCs w:val="28"/>
          <w:cs/>
        </w:rPr>
        <w:t>ธันวาคม</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256</w:t>
      </w:r>
      <w:r w:rsidR="004D0EDC">
        <w:rPr>
          <w:rFonts w:ascii="Browallia New" w:hAnsi="Browallia New" w:cs="Browallia New"/>
          <w:spacing w:val="-8"/>
          <w:sz w:val="28"/>
          <w:szCs w:val="28"/>
        </w:rPr>
        <w:t>6</w:t>
      </w:r>
      <w:r w:rsidR="00B05C21"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cs/>
        </w:rPr>
        <w:t>และ</w:t>
      </w:r>
      <w:r w:rsidR="00F46B29" w:rsidRPr="0029051B">
        <w:rPr>
          <w:rFonts w:ascii="Browallia New" w:hAnsi="Browallia New" w:cs="Browallia New"/>
          <w:spacing w:val="-8"/>
          <w:sz w:val="28"/>
          <w:szCs w:val="28"/>
        </w:rPr>
        <w:t xml:space="preserve"> </w:t>
      </w:r>
      <w:r w:rsidR="00B05C21" w:rsidRPr="0029051B">
        <w:rPr>
          <w:rFonts w:ascii="Browallia New" w:hAnsi="Browallia New" w:cs="Browallia New"/>
          <w:spacing w:val="-8"/>
          <w:sz w:val="28"/>
          <w:szCs w:val="28"/>
        </w:rPr>
        <w:t>25</w:t>
      </w:r>
      <w:r w:rsidR="00BD78CA" w:rsidRPr="0029051B">
        <w:rPr>
          <w:rFonts w:ascii="Browallia New" w:hAnsi="Browallia New" w:cs="Browallia New"/>
          <w:spacing w:val="-8"/>
          <w:sz w:val="28"/>
          <w:szCs w:val="28"/>
        </w:rPr>
        <w:t>6</w:t>
      </w:r>
      <w:r w:rsidR="004D0EDC">
        <w:rPr>
          <w:rFonts w:ascii="Browallia New" w:hAnsi="Browallia New" w:cs="Browallia New"/>
          <w:spacing w:val="-8"/>
          <w:sz w:val="28"/>
          <w:szCs w:val="28"/>
        </w:rPr>
        <w:t>5</w:t>
      </w:r>
      <w:r w:rsidR="00B05C21" w:rsidRPr="0029051B">
        <w:rPr>
          <w:rFonts w:ascii="Browallia New" w:hAnsi="Browallia New" w:cs="Browallia New"/>
          <w:spacing w:val="-8"/>
          <w:sz w:val="28"/>
          <w:szCs w:val="28"/>
        </w:rPr>
        <w:t xml:space="preserve"> </w:t>
      </w:r>
      <w:r w:rsidR="00AF2030" w:rsidRPr="0029051B">
        <w:rPr>
          <w:rFonts w:ascii="Browallia New" w:hAnsi="Browallia New" w:cs="Browallia New"/>
          <w:spacing w:val="-8"/>
          <w:sz w:val="28"/>
          <w:szCs w:val="28"/>
          <w:cs/>
        </w:rPr>
        <w:t>หนี้สินตาม</w:t>
      </w:r>
      <w:r w:rsidRPr="0029051B">
        <w:rPr>
          <w:rFonts w:ascii="Browallia New" w:hAnsi="Browallia New" w:cs="Browallia New"/>
          <w:spacing w:val="-8"/>
          <w:sz w:val="28"/>
          <w:szCs w:val="28"/>
          <w:cs/>
        </w:rPr>
        <w:t>ภาระผูกพันผลประโยชน์พนักงานมีการเปลี่ยนแปลง</w:t>
      </w:r>
      <w:r w:rsidR="009A691B">
        <w:rPr>
          <w:rFonts w:ascii="Browallia New" w:hAnsi="Browallia New" w:cs="Browallia New"/>
          <w:spacing w:val="-8"/>
          <w:sz w:val="28"/>
          <w:szCs w:val="28"/>
        </w:rPr>
        <w:t xml:space="preserve"> </w:t>
      </w:r>
      <w:r w:rsidRPr="0029051B">
        <w:rPr>
          <w:rFonts w:ascii="Browallia New" w:hAnsi="Browallia New" w:cs="Browallia New"/>
          <w:spacing w:val="-8"/>
          <w:sz w:val="28"/>
          <w:szCs w:val="28"/>
          <w:cs/>
        </w:rPr>
        <w:t>มีดังนี้</w:t>
      </w:r>
    </w:p>
    <w:p w14:paraId="512FFAB7" w14:textId="77777777" w:rsidR="006971B8" w:rsidRPr="000510C7" w:rsidRDefault="006971B8" w:rsidP="00D77C7D">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2"/>
          <w:szCs w:val="22"/>
        </w:rPr>
      </w:pPr>
    </w:p>
    <w:tbl>
      <w:tblPr>
        <w:tblW w:w="9000" w:type="dxa"/>
        <w:tblInd w:w="360" w:type="dxa"/>
        <w:tblLayout w:type="fixed"/>
        <w:tblLook w:val="0000" w:firstRow="0" w:lastRow="0" w:firstColumn="0" w:lastColumn="0" w:noHBand="0" w:noVBand="0"/>
      </w:tblPr>
      <w:tblGrid>
        <w:gridCol w:w="4455"/>
        <w:gridCol w:w="1134"/>
        <w:gridCol w:w="1143"/>
        <w:gridCol w:w="1125"/>
        <w:gridCol w:w="1143"/>
      </w:tblGrid>
      <w:tr w:rsidR="004D0EDC" w:rsidRPr="004D0EDC" w14:paraId="436BA945" w14:textId="77777777" w:rsidTr="004D0EDC">
        <w:trPr>
          <w:cantSplit/>
        </w:trPr>
        <w:tc>
          <w:tcPr>
            <w:tcW w:w="4455" w:type="dxa"/>
          </w:tcPr>
          <w:p w14:paraId="38B21087" w14:textId="77777777" w:rsidR="004D0EDC" w:rsidRPr="004D0EDC" w:rsidRDefault="004D0EDC" w:rsidP="001B4041">
            <w:pPr>
              <w:pStyle w:val="3"/>
              <w:tabs>
                <w:tab w:val="clear" w:pos="360"/>
                <w:tab w:val="clear" w:pos="720"/>
              </w:tabs>
              <w:jc w:val="center"/>
              <w:rPr>
                <w:rFonts w:ascii="Browallia New" w:hAnsi="Browallia New" w:cs="Browallia New"/>
                <w:sz w:val="28"/>
                <w:szCs w:val="28"/>
                <w:cs/>
              </w:rPr>
            </w:pPr>
          </w:p>
        </w:tc>
        <w:tc>
          <w:tcPr>
            <w:tcW w:w="2277" w:type="dxa"/>
            <w:gridSpan w:val="2"/>
          </w:tcPr>
          <w:p w14:paraId="2230E0EA" w14:textId="77777777" w:rsidR="004D0EDC" w:rsidRPr="004D0EDC" w:rsidRDefault="004D0EDC" w:rsidP="001B4041">
            <w:pPr>
              <w:pStyle w:val="3"/>
              <w:tabs>
                <w:tab w:val="clear" w:pos="360"/>
                <w:tab w:val="clear" w:pos="720"/>
              </w:tabs>
              <w:jc w:val="center"/>
              <w:rPr>
                <w:rFonts w:ascii="Browallia New" w:hAnsi="Browallia New" w:cs="Browallia New"/>
                <w:sz w:val="28"/>
                <w:szCs w:val="28"/>
                <w:cs/>
              </w:rPr>
            </w:pPr>
          </w:p>
        </w:tc>
        <w:tc>
          <w:tcPr>
            <w:tcW w:w="2268" w:type="dxa"/>
            <w:gridSpan w:val="2"/>
          </w:tcPr>
          <w:p w14:paraId="213D301E" w14:textId="23A98C5F" w:rsidR="004D0EDC" w:rsidRPr="004D0EDC" w:rsidRDefault="004D0EDC" w:rsidP="001B4041">
            <w:pPr>
              <w:pStyle w:val="3"/>
              <w:tabs>
                <w:tab w:val="clear" w:pos="360"/>
                <w:tab w:val="clear" w:pos="720"/>
              </w:tabs>
              <w:jc w:val="right"/>
              <w:rPr>
                <w:rFonts w:ascii="Browallia New" w:hAnsi="Browallia New" w:cs="Browallia New"/>
                <w:sz w:val="28"/>
                <w:szCs w:val="28"/>
                <w:cs/>
                <w:lang w:val="en-GB"/>
              </w:rPr>
            </w:pPr>
            <w:r w:rsidRPr="004D0EDC">
              <w:rPr>
                <w:rFonts w:ascii="Browallia New" w:hAnsi="Browallia New" w:cs="Browallia New"/>
                <w:sz w:val="28"/>
                <w:szCs w:val="28"/>
                <w:cs/>
              </w:rPr>
              <w:t>(หน่วย</w:t>
            </w:r>
            <w:r w:rsidRPr="004D0EDC">
              <w:rPr>
                <w:rFonts w:ascii="Browallia New" w:hAnsi="Browallia New" w:cs="Browallia New"/>
                <w:sz w:val="28"/>
                <w:szCs w:val="28"/>
                <w:lang w:val="en-US"/>
              </w:rPr>
              <w:t xml:space="preserve"> </w:t>
            </w:r>
            <w:r w:rsidRPr="004D0EDC">
              <w:rPr>
                <w:rFonts w:ascii="Browallia New" w:hAnsi="Browallia New" w:cs="Browallia New"/>
                <w:sz w:val="28"/>
                <w:szCs w:val="28"/>
                <w:cs/>
                <w:lang w:val="en-GB"/>
              </w:rPr>
              <w:t>:</w:t>
            </w:r>
            <w:r w:rsidRPr="004D0EDC">
              <w:rPr>
                <w:rFonts w:ascii="Browallia New" w:hAnsi="Browallia New" w:cs="Browallia New"/>
                <w:sz w:val="28"/>
                <w:szCs w:val="28"/>
                <w:lang w:val="en-US"/>
              </w:rPr>
              <w:t xml:space="preserve"> </w:t>
            </w:r>
            <w:r w:rsidRPr="004D0EDC">
              <w:rPr>
                <w:rFonts w:ascii="Browallia New" w:hAnsi="Browallia New" w:cs="Browallia New"/>
                <w:sz w:val="28"/>
                <w:szCs w:val="28"/>
                <w:cs/>
                <w:lang w:val="en-GB"/>
              </w:rPr>
              <w:t>พัน</w:t>
            </w:r>
            <w:r w:rsidRPr="004D0EDC">
              <w:rPr>
                <w:rFonts w:ascii="Browallia New" w:hAnsi="Browallia New" w:cs="Browallia New"/>
                <w:sz w:val="28"/>
                <w:szCs w:val="28"/>
                <w:cs/>
              </w:rPr>
              <w:t>บาท)</w:t>
            </w:r>
          </w:p>
        </w:tc>
      </w:tr>
      <w:tr w:rsidR="004D0EDC" w:rsidRPr="004D0EDC" w14:paraId="153FD346" w14:textId="77777777" w:rsidTr="004D0EDC">
        <w:trPr>
          <w:cantSplit/>
        </w:trPr>
        <w:tc>
          <w:tcPr>
            <w:tcW w:w="4455" w:type="dxa"/>
          </w:tcPr>
          <w:p w14:paraId="144982A7" w14:textId="77777777" w:rsidR="004D0EDC" w:rsidRPr="004D0EDC" w:rsidRDefault="004D0EDC" w:rsidP="001B4041">
            <w:pPr>
              <w:pStyle w:val="3"/>
              <w:tabs>
                <w:tab w:val="clear" w:pos="360"/>
                <w:tab w:val="clear" w:pos="720"/>
              </w:tabs>
              <w:jc w:val="center"/>
              <w:rPr>
                <w:rFonts w:ascii="Browallia New" w:hAnsi="Browallia New" w:cs="Browallia New"/>
                <w:sz w:val="28"/>
                <w:szCs w:val="28"/>
                <w:cs/>
              </w:rPr>
            </w:pPr>
            <w:r w:rsidRPr="004D0EDC">
              <w:rPr>
                <w:rFonts w:ascii="Browallia New" w:hAnsi="Browallia New" w:cs="Browallia New"/>
                <w:b/>
                <w:bCs/>
                <w:sz w:val="28"/>
                <w:szCs w:val="28"/>
                <w:cs/>
                <w:lang w:val="en-GB"/>
              </w:rPr>
              <w:tab/>
            </w:r>
          </w:p>
        </w:tc>
        <w:tc>
          <w:tcPr>
            <w:tcW w:w="2277" w:type="dxa"/>
            <w:gridSpan w:val="2"/>
          </w:tcPr>
          <w:p w14:paraId="6325F830" w14:textId="77777777" w:rsidR="004D0EDC" w:rsidRPr="004D0EDC" w:rsidRDefault="004D0EDC" w:rsidP="004D0EDC">
            <w:pPr>
              <w:pBdr>
                <w:bottom w:val="single" w:sz="4" w:space="1" w:color="auto"/>
              </w:pBdr>
              <w:spacing w:line="240" w:lineRule="auto"/>
              <w:jc w:val="center"/>
              <w:rPr>
                <w:rFonts w:ascii="Browallia New" w:hAnsi="Browallia New" w:cs="Browallia New"/>
                <w:sz w:val="28"/>
                <w:szCs w:val="28"/>
              </w:rPr>
            </w:pPr>
            <w:r w:rsidRPr="004D0EDC">
              <w:rPr>
                <w:rFonts w:ascii="Browallia New" w:hAnsi="Browallia New" w:cs="Browallia New"/>
                <w:sz w:val="28"/>
                <w:szCs w:val="28"/>
                <w:cs/>
              </w:rPr>
              <w:t>งบการเงินรวม</w:t>
            </w:r>
          </w:p>
        </w:tc>
        <w:tc>
          <w:tcPr>
            <w:tcW w:w="2268" w:type="dxa"/>
            <w:gridSpan w:val="2"/>
          </w:tcPr>
          <w:p w14:paraId="5755E505" w14:textId="77777777" w:rsidR="004D0EDC" w:rsidRPr="004D0EDC" w:rsidRDefault="004D0EDC" w:rsidP="004D0EDC">
            <w:pPr>
              <w:pBdr>
                <w:bottom w:val="single" w:sz="4" w:space="1" w:color="auto"/>
              </w:pBdr>
              <w:spacing w:line="240" w:lineRule="auto"/>
              <w:ind w:left="-108" w:right="-108"/>
              <w:jc w:val="center"/>
              <w:rPr>
                <w:rFonts w:ascii="Browallia New" w:hAnsi="Browallia New" w:cs="Browallia New"/>
                <w:sz w:val="28"/>
                <w:szCs w:val="28"/>
              </w:rPr>
            </w:pPr>
            <w:r w:rsidRPr="004D0EDC">
              <w:rPr>
                <w:rFonts w:ascii="Browallia New" w:hAnsi="Browallia New" w:cs="Browallia New"/>
                <w:sz w:val="28"/>
                <w:szCs w:val="28"/>
                <w:cs/>
              </w:rPr>
              <w:t>งบการเงินเฉพาะของบริษัท</w:t>
            </w:r>
          </w:p>
        </w:tc>
      </w:tr>
      <w:tr w:rsidR="009823E8" w:rsidRPr="004D0EDC" w14:paraId="32CE921E" w14:textId="77777777" w:rsidTr="004D0EDC">
        <w:trPr>
          <w:cantSplit/>
        </w:trPr>
        <w:tc>
          <w:tcPr>
            <w:tcW w:w="4455" w:type="dxa"/>
          </w:tcPr>
          <w:p w14:paraId="4C98F1D5" w14:textId="77777777" w:rsidR="009823E8" w:rsidRPr="004D0EDC" w:rsidRDefault="009823E8" w:rsidP="009823E8">
            <w:pPr>
              <w:pStyle w:val="3"/>
              <w:tabs>
                <w:tab w:val="clear" w:pos="360"/>
                <w:tab w:val="clear" w:pos="720"/>
              </w:tabs>
              <w:rPr>
                <w:rFonts w:ascii="Browallia New" w:hAnsi="Browallia New" w:cs="Browallia New"/>
                <w:sz w:val="28"/>
                <w:szCs w:val="28"/>
                <w:cs/>
              </w:rPr>
            </w:pPr>
          </w:p>
        </w:tc>
        <w:tc>
          <w:tcPr>
            <w:tcW w:w="1134" w:type="dxa"/>
            <w:vAlign w:val="bottom"/>
          </w:tcPr>
          <w:p w14:paraId="22824435" w14:textId="1D1D355F" w:rsidR="009823E8" w:rsidRPr="004D0EDC" w:rsidRDefault="009823E8" w:rsidP="00C04F89">
            <w:pPr>
              <w:pBdr>
                <w:bottom w:val="single" w:sz="4" w:space="1" w:color="auto"/>
              </w:pBdr>
              <w:tabs>
                <w:tab w:val="clear" w:pos="907"/>
              </w:tabs>
              <w:spacing w:line="240" w:lineRule="auto"/>
              <w:ind w:right="12"/>
              <w:jc w:val="center"/>
              <w:rPr>
                <w:rFonts w:ascii="Browallia New" w:hAnsi="Browallia New" w:cs="Browallia New"/>
                <w:sz w:val="28"/>
                <w:szCs w:val="28"/>
              </w:rPr>
            </w:pPr>
            <w:r w:rsidRPr="004D0EDC">
              <w:rPr>
                <w:rFonts w:ascii="Browallia New" w:hAnsi="Browallia New" w:cs="Browallia New"/>
                <w:sz w:val="28"/>
                <w:szCs w:val="28"/>
                <w:lang w:val="en-GB"/>
              </w:rPr>
              <w:t>256</w:t>
            </w:r>
            <w:r>
              <w:rPr>
                <w:rFonts w:ascii="Browallia New" w:hAnsi="Browallia New" w:cs="Browallia New"/>
                <w:sz w:val="28"/>
                <w:szCs w:val="28"/>
              </w:rPr>
              <w:t>6</w:t>
            </w:r>
          </w:p>
        </w:tc>
        <w:tc>
          <w:tcPr>
            <w:tcW w:w="1143" w:type="dxa"/>
            <w:vAlign w:val="bottom"/>
          </w:tcPr>
          <w:p w14:paraId="0733194B" w14:textId="69F2922D" w:rsidR="009823E8" w:rsidRPr="004D0EDC" w:rsidRDefault="009823E8" w:rsidP="00C04F89">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4D0EDC">
              <w:rPr>
                <w:rFonts w:ascii="Browallia New" w:hAnsi="Browallia New" w:cs="Browallia New"/>
                <w:sz w:val="28"/>
                <w:szCs w:val="28"/>
              </w:rPr>
              <w:t>256</w:t>
            </w:r>
            <w:r>
              <w:rPr>
                <w:rFonts w:ascii="Browallia New" w:hAnsi="Browallia New" w:cs="Browallia New"/>
                <w:sz w:val="28"/>
                <w:szCs w:val="28"/>
              </w:rPr>
              <w:t>5</w:t>
            </w:r>
          </w:p>
        </w:tc>
        <w:tc>
          <w:tcPr>
            <w:tcW w:w="1125" w:type="dxa"/>
            <w:vAlign w:val="bottom"/>
          </w:tcPr>
          <w:p w14:paraId="07566429" w14:textId="0410B542" w:rsidR="009823E8" w:rsidRPr="004D0EDC" w:rsidRDefault="009823E8" w:rsidP="00C04F89">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4D0EDC">
              <w:rPr>
                <w:rFonts w:ascii="Browallia New" w:hAnsi="Browallia New" w:cs="Browallia New"/>
                <w:sz w:val="28"/>
                <w:szCs w:val="28"/>
                <w:lang w:val="en-GB"/>
              </w:rPr>
              <w:t>256</w:t>
            </w:r>
            <w:r>
              <w:rPr>
                <w:rFonts w:ascii="Browallia New" w:hAnsi="Browallia New" w:cs="Browallia New"/>
                <w:sz w:val="28"/>
                <w:szCs w:val="28"/>
              </w:rPr>
              <w:t>6</w:t>
            </w:r>
          </w:p>
        </w:tc>
        <w:tc>
          <w:tcPr>
            <w:tcW w:w="1143" w:type="dxa"/>
            <w:vAlign w:val="bottom"/>
          </w:tcPr>
          <w:p w14:paraId="62E2D33C" w14:textId="5CCA1F57" w:rsidR="009823E8" w:rsidRPr="004D0EDC" w:rsidRDefault="009823E8" w:rsidP="00C04F89">
            <w:pPr>
              <w:pBdr>
                <w:bottom w:val="single" w:sz="4" w:space="1" w:color="auto"/>
              </w:pBdr>
              <w:tabs>
                <w:tab w:val="clear" w:pos="907"/>
              </w:tabs>
              <w:spacing w:line="240" w:lineRule="auto"/>
              <w:ind w:right="12"/>
              <w:jc w:val="center"/>
              <w:rPr>
                <w:rFonts w:ascii="Browallia New" w:hAnsi="Browallia New" w:cs="Browallia New"/>
                <w:sz w:val="28"/>
                <w:szCs w:val="28"/>
                <w:lang w:val="en-GB"/>
              </w:rPr>
            </w:pPr>
            <w:r w:rsidRPr="004D0EDC">
              <w:rPr>
                <w:rFonts w:ascii="Browallia New" w:hAnsi="Browallia New" w:cs="Browallia New"/>
                <w:sz w:val="28"/>
                <w:szCs w:val="28"/>
              </w:rPr>
              <w:t>256</w:t>
            </w:r>
            <w:r>
              <w:rPr>
                <w:rFonts w:ascii="Browallia New" w:hAnsi="Browallia New" w:cs="Browallia New"/>
                <w:sz w:val="28"/>
                <w:szCs w:val="28"/>
              </w:rPr>
              <w:t>5</w:t>
            </w:r>
          </w:p>
        </w:tc>
      </w:tr>
      <w:tr w:rsidR="004D0EDC" w:rsidRPr="004D0EDC" w14:paraId="399F9DE0" w14:textId="77777777" w:rsidTr="004D0EDC">
        <w:trPr>
          <w:cantSplit/>
        </w:trPr>
        <w:tc>
          <w:tcPr>
            <w:tcW w:w="4455" w:type="dxa"/>
          </w:tcPr>
          <w:p w14:paraId="39C86343" w14:textId="3CC03DD4" w:rsidR="004D0EDC" w:rsidRPr="004D0EDC" w:rsidRDefault="004D0EDC" w:rsidP="00B05C21">
            <w:pPr>
              <w:spacing w:line="240" w:lineRule="auto"/>
              <w:rPr>
                <w:rFonts w:ascii="Browallia New" w:hAnsi="Browallia New" w:cs="Browallia New"/>
                <w:sz w:val="28"/>
                <w:szCs w:val="28"/>
                <w:cs/>
              </w:rPr>
            </w:pPr>
          </w:p>
        </w:tc>
        <w:tc>
          <w:tcPr>
            <w:tcW w:w="1134" w:type="dxa"/>
            <w:tcBorders>
              <w:left w:val="nil"/>
            </w:tcBorders>
          </w:tcPr>
          <w:p w14:paraId="5794DD6D" w14:textId="77777777" w:rsidR="004D0EDC" w:rsidRPr="004D0EDC" w:rsidRDefault="004D0EDC" w:rsidP="00B05C21">
            <w:pPr>
              <w:spacing w:line="240" w:lineRule="auto"/>
              <w:jc w:val="right"/>
              <w:rPr>
                <w:rFonts w:ascii="Browallia New" w:hAnsi="Browallia New" w:cs="Browallia New"/>
                <w:sz w:val="28"/>
                <w:szCs w:val="28"/>
              </w:rPr>
            </w:pPr>
          </w:p>
        </w:tc>
        <w:tc>
          <w:tcPr>
            <w:tcW w:w="1143" w:type="dxa"/>
          </w:tcPr>
          <w:p w14:paraId="591802B6" w14:textId="77777777" w:rsidR="004D0EDC" w:rsidRPr="004D0EDC" w:rsidRDefault="004D0EDC" w:rsidP="00B05C21">
            <w:pPr>
              <w:spacing w:line="240" w:lineRule="auto"/>
              <w:jc w:val="right"/>
              <w:rPr>
                <w:rFonts w:ascii="Browallia New" w:hAnsi="Browallia New" w:cs="Browallia New"/>
                <w:sz w:val="28"/>
                <w:szCs w:val="28"/>
              </w:rPr>
            </w:pPr>
          </w:p>
        </w:tc>
        <w:tc>
          <w:tcPr>
            <w:tcW w:w="1125" w:type="dxa"/>
          </w:tcPr>
          <w:p w14:paraId="18A3FE53" w14:textId="77777777" w:rsidR="004D0EDC" w:rsidRPr="004D0EDC" w:rsidRDefault="004D0EDC" w:rsidP="00B05C21">
            <w:pPr>
              <w:spacing w:line="240" w:lineRule="auto"/>
              <w:jc w:val="right"/>
              <w:rPr>
                <w:rFonts w:ascii="Browallia New" w:hAnsi="Browallia New" w:cs="Browallia New"/>
                <w:sz w:val="28"/>
                <w:szCs w:val="28"/>
              </w:rPr>
            </w:pPr>
          </w:p>
        </w:tc>
        <w:tc>
          <w:tcPr>
            <w:tcW w:w="1143" w:type="dxa"/>
          </w:tcPr>
          <w:p w14:paraId="1EC65460" w14:textId="77777777" w:rsidR="004D0EDC" w:rsidRPr="004D0EDC" w:rsidRDefault="004D0EDC" w:rsidP="00B05C21">
            <w:pPr>
              <w:spacing w:line="240" w:lineRule="auto"/>
              <w:jc w:val="right"/>
              <w:rPr>
                <w:rFonts w:ascii="Browallia New" w:hAnsi="Browallia New" w:cs="Browallia New"/>
                <w:sz w:val="28"/>
                <w:szCs w:val="28"/>
              </w:rPr>
            </w:pPr>
          </w:p>
        </w:tc>
      </w:tr>
      <w:tr w:rsidR="009823E8" w:rsidRPr="004D0EDC" w14:paraId="4624F329" w14:textId="77777777" w:rsidTr="004D0EDC">
        <w:trPr>
          <w:cantSplit/>
        </w:trPr>
        <w:tc>
          <w:tcPr>
            <w:tcW w:w="4455" w:type="dxa"/>
          </w:tcPr>
          <w:p w14:paraId="3B785A4A" w14:textId="691C3764" w:rsidR="009823E8" w:rsidRPr="004D0EDC" w:rsidRDefault="009823E8" w:rsidP="009823E8">
            <w:pPr>
              <w:tabs>
                <w:tab w:val="clear" w:pos="227"/>
              </w:tabs>
              <w:spacing w:line="240" w:lineRule="auto"/>
              <w:rPr>
                <w:rFonts w:ascii="Browallia New" w:hAnsi="Browallia New" w:cs="Browallia New"/>
                <w:sz w:val="28"/>
                <w:szCs w:val="28"/>
                <w:cs/>
              </w:rPr>
            </w:pPr>
            <w:r w:rsidRPr="004D0EDC">
              <w:rPr>
                <w:rFonts w:ascii="Browallia New" w:hAnsi="Browallia New" w:cs="Browallia New"/>
                <w:sz w:val="28"/>
                <w:szCs w:val="28"/>
                <w:cs/>
              </w:rPr>
              <w:t>ยอดคงเหลือ</w:t>
            </w:r>
            <w:r w:rsidRPr="004D0EDC">
              <w:rPr>
                <w:rFonts w:ascii="Browallia New" w:hAnsi="Browallia New" w:cs="Browallia New"/>
                <w:sz w:val="28"/>
                <w:szCs w:val="28"/>
              </w:rPr>
              <w:t xml:space="preserve"> </w:t>
            </w:r>
            <w:r w:rsidRPr="004D0EDC">
              <w:rPr>
                <w:rFonts w:ascii="Browallia New" w:hAnsi="Browallia New" w:cs="Browallia New"/>
                <w:sz w:val="28"/>
                <w:szCs w:val="28"/>
                <w:cs/>
              </w:rPr>
              <w:t>ณ</w:t>
            </w:r>
            <w:r w:rsidRPr="004D0EDC">
              <w:rPr>
                <w:rFonts w:ascii="Browallia New" w:hAnsi="Browallia New" w:cs="Browallia New"/>
                <w:sz w:val="28"/>
                <w:szCs w:val="28"/>
              </w:rPr>
              <w:t xml:space="preserve"> </w:t>
            </w:r>
            <w:r w:rsidRPr="004D0EDC">
              <w:rPr>
                <w:rFonts w:ascii="Browallia New" w:hAnsi="Browallia New" w:cs="Browallia New"/>
                <w:sz w:val="28"/>
                <w:szCs w:val="28"/>
                <w:cs/>
              </w:rPr>
              <w:t>วันที่</w:t>
            </w:r>
            <w:r w:rsidRPr="004D0EDC">
              <w:rPr>
                <w:rFonts w:ascii="Browallia New" w:hAnsi="Browallia New" w:cs="Browallia New"/>
                <w:sz w:val="28"/>
                <w:szCs w:val="28"/>
              </w:rPr>
              <w:t xml:space="preserve"> 1 </w:t>
            </w:r>
            <w:r w:rsidRPr="004D0EDC">
              <w:rPr>
                <w:rFonts w:ascii="Browallia New" w:hAnsi="Browallia New" w:cs="Browallia New"/>
                <w:sz w:val="28"/>
                <w:szCs w:val="28"/>
                <w:cs/>
              </w:rPr>
              <w:t>มกราคม</w:t>
            </w:r>
          </w:p>
        </w:tc>
        <w:tc>
          <w:tcPr>
            <w:tcW w:w="1134" w:type="dxa"/>
            <w:tcBorders>
              <w:left w:val="nil"/>
            </w:tcBorders>
          </w:tcPr>
          <w:p w14:paraId="132CA067" w14:textId="46DEDE7E" w:rsidR="009823E8" w:rsidRPr="004D0EDC" w:rsidRDefault="00773156" w:rsidP="009823E8">
            <w:pPr>
              <w:spacing w:line="240" w:lineRule="auto"/>
              <w:jc w:val="right"/>
              <w:rPr>
                <w:rFonts w:ascii="Browallia New" w:hAnsi="Browallia New" w:cs="Browallia New"/>
                <w:sz w:val="28"/>
                <w:szCs w:val="28"/>
              </w:rPr>
            </w:pPr>
            <w:r>
              <w:rPr>
                <w:rFonts w:ascii="Browallia New" w:hAnsi="Browallia New" w:cs="Browallia New"/>
                <w:sz w:val="28"/>
                <w:szCs w:val="28"/>
              </w:rPr>
              <w:t>71,281</w:t>
            </w:r>
          </w:p>
        </w:tc>
        <w:tc>
          <w:tcPr>
            <w:tcW w:w="1143" w:type="dxa"/>
          </w:tcPr>
          <w:p w14:paraId="02831285" w14:textId="33470E86"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74,681</w:t>
            </w:r>
          </w:p>
        </w:tc>
        <w:tc>
          <w:tcPr>
            <w:tcW w:w="1125" w:type="dxa"/>
          </w:tcPr>
          <w:p w14:paraId="7B63824B" w14:textId="67BA6DEB" w:rsidR="009823E8" w:rsidRPr="00765A59" w:rsidRDefault="00E07B4E" w:rsidP="009823E8">
            <w:pPr>
              <w:spacing w:line="240" w:lineRule="auto"/>
              <w:jc w:val="right"/>
              <w:rPr>
                <w:rFonts w:ascii="Browallia New" w:hAnsi="Browallia New" w:cs="Browallia New"/>
                <w:sz w:val="28"/>
                <w:szCs w:val="28"/>
              </w:rPr>
            </w:pPr>
            <w:r w:rsidRPr="00765A59">
              <w:rPr>
                <w:rFonts w:ascii="Browallia New" w:hAnsi="Browallia New" w:cs="Browallia New"/>
                <w:sz w:val="28"/>
                <w:szCs w:val="28"/>
              </w:rPr>
              <w:t>40,116</w:t>
            </w:r>
          </w:p>
        </w:tc>
        <w:tc>
          <w:tcPr>
            <w:tcW w:w="1143" w:type="dxa"/>
          </w:tcPr>
          <w:p w14:paraId="61744FC4" w14:textId="7FAF914D"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41,074</w:t>
            </w:r>
          </w:p>
        </w:tc>
      </w:tr>
      <w:tr w:rsidR="009823E8" w:rsidRPr="004D0EDC" w14:paraId="13851921" w14:textId="77777777" w:rsidTr="004D0EDC">
        <w:trPr>
          <w:cantSplit/>
        </w:trPr>
        <w:tc>
          <w:tcPr>
            <w:tcW w:w="4455" w:type="dxa"/>
          </w:tcPr>
          <w:p w14:paraId="0A5912C9" w14:textId="66A1C196" w:rsidR="009823E8" w:rsidRPr="004D0EDC" w:rsidRDefault="009823E8" w:rsidP="009823E8">
            <w:pPr>
              <w:spacing w:line="240" w:lineRule="auto"/>
              <w:ind w:left="342" w:hanging="342"/>
              <w:rPr>
                <w:rFonts w:ascii="Browallia New" w:hAnsi="Browallia New" w:cs="Browallia New"/>
                <w:sz w:val="28"/>
                <w:szCs w:val="28"/>
                <w:u w:val="single"/>
                <w:cs/>
              </w:rPr>
            </w:pPr>
            <w:r w:rsidRPr="004D0EDC">
              <w:rPr>
                <w:rFonts w:ascii="Browallia New" w:hAnsi="Browallia New" w:cs="Browallia New"/>
                <w:sz w:val="28"/>
                <w:szCs w:val="28"/>
                <w:u w:val="single"/>
                <w:cs/>
              </w:rPr>
              <w:t>รับรู้ใน</w:t>
            </w:r>
            <w:r w:rsidRPr="004D0EDC">
              <w:rPr>
                <w:rFonts w:ascii="Browallia New" w:hAnsi="Browallia New" w:cs="Browallia New" w:hint="cs"/>
                <w:sz w:val="28"/>
                <w:szCs w:val="28"/>
                <w:u w:val="single"/>
                <w:cs/>
              </w:rPr>
              <w:t>งบ</w:t>
            </w:r>
            <w:r w:rsidRPr="004D0EDC">
              <w:rPr>
                <w:rFonts w:ascii="Browallia New" w:hAnsi="Browallia New" w:cs="Browallia New"/>
                <w:sz w:val="28"/>
                <w:szCs w:val="28"/>
                <w:u w:val="single"/>
                <w:cs/>
              </w:rPr>
              <w:t>กำไรขาดทุน</w:t>
            </w:r>
          </w:p>
        </w:tc>
        <w:tc>
          <w:tcPr>
            <w:tcW w:w="1134" w:type="dxa"/>
            <w:tcBorders>
              <w:left w:val="nil"/>
            </w:tcBorders>
          </w:tcPr>
          <w:p w14:paraId="16324F89" w14:textId="4B154A90" w:rsidR="009823E8" w:rsidRPr="004D0EDC" w:rsidRDefault="009823E8" w:rsidP="009823E8">
            <w:pPr>
              <w:spacing w:line="240" w:lineRule="auto"/>
              <w:jc w:val="right"/>
              <w:rPr>
                <w:rFonts w:ascii="Browallia New" w:hAnsi="Browallia New" w:cs="Browallia New"/>
                <w:sz w:val="28"/>
                <w:szCs w:val="28"/>
              </w:rPr>
            </w:pPr>
          </w:p>
        </w:tc>
        <w:tc>
          <w:tcPr>
            <w:tcW w:w="1143" w:type="dxa"/>
          </w:tcPr>
          <w:p w14:paraId="69D46080" w14:textId="77777777" w:rsidR="009823E8" w:rsidRPr="004D0EDC" w:rsidRDefault="009823E8" w:rsidP="009823E8">
            <w:pPr>
              <w:spacing w:line="240" w:lineRule="auto"/>
              <w:jc w:val="right"/>
              <w:rPr>
                <w:rFonts w:ascii="Browallia New" w:hAnsi="Browallia New" w:cs="Browallia New"/>
                <w:sz w:val="28"/>
                <w:szCs w:val="28"/>
              </w:rPr>
            </w:pPr>
          </w:p>
        </w:tc>
        <w:tc>
          <w:tcPr>
            <w:tcW w:w="1125" w:type="dxa"/>
          </w:tcPr>
          <w:p w14:paraId="3F57608C" w14:textId="77777777" w:rsidR="009823E8" w:rsidRPr="00765A59" w:rsidRDefault="009823E8" w:rsidP="009823E8">
            <w:pPr>
              <w:spacing w:line="240" w:lineRule="auto"/>
              <w:jc w:val="right"/>
              <w:rPr>
                <w:rFonts w:ascii="Browallia New" w:hAnsi="Browallia New" w:cs="Browallia New"/>
                <w:sz w:val="28"/>
                <w:szCs w:val="28"/>
              </w:rPr>
            </w:pPr>
          </w:p>
        </w:tc>
        <w:tc>
          <w:tcPr>
            <w:tcW w:w="1143" w:type="dxa"/>
          </w:tcPr>
          <w:p w14:paraId="56DA65ED" w14:textId="77777777" w:rsidR="009823E8" w:rsidRPr="004D0EDC" w:rsidRDefault="009823E8" w:rsidP="009823E8">
            <w:pPr>
              <w:spacing w:line="240" w:lineRule="auto"/>
              <w:jc w:val="right"/>
              <w:rPr>
                <w:rFonts w:ascii="Browallia New" w:hAnsi="Browallia New" w:cs="Browallia New"/>
                <w:sz w:val="28"/>
                <w:szCs w:val="28"/>
              </w:rPr>
            </w:pPr>
          </w:p>
        </w:tc>
      </w:tr>
      <w:tr w:rsidR="009823E8" w:rsidRPr="004D0EDC" w14:paraId="7FBC1BD1" w14:textId="77777777" w:rsidTr="004D0EDC">
        <w:trPr>
          <w:cantSplit/>
        </w:trPr>
        <w:tc>
          <w:tcPr>
            <w:tcW w:w="4455" w:type="dxa"/>
          </w:tcPr>
          <w:p w14:paraId="7BDD905D" w14:textId="5F003C19" w:rsidR="009823E8" w:rsidRPr="004D0EDC" w:rsidRDefault="009823E8" w:rsidP="009823E8">
            <w:pPr>
              <w:pStyle w:val="ListParagraph"/>
              <w:numPr>
                <w:ilvl w:val="0"/>
                <w:numId w:val="20"/>
              </w:numPr>
              <w:tabs>
                <w:tab w:val="clear" w:pos="680"/>
                <w:tab w:val="left" w:pos="383"/>
              </w:tabs>
              <w:spacing w:line="240" w:lineRule="auto"/>
              <w:ind w:left="383"/>
              <w:rPr>
                <w:rFonts w:ascii="Browallia New" w:hAnsi="Browallia New" w:cs="Browallia New"/>
                <w:sz w:val="28"/>
                <w:szCs w:val="28"/>
                <w:cs/>
              </w:rPr>
            </w:pPr>
            <w:r w:rsidRPr="004D0EDC">
              <w:rPr>
                <w:rFonts w:ascii="Browallia New" w:hAnsi="Browallia New" w:cs="Browallia New"/>
                <w:sz w:val="28"/>
                <w:szCs w:val="28"/>
                <w:cs/>
              </w:rPr>
              <w:t>ต้นทุนบริการ</w:t>
            </w:r>
          </w:p>
        </w:tc>
        <w:tc>
          <w:tcPr>
            <w:tcW w:w="1134" w:type="dxa"/>
            <w:tcBorders>
              <w:left w:val="nil"/>
            </w:tcBorders>
          </w:tcPr>
          <w:p w14:paraId="7DF82D54" w14:textId="74192FD5" w:rsidR="009823E8" w:rsidRPr="004D0EDC" w:rsidRDefault="00773156" w:rsidP="009823E8">
            <w:pPr>
              <w:spacing w:line="240" w:lineRule="auto"/>
              <w:jc w:val="right"/>
              <w:rPr>
                <w:rFonts w:ascii="Browallia New" w:hAnsi="Browallia New" w:cs="Browallia New"/>
                <w:sz w:val="28"/>
                <w:szCs w:val="28"/>
              </w:rPr>
            </w:pPr>
            <w:r>
              <w:rPr>
                <w:rFonts w:ascii="Browallia New" w:hAnsi="Browallia New" w:cs="Browallia New"/>
                <w:sz w:val="28"/>
                <w:szCs w:val="28"/>
              </w:rPr>
              <w:t>4,964</w:t>
            </w:r>
          </w:p>
        </w:tc>
        <w:tc>
          <w:tcPr>
            <w:tcW w:w="1143" w:type="dxa"/>
          </w:tcPr>
          <w:p w14:paraId="7148548F" w14:textId="1B940A88"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5,208</w:t>
            </w:r>
          </w:p>
        </w:tc>
        <w:tc>
          <w:tcPr>
            <w:tcW w:w="1125" w:type="dxa"/>
          </w:tcPr>
          <w:p w14:paraId="124CE6D1" w14:textId="4554F679" w:rsidR="009823E8" w:rsidRPr="00765A59" w:rsidRDefault="00E07B4E" w:rsidP="009823E8">
            <w:pPr>
              <w:spacing w:line="240" w:lineRule="auto"/>
              <w:jc w:val="right"/>
              <w:rPr>
                <w:rFonts w:ascii="Browallia New" w:hAnsi="Browallia New" w:cs="Browallia New"/>
                <w:sz w:val="28"/>
                <w:szCs w:val="28"/>
              </w:rPr>
            </w:pPr>
            <w:r w:rsidRPr="00765A59">
              <w:rPr>
                <w:rFonts w:ascii="Browallia New" w:hAnsi="Browallia New" w:cs="Browallia New"/>
                <w:sz w:val="28"/>
                <w:szCs w:val="28"/>
              </w:rPr>
              <w:t>1,523</w:t>
            </w:r>
          </w:p>
        </w:tc>
        <w:tc>
          <w:tcPr>
            <w:tcW w:w="1143" w:type="dxa"/>
          </w:tcPr>
          <w:p w14:paraId="444E0254" w14:textId="0D663801"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1,977</w:t>
            </w:r>
          </w:p>
        </w:tc>
      </w:tr>
      <w:tr w:rsidR="009823E8" w:rsidRPr="004D0EDC" w14:paraId="62560548" w14:textId="77777777" w:rsidTr="004D0EDC">
        <w:trPr>
          <w:cantSplit/>
        </w:trPr>
        <w:tc>
          <w:tcPr>
            <w:tcW w:w="4455" w:type="dxa"/>
          </w:tcPr>
          <w:p w14:paraId="6E840FD1" w14:textId="270E6932" w:rsidR="009823E8" w:rsidRPr="004D0EDC" w:rsidRDefault="009823E8" w:rsidP="009823E8">
            <w:pPr>
              <w:pStyle w:val="ListParagraph"/>
              <w:numPr>
                <w:ilvl w:val="0"/>
                <w:numId w:val="20"/>
              </w:numPr>
              <w:tabs>
                <w:tab w:val="clear" w:pos="680"/>
                <w:tab w:val="left" w:pos="383"/>
              </w:tabs>
              <w:spacing w:line="240" w:lineRule="auto"/>
              <w:ind w:left="383"/>
              <w:rPr>
                <w:rFonts w:ascii="Browallia New" w:hAnsi="Browallia New" w:cs="Browallia New"/>
                <w:sz w:val="28"/>
                <w:szCs w:val="28"/>
                <w:cs/>
              </w:rPr>
            </w:pPr>
            <w:r w:rsidRPr="004D0EDC">
              <w:rPr>
                <w:rFonts w:ascii="Browallia New" w:hAnsi="Browallia New" w:cs="Browallia New"/>
                <w:sz w:val="28"/>
                <w:szCs w:val="28"/>
                <w:cs/>
              </w:rPr>
              <w:t>ต้นทุนทางการเงิน</w:t>
            </w:r>
          </w:p>
        </w:tc>
        <w:tc>
          <w:tcPr>
            <w:tcW w:w="1134" w:type="dxa"/>
            <w:tcBorders>
              <w:left w:val="nil"/>
            </w:tcBorders>
          </w:tcPr>
          <w:p w14:paraId="5B5FBE88" w14:textId="20FE2A8A" w:rsidR="009823E8" w:rsidRPr="004D0EDC" w:rsidRDefault="00F97EF1" w:rsidP="009823E8">
            <w:pPr>
              <w:spacing w:line="240" w:lineRule="auto"/>
              <w:jc w:val="right"/>
              <w:rPr>
                <w:rFonts w:ascii="Browallia New" w:hAnsi="Browallia New" w:cs="Browallia New"/>
                <w:sz w:val="28"/>
                <w:szCs w:val="28"/>
              </w:rPr>
            </w:pPr>
            <w:r>
              <w:rPr>
                <w:rFonts w:ascii="Browallia New" w:hAnsi="Browallia New" w:cs="Browallia New"/>
                <w:sz w:val="28"/>
                <w:szCs w:val="28"/>
              </w:rPr>
              <w:t>994</w:t>
            </w:r>
          </w:p>
        </w:tc>
        <w:tc>
          <w:tcPr>
            <w:tcW w:w="1143" w:type="dxa"/>
          </w:tcPr>
          <w:p w14:paraId="18FD2A47" w14:textId="7F46E521"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979</w:t>
            </w:r>
          </w:p>
        </w:tc>
        <w:tc>
          <w:tcPr>
            <w:tcW w:w="1125" w:type="dxa"/>
          </w:tcPr>
          <w:p w14:paraId="4A76E45F" w14:textId="30DFC8D9" w:rsidR="009823E8" w:rsidRPr="00765A59" w:rsidRDefault="00E07B4E" w:rsidP="009823E8">
            <w:pPr>
              <w:spacing w:line="240" w:lineRule="auto"/>
              <w:jc w:val="right"/>
              <w:rPr>
                <w:rFonts w:ascii="Browallia New" w:hAnsi="Browallia New" w:cs="Browallia New"/>
                <w:sz w:val="28"/>
                <w:szCs w:val="28"/>
              </w:rPr>
            </w:pPr>
            <w:r w:rsidRPr="00765A59">
              <w:rPr>
                <w:rFonts w:ascii="Browallia New" w:hAnsi="Browallia New" w:cs="Browallia New"/>
                <w:sz w:val="28"/>
                <w:szCs w:val="28"/>
              </w:rPr>
              <w:t>508</w:t>
            </w:r>
          </w:p>
        </w:tc>
        <w:tc>
          <w:tcPr>
            <w:tcW w:w="1143" w:type="dxa"/>
          </w:tcPr>
          <w:p w14:paraId="56324A37" w14:textId="257F29C0"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510</w:t>
            </w:r>
          </w:p>
        </w:tc>
      </w:tr>
      <w:tr w:rsidR="009823E8" w:rsidRPr="004D0EDC" w14:paraId="4283D70B" w14:textId="77777777" w:rsidTr="004D0EDC">
        <w:trPr>
          <w:cantSplit/>
        </w:trPr>
        <w:tc>
          <w:tcPr>
            <w:tcW w:w="4455" w:type="dxa"/>
          </w:tcPr>
          <w:p w14:paraId="5C76C399" w14:textId="24E1B1BF" w:rsidR="009823E8" w:rsidRPr="004D0EDC" w:rsidRDefault="009823E8" w:rsidP="009823E8">
            <w:pPr>
              <w:spacing w:line="240" w:lineRule="auto"/>
              <w:ind w:left="342" w:hanging="342"/>
              <w:rPr>
                <w:rFonts w:ascii="Browallia New" w:hAnsi="Browallia New" w:cs="Browallia New"/>
                <w:sz w:val="28"/>
                <w:szCs w:val="28"/>
              </w:rPr>
            </w:pPr>
            <w:r w:rsidRPr="004D0EDC">
              <w:rPr>
                <w:rFonts w:ascii="Browallia New" w:hAnsi="Browallia New" w:cs="Browallia New"/>
                <w:sz w:val="28"/>
                <w:szCs w:val="28"/>
                <w:cs/>
              </w:rPr>
              <w:t>จ่ายผลประโยชน์พนักงาน</w:t>
            </w:r>
          </w:p>
        </w:tc>
        <w:tc>
          <w:tcPr>
            <w:tcW w:w="1134" w:type="dxa"/>
            <w:tcBorders>
              <w:left w:val="nil"/>
            </w:tcBorders>
          </w:tcPr>
          <w:p w14:paraId="533AB7F9" w14:textId="39A071B9" w:rsidR="009823E8" w:rsidRPr="004D0EDC" w:rsidRDefault="00F97EF1" w:rsidP="009823E8">
            <w:pPr>
              <w:spacing w:line="240" w:lineRule="auto"/>
              <w:jc w:val="right"/>
              <w:rPr>
                <w:rFonts w:ascii="Browallia New" w:hAnsi="Browallia New" w:cs="Browallia New"/>
                <w:sz w:val="28"/>
                <w:szCs w:val="28"/>
              </w:rPr>
            </w:pPr>
            <w:r>
              <w:rPr>
                <w:rFonts w:ascii="Browallia New" w:hAnsi="Browallia New" w:cs="Browallia New"/>
                <w:sz w:val="28"/>
                <w:szCs w:val="28"/>
              </w:rPr>
              <w:t>(2,544)</w:t>
            </w:r>
          </w:p>
        </w:tc>
        <w:tc>
          <w:tcPr>
            <w:tcW w:w="1143" w:type="dxa"/>
          </w:tcPr>
          <w:p w14:paraId="282FB863" w14:textId="3A262D39"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(6,042)</w:t>
            </w:r>
          </w:p>
        </w:tc>
        <w:tc>
          <w:tcPr>
            <w:tcW w:w="1125" w:type="dxa"/>
          </w:tcPr>
          <w:p w14:paraId="20ABF9B3" w14:textId="0AFFCFB2" w:rsidR="009823E8" w:rsidRPr="00765A59" w:rsidRDefault="00E07B4E" w:rsidP="009823E8">
            <w:pPr>
              <w:spacing w:line="240" w:lineRule="auto"/>
              <w:jc w:val="right"/>
              <w:rPr>
                <w:rFonts w:ascii="Browallia New" w:hAnsi="Browallia New" w:cs="Browallia New"/>
                <w:sz w:val="28"/>
                <w:szCs w:val="28"/>
              </w:rPr>
            </w:pPr>
            <w:r w:rsidRPr="00765A59">
              <w:rPr>
                <w:rFonts w:ascii="Browallia New" w:hAnsi="Browallia New" w:cs="Browallia New"/>
                <w:sz w:val="28"/>
                <w:szCs w:val="28"/>
              </w:rPr>
              <w:t>(2,021)</w:t>
            </w:r>
          </w:p>
        </w:tc>
        <w:tc>
          <w:tcPr>
            <w:tcW w:w="1143" w:type="dxa"/>
          </w:tcPr>
          <w:p w14:paraId="3E043576" w14:textId="0B32BD7F" w:rsidR="009823E8" w:rsidRPr="004D0EDC" w:rsidRDefault="009823E8" w:rsidP="009823E8">
            <w:pPr>
              <w:spacing w:line="240" w:lineRule="auto"/>
              <w:jc w:val="right"/>
              <w:rPr>
                <w:rFonts w:ascii="Browallia New" w:hAnsi="Browallia New" w:cs="Browallia New"/>
                <w:sz w:val="28"/>
                <w:szCs w:val="28"/>
                <w:lang w:val="en-GB"/>
              </w:rPr>
            </w:pPr>
            <w:r w:rsidRPr="004D0EDC">
              <w:rPr>
                <w:rFonts w:ascii="Browallia New" w:hAnsi="Browallia New" w:cs="Browallia New"/>
                <w:sz w:val="28"/>
                <w:szCs w:val="28"/>
              </w:rPr>
              <w:t>(3,445)</w:t>
            </w:r>
          </w:p>
        </w:tc>
      </w:tr>
      <w:tr w:rsidR="009823E8" w:rsidRPr="004D0EDC" w14:paraId="12E33A2B" w14:textId="77777777" w:rsidTr="004D0EDC">
        <w:trPr>
          <w:cantSplit/>
        </w:trPr>
        <w:tc>
          <w:tcPr>
            <w:tcW w:w="4455" w:type="dxa"/>
          </w:tcPr>
          <w:p w14:paraId="1FB6BB43" w14:textId="4CB94AA7" w:rsidR="009823E8" w:rsidRPr="004D0EDC" w:rsidRDefault="009823E8" w:rsidP="009823E8">
            <w:pPr>
              <w:spacing w:line="240" w:lineRule="auto"/>
              <w:ind w:left="342" w:hanging="342"/>
              <w:rPr>
                <w:rFonts w:ascii="Browallia New" w:hAnsi="Browallia New" w:cs="Browallia New"/>
                <w:sz w:val="28"/>
                <w:szCs w:val="28"/>
                <w:cs/>
              </w:rPr>
            </w:pPr>
            <w:r w:rsidRPr="004D0EDC">
              <w:rPr>
                <w:rFonts w:ascii="Browallia New" w:hAnsi="Browallia New" w:cs="Browallia New" w:hint="cs"/>
                <w:sz w:val="28"/>
                <w:szCs w:val="28"/>
                <w:cs/>
              </w:rPr>
              <w:t>จัดประเภทผลประโยชน์พนักงานค้างจ่าย</w:t>
            </w:r>
          </w:p>
        </w:tc>
        <w:tc>
          <w:tcPr>
            <w:tcW w:w="1134" w:type="dxa"/>
            <w:tcBorders>
              <w:left w:val="nil"/>
            </w:tcBorders>
          </w:tcPr>
          <w:p w14:paraId="403AAD31" w14:textId="5842B2E6" w:rsidR="009823E8" w:rsidRPr="004D0EDC" w:rsidRDefault="00F97EF1" w:rsidP="009823E8">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(2,461)</w:t>
            </w:r>
          </w:p>
        </w:tc>
        <w:tc>
          <w:tcPr>
            <w:tcW w:w="1143" w:type="dxa"/>
          </w:tcPr>
          <w:p w14:paraId="41CB9B6D" w14:textId="65A1B1EE" w:rsidR="009823E8" w:rsidRPr="004D0EDC" w:rsidRDefault="009823E8" w:rsidP="009823E8">
            <w:pPr>
              <w:pBdr>
                <w:bottom w:val="single" w:sz="4"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(3,545)</w:t>
            </w:r>
          </w:p>
        </w:tc>
        <w:tc>
          <w:tcPr>
            <w:tcW w:w="1125" w:type="dxa"/>
          </w:tcPr>
          <w:p w14:paraId="6787B12B" w14:textId="4A7EE83D" w:rsidR="009823E8" w:rsidRPr="00765A59" w:rsidRDefault="004D413D" w:rsidP="009823E8">
            <w:pPr>
              <w:pBdr>
                <w:bottom w:val="single" w:sz="4" w:space="1" w:color="auto"/>
              </w:pBdr>
              <w:spacing w:line="240" w:lineRule="auto"/>
              <w:jc w:val="right"/>
              <w:rPr>
                <w:rFonts w:ascii="Browallia New" w:hAnsi="Browallia New" w:cs="Browallia New"/>
                <w:sz w:val="28"/>
                <w:szCs w:val="28"/>
              </w:rPr>
            </w:pPr>
            <w:r w:rsidRPr="00765A59">
              <w:rPr>
                <w:rFonts w:ascii="Browallia New" w:hAnsi="Browallia New" w:cs="Browallia New"/>
                <w:sz w:val="28"/>
                <w:szCs w:val="28"/>
              </w:rPr>
              <w:t>-</w:t>
            </w:r>
          </w:p>
        </w:tc>
        <w:tc>
          <w:tcPr>
            <w:tcW w:w="1143" w:type="dxa"/>
          </w:tcPr>
          <w:p w14:paraId="59F4796D" w14:textId="349C56E7" w:rsidR="009823E8" w:rsidRPr="004D0EDC" w:rsidRDefault="009823E8" w:rsidP="009823E8">
            <w:pPr>
              <w:pBdr>
                <w:bottom w:val="single" w:sz="4"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w:t>
            </w:r>
          </w:p>
        </w:tc>
      </w:tr>
      <w:tr w:rsidR="009823E8" w:rsidRPr="004D0EDC" w14:paraId="12605A69" w14:textId="77777777" w:rsidTr="004D0EDC">
        <w:trPr>
          <w:cantSplit/>
        </w:trPr>
        <w:tc>
          <w:tcPr>
            <w:tcW w:w="4455" w:type="dxa"/>
          </w:tcPr>
          <w:p w14:paraId="443E44EE" w14:textId="2F75C106" w:rsidR="009823E8" w:rsidRPr="004D0EDC" w:rsidRDefault="009823E8" w:rsidP="009823E8">
            <w:pPr>
              <w:spacing w:line="240" w:lineRule="auto"/>
              <w:ind w:left="276" w:hanging="276"/>
              <w:rPr>
                <w:rFonts w:ascii="Browallia New" w:hAnsi="Browallia New" w:cs="Browallia New"/>
                <w:sz w:val="28"/>
                <w:szCs w:val="28"/>
                <w:cs/>
                <w:lang w:val="en-GB"/>
              </w:rPr>
            </w:pPr>
            <w:r w:rsidRPr="004D0EDC">
              <w:rPr>
                <w:rFonts w:ascii="Browallia New" w:hAnsi="Browallia New" w:cs="Browallia New"/>
                <w:sz w:val="28"/>
                <w:szCs w:val="28"/>
                <w:cs/>
                <w:lang w:val="en-GB"/>
              </w:rPr>
              <w:t xml:space="preserve">ยอดสุทธิ ณ วันที่ </w:t>
            </w:r>
            <w:r w:rsidRPr="004D0EDC">
              <w:rPr>
                <w:rFonts w:ascii="Browallia New" w:hAnsi="Browallia New" w:cs="Browallia New"/>
                <w:sz w:val="28"/>
                <w:szCs w:val="28"/>
              </w:rPr>
              <w:t>31</w:t>
            </w:r>
            <w:r w:rsidRPr="004D0EDC">
              <w:rPr>
                <w:rFonts w:ascii="Browallia New" w:hAnsi="Browallia New" w:cs="Browallia New"/>
                <w:sz w:val="28"/>
                <w:szCs w:val="28"/>
                <w:cs/>
                <w:lang w:val="en-GB"/>
              </w:rPr>
              <w:t xml:space="preserve"> ธันวาคม</w:t>
            </w:r>
          </w:p>
        </w:tc>
        <w:tc>
          <w:tcPr>
            <w:tcW w:w="1134" w:type="dxa"/>
            <w:tcBorders>
              <w:left w:val="nil"/>
            </w:tcBorders>
          </w:tcPr>
          <w:p w14:paraId="23E73FF2" w14:textId="0715BA67" w:rsidR="009823E8" w:rsidRPr="004D0EDC" w:rsidRDefault="00F97EF1" w:rsidP="009823E8">
            <w:pPr>
              <w:spacing w:line="240" w:lineRule="auto"/>
              <w:jc w:val="right"/>
              <w:rPr>
                <w:rFonts w:ascii="Browallia New" w:hAnsi="Browallia New" w:cs="Browallia New"/>
                <w:sz w:val="28"/>
                <w:szCs w:val="28"/>
              </w:rPr>
            </w:pPr>
            <w:r>
              <w:rPr>
                <w:rFonts w:ascii="Browallia New" w:hAnsi="Browallia New" w:cs="Browallia New"/>
                <w:sz w:val="28"/>
                <w:szCs w:val="28"/>
              </w:rPr>
              <w:t>72,234</w:t>
            </w:r>
          </w:p>
        </w:tc>
        <w:tc>
          <w:tcPr>
            <w:tcW w:w="1143" w:type="dxa"/>
          </w:tcPr>
          <w:p w14:paraId="2D71CB2E" w14:textId="0733E995"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71,281</w:t>
            </w:r>
          </w:p>
        </w:tc>
        <w:tc>
          <w:tcPr>
            <w:tcW w:w="1125" w:type="dxa"/>
          </w:tcPr>
          <w:p w14:paraId="03F8F013" w14:textId="641E471E" w:rsidR="009823E8" w:rsidRPr="00765A59" w:rsidRDefault="0016179E" w:rsidP="009823E8">
            <w:pPr>
              <w:spacing w:line="240" w:lineRule="auto"/>
              <w:jc w:val="right"/>
              <w:rPr>
                <w:rFonts w:ascii="Browallia New" w:hAnsi="Browallia New" w:cs="Browallia New"/>
                <w:sz w:val="28"/>
                <w:szCs w:val="28"/>
              </w:rPr>
            </w:pPr>
            <w:r w:rsidRPr="00765A59">
              <w:rPr>
                <w:rFonts w:ascii="Browallia New" w:hAnsi="Browallia New" w:cs="Browallia New"/>
                <w:sz w:val="28"/>
                <w:szCs w:val="28"/>
              </w:rPr>
              <w:t>40</w:t>
            </w:r>
            <w:r w:rsidR="004D413D" w:rsidRPr="00765A59">
              <w:rPr>
                <w:rFonts w:ascii="Browallia New" w:hAnsi="Browallia New" w:cs="Browallia New"/>
                <w:sz w:val="28"/>
                <w:szCs w:val="28"/>
              </w:rPr>
              <w:t>,</w:t>
            </w:r>
            <w:r w:rsidRPr="00765A59">
              <w:rPr>
                <w:rFonts w:ascii="Browallia New" w:hAnsi="Browallia New" w:cs="Browallia New"/>
                <w:sz w:val="28"/>
                <w:szCs w:val="28"/>
              </w:rPr>
              <w:t>126</w:t>
            </w:r>
          </w:p>
        </w:tc>
        <w:tc>
          <w:tcPr>
            <w:tcW w:w="1143" w:type="dxa"/>
          </w:tcPr>
          <w:p w14:paraId="34B80338" w14:textId="6CBEA45F" w:rsidR="009823E8" w:rsidRPr="004D0EDC" w:rsidRDefault="009823E8" w:rsidP="009823E8">
            <w:pPr>
              <w:spacing w:line="240" w:lineRule="auto"/>
              <w:jc w:val="right"/>
              <w:rPr>
                <w:rFonts w:ascii="Browallia New" w:hAnsi="Browallia New" w:cs="Browallia New"/>
                <w:sz w:val="28"/>
                <w:szCs w:val="28"/>
              </w:rPr>
            </w:pPr>
            <w:r w:rsidRPr="004D0EDC">
              <w:rPr>
                <w:rFonts w:ascii="Browallia New" w:hAnsi="Browallia New" w:cs="Browallia New"/>
                <w:sz w:val="28"/>
                <w:szCs w:val="28"/>
              </w:rPr>
              <w:t>40,116</w:t>
            </w:r>
          </w:p>
        </w:tc>
      </w:tr>
      <w:tr w:rsidR="009823E8" w:rsidRPr="004D0EDC" w14:paraId="5F1B156C" w14:textId="77777777" w:rsidTr="004D0EDC">
        <w:trPr>
          <w:cantSplit/>
        </w:trPr>
        <w:tc>
          <w:tcPr>
            <w:tcW w:w="4455" w:type="dxa"/>
          </w:tcPr>
          <w:p w14:paraId="15791D21" w14:textId="3DA39F39" w:rsidR="009823E8" w:rsidRPr="004D0EDC" w:rsidRDefault="009823E8" w:rsidP="009823E8">
            <w:pPr>
              <w:spacing w:line="240" w:lineRule="auto"/>
              <w:ind w:left="227" w:hanging="227"/>
              <w:rPr>
                <w:rFonts w:ascii="Browallia New" w:hAnsi="Browallia New" w:cs="Browallia New"/>
                <w:sz w:val="28"/>
                <w:szCs w:val="28"/>
                <w:cs/>
              </w:rPr>
            </w:pPr>
            <w:r w:rsidRPr="004D0EDC">
              <w:rPr>
                <w:rFonts w:ascii="Browallia New" w:hAnsi="Browallia New" w:cs="Browallia New"/>
                <w:sz w:val="28"/>
                <w:szCs w:val="28"/>
                <w:u w:val="single"/>
                <w:cs/>
              </w:rPr>
              <w:t>หัก</w:t>
            </w:r>
            <w:r w:rsidRPr="004D0EDC">
              <w:rPr>
                <w:rFonts w:ascii="Browallia New" w:hAnsi="Browallia New" w:cs="Browallia New"/>
                <w:sz w:val="28"/>
                <w:szCs w:val="28"/>
              </w:rPr>
              <w:t xml:space="preserve"> </w:t>
            </w:r>
            <w:r w:rsidRPr="004D0EDC">
              <w:rPr>
                <w:rFonts w:ascii="Browallia New" w:hAnsi="Browallia New" w:cs="Browallia New"/>
                <w:sz w:val="28"/>
                <w:szCs w:val="28"/>
                <w:cs/>
              </w:rPr>
              <w:t>ส่วนที่ถึงกำหนดชำระภายในหนึ่งปี</w:t>
            </w:r>
          </w:p>
        </w:tc>
        <w:tc>
          <w:tcPr>
            <w:tcW w:w="1134" w:type="dxa"/>
            <w:tcBorders>
              <w:left w:val="nil"/>
            </w:tcBorders>
          </w:tcPr>
          <w:p w14:paraId="625F2A31" w14:textId="22453FAD" w:rsidR="009823E8" w:rsidRPr="004D0EDC" w:rsidRDefault="00DA3649" w:rsidP="009823E8">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(5</w:t>
            </w:r>
            <w:r w:rsidR="006C2EFC">
              <w:rPr>
                <w:rFonts w:ascii="Browallia New" w:hAnsi="Browallia New" w:cs="Browallia New"/>
                <w:sz w:val="28"/>
                <w:szCs w:val="28"/>
              </w:rPr>
              <w:t>,581)</w:t>
            </w:r>
          </w:p>
        </w:tc>
        <w:tc>
          <w:tcPr>
            <w:tcW w:w="1143" w:type="dxa"/>
          </w:tcPr>
          <w:p w14:paraId="47F94F8A" w14:textId="6D949EBE" w:rsidR="009823E8" w:rsidRPr="004D0EDC" w:rsidRDefault="009823E8" w:rsidP="009823E8">
            <w:pPr>
              <w:pBdr>
                <w:bottom w:val="single" w:sz="4"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(2,088)</w:t>
            </w:r>
          </w:p>
        </w:tc>
        <w:tc>
          <w:tcPr>
            <w:tcW w:w="1125" w:type="dxa"/>
          </w:tcPr>
          <w:p w14:paraId="744B2AD1" w14:textId="19735AD4" w:rsidR="009823E8" w:rsidRPr="00765A59" w:rsidRDefault="004D413D" w:rsidP="009823E8">
            <w:pPr>
              <w:pBdr>
                <w:bottom w:val="single" w:sz="4" w:space="1" w:color="auto"/>
              </w:pBdr>
              <w:spacing w:line="240" w:lineRule="auto"/>
              <w:jc w:val="right"/>
              <w:rPr>
                <w:rFonts w:ascii="Browallia New" w:hAnsi="Browallia New" w:cs="Browallia New"/>
                <w:b/>
                <w:bCs/>
                <w:sz w:val="28"/>
                <w:szCs w:val="28"/>
                <w:cs/>
              </w:rPr>
            </w:pPr>
            <w:r w:rsidRPr="00765A59">
              <w:rPr>
                <w:rFonts w:ascii="Browallia New" w:hAnsi="Browallia New" w:cs="Browallia New"/>
                <w:sz w:val="28"/>
                <w:szCs w:val="28"/>
              </w:rPr>
              <w:t>(4,563)</w:t>
            </w:r>
          </w:p>
        </w:tc>
        <w:tc>
          <w:tcPr>
            <w:tcW w:w="1143" w:type="dxa"/>
          </w:tcPr>
          <w:p w14:paraId="2D137924" w14:textId="68B4C326" w:rsidR="009823E8" w:rsidRPr="004D0EDC" w:rsidRDefault="009823E8" w:rsidP="009823E8">
            <w:pPr>
              <w:pBdr>
                <w:bottom w:val="single" w:sz="4" w:space="1" w:color="auto"/>
              </w:pBdr>
              <w:spacing w:line="240" w:lineRule="auto"/>
              <w:jc w:val="right"/>
              <w:rPr>
                <w:rFonts w:ascii="Browallia New" w:hAnsi="Browallia New" w:cs="Browallia New"/>
                <w:sz w:val="28"/>
                <w:szCs w:val="28"/>
                <w:cs/>
              </w:rPr>
            </w:pPr>
            <w:r w:rsidRPr="004D0EDC">
              <w:rPr>
                <w:rFonts w:ascii="Browallia New" w:hAnsi="Browallia New" w:cs="Browallia New"/>
                <w:sz w:val="28"/>
                <w:szCs w:val="28"/>
              </w:rPr>
              <w:t>-</w:t>
            </w:r>
          </w:p>
        </w:tc>
      </w:tr>
      <w:tr w:rsidR="009823E8" w:rsidRPr="004D0EDC" w14:paraId="7888B4DC" w14:textId="77777777" w:rsidTr="004D0EDC">
        <w:trPr>
          <w:cantSplit/>
        </w:trPr>
        <w:tc>
          <w:tcPr>
            <w:tcW w:w="4455" w:type="dxa"/>
          </w:tcPr>
          <w:p w14:paraId="2D11BBAF" w14:textId="0FB49354" w:rsidR="009823E8" w:rsidRPr="004D0EDC" w:rsidRDefault="009823E8" w:rsidP="009823E8">
            <w:pPr>
              <w:spacing w:line="240" w:lineRule="auto"/>
              <w:rPr>
                <w:rFonts w:ascii="Browallia New" w:hAnsi="Browallia New" w:cs="Browallia New"/>
                <w:sz w:val="28"/>
                <w:szCs w:val="28"/>
                <w:cs/>
                <w:lang w:val="en-GB"/>
              </w:rPr>
            </w:pPr>
            <w:r w:rsidRPr="004D0EDC">
              <w:rPr>
                <w:rFonts w:ascii="Browallia New" w:hAnsi="Browallia New" w:cs="Browallia New" w:hint="cs"/>
                <w:sz w:val="28"/>
                <w:szCs w:val="28"/>
                <w:cs/>
                <w:lang w:val="en-GB"/>
              </w:rPr>
              <w:t>สุทธิ</w:t>
            </w:r>
          </w:p>
        </w:tc>
        <w:tc>
          <w:tcPr>
            <w:tcW w:w="1134" w:type="dxa"/>
            <w:tcBorders>
              <w:left w:val="nil"/>
            </w:tcBorders>
          </w:tcPr>
          <w:p w14:paraId="1C59EE2F" w14:textId="42246247" w:rsidR="009823E8" w:rsidRPr="004D0EDC" w:rsidRDefault="006C2EFC" w:rsidP="009823E8">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66,653</w:t>
            </w:r>
          </w:p>
        </w:tc>
        <w:tc>
          <w:tcPr>
            <w:tcW w:w="1143" w:type="dxa"/>
          </w:tcPr>
          <w:p w14:paraId="1D1B05A0" w14:textId="799ABFE7" w:rsidR="009823E8" w:rsidRPr="004D0EDC" w:rsidRDefault="009823E8" w:rsidP="009823E8">
            <w:pPr>
              <w:pBdr>
                <w:bottom w:val="single" w:sz="12"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69,193</w:t>
            </w:r>
          </w:p>
        </w:tc>
        <w:tc>
          <w:tcPr>
            <w:tcW w:w="1125" w:type="dxa"/>
          </w:tcPr>
          <w:p w14:paraId="7165C79B" w14:textId="5F4790D1" w:rsidR="009823E8" w:rsidRPr="00765A59" w:rsidRDefault="00C106DF" w:rsidP="009823E8">
            <w:pPr>
              <w:pBdr>
                <w:bottom w:val="single" w:sz="12" w:space="1" w:color="auto"/>
              </w:pBdr>
              <w:spacing w:line="240" w:lineRule="auto"/>
              <w:jc w:val="right"/>
              <w:rPr>
                <w:rFonts w:ascii="Browallia New" w:hAnsi="Browallia New" w:cs="Browallia New"/>
                <w:sz w:val="28"/>
                <w:szCs w:val="28"/>
              </w:rPr>
            </w:pPr>
            <w:r w:rsidRPr="00765A59">
              <w:rPr>
                <w:rFonts w:ascii="Browallia New" w:hAnsi="Browallia New" w:cs="Browallia New"/>
                <w:sz w:val="28"/>
                <w:szCs w:val="28"/>
              </w:rPr>
              <w:t>35,56</w:t>
            </w:r>
            <w:r w:rsidR="006525BF">
              <w:rPr>
                <w:rFonts w:ascii="Browallia New" w:hAnsi="Browallia New" w:cs="Browallia New" w:hint="cs"/>
                <w:sz w:val="28"/>
                <w:szCs w:val="28"/>
                <w:cs/>
              </w:rPr>
              <w:t>3</w:t>
            </w:r>
          </w:p>
        </w:tc>
        <w:tc>
          <w:tcPr>
            <w:tcW w:w="1143" w:type="dxa"/>
          </w:tcPr>
          <w:p w14:paraId="7BC2BAE4" w14:textId="79AF85B5" w:rsidR="009823E8" w:rsidRPr="004D0EDC" w:rsidRDefault="009823E8" w:rsidP="009823E8">
            <w:pPr>
              <w:pBdr>
                <w:bottom w:val="single" w:sz="12"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40,116</w:t>
            </w:r>
          </w:p>
        </w:tc>
      </w:tr>
      <w:tr w:rsidR="009823E8" w:rsidRPr="004D0EDC" w14:paraId="1DAACA49" w14:textId="77777777" w:rsidTr="004D0EDC">
        <w:trPr>
          <w:cantSplit/>
        </w:trPr>
        <w:tc>
          <w:tcPr>
            <w:tcW w:w="4455" w:type="dxa"/>
          </w:tcPr>
          <w:p w14:paraId="2F8F5BD3" w14:textId="77777777" w:rsidR="009823E8" w:rsidRPr="004D0EDC" w:rsidRDefault="009823E8" w:rsidP="009823E8">
            <w:pPr>
              <w:spacing w:line="240" w:lineRule="auto"/>
              <w:rPr>
                <w:rFonts w:ascii="Browallia New" w:hAnsi="Browallia New" w:cs="Browallia New"/>
                <w:sz w:val="28"/>
                <w:szCs w:val="28"/>
                <w:cs/>
              </w:rPr>
            </w:pPr>
          </w:p>
        </w:tc>
        <w:tc>
          <w:tcPr>
            <w:tcW w:w="1134" w:type="dxa"/>
            <w:tcBorders>
              <w:left w:val="nil"/>
            </w:tcBorders>
          </w:tcPr>
          <w:p w14:paraId="29C289E4" w14:textId="77777777" w:rsidR="009823E8" w:rsidRPr="004D0EDC" w:rsidRDefault="009823E8" w:rsidP="009823E8">
            <w:pPr>
              <w:spacing w:line="240" w:lineRule="auto"/>
              <w:jc w:val="right"/>
              <w:rPr>
                <w:rFonts w:ascii="Browallia New" w:hAnsi="Browallia New" w:cs="Browallia New"/>
                <w:sz w:val="28"/>
                <w:szCs w:val="28"/>
              </w:rPr>
            </w:pPr>
          </w:p>
        </w:tc>
        <w:tc>
          <w:tcPr>
            <w:tcW w:w="1143" w:type="dxa"/>
          </w:tcPr>
          <w:p w14:paraId="1368314F" w14:textId="77777777" w:rsidR="009823E8" w:rsidRPr="004D0EDC" w:rsidRDefault="009823E8" w:rsidP="009823E8">
            <w:pPr>
              <w:spacing w:line="240" w:lineRule="auto"/>
              <w:jc w:val="right"/>
              <w:rPr>
                <w:rFonts w:ascii="Browallia New" w:hAnsi="Browallia New" w:cs="Browallia New"/>
                <w:sz w:val="28"/>
                <w:szCs w:val="28"/>
              </w:rPr>
            </w:pPr>
          </w:p>
        </w:tc>
        <w:tc>
          <w:tcPr>
            <w:tcW w:w="1125" w:type="dxa"/>
          </w:tcPr>
          <w:p w14:paraId="4F838A5F" w14:textId="77777777" w:rsidR="009823E8" w:rsidRPr="00765A59" w:rsidRDefault="009823E8" w:rsidP="009823E8">
            <w:pPr>
              <w:spacing w:line="240" w:lineRule="auto"/>
              <w:jc w:val="right"/>
              <w:rPr>
                <w:rFonts w:ascii="Browallia New" w:hAnsi="Browallia New" w:cs="Browallia New"/>
                <w:sz w:val="28"/>
                <w:szCs w:val="28"/>
              </w:rPr>
            </w:pPr>
          </w:p>
        </w:tc>
        <w:tc>
          <w:tcPr>
            <w:tcW w:w="1143" w:type="dxa"/>
          </w:tcPr>
          <w:p w14:paraId="7CF6A87D" w14:textId="77777777" w:rsidR="009823E8" w:rsidRPr="004D0EDC" w:rsidRDefault="009823E8" w:rsidP="009823E8">
            <w:pPr>
              <w:spacing w:line="240" w:lineRule="auto"/>
              <w:jc w:val="right"/>
              <w:rPr>
                <w:rFonts w:ascii="Browallia New" w:hAnsi="Browallia New" w:cs="Browallia New"/>
                <w:sz w:val="28"/>
                <w:szCs w:val="28"/>
              </w:rPr>
            </w:pPr>
          </w:p>
        </w:tc>
      </w:tr>
      <w:tr w:rsidR="009823E8" w:rsidRPr="004D0EDC" w14:paraId="188E26A6" w14:textId="77777777" w:rsidTr="004D0EDC">
        <w:trPr>
          <w:cantSplit/>
        </w:trPr>
        <w:tc>
          <w:tcPr>
            <w:tcW w:w="4455" w:type="dxa"/>
          </w:tcPr>
          <w:p w14:paraId="3C1F0433" w14:textId="77777777" w:rsidR="009823E8" w:rsidRPr="004D0EDC" w:rsidRDefault="009823E8" w:rsidP="009823E8">
            <w:pPr>
              <w:spacing w:line="240" w:lineRule="auto"/>
              <w:rPr>
                <w:rFonts w:ascii="Browallia New" w:hAnsi="Browallia New" w:cs="Browallia New"/>
                <w:sz w:val="28"/>
                <w:szCs w:val="28"/>
                <w:cs/>
              </w:rPr>
            </w:pPr>
            <w:r w:rsidRPr="004D0EDC">
              <w:rPr>
                <w:rFonts w:ascii="Browallia New" w:hAnsi="Browallia New" w:cs="Browallia New"/>
                <w:sz w:val="28"/>
                <w:szCs w:val="28"/>
                <w:cs/>
              </w:rPr>
              <w:t>ไม่ได้จัดตั้งเป็นกองทุนทั้งหมด</w:t>
            </w:r>
          </w:p>
        </w:tc>
        <w:tc>
          <w:tcPr>
            <w:tcW w:w="1134" w:type="dxa"/>
            <w:tcBorders>
              <w:left w:val="nil"/>
            </w:tcBorders>
          </w:tcPr>
          <w:p w14:paraId="0CF0DC6A" w14:textId="1DFB5956" w:rsidR="009823E8" w:rsidRPr="004D0EDC" w:rsidRDefault="006C2EFC" w:rsidP="009823E8">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66,653</w:t>
            </w:r>
          </w:p>
        </w:tc>
        <w:tc>
          <w:tcPr>
            <w:tcW w:w="1143" w:type="dxa"/>
          </w:tcPr>
          <w:p w14:paraId="557D0CB7" w14:textId="40C0FBE0" w:rsidR="009823E8" w:rsidRPr="004D0EDC" w:rsidRDefault="009823E8" w:rsidP="009823E8">
            <w:pPr>
              <w:pBdr>
                <w:bottom w:val="single" w:sz="12"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69,193</w:t>
            </w:r>
          </w:p>
        </w:tc>
        <w:tc>
          <w:tcPr>
            <w:tcW w:w="1125" w:type="dxa"/>
          </w:tcPr>
          <w:p w14:paraId="57378053" w14:textId="38A274E8" w:rsidR="009823E8" w:rsidRPr="00765A59" w:rsidRDefault="00A60DEA" w:rsidP="009823E8">
            <w:pPr>
              <w:pBdr>
                <w:bottom w:val="single" w:sz="12" w:space="1" w:color="auto"/>
              </w:pBdr>
              <w:spacing w:line="240" w:lineRule="auto"/>
              <w:jc w:val="right"/>
              <w:rPr>
                <w:rFonts w:ascii="Browallia New" w:hAnsi="Browallia New" w:cs="Browallia New"/>
                <w:sz w:val="28"/>
                <w:szCs w:val="28"/>
              </w:rPr>
            </w:pPr>
            <w:r w:rsidRPr="00765A59">
              <w:rPr>
                <w:rFonts w:ascii="Browallia New" w:hAnsi="Browallia New" w:cs="Browallia New"/>
                <w:sz w:val="28"/>
                <w:szCs w:val="28"/>
              </w:rPr>
              <w:t>35,56</w:t>
            </w:r>
            <w:r w:rsidR="00FE076A">
              <w:rPr>
                <w:rFonts w:ascii="Browallia New" w:hAnsi="Browallia New" w:cs="Browallia New" w:hint="cs"/>
                <w:sz w:val="28"/>
                <w:szCs w:val="28"/>
                <w:cs/>
              </w:rPr>
              <w:t>3</w:t>
            </w:r>
          </w:p>
        </w:tc>
        <w:tc>
          <w:tcPr>
            <w:tcW w:w="1143" w:type="dxa"/>
          </w:tcPr>
          <w:p w14:paraId="285D262C" w14:textId="5DA96916" w:rsidR="009823E8" w:rsidRPr="004D0EDC" w:rsidRDefault="009823E8" w:rsidP="009823E8">
            <w:pPr>
              <w:pBdr>
                <w:bottom w:val="single" w:sz="12" w:space="1" w:color="auto"/>
              </w:pBdr>
              <w:spacing w:line="240" w:lineRule="auto"/>
              <w:jc w:val="right"/>
              <w:rPr>
                <w:rFonts w:ascii="Browallia New" w:hAnsi="Browallia New" w:cs="Browallia New"/>
                <w:sz w:val="28"/>
                <w:szCs w:val="28"/>
              </w:rPr>
            </w:pPr>
            <w:r w:rsidRPr="004D0EDC">
              <w:rPr>
                <w:rFonts w:ascii="Browallia New" w:hAnsi="Browallia New" w:cs="Browallia New"/>
                <w:sz w:val="28"/>
                <w:szCs w:val="28"/>
              </w:rPr>
              <w:t>40,116</w:t>
            </w:r>
          </w:p>
        </w:tc>
      </w:tr>
    </w:tbl>
    <w:p w14:paraId="72CA904C" w14:textId="77777777" w:rsidR="002F3BA4" w:rsidRDefault="002F3BA4" w:rsidP="00290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8"/>
        <w:rPr>
          <w:rFonts w:ascii="Browallia New" w:hAnsi="Browallia New" w:cs="Browallia New"/>
          <w:sz w:val="28"/>
          <w:szCs w:val="28"/>
        </w:rPr>
      </w:pPr>
    </w:p>
    <w:p w14:paraId="7648BFCA" w14:textId="2EECC2CE" w:rsidR="00572740" w:rsidRDefault="00572740" w:rsidP="00BF2DC7">
      <w:pPr>
        <w:tabs>
          <w:tab w:val="clear" w:pos="227"/>
          <w:tab w:val="clear" w:pos="454"/>
          <w:tab w:val="clear" w:pos="680"/>
          <w:tab w:val="clear" w:pos="907"/>
          <w:tab w:val="clear" w:pos="5387"/>
          <w:tab w:val="left" w:pos="1440"/>
          <w:tab w:val="left" w:pos="2520"/>
          <w:tab w:val="right" w:pos="5400"/>
          <w:tab w:val="right" w:pos="6660"/>
          <w:tab w:val="right" w:pos="7920"/>
          <w:tab w:val="right" w:pos="9180"/>
          <w:tab w:val="right" w:pos="10890"/>
        </w:tabs>
        <w:spacing w:line="240" w:lineRule="auto"/>
        <w:ind w:left="364"/>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ข้อสมมติหลักในการประมาณการตามหลักการคณิตศาสตร์ประกันภัย</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w:t>
      </w:r>
      <w:r w:rsidRPr="00AD1B44">
        <w:rPr>
          <w:rFonts w:ascii="Browallia New" w:hAnsi="Browallia New" w:cs="Browallia New"/>
          <w:sz w:val="28"/>
          <w:szCs w:val="28"/>
          <w:lang w:val="en-GB"/>
        </w:rPr>
        <w:t xml:space="preserve"> 31 </w:t>
      </w:r>
      <w:r w:rsidRPr="00AD1B44">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009A6CD1">
        <w:rPr>
          <w:rFonts w:ascii="Browallia New" w:hAnsi="Browallia New" w:cs="Browallia New"/>
          <w:sz w:val="28"/>
          <w:szCs w:val="28"/>
          <w:lang w:val="en-GB"/>
        </w:rPr>
        <w:t>256</w:t>
      </w:r>
      <w:r w:rsidR="00B0672F">
        <w:rPr>
          <w:rFonts w:ascii="Browallia New" w:hAnsi="Browallia New" w:cs="Browallia New"/>
          <w:sz w:val="28"/>
          <w:szCs w:val="28"/>
          <w:lang w:val="en-GB"/>
        </w:rPr>
        <w:t>6</w:t>
      </w:r>
      <w:r w:rsidR="009A6CD1">
        <w:rPr>
          <w:rFonts w:ascii="Browallia New" w:hAnsi="Browallia New" w:cs="Browallia New"/>
          <w:sz w:val="28"/>
          <w:szCs w:val="28"/>
          <w:lang w:val="en-GB"/>
        </w:rPr>
        <w:t xml:space="preserve"> </w:t>
      </w:r>
      <w:r w:rsidR="009A6CD1">
        <w:rPr>
          <w:rFonts w:ascii="Browallia New" w:hAnsi="Browallia New" w:cs="Browallia New" w:hint="cs"/>
          <w:sz w:val="28"/>
          <w:szCs w:val="28"/>
          <w:cs/>
          <w:lang w:val="en-GB"/>
        </w:rPr>
        <w:t>และ</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lang w:val="en-GB"/>
        </w:rPr>
        <w:t>25</w:t>
      </w:r>
      <w:r w:rsidR="00B05C21" w:rsidRPr="00AD1B44">
        <w:rPr>
          <w:rFonts w:ascii="Browallia New" w:hAnsi="Browallia New" w:cs="Browallia New"/>
          <w:sz w:val="28"/>
          <w:szCs w:val="28"/>
          <w:lang w:val="en-GB"/>
        </w:rPr>
        <w:t>6</w:t>
      </w:r>
      <w:r w:rsidR="00B0672F">
        <w:rPr>
          <w:rFonts w:ascii="Browallia New" w:hAnsi="Browallia New" w:cs="Browallia New"/>
          <w:sz w:val="28"/>
          <w:szCs w:val="28"/>
          <w:lang w:val="en-GB"/>
        </w:rPr>
        <w:t>5</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ประกอบด้วย</w:t>
      </w:r>
    </w:p>
    <w:p w14:paraId="1B4946C5" w14:textId="59551658" w:rsidR="00CC64C1" w:rsidRDefault="00CC64C1"/>
    <w:tbl>
      <w:tblPr>
        <w:tblW w:w="9054" w:type="dxa"/>
        <w:tblInd w:w="351" w:type="dxa"/>
        <w:tblLayout w:type="fixed"/>
        <w:tblLook w:val="00A0" w:firstRow="1" w:lastRow="0" w:firstColumn="1" w:lastColumn="0" w:noHBand="0" w:noVBand="0"/>
      </w:tblPr>
      <w:tblGrid>
        <w:gridCol w:w="3335"/>
        <w:gridCol w:w="2835"/>
        <w:gridCol w:w="2884"/>
      </w:tblGrid>
      <w:tr w:rsidR="00B0701C" w:rsidRPr="00AD1B44" w14:paraId="15A4EC6E" w14:textId="77777777" w:rsidTr="00C22CF1">
        <w:tc>
          <w:tcPr>
            <w:tcW w:w="3335" w:type="dxa"/>
          </w:tcPr>
          <w:p w14:paraId="5E85BD38" w14:textId="41314C4F" w:rsidR="00B0701C" w:rsidRPr="00AD1B44" w:rsidRDefault="00B0701C" w:rsidP="00BF5FC1">
            <w:pPr>
              <w:spacing w:line="240" w:lineRule="auto"/>
              <w:jc w:val="thaiDistribute"/>
              <w:rPr>
                <w:rFonts w:ascii="Browallia New" w:hAnsi="Browallia New" w:cs="Browallia New"/>
                <w:sz w:val="28"/>
                <w:szCs w:val="28"/>
                <w:cs/>
              </w:rPr>
            </w:pPr>
          </w:p>
        </w:tc>
        <w:tc>
          <w:tcPr>
            <w:tcW w:w="2835" w:type="dxa"/>
          </w:tcPr>
          <w:p w14:paraId="4BB8FE09" w14:textId="5900E250"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B0672F">
              <w:rPr>
                <w:rFonts w:ascii="Browallia New" w:hAnsi="Browallia New" w:cs="Browallia New"/>
                <w:sz w:val="28"/>
                <w:szCs w:val="28"/>
                <w:lang w:val="en-GB"/>
              </w:rPr>
              <w:t>6</w:t>
            </w:r>
          </w:p>
        </w:tc>
        <w:tc>
          <w:tcPr>
            <w:tcW w:w="2884" w:type="dxa"/>
            <w:vAlign w:val="bottom"/>
          </w:tcPr>
          <w:p w14:paraId="12F6804E" w14:textId="488D6AB6" w:rsidR="00B0701C" w:rsidRPr="00AD1B44" w:rsidRDefault="00FD121C" w:rsidP="00BF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sz w:val="28"/>
                <w:szCs w:val="28"/>
                <w:lang w:val="en-GB"/>
              </w:rPr>
              <w:t>256</w:t>
            </w:r>
            <w:r w:rsidR="00B0672F">
              <w:rPr>
                <w:rFonts w:ascii="Browallia New" w:hAnsi="Browallia New" w:cs="Browallia New"/>
                <w:sz w:val="28"/>
                <w:szCs w:val="28"/>
                <w:lang w:val="en-GB"/>
              </w:rPr>
              <w:t>5</w:t>
            </w:r>
          </w:p>
        </w:tc>
      </w:tr>
      <w:tr w:rsidR="00670A60" w:rsidRPr="00AD1B44" w14:paraId="341F35E2" w14:textId="77777777" w:rsidTr="00C22CF1">
        <w:tc>
          <w:tcPr>
            <w:tcW w:w="3335" w:type="dxa"/>
          </w:tcPr>
          <w:p w14:paraId="79F71FF7" w14:textId="77777777" w:rsidR="00670A60" w:rsidRPr="00AD1B44" w:rsidRDefault="00670A60" w:rsidP="005706BB">
            <w:pPr>
              <w:spacing w:line="240" w:lineRule="auto"/>
              <w:jc w:val="thaiDistribute"/>
              <w:rPr>
                <w:rFonts w:ascii="Browallia New" w:hAnsi="Browallia New" w:cs="Browallia New"/>
                <w:sz w:val="28"/>
                <w:szCs w:val="28"/>
                <w:cs/>
              </w:rPr>
            </w:pPr>
          </w:p>
        </w:tc>
        <w:tc>
          <w:tcPr>
            <w:tcW w:w="5719" w:type="dxa"/>
            <w:gridSpan w:val="2"/>
          </w:tcPr>
          <w:p w14:paraId="40811C15" w14:textId="267402EB" w:rsidR="00670A60" w:rsidRPr="00AD1B44" w:rsidRDefault="00670A60" w:rsidP="00670A60">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งบการเงินรวมและเฉพาะของบริษัท</w:t>
            </w:r>
          </w:p>
        </w:tc>
      </w:tr>
      <w:tr w:rsidR="005706BB" w:rsidRPr="00AD1B44" w14:paraId="31DE1DC2" w14:textId="77777777" w:rsidTr="00C22CF1">
        <w:tc>
          <w:tcPr>
            <w:tcW w:w="3335" w:type="dxa"/>
          </w:tcPr>
          <w:p w14:paraId="553ABC85" w14:textId="77777777" w:rsidR="005706BB" w:rsidRPr="00AD1B44" w:rsidRDefault="005706BB" w:rsidP="005706BB">
            <w:pPr>
              <w:spacing w:line="240" w:lineRule="auto"/>
              <w:jc w:val="thaiDistribute"/>
              <w:rPr>
                <w:rFonts w:ascii="Browallia New" w:hAnsi="Browallia New" w:cs="Browallia New"/>
                <w:sz w:val="28"/>
                <w:szCs w:val="28"/>
                <w:cs/>
              </w:rPr>
            </w:pPr>
          </w:p>
        </w:tc>
        <w:tc>
          <w:tcPr>
            <w:tcW w:w="2835" w:type="dxa"/>
          </w:tcPr>
          <w:p w14:paraId="495F2397" w14:textId="44878758"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c>
          <w:tcPr>
            <w:tcW w:w="2884" w:type="dxa"/>
          </w:tcPr>
          <w:p w14:paraId="61E5398F" w14:textId="57D9DF4B" w:rsidR="005706BB" w:rsidRPr="00AD1B44" w:rsidRDefault="005706BB" w:rsidP="005706BB">
            <w:pPr>
              <w:pBdr>
                <w:bottom w:val="single" w:sz="4" w:space="1" w:color="auto"/>
              </w:pBdr>
              <w:spacing w:line="240" w:lineRule="auto"/>
              <w:jc w:val="center"/>
              <w:rPr>
                <w:rFonts w:ascii="Browallia New" w:hAnsi="Browallia New" w:cs="Browallia New"/>
                <w:sz w:val="28"/>
                <w:szCs w:val="28"/>
                <w:cs/>
              </w:rPr>
            </w:pPr>
            <w:r w:rsidRPr="00AD1B44">
              <w:rPr>
                <w:rFonts w:ascii="Browallia New" w:hAnsi="Browallia New" w:cs="Browallia New"/>
                <w:sz w:val="28"/>
                <w:szCs w:val="28"/>
                <w:cs/>
              </w:rPr>
              <w:t>พนักงานรายเดือน</w:t>
            </w:r>
          </w:p>
        </w:tc>
      </w:tr>
      <w:tr w:rsidR="00B0701C" w:rsidRPr="00AD1B44" w14:paraId="7FDBBAF1" w14:textId="77777777" w:rsidTr="00C22CF1">
        <w:trPr>
          <w:trHeight w:val="344"/>
        </w:trPr>
        <w:tc>
          <w:tcPr>
            <w:tcW w:w="3335" w:type="dxa"/>
          </w:tcPr>
          <w:p w14:paraId="730F055C" w14:textId="77777777" w:rsidR="00B0701C" w:rsidRPr="00AD1B44" w:rsidRDefault="00B0701C" w:rsidP="00BF5FC1">
            <w:pPr>
              <w:spacing w:line="240" w:lineRule="auto"/>
              <w:jc w:val="thaiDistribute"/>
              <w:rPr>
                <w:rFonts w:ascii="Browallia New" w:hAnsi="Browallia New" w:cs="Browallia New"/>
                <w:sz w:val="28"/>
                <w:szCs w:val="28"/>
                <w:cs/>
              </w:rPr>
            </w:pPr>
          </w:p>
        </w:tc>
        <w:tc>
          <w:tcPr>
            <w:tcW w:w="2835" w:type="dxa"/>
            <w:vAlign w:val="bottom"/>
          </w:tcPr>
          <w:p w14:paraId="224D8C9D" w14:textId="77777777" w:rsidR="00B0701C" w:rsidRPr="005F78C0" w:rsidRDefault="00B0701C" w:rsidP="00BF5FC1">
            <w:pPr>
              <w:spacing w:line="240" w:lineRule="auto"/>
              <w:jc w:val="right"/>
              <w:rPr>
                <w:rFonts w:ascii="Browallia New" w:hAnsi="Browallia New" w:cs="Browallia New"/>
                <w:sz w:val="28"/>
                <w:szCs w:val="28"/>
                <w:cs/>
              </w:rPr>
            </w:pPr>
          </w:p>
        </w:tc>
        <w:tc>
          <w:tcPr>
            <w:tcW w:w="2884" w:type="dxa"/>
            <w:vAlign w:val="bottom"/>
          </w:tcPr>
          <w:p w14:paraId="141835FC" w14:textId="77777777" w:rsidR="00B0701C" w:rsidRPr="00AD1B44" w:rsidRDefault="00B0701C" w:rsidP="00BF5FC1">
            <w:pPr>
              <w:spacing w:line="240" w:lineRule="auto"/>
              <w:jc w:val="right"/>
              <w:rPr>
                <w:rFonts w:ascii="Browallia New" w:hAnsi="Browallia New" w:cs="Browallia New"/>
                <w:sz w:val="28"/>
                <w:szCs w:val="28"/>
                <w:cs/>
              </w:rPr>
            </w:pPr>
          </w:p>
        </w:tc>
      </w:tr>
      <w:tr w:rsidR="00B0672F" w:rsidRPr="00AD1B44" w14:paraId="6E472EE0" w14:textId="77777777" w:rsidTr="00C22CF1">
        <w:tc>
          <w:tcPr>
            <w:tcW w:w="3335" w:type="dxa"/>
          </w:tcPr>
          <w:p w14:paraId="2B9FAACF" w14:textId="77777777" w:rsidR="00B0672F" w:rsidRPr="00AD1B44" w:rsidRDefault="00B0672F" w:rsidP="00B0672F">
            <w:pPr>
              <w:tabs>
                <w:tab w:val="clear" w:pos="227"/>
                <w:tab w:val="clear" w:pos="3742"/>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อัตราคิดลด</w:t>
            </w:r>
          </w:p>
        </w:tc>
        <w:tc>
          <w:tcPr>
            <w:tcW w:w="2835" w:type="dxa"/>
          </w:tcPr>
          <w:p w14:paraId="27689966" w14:textId="22D19AFC" w:rsidR="00B0672F" w:rsidRPr="00300347" w:rsidRDefault="00AA3635" w:rsidP="00B0672F">
            <w:pPr>
              <w:spacing w:line="240" w:lineRule="auto"/>
              <w:jc w:val="right"/>
              <w:rPr>
                <w:rFonts w:ascii="Browallia New" w:hAnsi="Browallia New" w:cs="Browallia New"/>
                <w:sz w:val="28"/>
                <w:szCs w:val="28"/>
                <w:cs/>
              </w:rPr>
            </w:pPr>
            <w:r w:rsidRPr="00300347">
              <w:rPr>
                <w:rFonts w:ascii="Browallia New" w:hAnsi="Browallia New" w:cs="Browallia New"/>
                <w:sz w:val="28"/>
                <w:szCs w:val="28"/>
                <w:cs/>
              </w:rPr>
              <w:t>ร้อยละ</w:t>
            </w:r>
            <w:r w:rsidRPr="00300347">
              <w:rPr>
                <w:rFonts w:ascii="Browallia New" w:hAnsi="Browallia New" w:cs="Browallia New"/>
                <w:sz w:val="28"/>
                <w:szCs w:val="28"/>
              </w:rPr>
              <w:t xml:space="preserve"> 1.77 - 1.94 </w:t>
            </w:r>
            <w:r w:rsidRPr="00300347">
              <w:rPr>
                <w:rFonts w:ascii="Browallia New" w:hAnsi="Browallia New" w:cs="Browallia New"/>
                <w:sz w:val="28"/>
                <w:szCs w:val="28"/>
                <w:cs/>
              </w:rPr>
              <w:t>ต่อปี</w:t>
            </w:r>
          </w:p>
        </w:tc>
        <w:tc>
          <w:tcPr>
            <w:tcW w:w="2884" w:type="dxa"/>
          </w:tcPr>
          <w:p w14:paraId="72D19B7E" w14:textId="2BA0AB2B" w:rsidR="00B0672F" w:rsidRPr="00AD1B44" w:rsidRDefault="00B0672F" w:rsidP="00B0672F">
            <w:pPr>
              <w:spacing w:line="240" w:lineRule="auto"/>
              <w:jc w:val="right"/>
              <w:rPr>
                <w:rFonts w:ascii="Browallia New" w:hAnsi="Browallia New" w:cs="Browallia New"/>
                <w:sz w:val="28"/>
                <w:szCs w:val="28"/>
              </w:rPr>
            </w:pPr>
            <w:r w:rsidRPr="007E734C">
              <w:rPr>
                <w:rFonts w:ascii="Browallia New" w:hAnsi="Browallia New" w:cs="Browallia New"/>
                <w:sz w:val="28"/>
                <w:szCs w:val="28"/>
                <w:cs/>
              </w:rPr>
              <w:t>ร้อยละ</w:t>
            </w:r>
            <w:r w:rsidRPr="007E734C">
              <w:rPr>
                <w:rFonts w:ascii="Browallia New" w:hAnsi="Browallia New" w:cs="Browallia New"/>
                <w:sz w:val="28"/>
                <w:szCs w:val="28"/>
              </w:rPr>
              <w:t xml:space="preserve"> 1.77 </w:t>
            </w:r>
            <w:r>
              <w:rPr>
                <w:rFonts w:ascii="Browallia New" w:hAnsi="Browallia New" w:cs="Browallia New"/>
                <w:sz w:val="28"/>
                <w:szCs w:val="28"/>
              </w:rPr>
              <w:t>-</w:t>
            </w:r>
            <w:r w:rsidRPr="007E734C">
              <w:rPr>
                <w:rFonts w:ascii="Browallia New" w:hAnsi="Browallia New" w:cs="Browallia New"/>
                <w:sz w:val="28"/>
                <w:szCs w:val="28"/>
              </w:rPr>
              <w:t xml:space="preserve"> 1.94 </w:t>
            </w:r>
            <w:r w:rsidRPr="007E734C">
              <w:rPr>
                <w:rFonts w:ascii="Browallia New" w:hAnsi="Browallia New" w:cs="Browallia New"/>
                <w:sz w:val="28"/>
                <w:szCs w:val="28"/>
                <w:cs/>
              </w:rPr>
              <w:t>ต่อปี</w:t>
            </w:r>
          </w:p>
        </w:tc>
      </w:tr>
      <w:tr w:rsidR="00B0672F" w:rsidRPr="00AD1B44" w14:paraId="11630C90" w14:textId="77777777" w:rsidTr="00C22CF1">
        <w:tc>
          <w:tcPr>
            <w:tcW w:w="3335" w:type="dxa"/>
          </w:tcPr>
          <w:p w14:paraId="3BDE3C30" w14:textId="77777777" w:rsidR="00B0672F" w:rsidRPr="00AD1B44" w:rsidRDefault="00B0672F" w:rsidP="00B0672F">
            <w:pPr>
              <w:tabs>
                <w:tab w:val="clear" w:pos="227"/>
                <w:tab w:val="left" w:pos="709"/>
              </w:tabs>
              <w:spacing w:line="240" w:lineRule="auto"/>
              <w:ind w:left="284" w:hanging="284"/>
              <w:rPr>
                <w:rFonts w:ascii="Browallia New" w:hAnsi="Browallia New" w:cs="Browallia New"/>
                <w:sz w:val="28"/>
                <w:szCs w:val="28"/>
              </w:rPr>
            </w:pPr>
            <w:r w:rsidRPr="00AD1B44">
              <w:rPr>
                <w:rFonts w:ascii="Browallia New" w:hAnsi="Browallia New" w:cs="Browallia New"/>
                <w:sz w:val="28"/>
                <w:szCs w:val="28"/>
                <w:cs/>
              </w:rPr>
              <w:t>อัตราการเพิ่มขึ้นของเงินเดือน</w:t>
            </w:r>
          </w:p>
        </w:tc>
        <w:tc>
          <w:tcPr>
            <w:tcW w:w="2835" w:type="dxa"/>
          </w:tcPr>
          <w:p w14:paraId="57B7DE2B" w14:textId="5E337C94" w:rsidR="00B0672F" w:rsidRPr="00300347" w:rsidRDefault="00AA3635" w:rsidP="00B0672F">
            <w:pPr>
              <w:tabs>
                <w:tab w:val="clear" w:pos="907"/>
                <w:tab w:val="left" w:pos="317"/>
              </w:tabs>
              <w:spacing w:line="240" w:lineRule="auto"/>
              <w:jc w:val="right"/>
              <w:rPr>
                <w:rFonts w:ascii="Browallia New" w:hAnsi="Browallia New" w:cs="Browallia New"/>
                <w:sz w:val="28"/>
                <w:szCs w:val="28"/>
                <w:cs/>
              </w:rPr>
            </w:pPr>
            <w:r w:rsidRPr="00300347">
              <w:rPr>
                <w:rFonts w:ascii="Browallia New" w:hAnsi="Browallia New" w:cs="Browallia New"/>
                <w:sz w:val="28"/>
                <w:szCs w:val="28"/>
                <w:cs/>
              </w:rPr>
              <w:t>ร้อยละ</w:t>
            </w:r>
            <w:r w:rsidRPr="00300347">
              <w:rPr>
                <w:rFonts w:ascii="Browallia New" w:hAnsi="Browallia New" w:cs="Browallia New"/>
                <w:sz w:val="28"/>
                <w:szCs w:val="28"/>
              </w:rPr>
              <w:t xml:space="preserve"> 6.00 </w:t>
            </w:r>
            <w:r w:rsidRPr="00300347">
              <w:rPr>
                <w:rFonts w:ascii="Browallia New" w:hAnsi="Browallia New" w:cs="Browallia New"/>
                <w:sz w:val="28"/>
                <w:szCs w:val="28"/>
                <w:cs/>
                <w:lang w:val="en-GB"/>
              </w:rPr>
              <w:t>ต่อปี</w:t>
            </w:r>
          </w:p>
        </w:tc>
        <w:tc>
          <w:tcPr>
            <w:tcW w:w="2884" w:type="dxa"/>
          </w:tcPr>
          <w:p w14:paraId="43D30491" w14:textId="4DD363B7" w:rsidR="00B0672F" w:rsidRPr="00AD1B44" w:rsidRDefault="00B0672F" w:rsidP="00B0672F">
            <w:pPr>
              <w:tabs>
                <w:tab w:val="left" w:pos="1152"/>
              </w:tabs>
              <w:spacing w:line="240" w:lineRule="auto"/>
              <w:jc w:val="right"/>
              <w:rPr>
                <w:rFonts w:ascii="Browallia New" w:hAnsi="Browallia New" w:cs="Browallia New"/>
                <w:sz w:val="28"/>
                <w:szCs w:val="28"/>
                <w:cs/>
                <w:lang w:val="en-GB"/>
              </w:rPr>
            </w:pPr>
            <w:r w:rsidRPr="007E734C">
              <w:rPr>
                <w:rFonts w:ascii="Browallia New" w:hAnsi="Browallia New" w:cs="Browallia New"/>
                <w:sz w:val="28"/>
                <w:szCs w:val="28"/>
                <w:cs/>
              </w:rPr>
              <w:t>ร้อยละ</w:t>
            </w:r>
            <w:r w:rsidRPr="007E734C">
              <w:rPr>
                <w:rFonts w:ascii="Browallia New" w:hAnsi="Browallia New" w:cs="Browallia New"/>
                <w:sz w:val="28"/>
                <w:szCs w:val="28"/>
              </w:rPr>
              <w:t xml:space="preserve"> 6.00 </w:t>
            </w:r>
            <w:r w:rsidRPr="007E734C">
              <w:rPr>
                <w:rFonts w:ascii="Browallia New" w:hAnsi="Browallia New" w:cs="Browallia New"/>
                <w:sz w:val="28"/>
                <w:szCs w:val="28"/>
                <w:cs/>
                <w:lang w:val="en-GB"/>
              </w:rPr>
              <w:t>ต่อปี</w:t>
            </w:r>
          </w:p>
        </w:tc>
      </w:tr>
      <w:tr w:rsidR="00B0672F" w:rsidRPr="00AD1B44" w14:paraId="4308CC64" w14:textId="77777777" w:rsidTr="00C22CF1">
        <w:tc>
          <w:tcPr>
            <w:tcW w:w="3335" w:type="dxa"/>
          </w:tcPr>
          <w:p w14:paraId="1FE5BAA5" w14:textId="77777777" w:rsidR="00B0672F" w:rsidRPr="00AD1B44" w:rsidRDefault="00B0672F" w:rsidP="00B0672F">
            <w:pPr>
              <w:tabs>
                <w:tab w:val="clear" w:pos="227"/>
                <w:tab w:val="left" w:pos="709"/>
              </w:tabs>
              <w:spacing w:line="240" w:lineRule="auto"/>
              <w:ind w:left="284" w:hanging="284"/>
              <w:rPr>
                <w:rFonts w:ascii="Browallia New" w:hAnsi="Browallia New" w:cs="Browallia New"/>
                <w:sz w:val="28"/>
                <w:szCs w:val="28"/>
                <w:cs/>
                <w:lang w:val="en-GB"/>
              </w:rPr>
            </w:pPr>
            <w:r w:rsidRPr="00AD1B44">
              <w:rPr>
                <w:rFonts w:ascii="Browallia New" w:hAnsi="Browallia New" w:cs="Browallia New"/>
                <w:sz w:val="28"/>
                <w:szCs w:val="28"/>
                <w:cs/>
              </w:rPr>
              <w:t>อัตรา</w:t>
            </w:r>
            <w:r w:rsidRPr="00AD1B44">
              <w:rPr>
                <w:rFonts w:ascii="Browallia New" w:hAnsi="Browallia New" w:cs="Browallia New"/>
                <w:sz w:val="28"/>
                <w:szCs w:val="28"/>
                <w:cs/>
                <w:lang w:val="en-GB"/>
              </w:rPr>
              <w:t>การเสียชีวิต</w:t>
            </w:r>
          </w:p>
        </w:tc>
        <w:tc>
          <w:tcPr>
            <w:tcW w:w="2835" w:type="dxa"/>
          </w:tcPr>
          <w:p w14:paraId="4B36069C" w14:textId="2645D3E8" w:rsidR="00B0672F" w:rsidRPr="00300347" w:rsidRDefault="00415D6E" w:rsidP="00B0672F">
            <w:pPr>
              <w:tabs>
                <w:tab w:val="clear" w:pos="907"/>
                <w:tab w:val="left" w:pos="317"/>
              </w:tabs>
              <w:spacing w:line="240" w:lineRule="auto"/>
              <w:jc w:val="right"/>
              <w:rPr>
                <w:rFonts w:ascii="Browallia New" w:hAnsi="Browallia New" w:cs="Browallia New"/>
                <w:sz w:val="28"/>
                <w:szCs w:val="28"/>
                <w:cs/>
              </w:rPr>
            </w:pPr>
            <w:r>
              <w:rPr>
                <w:rFonts w:ascii="Browallia New" w:hAnsi="Browallia New" w:cs="Browallia New" w:hint="cs"/>
                <w:sz w:val="28"/>
                <w:szCs w:val="28"/>
                <w:cs/>
              </w:rPr>
              <w:t>ร้อยละ 105 ของ</w:t>
            </w:r>
            <w:r w:rsidR="00AA3635" w:rsidRPr="00300347">
              <w:rPr>
                <w:rFonts w:ascii="Browallia New" w:hAnsi="Browallia New" w:cs="Browallia New"/>
                <w:sz w:val="28"/>
                <w:szCs w:val="28"/>
                <w:cs/>
              </w:rPr>
              <w:t>ตารางมรณะไทยปี</w:t>
            </w:r>
            <w:r w:rsidR="00AA3635" w:rsidRPr="00300347">
              <w:rPr>
                <w:rFonts w:ascii="Browallia New" w:hAnsi="Browallia New" w:cs="Browallia New"/>
                <w:sz w:val="28"/>
                <w:szCs w:val="28"/>
              </w:rPr>
              <w:t xml:space="preserve"> 2560</w:t>
            </w:r>
          </w:p>
        </w:tc>
        <w:tc>
          <w:tcPr>
            <w:tcW w:w="2884" w:type="dxa"/>
          </w:tcPr>
          <w:p w14:paraId="72A87120" w14:textId="3081DFBD" w:rsidR="00B0672F" w:rsidRPr="00AD1B44" w:rsidRDefault="00415D6E" w:rsidP="00B0672F">
            <w:pPr>
              <w:tabs>
                <w:tab w:val="left" w:pos="1152"/>
              </w:tabs>
              <w:spacing w:line="240" w:lineRule="auto"/>
              <w:jc w:val="right"/>
              <w:rPr>
                <w:rFonts w:ascii="Browallia New" w:hAnsi="Browallia New" w:cs="Browallia New"/>
                <w:sz w:val="28"/>
                <w:szCs w:val="28"/>
              </w:rPr>
            </w:pPr>
            <w:r>
              <w:rPr>
                <w:rFonts w:ascii="Browallia New" w:hAnsi="Browallia New" w:cs="Browallia New" w:hint="cs"/>
                <w:sz w:val="28"/>
                <w:szCs w:val="28"/>
                <w:cs/>
              </w:rPr>
              <w:t>ร้อย</w:t>
            </w:r>
            <w:r w:rsidR="00C22CF1">
              <w:rPr>
                <w:rFonts w:ascii="Browallia New" w:hAnsi="Browallia New" w:cs="Browallia New" w:hint="cs"/>
                <w:sz w:val="28"/>
                <w:szCs w:val="28"/>
                <w:cs/>
              </w:rPr>
              <w:t>ละ 105 ของ</w:t>
            </w:r>
            <w:r w:rsidR="00B0672F" w:rsidRPr="007E734C">
              <w:rPr>
                <w:rFonts w:ascii="Browallia New" w:hAnsi="Browallia New" w:cs="Browallia New"/>
                <w:sz w:val="28"/>
                <w:szCs w:val="28"/>
                <w:cs/>
              </w:rPr>
              <w:t>ตารางมรณะไทยปี</w:t>
            </w:r>
            <w:r w:rsidR="00B0672F" w:rsidRPr="007E734C">
              <w:rPr>
                <w:rFonts w:ascii="Browallia New" w:hAnsi="Browallia New" w:cs="Browallia New"/>
                <w:sz w:val="28"/>
                <w:szCs w:val="28"/>
              </w:rPr>
              <w:t xml:space="preserve"> 2560</w:t>
            </w:r>
          </w:p>
        </w:tc>
      </w:tr>
      <w:tr w:rsidR="00B0672F" w:rsidRPr="00AD1B44" w14:paraId="054B48BB" w14:textId="77777777" w:rsidTr="00C22CF1">
        <w:tc>
          <w:tcPr>
            <w:tcW w:w="3335" w:type="dxa"/>
          </w:tcPr>
          <w:p w14:paraId="4395E43B" w14:textId="77777777" w:rsidR="00B0672F" w:rsidRPr="00AD1B44" w:rsidRDefault="00B0672F" w:rsidP="00B0672F">
            <w:pPr>
              <w:tabs>
                <w:tab w:val="clear" w:pos="227"/>
                <w:tab w:val="left" w:pos="709"/>
              </w:tabs>
              <w:spacing w:line="240" w:lineRule="auto"/>
              <w:ind w:left="284" w:hanging="284"/>
              <w:rPr>
                <w:rFonts w:ascii="Browallia New" w:hAnsi="Browallia New" w:cs="Browallia New"/>
                <w:sz w:val="28"/>
                <w:szCs w:val="28"/>
                <w:cs/>
              </w:rPr>
            </w:pPr>
            <w:r w:rsidRPr="00AD1B44">
              <w:rPr>
                <w:rFonts w:ascii="Browallia New" w:hAnsi="Browallia New" w:cs="Browallia New"/>
                <w:sz w:val="28"/>
                <w:szCs w:val="28"/>
                <w:cs/>
              </w:rPr>
              <w:t>เกษียณอายุ</w:t>
            </w:r>
          </w:p>
        </w:tc>
        <w:tc>
          <w:tcPr>
            <w:tcW w:w="2835" w:type="dxa"/>
          </w:tcPr>
          <w:p w14:paraId="68618558" w14:textId="27FF660D" w:rsidR="00B0672F" w:rsidRPr="00300347" w:rsidRDefault="00AA3635" w:rsidP="00B0672F">
            <w:pPr>
              <w:spacing w:line="240" w:lineRule="auto"/>
              <w:jc w:val="right"/>
              <w:rPr>
                <w:rFonts w:ascii="Browallia New" w:hAnsi="Browallia New" w:cs="Browallia New"/>
                <w:sz w:val="28"/>
                <w:szCs w:val="28"/>
                <w:cs/>
              </w:rPr>
            </w:pPr>
            <w:r w:rsidRPr="00300347">
              <w:rPr>
                <w:rFonts w:ascii="Browallia New" w:hAnsi="Browallia New" w:cs="Browallia New"/>
                <w:sz w:val="28"/>
                <w:szCs w:val="28"/>
              </w:rPr>
              <w:t xml:space="preserve">60 </w:t>
            </w:r>
            <w:r w:rsidRPr="00300347">
              <w:rPr>
                <w:rFonts w:ascii="Browallia New" w:hAnsi="Browallia New" w:cs="Browallia New"/>
                <w:sz w:val="28"/>
                <w:szCs w:val="28"/>
                <w:cs/>
                <w:lang w:val="en-GB"/>
              </w:rPr>
              <w:t>ปี</w:t>
            </w:r>
          </w:p>
        </w:tc>
        <w:tc>
          <w:tcPr>
            <w:tcW w:w="2884" w:type="dxa"/>
          </w:tcPr>
          <w:p w14:paraId="00457FFA" w14:textId="7DB5075C" w:rsidR="00B0672F" w:rsidRPr="00AD1B44" w:rsidRDefault="00B0672F" w:rsidP="00B0672F">
            <w:pPr>
              <w:spacing w:line="240" w:lineRule="auto"/>
              <w:jc w:val="right"/>
              <w:rPr>
                <w:rFonts w:ascii="Browallia New" w:hAnsi="Browallia New" w:cs="Browallia New"/>
                <w:sz w:val="28"/>
                <w:szCs w:val="28"/>
                <w:cs/>
                <w:lang w:val="en-GB"/>
              </w:rPr>
            </w:pPr>
            <w:r w:rsidRPr="007E734C">
              <w:rPr>
                <w:rFonts w:ascii="Browallia New" w:hAnsi="Browallia New" w:cs="Browallia New"/>
                <w:sz w:val="28"/>
                <w:szCs w:val="28"/>
              </w:rPr>
              <w:t xml:space="preserve">60 </w:t>
            </w:r>
            <w:r w:rsidRPr="007E734C">
              <w:rPr>
                <w:rFonts w:ascii="Browallia New" w:hAnsi="Browallia New" w:cs="Browallia New"/>
                <w:sz w:val="28"/>
                <w:szCs w:val="28"/>
                <w:cs/>
                <w:lang w:val="en-GB"/>
              </w:rPr>
              <w:t>ปี</w:t>
            </w:r>
          </w:p>
        </w:tc>
      </w:tr>
    </w:tbl>
    <w:p w14:paraId="6B927EE6" w14:textId="77777777" w:rsidR="0050529E" w:rsidRDefault="0050529E" w:rsidP="00C22CF1">
      <w:pPr>
        <w:tabs>
          <w:tab w:val="clear" w:pos="227"/>
          <w:tab w:val="clear" w:pos="454"/>
        </w:tabs>
        <w:spacing w:line="240" w:lineRule="auto"/>
        <w:jc w:val="thaiDistribute"/>
        <w:rPr>
          <w:rFonts w:ascii="Browallia New" w:hAnsi="Browallia New" w:cs="Browallia New"/>
          <w:i/>
          <w:iCs/>
          <w:sz w:val="28"/>
          <w:szCs w:val="28"/>
          <w:lang w:val="en-GB"/>
        </w:rPr>
      </w:pPr>
    </w:p>
    <w:p w14:paraId="7456721F" w14:textId="77777777" w:rsidR="00F51D19" w:rsidRDefault="00F51D19"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257C1478" w14:textId="77777777" w:rsidR="0050529E" w:rsidRDefault="0050529E" w:rsidP="001B4041">
      <w:pPr>
        <w:tabs>
          <w:tab w:val="clear" w:pos="227"/>
          <w:tab w:val="clear" w:pos="454"/>
        </w:tabs>
        <w:spacing w:line="240" w:lineRule="auto"/>
        <w:ind w:left="426"/>
        <w:jc w:val="thaiDistribute"/>
        <w:rPr>
          <w:rFonts w:ascii="Browallia New" w:hAnsi="Browallia New" w:cs="Browallia New"/>
          <w:i/>
          <w:iCs/>
          <w:sz w:val="28"/>
          <w:szCs w:val="28"/>
          <w:lang w:val="en-GB"/>
        </w:rPr>
      </w:pPr>
    </w:p>
    <w:p w14:paraId="2D2AC973" w14:textId="0C733655" w:rsidR="00E25CC0" w:rsidRPr="00AD1B44" w:rsidRDefault="00E25CC0" w:rsidP="001B4041">
      <w:pPr>
        <w:tabs>
          <w:tab w:val="clear" w:pos="227"/>
          <w:tab w:val="clear" w:pos="454"/>
        </w:tabs>
        <w:spacing w:line="240" w:lineRule="auto"/>
        <w:ind w:left="426"/>
        <w:jc w:val="thaiDistribute"/>
        <w:rPr>
          <w:rFonts w:ascii="Browallia New" w:hAnsi="Browallia New" w:cs="Browallia New"/>
          <w:i/>
          <w:iCs/>
          <w:sz w:val="28"/>
          <w:szCs w:val="28"/>
          <w:lang w:val="en-GB"/>
        </w:rPr>
      </w:pPr>
      <w:r w:rsidRPr="00AD1B44">
        <w:rPr>
          <w:rFonts w:ascii="Browallia New" w:hAnsi="Browallia New" w:cs="Browallia New"/>
          <w:i/>
          <w:iCs/>
          <w:sz w:val="28"/>
          <w:szCs w:val="28"/>
          <w:cs/>
          <w:lang w:val="en-GB"/>
        </w:rPr>
        <w:t>การวิเคราะห์ความอ่อนไหว</w:t>
      </w:r>
    </w:p>
    <w:p w14:paraId="54172D4E" w14:textId="6E8429BB" w:rsidR="001024B6" w:rsidRDefault="00E25CC0" w:rsidP="003C693F">
      <w:pPr>
        <w:tabs>
          <w:tab w:val="clear" w:pos="227"/>
          <w:tab w:val="clear" w:pos="454"/>
        </w:tabs>
        <w:spacing w:line="240" w:lineRule="auto"/>
        <w:ind w:left="426"/>
        <w:jc w:val="thaiDistribute"/>
        <w:rPr>
          <w:rFonts w:ascii="Browallia New" w:hAnsi="Browallia New" w:cs="Browallia New"/>
          <w:sz w:val="28"/>
          <w:szCs w:val="28"/>
          <w:lang w:val="en-GB"/>
        </w:rPr>
      </w:pPr>
      <w:r w:rsidRPr="00AD1B44">
        <w:rPr>
          <w:rFonts w:ascii="Browallia New" w:hAnsi="Browallia New" w:cs="Browallia New"/>
          <w:sz w:val="28"/>
          <w:szCs w:val="28"/>
          <w:cs/>
          <w:lang w:val="en-GB"/>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ณ</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วันที่รายงาน</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โดยถือว่าข้อสมมติฐานอื่นๆ</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คงที่</w:t>
      </w:r>
      <w:r w:rsidR="00F46B29" w:rsidRPr="00F46B29">
        <w:rPr>
          <w:rFonts w:ascii="Browallia New" w:hAnsi="Browallia New" w:cs="Browallia New"/>
          <w:sz w:val="28"/>
          <w:szCs w:val="28"/>
        </w:rPr>
        <w:t xml:space="preserve"> </w:t>
      </w:r>
      <w:r w:rsidRPr="00AD1B44">
        <w:rPr>
          <w:rFonts w:ascii="Browallia New" w:hAnsi="Browallia New" w:cs="Browallia New"/>
          <w:sz w:val="28"/>
          <w:szCs w:val="28"/>
          <w:cs/>
          <w:lang w:val="en-GB"/>
        </w:rPr>
        <w:t>จะมีผลกระทบต่อภาระผูกพันผลประโยชน์</w:t>
      </w:r>
      <w:r w:rsidR="00F46B29" w:rsidRPr="00F46B29">
        <w:rPr>
          <w:rFonts w:ascii="Browallia New" w:hAnsi="Browallia New" w:cs="Browallia New" w:hint="cs"/>
          <w:sz w:val="28"/>
          <w:szCs w:val="28"/>
        </w:rPr>
        <w:t xml:space="preserve">             </w:t>
      </w:r>
      <w:r w:rsidRPr="00AD1B44">
        <w:rPr>
          <w:rFonts w:ascii="Browallia New" w:hAnsi="Browallia New" w:cs="Browallia New"/>
          <w:sz w:val="28"/>
          <w:szCs w:val="28"/>
          <w:cs/>
          <w:lang w:val="en-GB"/>
        </w:rPr>
        <w:t>ที่กำหนดไว้เป็นจำนวนเงินดังต่อไปนี้</w:t>
      </w:r>
    </w:p>
    <w:p w14:paraId="183AF34B" w14:textId="77777777" w:rsidR="00F66AA5" w:rsidRDefault="00F66AA5" w:rsidP="003C693F">
      <w:pPr>
        <w:tabs>
          <w:tab w:val="clear" w:pos="227"/>
          <w:tab w:val="clear" w:pos="454"/>
        </w:tabs>
        <w:spacing w:line="240" w:lineRule="auto"/>
        <w:ind w:left="426"/>
        <w:jc w:val="thaiDistribute"/>
      </w:pPr>
    </w:p>
    <w:tbl>
      <w:tblPr>
        <w:tblW w:w="8953" w:type="dxa"/>
        <w:tblInd w:w="396" w:type="dxa"/>
        <w:tblLayout w:type="fixed"/>
        <w:tblLook w:val="04A0" w:firstRow="1" w:lastRow="0" w:firstColumn="1" w:lastColumn="0" w:noHBand="0" w:noVBand="1"/>
      </w:tblPr>
      <w:tblGrid>
        <w:gridCol w:w="4329"/>
        <w:gridCol w:w="916"/>
        <w:gridCol w:w="935"/>
        <w:gridCol w:w="864"/>
        <w:gridCol w:w="963"/>
        <w:gridCol w:w="940"/>
        <w:gridCol w:w="6"/>
      </w:tblGrid>
      <w:tr w:rsidR="000B177C" w:rsidRPr="004A71FD" w14:paraId="454E4B87" w14:textId="77777777" w:rsidTr="00C07995">
        <w:trPr>
          <w:gridAfter w:val="1"/>
          <w:wAfter w:w="6" w:type="dxa"/>
        </w:trPr>
        <w:tc>
          <w:tcPr>
            <w:tcW w:w="4329" w:type="dxa"/>
            <w:shd w:val="clear" w:color="auto" w:fill="auto"/>
            <w:vAlign w:val="bottom"/>
          </w:tcPr>
          <w:p w14:paraId="406D22C4" w14:textId="61CB6CBB"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137C3E13" w14:textId="77777777" w:rsidR="005A3621" w:rsidRPr="00AD0671" w:rsidRDefault="005A3621" w:rsidP="00BF5FC1">
            <w:pPr>
              <w:spacing w:line="240" w:lineRule="auto"/>
              <w:jc w:val="right"/>
              <w:rPr>
                <w:rFonts w:ascii="Browallia New" w:hAnsi="Browallia New" w:cs="Browallia New"/>
                <w:sz w:val="24"/>
                <w:szCs w:val="24"/>
                <w:cs/>
              </w:rPr>
            </w:pPr>
          </w:p>
        </w:tc>
        <w:tc>
          <w:tcPr>
            <w:tcW w:w="3702" w:type="dxa"/>
            <w:gridSpan w:val="4"/>
            <w:shd w:val="clear" w:color="auto" w:fill="auto"/>
            <w:vAlign w:val="bottom"/>
            <w:hideMark/>
          </w:tcPr>
          <w:p w14:paraId="35DB9E22" w14:textId="76401540" w:rsidR="000B177C" w:rsidRPr="00AD0671" w:rsidRDefault="000B177C" w:rsidP="00BF5FC1">
            <w:pPr>
              <w:spacing w:line="240" w:lineRule="auto"/>
              <w:jc w:val="right"/>
              <w:rPr>
                <w:rFonts w:ascii="Browallia New" w:hAnsi="Browallia New" w:cs="Browallia New"/>
                <w:b/>
                <w:bCs/>
                <w:color w:val="000000"/>
                <w:sz w:val="24"/>
                <w:szCs w:val="24"/>
                <w:lang w:val="en-GB"/>
              </w:rPr>
            </w:pPr>
            <w:r w:rsidRPr="00AD0671">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w:t>
            </w:r>
            <w:r w:rsidR="00F46B29"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พัน</w:t>
            </w:r>
            <w:r w:rsidRPr="00AD0671">
              <w:rPr>
                <w:rFonts w:ascii="Browallia New" w:hAnsi="Browallia New" w:cs="Browallia New"/>
                <w:sz w:val="24"/>
                <w:szCs w:val="24"/>
                <w:cs/>
              </w:rPr>
              <w:t>บาท)</w:t>
            </w:r>
          </w:p>
        </w:tc>
      </w:tr>
      <w:tr w:rsidR="000B177C" w:rsidRPr="004A71FD" w14:paraId="349D4A4A" w14:textId="77777777" w:rsidTr="00C07995">
        <w:trPr>
          <w:gridAfter w:val="1"/>
          <w:wAfter w:w="6" w:type="dxa"/>
        </w:trPr>
        <w:tc>
          <w:tcPr>
            <w:tcW w:w="4329" w:type="dxa"/>
            <w:shd w:val="clear" w:color="auto" w:fill="auto"/>
            <w:vAlign w:val="bottom"/>
          </w:tcPr>
          <w:p w14:paraId="67B45754"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23ACCA7C" w14:textId="77777777" w:rsidR="005A3621" w:rsidRPr="00AD0671" w:rsidRDefault="005A3621" w:rsidP="005A3621">
            <w:pPr>
              <w:spacing w:line="240" w:lineRule="auto"/>
              <w:jc w:val="center"/>
              <w:rPr>
                <w:rFonts w:ascii="Browallia New" w:hAnsi="Browallia New" w:cs="Browallia New"/>
                <w:sz w:val="24"/>
                <w:szCs w:val="24"/>
                <w:lang w:val="en-GB"/>
              </w:rPr>
            </w:pPr>
          </w:p>
        </w:tc>
        <w:tc>
          <w:tcPr>
            <w:tcW w:w="3702" w:type="dxa"/>
            <w:gridSpan w:val="4"/>
            <w:shd w:val="clear" w:color="auto" w:fill="auto"/>
            <w:vAlign w:val="bottom"/>
          </w:tcPr>
          <w:p w14:paraId="0C8710D4" w14:textId="32BE20CE" w:rsidR="000B177C" w:rsidRPr="00AD0671" w:rsidRDefault="000B177C" w:rsidP="00BF5FC1">
            <w:pPr>
              <w:pBdr>
                <w:bottom w:val="single" w:sz="4" w:space="1" w:color="auto"/>
              </w:pBdr>
              <w:spacing w:line="240" w:lineRule="auto"/>
              <w:jc w:val="center"/>
              <w:rPr>
                <w:rFonts w:ascii="Browallia New" w:hAnsi="Browallia New" w:cs="Browallia New"/>
                <w:sz w:val="24"/>
                <w:szCs w:val="24"/>
                <w:cs/>
              </w:rPr>
            </w:pPr>
            <w:r w:rsidRPr="00AD0671">
              <w:rPr>
                <w:rFonts w:ascii="Browallia New" w:hAnsi="Browallia New" w:cs="Browallia New"/>
                <w:sz w:val="24"/>
                <w:szCs w:val="24"/>
                <w:lang w:val="en-GB"/>
              </w:rPr>
              <w:t>256</w:t>
            </w:r>
            <w:r w:rsidR="00B0672F">
              <w:rPr>
                <w:rFonts w:ascii="Browallia New" w:hAnsi="Browallia New" w:cs="Browallia New"/>
                <w:sz w:val="24"/>
                <w:szCs w:val="24"/>
              </w:rPr>
              <w:t>6</w:t>
            </w:r>
          </w:p>
        </w:tc>
      </w:tr>
      <w:tr w:rsidR="000B177C" w:rsidRPr="004A71FD" w14:paraId="1ABB606C" w14:textId="77777777" w:rsidTr="00C07995">
        <w:trPr>
          <w:gridAfter w:val="1"/>
          <w:wAfter w:w="6" w:type="dxa"/>
        </w:trPr>
        <w:tc>
          <w:tcPr>
            <w:tcW w:w="4329" w:type="dxa"/>
            <w:shd w:val="clear" w:color="auto" w:fill="auto"/>
            <w:vAlign w:val="bottom"/>
          </w:tcPr>
          <w:p w14:paraId="1137D858" w14:textId="77777777" w:rsidR="000B177C" w:rsidRPr="00AD0671" w:rsidRDefault="000B177C" w:rsidP="00BF5FC1">
            <w:pPr>
              <w:spacing w:line="240" w:lineRule="auto"/>
              <w:rPr>
                <w:rFonts w:ascii="Browallia New" w:hAnsi="Browallia New" w:cs="Browallia New"/>
                <w:b/>
                <w:bCs/>
                <w:color w:val="000000"/>
                <w:sz w:val="24"/>
                <w:szCs w:val="24"/>
                <w:lang w:val="en-GB"/>
              </w:rPr>
            </w:pPr>
          </w:p>
        </w:tc>
        <w:tc>
          <w:tcPr>
            <w:tcW w:w="916" w:type="dxa"/>
          </w:tcPr>
          <w:p w14:paraId="220BC5B7" w14:textId="77777777" w:rsidR="005A3621" w:rsidRDefault="005A3621" w:rsidP="005A3621">
            <w:pPr>
              <w:spacing w:line="240" w:lineRule="auto"/>
              <w:jc w:val="center"/>
              <w:rPr>
                <w:rFonts w:ascii="Browallia New" w:hAnsi="Browallia New" w:cs="Browallia New"/>
                <w:sz w:val="24"/>
                <w:szCs w:val="24"/>
                <w:lang w:val="en-GB"/>
              </w:rPr>
            </w:pPr>
          </w:p>
          <w:p w14:paraId="6476D20F" w14:textId="34169201" w:rsidR="005A3621" w:rsidRDefault="005A3621" w:rsidP="005A3621">
            <w:pPr>
              <w:spacing w:line="240" w:lineRule="auto"/>
              <w:jc w:val="center"/>
              <w:rPr>
                <w:rFonts w:ascii="Browallia New" w:hAnsi="Browallia New" w:cs="Browallia New"/>
                <w:sz w:val="24"/>
                <w:szCs w:val="24"/>
                <w:lang w:val="en-GB"/>
              </w:rPr>
            </w:pPr>
          </w:p>
        </w:tc>
        <w:tc>
          <w:tcPr>
            <w:tcW w:w="1799" w:type="dxa"/>
            <w:gridSpan w:val="2"/>
            <w:shd w:val="clear" w:color="auto" w:fill="auto"/>
            <w:vAlign w:val="bottom"/>
            <w:hideMark/>
          </w:tcPr>
          <w:p w14:paraId="26736B2E" w14:textId="0A4DC477"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งบการเงินรวม</w:t>
            </w:r>
          </w:p>
        </w:tc>
        <w:tc>
          <w:tcPr>
            <w:tcW w:w="1903" w:type="dxa"/>
            <w:gridSpan w:val="2"/>
            <w:shd w:val="clear" w:color="auto" w:fill="auto"/>
            <w:vAlign w:val="bottom"/>
            <w:hideMark/>
          </w:tcPr>
          <w:p w14:paraId="34E39AEE" w14:textId="26984FCD" w:rsidR="000B177C" w:rsidRPr="00AD0671" w:rsidRDefault="000B177C" w:rsidP="00C07995">
            <w:pPr>
              <w:pBdr>
                <w:bottom w:val="single" w:sz="4" w:space="1" w:color="auto"/>
              </w:pBdr>
              <w:tabs>
                <w:tab w:val="clear" w:pos="1871"/>
                <w:tab w:val="left" w:pos="1392"/>
              </w:tabs>
              <w:spacing w:line="240" w:lineRule="auto"/>
              <w:ind w:left="-12"/>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งบการเงินเฉพาะ</w:t>
            </w:r>
            <w:r w:rsidR="00713745">
              <w:rPr>
                <w:rFonts w:ascii="Browallia New" w:hAnsi="Browallia New" w:cs="Browallia New"/>
                <w:sz w:val="24"/>
                <w:szCs w:val="24"/>
                <w:cs/>
                <w:lang w:val="en-GB"/>
              </w:rPr>
              <w:br/>
            </w:r>
            <w:r w:rsidRPr="00AD0671">
              <w:rPr>
                <w:rFonts w:ascii="Browallia New" w:hAnsi="Browallia New" w:cs="Browallia New"/>
                <w:sz w:val="24"/>
                <w:szCs w:val="24"/>
                <w:cs/>
                <w:lang w:val="en-GB"/>
              </w:rPr>
              <w:t>ของบริษัท</w:t>
            </w:r>
          </w:p>
        </w:tc>
      </w:tr>
      <w:tr w:rsidR="000B177C" w:rsidRPr="004A71FD" w14:paraId="0695F8D1" w14:textId="77777777" w:rsidTr="00C07995">
        <w:tc>
          <w:tcPr>
            <w:tcW w:w="4329" w:type="dxa"/>
            <w:shd w:val="clear" w:color="auto" w:fill="auto"/>
            <w:vAlign w:val="bottom"/>
            <w:hideMark/>
          </w:tcPr>
          <w:p w14:paraId="216EDF69" w14:textId="77777777" w:rsidR="000B177C" w:rsidRPr="00AD0671" w:rsidRDefault="000B177C" w:rsidP="00BF5FC1">
            <w:pPr>
              <w:spacing w:line="240" w:lineRule="auto"/>
              <w:rPr>
                <w:rFonts w:ascii="Browallia New" w:hAnsi="Browallia New" w:cs="Browallia New"/>
                <w:sz w:val="24"/>
                <w:szCs w:val="24"/>
              </w:rPr>
            </w:pPr>
          </w:p>
        </w:tc>
        <w:tc>
          <w:tcPr>
            <w:tcW w:w="916" w:type="dxa"/>
          </w:tcPr>
          <w:p w14:paraId="3560F5B5" w14:textId="0EF6FB62" w:rsidR="005A3621" w:rsidRPr="00AD0671" w:rsidRDefault="008B6246" w:rsidP="005A3621">
            <w:pPr>
              <w:spacing w:line="240" w:lineRule="auto"/>
              <w:jc w:val="center"/>
              <w:rPr>
                <w:rFonts w:ascii="Browallia New" w:hAnsi="Browallia New" w:cs="Browallia New"/>
                <w:sz w:val="24"/>
                <w:szCs w:val="24"/>
                <w:cs/>
              </w:rPr>
            </w:pPr>
            <w:r w:rsidRPr="00340F05">
              <w:rPr>
                <w:rFonts w:ascii="Browallia New" w:hAnsi="Browallia New" w:cs="Browallia New" w:hint="cs"/>
                <w:sz w:val="24"/>
                <w:szCs w:val="24"/>
                <w:cs/>
                <w:lang w:val="en-GB"/>
              </w:rPr>
              <w:t>ร้อยละ</w:t>
            </w:r>
          </w:p>
        </w:tc>
        <w:tc>
          <w:tcPr>
            <w:tcW w:w="935" w:type="dxa"/>
            <w:shd w:val="clear" w:color="auto" w:fill="auto"/>
            <w:vAlign w:val="bottom"/>
            <w:hideMark/>
          </w:tcPr>
          <w:p w14:paraId="357D8042" w14:textId="41109CE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p>
        </w:tc>
        <w:tc>
          <w:tcPr>
            <w:tcW w:w="864" w:type="dxa"/>
            <w:shd w:val="clear" w:color="auto" w:fill="auto"/>
            <w:vAlign w:val="bottom"/>
            <w:hideMark/>
          </w:tcPr>
          <w:p w14:paraId="2AAE37E6" w14:textId="4D5BA3B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p>
        </w:tc>
        <w:tc>
          <w:tcPr>
            <w:tcW w:w="963" w:type="dxa"/>
            <w:shd w:val="clear" w:color="auto" w:fill="auto"/>
            <w:vAlign w:val="bottom"/>
            <w:hideMark/>
          </w:tcPr>
          <w:p w14:paraId="78A336D0" w14:textId="4FA5624D"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rPr>
              <w:t>เพิ่มขึ้น</w:t>
            </w:r>
            <w:r w:rsidR="00F46B29" w:rsidRPr="00F46B29">
              <w:rPr>
                <w:rFonts w:ascii="Browallia New" w:hAnsi="Browallia New" w:cs="Browallia New"/>
                <w:sz w:val="24"/>
                <w:szCs w:val="24"/>
              </w:rPr>
              <w:t xml:space="preserve">    </w:t>
            </w:r>
          </w:p>
        </w:tc>
        <w:tc>
          <w:tcPr>
            <w:tcW w:w="946" w:type="dxa"/>
            <w:gridSpan w:val="2"/>
            <w:shd w:val="clear" w:color="auto" w:fill="auto"/>
            <w:vAlign w:val="bottom"/>
            <w:hideMark/>
          </w:tcPr>
          <w:p w14:paraId="287AB59C" w14:textId="16B8F93E" w:rsidR="000B177C" w:rsidRPr="00AD0671" w:rsidRDefault="000B177C" w:rsidP="00BF5FC1">
            <w:pPr>
              <w:pBdr>
                <w:bottom w:val="single" w:sz="4" w:space="1" w:color="auto"/>
              </w:pBdr>
              <w:spacing w:line="240" w:lineRule="auto"/>
              <w:jc w:val="center"/>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ลดลง</w:t>
            </w:r>
            <w:r w:rsidR="00F46B29" w:rsidRPr="00F46B29">
              <w:rPr>
                <w:rFonts w:ascii="Browallia New" w:hAnsi="Browallia New" w:cs="Browallia New"/>
                <w:sz w:val="24"/>
                <w:szCs w:val="24"/>
              </w:rPr>
              <w:t xml:space="preserve">   </w:t>
            </w:r>
            <w:r w:rsidR="006F050F">
              <w:rPr>
                <w:rFonts w:ascii="Browallia New" w:hAnsi="Browallia New" w:cs="Browallia New" w:hint="cs"/>
                <w:sz w:val="24"/>
                <w:szCs w:val="24"/>
                <w:cs/>
              </w:rPr>
              <w:t xml:space="preserve">       </w:t>
            </w:r>
          </w:p>
        </w:tc>
      </w:tr>
      <w:tr w:rsidR="000B177C" w:rsidRPr="004A71FD" w14:paraId="6CF7027A" w14:textId="77777777" w:rsidTr="00C07995">
        <w:tc>
          <w:tcPr>
            <w:tcW w:w="4329" w:type="dxa"/>
            <w:shd w:val="clear" w:color="auto" w:fill="auto"/>
            <w:hideMark/>
          </w:tcPr>
          <w:p w14:paraId="427726EB" w14:textId="77777777" w:rsidR="000B177C" w:rsidRPr="00AD0671" w:rsidRDefault="000B177C" w:rsidP="00BF5FC1">
            <w:pPr>
              <w:spacing w:line="240" w:lineRule="auto"/>
              <w:rPr>
                <w:rFonts w:ascii="Browallia New" w:hAnsi="Browallia New" w:cs="Browallia New"/>
                <w:color w:val="000000"/>
                <w:sz w:val="24"/>
                <w:szCs w:val="24"/>
                <w:lang w:val="en-GB"/>
              </w:rPr>
            </w:pPr>
            <w:r w:rsidRPr="00AD0671">
              <w:rPr>
                <w:rFonts w:ascii="Browallia New" w:hAnsi="Browallia New" w:cs="Browallia New"/>
                <w:b/>
                <w:bCs/>
                <w:sz w:val="24"/>
                <w:szCs w:val="24"/>
                <w:cs/>
                <w:lang w:val="en-GB"/>
              </w:rPr>
              <w:t>อัตราคิดลด</w:t>
            </w:r>
          </w:p>
        </w:tc>
        <w:tc>
          <w:tcPr>
            <w:tcW w:w="916" w:type="dxa"/>
          </w:tcPr>
          <w:p w14:paraId="77E9D601" w14:textId="77777777" w:rsidR="005A3621" w:rsidRPr="00AD0671" w:rsidRDefault="005A3621" w:rsidP="005A3621">
            <w:pPr>
              <w:spacing w:line="240" w:lineRule="auto"/>
              <w:jc w:val="right"/>
              <w:rPr>
                <w:rFonts w:ascii="Browallia New" w:hAnsi="Browallia New" w:cs="Browallia New"/>
                <w:color w:val="000000"/>
                <w:sz w:val="24"/>
                <w:szCs w:val="24"/>
                <w:lang w:val="en-GB"/>
              </w:rPr>
            </w:pPr>
          </w:p>
        </w:tc>
        <w:tc>
          <w:tcPr>
            <w:tcW w:w="935" w:type="dxa"/>
            <w:shd w:val="clear" w:color="auto" w:fill="auto"/>
          </w:tcPr>
          <w:p w14:paraId="701CD9AA" w14:textId="2729568B"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1DD735DD"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43A105C"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229298A7" w14:textId="77777777" w:rsidR="000B177C" w:rsidRPr="00AD0671" w:rsidRDefault="000B177C" w:rsidP="00BF5FC1">
            <w:pPr>
              <w:spacing w:line="240" w:lineRule="auto"/>
              <w:jc w:val="right"/>
              <w:rPr>
                <w:rFonts w:ascii="Browallia New" w:hAnsi="Browallia New" w:cs="Browallia New"/>
                <w:color w:val="000000"/>
                <w:sz w:val="24"/>
                <w:szCs w:val="24"/>
                <w:lang w:val="en-GB"/>
              </w:rPr>
            </w:pPr>
          </w:p>
        </w:tc>
      </w:tr>
      <w:tr w:rsidR="00211156" w:rsidRPr="00CD2B32" w14:paraId="6A20334F" w14:textId="77777777" w:rsidTr="00C07995">
        <w:tc>
          <w:tcPr>
            <w:tcW w:w="4329" w:type="dxa"/>
            <w:shd w:val="clear" w:color="auto" w:fill="auto"/>
            <w:hideMark/>
          </w:tcPr>
          <w:p w14:paraId="5B26EAEB" w14:textId="392F13B0" w:rsidR="00211156" w:rsidRPr="00AD0671" w:rsidRDefault="00211156" w:rsidP="00C07995">
            <w:pPr>
              <w:spacing w:line="240" w:lineRule="auto"/>
              <w:ind w:right="-264"/>
              <w:rPr>
                <w:rFonts w:ascii="Browallia New" w:hAnsi="Browallia New" w:cs="Browallia New"/>
                <w:color w:val="000000"/>
                <w:sz w:val="24"/>
                <w:szCs w:val="24"/>
                <w:lang w:val="en-GB"/>
              </w:rPr>
            </w:pPr>
            <w:r w:rsidRPr="00C07995">
              <w:rPr>
                <w:rFonts w:ascii="Browallia New" w:hAnsi="Browallia New" w:cs="Browallia New"/>
                <w:sz w:val="24"/>
                <w:szCs w:val="24"/>
                <w:cs/>
              </w:rPr>
              <w:t>การ</w:t>
            </w:r>
            <w:r w:rsidRPr="00AD0671">
              <w:rPr>
                <w:rFonts w:ascii="Browallia New" w:hAnsi="Browallia New" w:cs="Browallia New"/>
                <w:sz w:val="24"/>
                <w:szCs w:val="24"/>
                <w:cs/>
                <w:lang w:val="en-GB"/>
              </w:rPr>
              <w:t>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16" w:type="dxa"/>
          </w:tcPr>
          <w:p w14:paraId="32EA26F3" w14:textId="3B8CE0DA"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1</w:t>
            </w:r>
          </w:p>
        </w:tc>
        <w:tc>
          <w:tcPr>
            <w:tcW w:w="935" w:type="dxa"/>
            <w:shd w:val="clear" w:color="auto" w:fill="auto"/>
          </w:tcPr>
          <w:p w14:paraId="7F0F2916" w14:textId="0F1B0C09" w:rsidR="00211156" w:rsidRPr="002034D4" w:rsidRDefault="00760B41" w:rsidP="00211156">
            <w:pPr>
              <w:pBdr>
                <w:bottom w:val="single" w:sz="12" w:space="1"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(2,959)</w:t>
            </w:r>
          </w:p>
        </w:tc>
        <w:tc>
          <w:tcPr>
            <w:tcW w:w="864" w:type="dxa"/>
            <w:shd w:val="clear" w:color="auto" w:fill="auto"/>
          </w:tcPr>
          <w:p w14:paraId="03A82A88" w14:textId="4AE9F686" w:rsidR="00211156" w:rsidRPr="002034D4" w:rsidRDefault="00C71510" w:rsidP="00211156">
            <w:pPr>
              <w:pBdr>
                <w:bottom w:val="single" w:sz="12" w:space="1"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3,276</w:t>
            </w:r>
          </w:p>
        </w:tc>
        <w:tc>
          <w:tcPr>
            <w:tcW w:w="963" w:type="dxa"/>
            <w:shd w:val="clear" w:color="auto" w:fill="auto"/>
          </w:tcPr>
          <w:p w14:paraId="6574487E" w14:textId="662054E6" w:rsidR="00211156" w:rsidRPr="002034D4" w:rsidRDefault="00B96CFB" w:rsidP="00211156">
            <w:pPr>
              <w:pBdr>
                <w:bottom w:val="single" w:sz="12" w:space="1" w:color="auto"/>
              </w:pBdr>
              <w:spacing w:line="240" w:lineRule="auto"/>
              <w:jc w:val="right"/>
              <w:rPr>
                <w:rFonts w:ascii="Browallia New" w:hAnsi="Browallia New" w:cs="Browallia New"/>
                <w:color w:val="000000"/>
                <w:sz w:val="24"/>
                <w:szCs w:val="24"/>
              </w:rPr>
            </w:pPr>
            <w:r w:rsidRPr="002034D4">
              <w:rPr>
                <w:rFonts w:ascii="Browallia New" w:hAnsi="Browallia New" w:cs="Browallia New"/>
                <w:color w:val="000000"/>
                <w:sz w:val="24"/>
                <w:szCs w:val="24"/>
              </w:rPr>
              <w:t>(</w:t>
            </w:r>
            <w:r w:rsidR="00C10963" w:rsidRPr="002034D4">
              <w:rPr>
                <w:rFonts w:ascii="Browallia New" w:hAnsi="Browallia New" w:cs="Browallia New"/>
                <w:color w:val="000000"/>
                <w:sz w:val="24"/>
                <w:szCs w:val="24"/>
              </w:rPr>
              <w:t>1,636</w:t>
            </w:r>
            <w:r w:rsidRPr="002034D4">
              <w:rPr>
                <w:rFonts w:ascii="Browallia New" w:hAnsi="Browallia New" w:cs="Browallia New"/>
                <w:color w:val="000000"/>
                <w:sz w:val="24"/>
                <w:szCs w:val="24"/>
              </w:rPr>
              <w:t>)</w:t>
            </w:r>
          </w:p>
        </w:tc>
        <w:tc>
          <w:tcPr>
            <w:tcW w:w="946" w:type="dxa"/>
            <w:gridSpan w:val="2"/>
            <w:shd w:val="clear" w:color="auto" w:fill="auto"/>
          </w:tcPr>
          <w:p w14:paraId="390E069B" w14:textId="3103CC17" w:rsidR="00211156" w:rsidRPr="002034D4" w:rsidRDefault="00992A53" w:rsidP="00211156">
            <w:pPr>
              <w:pBdr>
                <w:bottom w:val="single" w:sz="12" w:space="1"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1,816</w:t>
            </w:r>
          </w:p>
        </w:tc>
      </w:tr>
      <w:tr w:rsidR="00211156" w:rsidRPr="004A71FD" w14:paraId="35B60F94" w14:textId="77777777" w:rsidTr="00C07995">
        <w:trPr>
          <w:trHeight w:val="308"/>
        </w:trPr>
        <w:tc>
          <w:tcPr>
            <w:tcW w:w="4329" w:type="dxa"/>
            <w:shd w:val="clear" w:color="auto" w:fill="auto"/>
          </w:tcPr>
          <w:p w14:paraId="705D5715"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16" w:type="dxa"/>
          </w:tcPr>
          <w:p w14:paraId="6F5376E8" w14:textId="77777777" w:rsidR="005A3621" w:rsidRPr="00340F05" w:rsidRDefault="005A3621" w:rsidP="00ED4734">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47E2A45C" w14:textId="70CFCF60"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CC82E45"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6A3E689"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58CFC499"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910A93C" w14:textId="77777777" w:rsidTr="00C07995">
        <w:tc>
          <w:tcPr>
            <w:tcW w:w="4329" w:type="dxa"/>
            <w:shd w:val="clear" w:color="auto" w:fill="auto"/>
            <w:vAlign w:val="bottom"/>
            <w:hideMark/>
          </w:tcPr>
          <w:p w14:paraId="24806D1F"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อัตราการเพิ่มขึ้นของเงินเดือน</w:t>
            </w:r>
          </w:p>
        </w:tc>
        <w:tc>
          <w:tcPr>
            <w:tcW w:w="916" w:type="dxa"/>
          </w:tcPr>
          <w:p w14:paraId="7DAB817C" w14:textId="77777777" w:rsidR="005A3621" w:rsidRPr="00340F05" w:rsidRDefault="005A3621" w:rsidP="00ED4734">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6DE6F542" w14:textId="04D1BF7B"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505BCB41"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6C915434"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1E5835B2"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r>
      <w:tr w:rsidR="00211156" w:rsidRPr="004A71FD" w14:paraId="15D51572" w14:textId="77777777" w:rsidTr="00C07995">
        <w:tc>
          <w:tcPr>
            <w:tcW w:w="4329" w:type="dxa"/>
            <w:shd w:val="clear" w:color="auto" w:fill="auto"/>
            <w:hideMark/>
          </w:tcPr>
          <w:p w14:paraId="4F3925C8" w14:textId="7905C540" w:rsidR="00211156" w:rsidRPr="00AD0671" w:rsidRDefault="00211156" w:rsidP="00C07995">
            <w:pPr>
              <w:spacing w:line="240" w:lineRule="auto"/>
              <w:ind w:right="-264"/>
              <w:rPr>
                <w:rFonts w:ascii="Browallia New" w:hAnsi="Browallia New" w:cs="Browallia New"/>
                <w:color w:val="000000"/>
                <w:sz w:val="24"/>
                <w:szCs w:val="24"/>
                <w:lang w:val="en-GB"/>
              </w:rPr>
            </w:pPr>
            <w:r w:rsidRPr="00AD0671">
              <w:rPr>
                <w:rFonts w:ascii="Browallia New" w:hAnsi="Browallia New" w:cs="Browallia New"/>
                <w:sz w:val="24"/>
                <w:szCs w:val="24"/>
                <w:cs/>
                <w:lang w:val="en-GB"/>
              </w:rPr>
              <w:t>การเพิ่มขึ้น</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(ลดลง)</w:t>
            </w:r>
            <w:r w:rsidRPr="00F46B29">
              <w:rPr>
                <w:rFonts w:ascii="Browallia New" w:hAnsi="Browallia New" w:cs="Browallia New"/>
                <w:sz w:val="24"/>
                <w:szCs w:val="24"/>
              </w:rPr>
              <w:t xml:space="preserve"> </w:t>
            </w:r>
            <w:r w:rsidRPr="00AD0671">
              <w:rPr>
                <w:rFonts w:ascii="Browallia New" w:hAnsi="Browallia New" w:cs="Browallia New"/>
                <w:sz w:val="24"/>
                <w:szCs w:val="24"/>
                <w:cs/>
                <w:lang w:val="en-GB"/>
              </w:rPr>
              <w:t>ของภาระผูกพันผลประโยชน์พนักงาน</w:t>
            </w:r>
          </w:p>
        </w:tc>
        <w:tc>
          <w:tcPr>
            <w:tcW w:w="916" w:type="dxa"/>
          </w:tcPr>
          <w:p w14:paraId="770CB4FA" w14:textId="00125035"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1</w:t>
            </w:r>
          </w:p>
        </w:tc>
        <w:tc>
          <w:tcPr>
            <w:tcW w:w="935" w:type="dxa"/>
            <w:shd w:val="clear" w:color="auto" w:fill="auto"/>
          </w:tcPr>
          <w:p w14:paraId="5E6B5254" w14:textId="2A8DB800" w:rsidR="00211156" w:rsidRPr="002034D4" w:rsidRDefault="00866E35" w:rsidP="00211156">
            <w:pPr>
              <w:pBdr>
                <w:bottom w:val="single" w:sz="12" w:space="0"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4,217</w:t>
            </w:r>
          </w:p>
        </w:tc>
        <w:tc>
          <w:tcPr>
            <w:tcW w:w="864" w:type="dxa"/>
            <w:shd w:val="clear" w:color="auto" w:fill="auto"/>
          </w:tcPr>
          <w:p w14:paraId="56425733" w14:textId="5289E749" w:rsidR="00211156" w:rsidRPr="002034D4" w:rsidRDefault="00866E35" w:rsidP="00211156">
            <w:pPr>
              <w:pBdr>
                <w:bottom w:val="single" w:sz="12" w:space="0"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(3,811)</w:t>
            </w:r>
          </w:p>
        </w:tc>
        <w:tc>
          <w:tcPr>
            <w:tcW w:w="963" w:type="dxa"/>
            <w:shd w:val="clear" w:color="auto" w:fill="auto"/>
          </w:tcPr>
          <w:p w14:paraId="4A1834F1" w14:textId="60F4A8FC" w:rsidR="00211156" w:rsidRPr="002034D4" w:rsidRDefault="009870DC" w:rsidP="00211156">
            <w:pPr>
              <w:pBdr>
                <w:bottom w:val="single" w:sz="12" w:space="0"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2,231</w:t>
            </w:r>
          </w:p>
        </w:tc>
        <w:tc>
          <w:tcPr>
            <w:tcW w:w="946" w:type="dxa"/>
            <w:gridSpan w:val="2"/>
            <w:shd w:val="clear" w:color="auto" w:fill="auto"/>
          </w:tcPr>
          <w:p w14:paraId="1DB3CD3B" w14:textId="47A88B63" w:rsidR="00211156" w:rsidRPr="002034D4" w:rsidRDefault="009870DC" w:rsidP="00211156">
            <w:pPr>
              <w:pBdr>
                <w:bottom w:val="single" w:sz="12" w:space="0"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(2,038)</w:t>
            </w:r>
          </w:p>
        </w:tc>
      </w:tr>
      <w:tr w:rsidR="00211156" w:rsidRPr="004A71FD" w14:paraId="1944D671" w14:textId="77777777" w:rsidTr="00C07995">
        <w:trPr>
          <w:trHeight w:val="299"/>
        </w:trPr>
        <w:tc>
          <w:tcPr>
            <w:tcW w:w="4329" w:type="dxa"/>
            <w:shd w:val="clear" w:color="auto" w:fill="auto"/>
          </w:tcPr>
          <w:p w14:paraId="2AA4750E" w14:textId="77777777" w:rsidR="00211156" w:rsidRPr="004F5A50" w:rsidRDefault="00211156" w:rsidP="00211156">
            <w:pPr>
              <w:spacing w:line="240" w:lineRule="auto"/>
              <w:rPr>
                <w:rFonts w:ascii="Browallia New" w:hAnsi="Browallia New" w:cs="Browallia New"/>
                <w:color w:val="000000"/>
                <w:sz w:val="20"/>
                <w:szCs w:val="20"/>
                <w:lang w:val="en-GB"/>
              </w:rPr>
            </w:pPr>
          </w:p>
        </w:tc>
        <w:tc>
          <w:tcPr>
            <w:tcW w:w="916" w:type="dxa"/>
          </w:tcPr>
          <w:p w14:paraId="1F5EB30E" w14:textId="3D2A5E2E" w:rsidR="005A3621" w:rsidRPr="00340F05" w:rsidRDefault="005A3621" w:rsidP="00ED4734">
            <w:pPr>
              <w:spacing w:line="240" w:lineRule="auto"/>
              <w:jc w:val="center"/>
              <w:rPr>
                <w:rFonts w:ascii="Browallia New" w:hAnsi="Browallia New" w:cs="Browallia New"/>
                <w:color w:val="000000"/>
                <w:sz w:val="20"/>
                <w:szCs w:val="20"/>
                <w:lang w:val="en-GB"/>
              </w:rPr>
            </w:pPr>
          </w:p>
        </w:tc>
        <w:tc>
          <w:tcPr>
            <w:tcW w:w="935" w:type="dxa"/>
            <w:shd w:val="clear" w:color="auto" w:fill="auto"/>
          </w:tcPr>
          <w:p w14:paraId="022B6E3C" w14:textId="2705AA30"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864" w:type="dxa"/>
            <w:shd w:val="clear" w:color="auto" w:fill="auto"/>
          </w:tcPr>
          <w:p w14:paraId="5730A699"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963" w:type="dxa"/>
            <w:shd w:val="clear" w:color="auto" w:fill="auto"/>
          </w:tcPr>
          <w:p w14:paraId="00741B46"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c>
          <w:tcPr>
            <w:tcW w:w="946" w:type="dxa"/>
            <w:gridSpan w:val="2"/>
            <w:shd w:val="clear" w:color="auto" w:fill="auto"/>
          </w:tcPr>
          <w:p w14:paraId="0146EED3" w14:textId="77777777" w:rsidR="00211156" w:rsidRPr="002034D4" w:rsidRDefault="00211156" w:rsidP="00244B91">
            <w:pPr>
              <w:spacing w:line="240" w:lineRule="auto"/>
              <w:jc w:val="right"/>
              <w:rPr>
                <w:rFonts w:ascii="Browallia New" w:hAnsi="Browallia New" w:cs="Browallia New"/>
                <w:color w:val="000000"/>
                <w:sz w:val="20"/>
                <w:szCs w:val="20"/>
                <w:lang w:val="en-GB"/>
              </w:rPr>
            </w:pPr>
          </w:p>
        </w:tc>
      </w:tr>
      <w:tr w:rsidR="00211156" w:rsidRPr="004A71FD" w14:paraId="356D170B" w14:textId="77777777" w:rsidTr="00C07995">
        <w:tc>
          <w:tcPr>
            <w:tcW w:w="4329" w:type="dxa"/>
            <w:shd w:val="clear" w:color="auto" w:fill="auto"/>
            <w:vAlign w:val="bottom"/>
            <w:hideMark/>
          </w:tcPr>
          <w:p w14:paraId="00E37E76" w14:textId="77777777" w:rsidR="00211156" w:rsidRPr="00AD0671" w:rsidRDefault="00211156" w:rsidP="00211156">
            <w:pPr>
              <w:spacing w:line="240" w:lineRule="auto"/>
              <w:rPr>
                <w:rFonts w:ascii="Browallia New" w:hAnsi="Browallia New" w:cs="Browallia New"/>
                <w:b/>
                <w:bCs/>
                <w:color w:val="000000"/>
                <w:sz w:val="24"/>
                <w:szCs w:val="24"/>
                <w:lang w:val="en-GB"/>
              </w:rPr>
            </w:pPr>
            <w:r w:rsidRPr="00AD0671">
              <w:rPr>
                <w:rFonts w:ascii="Browallia New" w:hAnsi="Browallia New" w:cs="Browallia New"/>
                <w:b/>
                <w:bCs/>
                <w:sz w:val="24"/>
                <w:szCs w:val="24"/>
                <w:cs/>
                <w:lang w:val="en-GB"/>
              </w:rPr>
              <w:t>อัตราการหมุนเวียนพนักงาน</w:t>
            </w:r>
          </w:p>
        </w:tc>
        <w:tc>
          <w:tcPr>
            <w:tcW w:w="916" w:type="dxa"/>
          </w:tcPr>
          <w:p w14:paraId="45CB0384" w14:textId="77777777" w:rsidR="005A3621" w:rsidRPr="00340F05" w:rsidRDefault="005A3621" w:rsidP="00ED4734">
            <w:pPr>
              <w:spacing w:line="240" w:lineRule="auto"/>
              <w:jc w:val="center"/>
              <w:rPr>
                <w:rFonts w:ascii="Browallia New" w:hAnsi="Browallia New" w:cs="Browallia New"/>
                <w:color w:val="000000"/>
                <w:sz w:val="24"/>
                <w:szCs w:val="24"/>
                <w:lang w:val="en-GB"/>
              </w:rPr>
            </w:pPr>
          </w:p>
        </w:tc>
        <w:tc>
          <w:tcPr>
            <w:tcW w:w="935" w:type="dxa"/>
            <w:shd w:val="clear" w:color="auto" w:fill="auto"/>
          </w:tcPr>
          <w:p w14:paraId="3277320C" w14:textId="06960F06"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864" w:type="dxa"/>
            <w:shd w:val="clear" w:color="auto" w:fill="auto"/>
          </w:tcPr>
          <w:p w14:paraId="21C7C8E5"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963" w:type="dxa"/>
            <w:shd w:val="clear" w:color="auto" w:fill="auto"/>
          </w:tcPr>
          <w:p w14:paraId="0872CE50"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c>
          <w:tcPr>
            <w:tcW w:w="946" w:type="dxa"/>
            <w:gridSpan w:val="2"/>
            <w:shd w:val="clear" w:color="auto" w:fill="auto"/>
          </w:tcPr>
          <w:p w14:paraId="376193BA" w14:textId="77777777" w:rsidR="00211156" w:rsidRPr="002034D4" w:rsidRDefault="00211156" w:rsidP="00244B91">
            <w:pPr>
              <w:spacing w:line="240" w:lineRule="auto"/>
              <w:jc w:val="right"/>
              <w:rPr>
                <w:rFonts w:ascii="Browallia New" w:hAnsi="Browallia New" w:cs="Browallia New"/>
                <w:color w:val="000000"/>
                <w:sz w:val="24"/>
                <w:szCs w:val="24"/>
                <w:lang w:val="en-GB"/>
              </w:rPr>
            </w:pPr>
          </w:p>
        </w:tc>
      </w:tr>
      <w:tr w:rsidR="00211156" w:rsidRPr="00D273D2" w14:paraId="773BAF30" w14:textId="77777777" w:rsidTr="00C07995">
        <w:tc>
          <w:tcPr>
            <w:tcW w:w="4329" w:type="dxa"/>
            <w:shd w:val="clear" w:color="auto" w:fill="auto"/>
            <w:hideMark/>
          </w:tcPr>
          <w:p w14:paraId="3519DDFC" w14:textId="7ED33882" w:rsidR="00211156" w:rsidRPr="0003589B" w:rsidRDefault="00211156" w:rsidP="00C07995">
            <w:pPr>
              <w:spacing w:line="240" w:lineRule="auto"/>
              <w:ind w:right="-264"/>
              <w:rPr>
                <w:rFonts w:ascii="Browallia New" w:hAnsi="Browallia New" w:cs="Browallia New"/>
                <w:sz w:val="24"/>
                <w:szCs w:val="24"/>
                <w:lang w:val="en-GB"/>
              </w:rPr>
            </w:pPr>
            <w:r w:rsidRPr="0003589B">
              <w:rPr>
                <w:rFonts w:ascii="Browallia New" w:hAnsi="Browallia New" w:cs="Browallia New"/>
                <w:sz w:val="24"/>
                <w:szCs w:val="24"/>
                <w:cs/>
                <w:lang w:val="en-GB"/>
              </w:rPr>
              <w:t>การเพิ่มขึ้น</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(ลดลง)</w:t>
            </w:r>
            <w:r w:rsidRPr="0003589B">
              <w:rPr>
                <w:rFonts w:ascii="Browallia New" w:hAnsi="Browallia New" w:cs="Browallia New"/>
                <w:sz w:val="24"/>
                <w:szCs w:val="24"/>
                <w:lang w:val="en-GB"/>
              </w:rPr>
              <w:t xml:space="preserve"> </w:t>
            </w:r>
            <w:r w:rsidRPr="0003589B">
              <w:rPr>
                <w:rFonts w:ascii="Browallia New" w:hAnsi="Browallia New" w:cs="Browallia New"/>
                <w:sz w:val="24"/>
                <w:szCs w:val="24"/>
                <w:cs/>
                <w:lang w:val="en-GB"/>
              </w:rPr>
              <w:t>ของภาระผูกพันผลประโยชน์พนักงาน</w:t>
            </w:r>
          </w:p>
        </w:tc>
        <w:tc>
          <w:tcPr>
            <w:tcW w:w="916" w:type="dxa"/>
          </w:tcPr>
          <w:p w14:paraId="4D8A98D6" w14:textId="25B13A30" w:rsidR="00ED4734" w:rsidRPr="00340F05" w:rsidRDefault="00FA1174" w:rsidP="00ED4734">
            <w:pPr>
              <w:spacing w:line="240" w:lineRule="auto"/>
              <w:jc w:val="center"/>
              <w:rPr>
                <w:rFonts w:ascii="Browallia New" w:hAnsi="Browallia New" w:cs="Browallia New"/>
                <w:color w:val="000000"/>
                <w:sz w:val="24"/>
                <w:szCs w:val="24"/>
                <w:lang w:val="en-GB"/>
              </w:rPr>
            </w:pPr>
            <w:r w:rsidRPr="00340F05">
              <w:rPr>
                <w:rFonts w:ascii="Browallia New" w:hAnsi="Browallia New" w:cs="Browallia New"/>
                <w:color w:val="000000"/>
                <w:sz w:val="24"/>
                <w:szCs w:val="24"/>
                <w:lang w:val="en-GB"/>
              </w:rPr>
              <w:t>20</w:t>
            </w:r>
          </w:p>
        </w:tc>
        <w:tc>
          <w:tcPr>
            <w:tcW w:w="935" w:type="dxa"/>
            <w:shd w:val="clear" w:color="auto" w:fill="auto"/>
          </w:tcPr>
          <w:p w14:paraId="3C65CFFC" w14:textId="1A358C38" w:rsidR="00211156" w:rsidRPr="002034D4" w:rsidRDefault="00866E35" w:rsidP="00211156">
            <w:pPr>
              <w:pBdr>
                <w:bottom w:val="single" w:sz="12" w:space="1"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w:t>
            </w:r>
            <w:r w:rsidR="00D72803">
              <w:rPr>
                <w:rFonts w:ascii="Browallia New" w:hAnsi="Browallia New" w:cs="Browallia New"/>
                <w:color w:val="000000"/>
                <w:sz w:val="24"/>
                <w:szCs w:val="24"/>
                <w:lang w:val="en-GB"/>
              </w:rPr>
              <w:t>359</w:t>
            </w:r>
            <w:r w:rsidRPr="002034D4">
              <w:rPr>
                <w:rFonts w:ascii="Browallia New" w:hAnsi="Browallia New" w:cs="Browallia New"/>
                <w:color w:val="000000"/>
                <w:sz w:val="24"/>
                <w:szCs w:val="24"/>
                <w:lang w:val="en-GB"/>
              </w:rPr>
              <w:t>)</w:t>
            </w:r>
          </w:p>
        </w:tc>
        <w:tc>
          <w:tcPr>
            <w:tcW w:w="864" w:type="dxa"/>
            <w:shd w:val="clear" w:color="auto" w:fill="auto"/>
          </w:tcPr>
          <w:p w14:paraId="28E8BC4F" w14:textId="407CBDBE" w:rsidR="00211156" w:rsidRPr="002034D4" w:rsidRDefault="00D72803" w:rsidP="00211156">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363</w:t>
            </w:r>
          </w:p>
        </w:tc>
        <w:tc>
          <w:tcPr>
            <w:tcW w:w="963" w:type="dxa"/>
            <w:shd w:val="clear" w:color="auto" w:fill="auto"/>
          </w:tcPr>
          <w:p w14:paraId="038CDA4D" w14:textId="7C06B1CA" w:rsidR="00211156" w:rsidRPr="002034D4" w:rsidRDefault="009870DC" w:rsidP="00211156">
            <w:pPr>
              <w:pBdr>
                <w:bottom w:val="single" w:sz="12" w:space="1" w:color="auto"/>
              </w:pBdr>
              <w:spacing w:line="240" w:lineRule="auto"/>
              <w:jc w:val="right"/>
              <w:rPr>
                <w:rFonts w:ascii="Browallia New" w:hAnsi="Browallia New" w:cs="Browallia New"/>
                <w:color w:val="000000"/>
                <w:sz w:val="24"/>
                <w:szCs w:val="24"/>
                <w:lang w:val="en-GB"/>
              </w:rPr>
            </w:pPr>
            <w:r w:rsidRPr="002034D4">
              <w:rPr>
                <w:rFonts w:ascii="Browallia New" w:hAnsi="Browallia New" w:cs="Browallia New"/>
                <w:color w:val="000000"/>
                <w:sz w:val="24"/>
                <w:szCs w:val="24"/>
                <w:lang w:val="en-GB"/>
              </w:rPr>
              <w:t>(</w:t>
            </w:r>
            <w:r w:rsidR="00D72803">
              <w:rPr>
                <w:rFonts w:ascii="Browallia New" w:hAnsi="Browallia New" w:cs="Browallia New"/>
                <w:color w:val="000000"/>
                <w:sz w:val="24"/>
                <w:szCs w:val="24"/>
                <w:lang w:val="en-GB"/>
              </w:rPr>
              <w:t>290</w:t>
            </w:r>
            <w:r w:rsidRPr="002034D4">
              <w:rPr>
                <w:rFonts w:ascii="Browallia New" w:hAnsi="Browallia New" w:cs="Browallia New"/>
                <w:color w:val="000000"/>
                <w:sz w:val="24"/>
                <w:szCs w:val="24"/>
                <w:lang w:val="en-GB"/>
              </w:rPr>
              <w:t>)</w:t>
            </w:r>
          </w:p>
        </w:tc>
        <w:tc>
          <w:tcPr>
            <w:tcW w:w="946" w:type="dxa"/>
            <w:gridSpan w:val="2"/>
            <w:shd w:val="clear" w:color="auto" w:fill="auto"/>
          </w:tcPr>
          <w:p w14:paraId="4D9F66E8" w14:textId="74B23404" w:rsidR="00D6769C" w:rsidRPr="002034D4" w:rsidRDefault="00D72803" w:rsidP="00D6769C">
            <w:pPr>
              <w:pBdr>
                <w:bottom w:val="single" w:sz="12" w:space="1" w:color="auto"/>
              </w:pBdr>
              <w:spacing w:line="240" w:lineRule="auto"/>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294</w:t>
            </w:r>
          </w:p>
        </w:tc>
      </w:tr>
    </w:tbl>
    <w:p w14:paraId="11ABE915" w14:textId="59127F71" w:rsidR="00E4168C" w:rsidRDefault="00E416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color w:val="000000"/>
          <w:sz w:val="28"/>
          <w:szCs w:val="28"/>
          <w:cs/>
          <w:lang w:val="en-GB"/>
        </w:rPr>
      </w:pPr>
    </w:p>
    <w:p w14:paraId="7F51C753" w14:textId="0B83C758" w:rsidR="00C85E0A" w:rsidRPr="006D4A0E" w:rsidRDefault="00C85E0A" w:rsidP="00C85E0A">
      <w:pPr>
        <w:pStyle w:val="a9"/>
        <w:ind w:right="0" w:firstLine="426"/>
        <w:jc w:val="thaiDistribute"/>
        <w:outlineLvl w:val="0"/>
        <w:rPr>
          <w:rFonts w:ascii="Browallia New" w:hAnsi="Browallia New" w:cs="Browallia New"/>
          <w:color w:val="000000"/>
          <w:u w:val="none"/>
          <w:cs/>
          <w:lang w:val="en-GB"/>
        </w:rPr>
      </w:pPr>
      <w:r w:rsidRPr="006D4A0E">
        <w:rPr>
          <w:rFonts w:ascii="Browallia New" w:hAnsi="Browallia New" w:cs="Browallia New"/>
          <w:color w:val="000000"/>
          <w:u w:val="none"/>
          <w:cs/>
          <w:lang w:val="en-GB"/>
        </w:rPr>
        <w:t xml:space="preserve">ระยะเวลาถัวเฉลี่ยถ่วงน้ำหนักของภาระผูกพันตามโครงการผลประโยชน์คือ </w:t>
      </w:r>
      <w:r w:rsidR="00195496" w:rsidRPr="006D4A0E">
        <w:rPr>
          <w:rFonts w:ascii="Browallia New" w:hAnsi="Browallia New" w:cs="Browallia New"/>
          <w:color w:val="000000"/>
          <w:u w:val="none"/>
          <w:lang w:val="en-GB"/>
        </w:rPr>
        <w:t>8</w:t>
      </w:r>
      <w:r w:rsidRPr="006D4A0E">
        <w:rPr>
          <w:rFonts w:ascii="Browallia New" w:hAnsi="Browallia New" w:cs="Browallia New"/>
          <w:color w:val="000000"/>
          <w:u w:val="none"/>
          <w:cs/>
          <w:lang w:val="en-GB"/>
        </w:rPr>
        <w:t xml:space="preserve"> ปี (</w:t>
      </w:r>
      <w:r w:rsidRPr="006D4A0E">
        <w:rPr>
          <w:rFonts w:ascii="Browallia New" w:hAnsi="Browallia New" w:cs="Browallia New"/>
          <w:color w:val="000000"/>
          <w:u w:val="none"/>
          <w:lang w:val="en-GB"/>
        </w:rPr>
        <w:t>256</w:t>
      </w:r>
      <w:r w:rsidR="00B0672F">
        <w:rPr>
          <w:rFonts w:ascii="Browallia New" w:hAnsi="Browallia New" w:cs="Browallia New"/>
          <w:color w:val="000000"/>
          <w:u w:val="none"/>
          <w:lang w:val="en-GB"/>
        </w:rPr>
        <w:t>5</w:t>
      </w:r>
      <w:r w:rsidRPr="006D4A0E">
        <w:rPr>
          <w:rFonts w:ascii="Browallia New" w:hAnsi="Browallia New" w:cs="Browallia New"/>
          <w:color w:val="000000"/>
          <w:u w:val="none"/>
          <w:lang w:val="en-GB"/>
        </w:rPr>
        <w:t xml:space="preserve"> : </w:t>
      </w:r>
      <w:r w:rsidR="00195496" w:rsidRPr="006D4A0E">
        <w:rPr>
          <w:rFonts w:ascii="Browallia New" w:hAnsi="Browallia New" w:cs="Browallia New"/>
          <w:color w:val="000000"/>
          <w:u w:val="none"/>
          <w:lang w:val="en-GB"/>
        </w:rPr>
        <w:t>8</w:t>
      </w:r>
      <w:r w:rsidRPr="006D4A0E">
        <w:rPr>
          <w:rFonts w:ascii="Browallia New" w:hAnsi="Browallia New" w:cs="Browallia New"/>
          <w:color w:val="000000"/>
          <w:u w:val="none"/>
          <w:cs/>
          <w:lang w:val="en-GB"/>
        </w:rPr>
        <w:t xml:space="preserve"> ปี)</w:t>
      </w:r>
    </w:p>
    <w:p w14:paraId="2D8C6D81" w14:textId="77777777" w:rsidR="00C85E0A" w:rsidRPr="00C07995" w:rsidRDefault="00C85E0A" w:rsidP="001B4041">
      <w:pPr>
        <w:tabs>
          <w:tab w:val="clear" w:pos="227"/>
          <w:tab w:val="clear" w:pos="454"/>
        </w:tabs>
        <w:spacing w:line="240" w:lineRule="auto"/>
        <w:ind w:left="426"/>
        <w:jc w:val="thaiDistribute"/>
        <w:rPr>
          <w:rFonts w:ascii="Browallia New" w:hAnsi="Browallia New" w:cs="Browallia New"/>
          <w:sz w:val="28"/>
          <w:szCs w:val="28"/>
        </w:rPr>
      </w:pPr>
    </w:p>
    <w:p w14:paraId="732DCD26" w14:textId="2A63D653" w:rsidR="001B12BE" w:rsidRPr="000F2107" w:rsidRDefault="00D5528F" w:rsidP="001B4041">
      <w:pPr>
        <w:tabs>
          <w:tab w:val="clear" w:pos="227"/>
          <w:tab w:val="clear" w:pos="454"/>
        </w:tabs>
        <w:spacing w:line="240" w:lineRule="auto"/>
        <w:ind w:left="426"/>
        <w:jc w:val="thaiDistribute"/>
        <w:rPr>
          <w:rFonts w:ascii="Browallia New" w:hAnsi="Browallia New" w:cs="Browallia New"/>
          <w:sz w:val="28"/>
          <w:szCs w:val="28"/>
          <w:lang w:val="en-GB"/>
        </w:rPr>
      </w:pPr>
      <w:r w:rsidRPr="006D4A0E">
        <w:rPr>
          <w:rFonts w:ascii="Browallia New" w:hAnsi="Browallia New" w:cs="Browallia New"/>
          <w:sz w:val="28"/>
          <w:szCs w:val="28"/>
          <w:cs/>
          <w:lang w:val="en-GB"/>
        </w:rPr>
        <w:t>ณ</w:t>
      </w:r>
      <w:r w:rsidR="00F46B29" w:rsidRPr="006D4A0E">
        <w:rPr>
          <w:rFonts w:ascii="Browallia New" w:hAnsi="Browallia New" w:cs="Browallia New"/>
          <w:sz w:val="28"/>
          <w:szCs w:val="28"/>
        </w:rPr>
        <w:t xml:space="preserve"> </w:t>
      </w:r>
      <w:r w:rsidRPr="006D4A0E">
        <w:rPr>
          <w:rFonts w:ascii="Browallia New" w:hAnsi="Browallia New" w:cs="Browallia New"/>
          <w:sz w:val="28"/>
          <w:szCs w:val="28"/>
          <w:cs/>
          <w:lang w:val="en-GB"/>
        </w:rPr>
        <w:t>วันที่</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31</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ธันวาคม</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lang w:val="en-GB"/>
        </w:rPr>
        <w:t>25</w:t>
      </w:r>
      <w:r w:rsidR="00E67403" w:rsidRPr="000F2107">
        <w:rPr>
          <w:rFonts w:ascii="Browallia New" w:hAnsi="Browallia New" w:cs="Browallia New"/>
          <w:sz w:val="28"/>
          <w:szCs w:val="28"/>
          <w:lang w:val="en-GB"/>
        </w:rPr>
        <w:t>6</w:t>
      </w:r>
      <w:r w:rsidR="00B0672F">
        <w:rPr>
          <w:rFonts w:ascii="Browallia New" w:hAnsi="Browallia New" w:cs="Browallia New"/>
          <w:sz w:val="28"/>
          <w:szCs w:val="28"/>
          <w:lang w:val="en-GB"/>
        </w:rPr>
        <w:t>6</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ผลประโยชน์พนักงานที่คาดว่าจะจ่ายก่อนคิดลด</w:t>
      </w:r>
      <w:r w:rsidR="00F46B29" w:rsidRPr="00F46B29">
        <w:rPr>
          <w:rFonts w:ascii="Browallia New" w:hAnsi="Browallia New" w:cs="Browallia New"/>
          <w:sz w:val="28"/>
          <w:szCs w:val="28"/>
        </w:rPr>
        <w:t xml:space="preserve"> </w:t>
      </w:r>
      <w:r w:rsidRPr="000F2107">
        <w:rPr>
          <w:rFonts w:ascii="Browallia New" w:hAnsi="Browallia New" w:cs="Browallia New"/>
          <w:sz w:val="28"/>
          <w:szCs w:val="28"/>
          <w:cs/>
          <w:lang w:val="en-GB"/>
        </w:rPr>
        <w:t>มีดังนี้</w:t>
      </w:r>
    </w:p>
    <w:p w14:paraId="3F241CD9" w14:textId="77777777" w:rsidR="00D5528F" w:rsidRPr="00E769A5" w:rsidRDefault="00D5528F" w:rsidP="001B4041">
      <w:pPr>
        <w:tabs>
          <w:tab w:val="clear" w:pos="227"/>
          <w:tab w:val="clear" w:pos="454"/>
        </w:tabs>
        <w:spacing w:line="240" w:lineRule="auto"/>
        <w:ind w:left="426"/>
        <w:jc w:val="thaiDistribute"/>
        <w:rPr>
          <w:rFonts w:ascii="Browallia New" w:hAnsi="Browallia New" w:cs="Browallia New"/>
          <w:sz w:val="20"/>
          <w:szCs w:val="20"/>
          <w:lang w:val="en-GB"/>
        </w:rPr>
      </w:pPr>
    </w:p>
    <w:tbl>
      <w:tblPr>
        <w:tblW w:w="8955" w:type="dxa"/>
        <w:tblInd w:w="405" w:type="dxa"/>
        <w:tblLayout w:type="fixed"/>
        <w:tblLook w:val="00A0" w:firstRow="1" w:lastRow="0" w:firstColumn="1" w:lastColumn="0" w:noHBand="0" w:noVBand="0"/>
      </w:tblPr>
      <w:tblGrid>
        <w:gridCol w:w="4365"/>
        <w:gridCol w:w="2268"/>
        <w:gridCol w:w="2322"/>
      </w:tblGrid>
      <w:tr w:rsidR="0077031D" w:rsidRPr="00670A60" w14:paraId="6D42D8FE" w14:textId="77777777" w:rsidTr="00F7454E">
        <w:tc>
          <w:tcPr>
            <w:tcW w:w="4365" w:type="dxa"/>
          </w:tcPr>
          <w:p w14:paraId="677375FD"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3825DD9"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322" w:type="dxa"/>
          </w:tcPr>
          <w:p w14:paraId="4B574019" w14:textId="474040DE" w:rsidR="0077031D" w:rsidRPr="00670A60" w:rsidRDefault="0077031D" w:rsidP="00670A60">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00F46B29"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77031D" w:rsidRPr="00670A60" w14:paraId="61959CA1" w14:textId="77777777" w:rsidTr="00F7454E">
        <w:tc>
          <w:tcPr>
            <w:tcW w:w="4365" w:type="dxa"/>
          </w:tcPr>
          <w:p w14:paraId="388B8747" w14:textId="77777777" w:rsidR="0077031D" w:rsidRPr="00670A60" w:rsidRDefault="0077031D" w:rsidP="00670A60">
            <w:pPr>
              <w:spacing w:line="240" w:lineRule="auto"/>
              <w:jc w:val="thaiDistribute"/>
              <w:rPr>
                <w:rFonts w:ascii="Browallia New" w:hAnsi="Browallia New" w:cs="Browallia New"/>
                <w:sz w:val="28"/>
                <w:szCs w:val="28"/>
                <w:cs/>
              </w:rPr>
            </w:pPr>
          </w:p>
        </w:tc>
        <w:tc>
          <w:tcPr>
            <w:tcW w:w="2268" w:type="dxa"/>
          </w:tcPr>
          <w:p w14:paraId="5BD18423"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rPr>
            </w:pPr>
            <w:r w:rsidRPr="00670A60">
              <w:rPr>
                <w:rFonts w:ascii="Browallia New" w:hAnsi="Browallia New" w:cs="Browallia New"/>
                <w:sz w:val="28"/>
                <w:szCs w:val="28"/>
                <w:cs/>
              </w:rPr>
              <w:t>งบการเงินรวม</w:t>
            </w:r>
          </w:p>
        </w:tc>
        <w:tc>
          <w:tcPr>
            <w:tcW w:w="2322" w:type="dxa"/>
            <w:vAlign w:val="bottom"/>
          </w:tcPr>
          <w:p w14:paraId="0FC70849" w14:textId="77777777" w:rsidR="0077031D" w:rsidRPr="00670A60" w:rsidRDefault="0077031D" w:rsidP="00670A60">
            <w:pPr>
              <w:pBdr>
                <w:bottom w:val="single" w:sz="4" w:space="1" w:color="auto"/>
              </w:pBdr>
              <w:spacing w:line="240" w:lineRule="auto"/>
              <w:jc w:val="center"/>
              <w:rPr>
                <w:rFonts w:ascii="Browallia New" w:hAnsi="Browallia New" w:cs="Browallia New"/>
                <w:sz w:val="28"/>
                <w:szCs w:val="28"/>
                <w:cs/>
              </w:rPr>
            </w:pPr>
            <w:r w:rsidRPr="00670A60">
              <w:rPr>
                <w:rFonts w:ascii="Browallia New" w:hAnsi="Browallia New" w:cs="Browallia New"/>
                <w:sz w:val="28"/>
                <w:szCs w:val="28"/>
                <w:cs/>
              </w:rPr>
              <w:t>งบการเงินเฉพาะของบริษัท</w:t>
            </w:r>
          </w:p>
        </w:tc>
      </w:tr>
      <w:tr w:rsidR="0077031D" w:rsidRPr="00670A60" w14:paraId="1D99F6F3" w14:textId="77777777" w:rsidTr="00F7454E">
        <w:tc>
          <w:tcPr>
            <w:tcW w:w="4365" w:type="dxa"/>
          </w:tcPr>
          <w:p w14:paraId="43A6AA99"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268" w:type="dxa"/>
            <w:vAlign w:val="bottom"/>
          </w:tcPr>
          <w:p w14:paraId="6BEB8ED0" w14:textId="77777777" w:rsidR="0077031D" w:rsidRPr="004F5A50" w:rsidRDefault="0077031D" w:rsidP="00670A60">
            <w:pPr>
              <w:spacing w:line="240" w:lineRule="auto"/>
              <w:jc w:val="thaiDistribute"/>
              <w:rPr>
                <w:rFonts w:ascii="Browallia New" w:hAnsi="Browallia New" w:cs="Browallia New"/>
                <w:sz w:val="20"/>
                <w:szCs w:val="20"/>
                <w:cs/>
              </w:rPr>
            </w:pPr>
          </w:p>
        </w:tc>
        <w:tc>
          <w:tcPr>
            <w:tcW w:w="2322" w:type="dxa"/>
            <w:vAlign w:val="bottom"/>
          </w:tcPr>
          <w:p w14:paraId="46D2BC98" w14:textId="77777777" w:rsidR="0077031D" w:rsidRPr="004F5A50" w:rsidRDefault="0077031D" w:rsidP="00670A60">
            <w:pPr>
              <w:spacing w:line="240" w:lineRule="auto"/>
              <w:jc w:val="thaiDistribute"/>
              <w:rPr>
                <w:rFonts w:ascii="Browallia New" w:hAnsi="Browallia New" w:cs="Browallia New"/>
                <w:sz w:val="20"/>
                <w:szCs w:val="20"/>
                <w:cs/>
              </w:rPr>
            </w:pPr>
          </w:p>
        </w:tc>
      </w:tr>
      <w:tr w:rsidR="00853C20" w:rsidRPr="00670A60" w14:paraId="35AEEDA7" w14:textId="77777777" w:rsidTr="00A52B14">
        <w:tc>
          <w:tcPr>
            <w:tcW w:w="4365" w:type="dxa"/>
          </w:tcPr>
          <w:p w14:paraId="36A3990D" w14:textId="767956E3" w:rsidR="00853C20" w:rsidRPr="00670A60" w:rsidRDefault="00853C20" w:rsidP="00670A60">
            <w:pPr>
              <w:tabs>
                <w:tab w:val="clear" w:pos="227"/>
                <w:tab w:val="clear" w:pos="3742"/>
                <w:tab w:val="left" w:pos="709"/>
              </w:tabs>
              <w:spacing w:line="240" w:lineRule="auto"/>
              <w:ind w:left="284" w:hanging="284"/>
              <w:rPr>
                <w:rFonts w:ascii="Browallia New" w:hAnsi="Browallia New" w:cs="Browallia New"/>
                <w:sz w:val="28"/>
                <w:szCs w:val="28"/>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w:t>
            </w:r>
          </w:p>
        </w:tc>
        <w:tc>
          <w:tcPr>
            <w:tcW w:w="2268" w:type="dxa"/>
            <w:vAlign w:val="center"/>
          </w:tcPr>
          <w:p w14:paraId="3D335A38" w14:textId="289C49A7" w:rsidR="00853C20" w:rsidRPr="00780E62" w:rsidRDefault="00131C0E" w:rsidP="00670A60">
            <w:pPr>
              <w:spacing w:line="240" w:lineRule="auto"/>
              <w:jc w:val="right"/>
              <w:rPr>
                <w:rFonts w:ascii="Browallia New" w:hAnsi="Browallia New" w:cs="Browallia New"/>
                <w:sz w:val="28"/>
                <w:szCs w:val="28"/>
              </w:rPr>
            </w:pPr>
            <w:r>
              <w:rPr>
                <w:rFonts w:ascii="Browallia New" w:hAnsi="Browallia New" w:cs="Browallia New"/>
                <w:sz w:val="28"/>
                <w:szCs w:val="28"/>
              </w:rPr>
              <w:t>5,366</w:t>
            </w:r>
          </w:p>
        </w:tc>
        <w:tc>
          <w:tcPr>
            <w:tcW w:w="2322" w:type="dxa"/>
            <w:vAlign w:val="center"/>
          </w:tcPr>
          <w:p w14:paraId="7618EFA8" w14:textId="7BACB78F" w:rsidR="00853C20" w:rsidRPr="00780E62" w:rsidRDefault="00642A1B" w:rsidP="00670A60">
            <w:pPr>
              <w:spacing w:line="240" w:lineRule="auto"/>
              <w:jc w:val="right"/>
              <w:rPr>
                <w:rFonts w:ascii="Browallia New" w:hAnsi="Browallia New" w:cs="Browallia New"/>
                <w:sz w:val="28"/>
                <w:szCs w:val="28"/>
              </w:rPr>
            </w:pPr>
            <w:r>
              <w:rPr>
                <w:rFonts w:ascii="Browallia New" w:hAnsi="Browallia New" w:cs="Browallia New"/>
                <w:sz w:val="28"/>
                <w:szCs w:val="28"/>
              </w:rPr>
              <w:t>5,097</w:t>
            </w:r>
          </w:p>
        </w:tc>
      </w:tr>
      <w:tr w:rsidR="00853C20" w:rsidRPr="00670A60" w14:paraId="3A475060" w14:textId="77777777" w:rsidTr="00A52B14">
        <w:tc>
          <w:tcPr>
            <w:tcW w:w="4365" w:type="dxa"/>
          </w:tcPr>
          <w:p w14:paraId="12DFEF9F" w14:textId="56851497"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2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5</w:t>
            </w:r>
          </w:p>
        </w:tc>
        <w:tc>
          <w:tcPr>
            <w:tcW w:w="2268" w:type="dxa"/>
            <w:vAlign w:val="center"/>
          </w:tcPr>
          <w:p w14:paraId="33F852F8" w14:textId="337ED24E" w:rsidR="00853C20" w:rsidRPr="00780E62" w:rsidRDefault="00131C0E" w:rsidP="00670A60">
            <w:pPr>
              <w:spacing w:line="240" w:lineRule="auto"/>
              <w:jc w:val="right"/>
              <w:rPr>
                <w:rFonts w:ascii="Browallia New" w:hAnsi="Browallia New" w:cs="Browallia New"/>
                <w:sz w:val="28"/>
                <w:szCs w:val="28"/>
              </w:rPr>
            </w:pPr>
            <w:r>
              <w:rPr>
                <w:rFonts w:ascii="Browallia New" w:hAnsi="Browallia New" w:cs="Browallia New"/>
                <w:sz w:val="28"/>
                <w:szCs w:val="28"/>
              </w:rPr>
              <w:t>28,288</w:t>
            </w:r>
          </w:p>
        </w:tc>
        <w:tc>
          <w:tcPr>
            <w:tcW w:w="2322" w:type="dxa"/>
            <w:vAlign w:val="center"/>
          </w:tcPr>
          <w:p w14:paraId="5893D460" w14:textId="7A8CFEA4" w:rsidR="00853C20" w:rsidRPr="00780E62" w:rsidRDefault="00642A1B" w:rsidP="00670A60">
            <w:pPr>
              <w:spacing w:line="240" w:lineRule="auto"/>
              <w:jc w:val="right"/>
              <w:rPr>
                <w:rFonts w:ascii="Browallia New" w:hAnsi="Browallia New" w:cs="Browallia New"/>
                <w:sz w:val="28"/>
                <w:szCs w:val="28"/>
              </w:rPr>
            </w:pPr>
            <w:r>
              <w:rPr>
                <w:rFonts w:ascii="Browallia New" w:hAnsi="Browallia New" w:cs="Browallia New"/>
                <w:sz w:val="28"/>
                <w:szCs w:val="28"/>
              </w:rPr>
              <w:t>14,268</w:t>
            </w:r>
          </w:p>
        </w:tc>
      </w:tr>
      <w:tr w:rsidR="00853C20" w:rsidRPr="00670A60" w14:paraId="63399938" w14:textId="77777777" w:rsidTr="00A52B14">
        <w:tc>
          <w:tcPr>
            <w:tcW w:w="4365" w:type="dxa"/>
          </w:tcPr>
          <w:p w14:paraId="5CE3431F" w14:textId="545F103C"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lang w:val="en-GB"/>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6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10</w:t>
            </w:r>
          </w:p>
        </w:tc>
        <w:tc>
          <w:tcPr>
            <w:tcW w:w="2268" w:type="dxa"/>
            <w:vAlign w:val="center"/>
          </w:tcPr>
          <w:p w14:paraId="1592EAB5" w14:textId="204ADDEE" w:rsidR="00853C20" w:rsidRPr="00780E62" w:rsidRDefault="00131C0E" w:rsidP="00670A60">
            <w:pPr>
              <w:spacing w:line="240" w:lineRule="auto"/>
              <w:jc w:val="right"/>
              <w:rPr>
                <w:rFonts w:ascii="Browallia New" w:hAnsi="Browallia New" w:cs="Browallia New"/>
                <w:sz w:val="28"/>
                <w:szCs w:val="28"/>
              </w:rPr>
            </w:pPr>
            <w:r>
              <w:rPr>
                <w:rFonts w:ascii="Browallia New" w:hAnsi="Browallia New" w:cs="Browallia New"/>
                <w:sz w:val="28"/>
                <w:szCs w:val="28"/>
              </w:rPr>
              <w:t>22,924</w:t>
            </w:r>
          </w:p>
        </w:tc>
        <w:tc>
          <w:tcPr>
            <w:tcW w:w="2322" w:type="dxa"/>
            <w:vAlign w:val="center"/>
          </w:tcPr>
          <w:p w14:paraId="4042F18E" w14:textId="54652A66" w:rsidR="00853C20" w:rsidRPr="00780E62" w:rsidRDefault="00642A1B" w:rsidP="00670A60">
            <w:pPr>
              <w:spacing w:line="240" w:lineRule="auto"/>
              <w:jc w:val="right"/>
              <w:rPr>
                <w:rFonts w:ascii="Browallia New" w:hAnsi="Browallia New" w:cs="Browallia New"/>
                <w:sz w:val="28"/>
                <w:szCs w:val="28"/>
              </w:rPr>
            </w:pPr>
            <w:r>
              <w:rPr>
                <w:rFonts w:ascii="Browallia New" w:hAnsi="Browallia New" w:cs="Browallia New"/>
                <w:sz w:val="28"/>
                <w:szCs w:val="28"/>
              </w:rPr>
              <w:t>14,245</w:t>
            </w:r>
          </w:p>
        </w:tc>
      </w:tr>
      <w:tr w:rsidR="00853C20" w:rsidRPr="00670A60" w14:paraId="3FEB7B43" w14:textId="77777777" w:rsidTr="00A52B14">
        <w:tc>
          <w:tcPr>
            <w:tcW w:w="4365" w:type="dxa"/>
          </w:tcPr>
          <w:p w14:paraId="33B7E1DF" w14:textId="0CB4326D" w:rsidR="00853C20" w:rsidRPr="00670A60" w:rsidRDefault="00853C20" w:rsidP="00670A60">
            <w:pPr>
              <w:tabs>
                <w:tab w:val="clear" w:pos="227"/>
                <w:tab w:val="left" w:pos="709"/>
              </w:tabs>
              <w:spacing w:line="240" w:lineRule="auto"/>
              <w:ind w:left="284" w:hanging="284"/>
              <w:rPr>
                <w:rFonts w:ascii="Browallia New" w:hAnsi="Browallia New" w:cs="Browallia New"/>
                <w:sz w:val="28"/>
                <w:szCs w:val="28"/>
                <w:cs/>
              </w:rPr>
            </w:pPr>
            <w:r w:rsidRPr="00670A60">
              <w:rPr>
                <w:rFonts w:ascii="Browallia New" w:hAnsi="Browallia New" w:cs="Browallia New"/>
                <w:sz w:val="28"/>
                <w:szCs w:val="28"/>
                <w:cs/>
              </w:rPr>
              <w:t>ปีที่</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 xml:space="preserve">11 </w:t>
            </w:r>
            <w:r w:rsidR="00D14301">
              <w:rPr>
                <w:rFonts w:ascii="Browallia New" w:hAnsi="Browallia New" w:cs="Browallia New"/>
                <w:sz w:val="28"/>
                <w:szCs w:val="28"/>
                <w:cs/>
                <w:lang w:val="en-GB"/>
              </w:rPr>
              <w:t>–</w:t>
            </w:r>
            <w:r w:rsidRPr="00670A60">
              <w:rPr>
                <w:rFonts w:ascii="Browallia New" w:hAnsi="Browallia New" w:cs="Browallia New"/>
                <w:sz w:val="28"/>
                <w:szCs w:val="28"/>
              </w:rPr>
              <w:t xml:space="preserve"> </w:t>
            </w:r>
            <w:r w:rsidRPr="00670A60">
              <w:rPr>
                <w:rFonts w:ascii="Browallia New" w:hAnsi="Browallia New" w:cs="Browallia New"/>
                <w:sz w:val="28"/>
                <w:szCs w:val="28"/>
                <w:lang w:val="en-GB"/>
              </w:rPr>
              <w:t>15</w:t>
            </w:r>
          </w:p>
        </w:tc>
        <w:tc>
          <w:tcPr>
            <w:tcW w:w="2268" w:type="dxa"/>
            <w:vAlign w:val="center"/>
          </w:tcPr>
          <w:p w14:paraId="3060EA66" w14:textId="4C389753" w:rsidR="00853C20" w:rsidRPr="00780E62" w:rsidRDefault="00642A1B" w:rsidP="00670A60">
            <w:pPr>
              <w:spacing w:line="240" w:lineRule="auto"/>
              <w:jc w:val="right"/>
              <w:rPr>
                <w:rFonts w:ascii="Browallia New" w:hAnsi="Browallia New" w:cs="Browallia New"/>
                <w:sz w:val="28"/>
                <w:szCs w:val="28"/>
              </w:rPr>
            </w:pPr>
            <w:r>
              <w:rPr>
                <w:rFonts w:ascii="Browallia New" w:hAnsi="Browallia New" w:cs="Browallia New"/>
                <w:sz w:val="28"/>
                <w:szCs w:val="28"/>
              </w:rPr>
              <w:t>15,488</w:t>
            </w:r>
          </w:p>
        </w:tc>
        <w:tc>
          <w:tcPr>
            <w:tcW w:w="2322" w:type="dxa"/>
            <w:vAlign w:val="center"/>
          </w:tcPr>
          <w:p w14:paraId="110D2259" w14:textId="23F4DD72" w:rsidR="00853C20" w:rsidRPr="00780E62" w:rsidRDefault="00642A1B" w:rsidP="00670A60">
            <w:pPr>
              <w:spacing w:line="240" w:lineRule="auto"/>
              <w:jc w:val="right"/>
              <w:rPr>
                <w:rFonts w:ascii="Browallia New" w:hAnsi="Browallia New" w:cs="Browallia New"/>
                <w:sz w:val="28"/>
                <w:szCs w:val="28"/>
              </w:rPr>
            </w:pPr>
            <w:r>
              <w:rPr>
                <w:rFonts w:ascii="Browallia New" w:hAnsi="Browallia New" w:cs="Browallia New"/>
                <w:sz w:val="28"/>
                <w:szCs w:val="28"/>
              </w:rPr>
              <w:t>8,872</w:t>
            </w:r>
          </w:p>
        </w:tc>
      </w:tr>
    </w:tbl>
    <w:p w14:paraId="3CB605A0" w14:textId="7CFF0D2B" w:rsidR="005171DA" w:rsidRPr="00275BF2" w:rsidRDefault="005171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rPr>
      </w:pPr>
    </w:p>
    <w:p w14:paraId="546114CB" w14:textId="77777777" w:rsidR="00B37E63" w:rsidRDefault="00B37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304B3026" w14:textId="00F50F85" w:rsidR="006D4A0E" w:rsidRDefault="002269D8"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372638">
        <w:rPr>
          <w:rFonts w:ascii="Browallia New" w:hAnsi="Browallia New" w:cs="Browallia New"/>
          <w:b/>
          <w:bCs/>
          <w:sz w:val="28"/>
          <w:szCs w:val="28"/>
          <w:cs/>
          <w:lang w:val="en-GB"/>
        </w:rPr>
        <w:t>ใบสำคัญแสดงสิทธิ</w:t>
      </w:r>
    </w:p>
    <w:p w14:paraId="36B4A5CD" w14:textId="4B498449" w:rsidR="002269D8" w:rsidRDefault="002269D8" w:rsidP="00226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rPr>
          <w:rFonts w:ascii="Browallia New" w:hAnsi="Browallia New" w:cs="Browallia New"/>
          <w:b/>
          <w:bCs/>
          <w:sz w:val="28"/>
          <w:szCs w:val="28"/>
          <w:lang w:val="en-GB"/>
        </w:rPr>
      </w:pPr>
    </w:p>
    <w:p w14:paraId="5E64C40D" w14:textId="6029A09A" w:rsidR="002269D8" w:rsidRDefault="006416D6"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b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20085C4C" w14:textId="77777777" w:rsidR="00D4346B" w:rsidRDefault="00D4346B"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tbl>
      <w:tblPr>
        <w:tblW w:w="9252" w:type="dxa"/>
        <w:tblInd w:w="450" w:type="dxa"/>
        <w:tblLayout w:type="fixed"/>
        <w:tblLook w:val="04A0" w:firstRow="1" w:lastRow="0" w:firstColumn="1" w:lastColumn="0" w:noHBand="0" w:noVBand="1"/>
      </w:tblPr>
      <w:tblGrid>
        <w:gridCol w:w="3582"/>
        <w:gridCol w:w="5670"/>
      </w:tblGrid>
      <w:tr w:rsidR="00D4346B" w:rsidRPr="00BD7618" w14:paraId="76CB41D8" w14:textId="77777777">
        <w:trPr>
          <w:trHeight w:val="110"/>
        </w:trPr>
        <w:tc>
          <w:tcPr>
            <w:tcW w:w="3582" w:type="dxa"/>
            <w:hideMark/>
          </w:tcPr>
          <w:p w14:paraId="38AC2713"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3F63E815" w14:textId="77777777" w:rsidR="00D4346B" w:rsidRPr="00F37D1C" w:rsidRDefault="00D4346B">
            <w:pPr>
              <w:rPr>
                <w:rFonts w:ascii="Browallia New" w:hAnsi="Browallia New" w:cs="Browallia New"/>
                <w:sz w:val="28"/>
                <w:szCs w:val="28"/>
              </w:rPr>
            </w:pPr>
            <w:r w:rsidRPr="00F37D1C">
              <w:rPr>
                <w:rFonts w:ascii="Browallia New" w:hAnsi="Browallia New" w:cs="Browallia New"/>
                <w:sz w:val="28"/>
                <w:szCs w:val="28"/>
              </w:rPr>
              <w:t xml:space="preserve">626,020,527 </w:t>
            </w:r>
            <w:r w:rsidRPr="00F37D1C">
              <w:rPr>
                <w:rFonts w:ascii="Browallia New" w:hAnsi="Browallia New" w:cs="Browallia New" w:hint="cs"/>
                <w:sz w:val="28"/>
                <w:szCs w:val="28"/>
                <w:cs/>
              </w:rPr>
              <w:t>หน่วย</w:t>
            </w:r>
          </w:p>
        </w:tc>
      </w:tr>
      <w:tr w:rsidR="00D4346B" w:rsidRPr="00BD7618" w14:paraId="088AC1B0" w14:textId="77777777">
        <w:trPr>
          <w:trHeight w:val="57"/>
        </w:trPr>
        <w:tc>
          <w:tcPr>
            <w:tcW w:w="3582" w:type="dxa"/>
            <w:hideMark/>
          </w:tcPr>
          <w:p w14:paraId="6EAA01F6"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0B1A3C5F" w14:textId="77777777" w:rsidR="00D4346B" w:rsidRPr="00F37D1C" w:rsidRDefault="00D4346B">
            <w:pPr>
              <w:rPr>
                <w:rFonts w:ascii="Browallia New" w:hAnsi="Browallia New" w:cs="Browallia New"/>
                <w:sz w:val="28"/>
                <w:szCs w:val="28"/>
                <w:cs/>
              </w:rPr>
            </w:pPr>
            <w:r w:rsidRPr="00F37D1C">
              <w:rPr>
                <w:rFonts w:ascii="Browallia New" w:hAnsi="Browallia New" w:cs="Browallia New"/>
                <w:sz w:val="28"/>
                <w:szCs w:val="28"/>
              </w:rPr>
              <w:t xml:space="preserve">626,020,527 </w:t>
            </w:r>
            <w:r w:rsidRPr="00F37D1C">
              <w:rPr>
                <w:rFonts w:ascii="Browallia New" w:hAnsi="Browallia New" w:cs="Browallia New" w:hint="cs"/>
                <w:sz w:val="28"/>
                <w:szCs w:val="28"/>
                <w:cs/>
              </w:rPr>
              <w:t>หุ้น</w:t>
            </w:r>
          </w:p>
        </w:tc>
      </w:tr>
      <w:tr w:rsidR="00D4346B" w:rsidRPr="00BD7618" w14:paraId="2BEF5EF4" w14:textId="77777777">
        <w:trPr>
          <w:trHeight w:val="121"/>
        </w:trPr>
        <w:tc>
          <w:tcPr>
            <w:tcW w:w="3582" w:type="dxa"/>
            <w:hideMark/>
          </w:tcPr>
          <w:p w14:paraId="4E3520C1"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67365F35" w14:textId="77777777" w:rsidR="00D4346B" w:rsidRPr="0090148D" w:rsidRDefault="00D4346B">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D4346B" w:rsidRPr="00BD7618" w14:paraId="0AB6FFB2" w14:textId="77777777">
        <w:trPr>
          <w:trHeight w:val="196"/>
        </w:trPr>
        <w:tc>
          <w:tcPr>
            <w:tcW w:w="3582" w:type="dxa"/>
            <w:hideMark/>
          </w:tcPr>
          <w:p w14:paraId="191A834C"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292BA71E" w14:textId="77777777" w:rsidR="00D4346B" w:rsidRPr="0090148D" w:rsidRDefault="00D4346B">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D4346B" w:rsidRPr="00BD7618" w14:paraId="455A0B58" w14:textId="77777777">
        <w:trPr>
          <w:trHeight w:val="116"/>
        </w:trPr>
        <w:tc>
          <w:tcPr>
            <w:tcW w:w="3582" w:type="dxa"/>
            <w:hideMark/>
          </w:tcPr>
          <w:p w14:paraId="297C0251"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1571AF2D" w14:textId="77777777" w:rsidR="00D4346B" w:rsidRPr="0090148D" w:rsidRDefault="00D4346B">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D4346B" w:rsidRPr="00BD7618" w14:paraId="018C6D5E" w14:textId="77777777">
        <w:trPr>
          <w:trHeight w:val="57"/>
        </w:trPr>
        <w:tc>
          <w:tcPr>
            <w:tcW w:w="3582" w:type="dxa"/>
            <w:hideMark/>
          </w:tcPr>
          <w:p w14:paraId="2A71F913" w14:textId="77777777" w:rsidR="00D4346B" w:rsidRPr="0090148D" w:rsidRDefault="00D4346B">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716D1A07" w14:textId="77777777" w:rsidR="00D4346B" w:rsidRPr="0090148D" w:rsidRDefault="00D4346B">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D4346B" w:rsidRPr="00BD7618" w14:paraId="7D7BB3AD" w14:textId="77777777">
        <w:trPr>
          <w:trHeight w:val="140"/>
        </w:trPr>
        <w:tc>
          <w:tcPr>
            <w:tcW w:w="3582" w:type="dxa"/>
            <w:hideMark/>
          </w:tcPr>
          <w:p w14:paraId="034C5524"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226AFD14" w14:textId="77777777" w:rsidR="00D4346B" w:rsidRPr="0090148D" w:rsidRDefault="00D4346B">
            <w:pPr>
              <w:rPr>
                <w:rFonts w:ascii="Browallia New" w:hAnsi="Browallia New" w:cs="Browallia New"/>
                <w:sz w:val="28"/>
                <w:szCs w:val="28"/>
                <w:cs/>
              </w:rPr>
            </w:pPr>
            <w:r>
              <w:rPr>
                <w:rFonts w:ascii="Browallia New" w:hAnsi="Browallia New" w:cs="Browallia New"/>
                <w:sz w:val="28"/>
                <w:szCs w:val="28"/>
              </w:rPr>
              <w:t>1.50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D4346B" w:rsidRPr="00BD7618" w14:paraId="402F2278" w14:textId="77777777">
        <w:trPr>
          <w:trHeight w:val="75"/>
        </w:trPr>
        <w:tc>
          <w:tcPr>
            <w:tcW w:w="3582" w:type="dxa"/>
            <w:hideMark/>
          </w:tcPr>
          <w:p w14:paraId="0DA8E960"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240DCAF0" w14:textId="77777777" w:rsidR="00D4346B" w:rsidRPr="0090148D" w:rsidRDefault="00D4346B">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D4346B" w:rsidRPr="00BD7618" w14:paraId="00DA75EE" w14:textId="77777777">
        <w:trPr>
          <w:trHeight w:val="75"/>
        </w:trPr>
        <w:tc>
          <w:tcPr>
            <w:tcW w:w="3582" w:type="dxa"/>
          </w:tcPr>
          <w:p w14:paraId="6B4A21CB" w14:textId="77777777" w:rsidR="00D4346B" w:rsidRPr="0090148D" w:rsidRDefault="00D4346B">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15FF5E89" w14:textId="77777777" w:rsidR="00D4346B" w:rsidRPr="0090148D" w:rsidRDefault="00D4346B">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3266B362" w14:textId="4E32CBF4" w:rsidR="004C020E" w:rsidRDefault="00AC0567" w:rsidP="00AC0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rPr>
          <w:rFonts w:ascii="Browallia New" w:hAnsi="Browallia New" w:cs="Browallia New"/>
          <w:sz w:val="28"/>
          <w:szCs w:val="28"/>
          <w:cs/>
        </w:rPr>
      </w:pPr>
      <w:r>
        <w:rPr>
          <w:rFonts w:ascii="Browallia New" w:hAnsi="Browallia New" w:cs="Browallia New"/>
          <w:sz w:val="28"/>
          <w:szCs w:val="28"/>
        </w:rPr>
        <w:tab/>
      </w:r>
    </w:p>
    <w:p w14:paraId="1B8A776B" w14:textId="34F491E8" w:rsidR="00DF4ED1" w:rsidRDefault="00DF4ED1"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003F1336" w:rsidRPr="003F1336">
        <w:rPr>
          <w:rFonts w:ascii="Browallia New" w:hAnsi="Browallia New" w:cs="Browallia New"/>
          <w:sz w:val="28"/>
          <w:szCs w:val="28"/>
        </w:rPr>
        <w:t>23</w:t>
      </w:r>
      <w:r w:rsidRPr="00D25166">
        <w:rPr>
          <w:rFonts w:ascii="Browallia New" w:hAnsi="Browallia New" w:cs="Browallia New"/>
          <w:sz w:val="28"/>
          <w:szCs w:val="28"/>
          <w:cs/>
        </w:rPr>
        <w:t xml:space="preserve">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003F1336" w:rsidRPr="003F1336">
        <w:rPr>
          <w:rFonts w:ascii="Browallia New" w:hAnsi="Browallia New" w:cs="Browallia New"/>
          <w:sz w:val="28"/>
          <w:szCs w:val="28"/>
        </w:rPr>
        <w:t>2565</w:t>
      </w:r>
      <w:r w:rsidRPr="00D25166">
        <w:rPr>
          <w:rFonts w:ascii="Browallia New" w:hAnsi="Browallia New" w:cs="Browallia New"/>
          <w:sz w:val="28"/>
          <w:szCs w:val="28"/>
          <w:cs/>
        </w:rPr>
        <w:t xml:space="preserve"> บริษัท</w:t>
      </w:r>
      <w:r w:rsidR="005B7B4D" w:rsidRPr="005B7B4D">
        <w:rPr>
          <w:rFonts w:ascii="Browallia New" w:hAnsi="Browallia New" w:cs="Browallia New"/>
          <w:sz w:val="28"/>
          <w:szCs w:val="28"/>
          <w:cs/>
        </w:rPr>
        <w:t xml:space="preserve"> ไมด้า ลิสซิ่ง จำกัด (มหาชน) (บริษัทย่อย) </w:t>
      </w:r>
      <w:r w:rsidRPr="00D25166">
        <w:rPr>
          <w:rFonts w:ascii="Browallia New" w:hAnsi="Browallia New" w:cs="Browallia New"/>
          <w:sz w:val="28"/>
          <w:szCs w:val="28"/>
          <w:cs/>
        </w:rPr>
        <w:t>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w:t>
      </w:r>
      <w:r w:rsidRPr="00D25166">
        <w:rPr>
          <w:rFonts w:ascii="Browallia New" w:hAnsi="Browallia New" w:cs="Browallia New" w:hint="cs"/>
          <w:sz w:val="28"/>
          <w:szCs w:val="28"/>
          <w:cs/>
        </w:rPr>
        <w:t>ย่อย</w:t>
      </w:r>
      <w:r w:rsidRPr="00D25166">
        <w:rPr>
          <w:rFonts w:ascii="Browallia New" w:hAnsi="Browallia New" w:cs="Browallia New"/>
          <w:sz w:val="28"/>
          <w:szCs w:val="28"/>
          <w:cs/>
        </w:rPr>
        <w:t xml:space="preserve"> (</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395309AA" w14:textId="2C262450" w:rsidR="00F63E40" w:rsidRDefault="00F63E40"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tbl>
      <w:tblPr>
        <w:tblW w:w="9238" w:type="dxa"/>
        <w:tblInd w:w="450" w:type="dxa"/>
        <w:tblLayout w:type="fixed"/>
        <w:tblLook w:val="04A0" w:firstRow="1" w:lastRow="0" w:firstColumn="1" w:lastColumn="0" w:noHBand="0" w:noVBand="1"/>
      </w:tblPr>
      <w:tblGrid>
        <w:gridCol w:w="3568"/>
        <w:gridCol w:w="5670"/>
      </w:tblGrid>
      <w:tr w:rsidR="00F63E40" w:rsidRPr="00BD7618" w14:paraId="0E14999F" w14:textId="77777777">
        <w:trPr>
          <w:trHeight w:val="110"/>
        </w:trPr>
        <w:tc>
          <w:tcPr>
            <w:tcW w:w="3568" w:type="dxa"/>
            <w:hideMark/>
          </w:tcPr>
          <w:p w14:paraId="7B186177"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7160150D" w14:textId="77777777" w:rsidR="00F63E40" w:rsidRPr="00F37D1C" w:rsidRDefault="00F63E40">
            <w:pPr>
              <w:rPr>
                <w:rFonts w:ascii="Browallia New" w:hAnsi="Browallia New" w:cs="Browallia New"/>
                <w:sz w:val="28"/>
                <w:szCs w:val="28"/>
              </w:rPr>
            </w:pPr>
            <w:r w:rsidRPr="00F37D1C">
              <w:rPr>
                <w:rFonts w:ascii="Browallia New" w:hAnsi="Browallia New" w:cs="Browallia New"/>
                <w:sz w:val="28"/>
                <w:szCs w:val="28"/>
              </w:rPr>
              <w:t xml:space="preserve">266,198,922 </w:t>
            </w:r>
            <w:r w:rsidRPr="00F37D1C">
              <w:rPr>
                <w:rFonts w:ascii="Browallia New" w:hAnsi="Browallia New" w:cs="Browallia New" w:hint="cs"/>
                <w:sz w:val="28"/>
                <w:szCs w:val="28"/>
                <w:cs/>
              </w:rPr>
              <w:t>หน่วย</w:t>
            </w:r>
          </w:p>
        </w:tc>
      </w:tr>
      <w:tr w:rsidR="00F63E40" w:rsidRPr="00BD7618" w14:paraId="216A8088" w14:textId="77777777">
        <w:trPr>
          <w:trHeight w:val="57"/>
        </w:trPr>
        <w:tc>
          <w:tcPr>
            <w:tcW w:w="3568" w:type="dxa"/>
            <w:hideMark/>
          </w:tcPr>
          <w:p w14:paraId="47563304"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50EFFA84" w14:textId="77777777" w:rsidR="00F63E40" w:rsidRPr="00F37D1C" w:rsidRDefault="00F63E40">
            <w:pPr>
              <w:rPr>
                <w:rFonts w:ascii="Browallia New" w:hAnsi="Browallia New" w:cs="Browallia New"/>
                <w:sz w:val="28"/>
                <w:szCs w:val="28"/>
                <w:cs/>
              </w:rPr>
            </w:pPr>
            <w:r w:rsidRPr="00F37D1C">
              <w:rPr>
                <w:rFonts w:ascii="Browallia New" w:hAnsi="Browallia New" w:cs="Browallia New"/>
                <w:sz w:val="28"/>
                <w:szCs w:val="28"/>
              </w:rPr>
              <w:t xml:space="preserve">266,198,922 </w:t>
            </w:r>
            <w:r w:rsidRPr="00F37D1C">
              <w:rPr>
                <w:rFonts w:ascii="Browallia New" w:hAnsi="Browallia New" w:cs="Browallia New" w:hint="cs"/>
                <w:sz w:val="28"/>
                <w:szCs w:val="28"/>
                <w:cs/>
              </w:rPr>
              <w:t>หุ้น</w:t>
            </w:r>
          </w:p>
        </w:tc>
      </w:tr>
      <w:tr w:rsidR="00F63E40" w:rsidRPr="00BD7618" w14:paraId="4CB65909" w14:textId="77777777">
        <w:trPr>
          <w:trHeight w:val="121"/>
        </w:trPr>
        <w:tc>
          <w:tcPr>
            <w:tcW w:w="3568" w:type="dxa"/>
            <w:hideMark/>
          </w:tcPr>
          <w:p w14:paraId="0DD1AE70"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401DA7AC" w14:textId="77777777" w:rsidR="00F63E40" w:rsidRPr="0090148D" w:rsidRDefault="00F63E40">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F63E40" w:rsidRPr="00BD7618" w14:paraId="158BE155" w14:textId="77777777">
        <w:trPr>
          <w:trHeight w:val="196"/>
        </w:trPr>
        <w:tc>
          <w:tcPr>
            <w:tcW w:w="3568" w:type="dxa"/>
            <w:hideMark/>
          </w:tcPr>
          <w:p w14:paraId="0A828929"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4CD4AA08" w14:textId="77777777" w:rsidR="00F63E40" w:rsidRPr="0090148D" w:rsidRDefault="00F63E40">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F63E40" w:rsidRPr="00BD7618" w14:paraId="08C82F9F" w14:textId="77777777">
        <w:trPr>
          <w:trHeight w:val="116"/>
        </w:trPr>
        <w:tc>
          <w:tcPr>
            <w:tcW w:w="3568" w:type="dxa"/>
            <w:hideMark/>
          </w:tcPr>
          <w:p w14:paraId="325026FD"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47F478B9" w14:textId="77777777" w:rsidR="00F63E40" w:rsidRPr="0090148D" w:rsidRDefault="00F63E40">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F63E40" w:rsidRPr="00BD7618" w14:paraId="37CA8F35" w14:textId="77777777">
        <w:trPr>
          <w:trHeight w:val="57"/>
        </w:trPr>
        <w:tc>
          <w:tcPr>
            <w:tcW w:w="3568" w:type="dxa"/>
            <w:hideMark/>
          </w:tcPr>
          <w:p w14:paraId="02D79525" w14:textId="77777777" w:rsidR="00F63E40" w:rsidRPr="0090148D" w:rsidRDefault="00F63E40">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238170A1" w14:textId="77777777" w:rsidR="00F63E40" w:rsidRPr="0090148D" w:rsidRDefault="00F63E40">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F63E40" w:rsidRPr="00BD7618" w14:paraId="29F7C26D" w14:textId="77777777">
        <w:trPr>
          <w:trHeight w:val="140"/>
        </w:trPr>
        <w:tc>
          <w:tcPr>
            <w:tcW w:w="3568" w:type="dxa"/>
            <w:hideMark/>
          </w:tcPr>
          <w:p w14:paraId="70E4B001"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104108B5" w14:textId="77777777" w:rsidR="00F63E40" w:rsidRPr="0090148D" w:rsidRDefault="00F63E40">
            <w:pPr>
              <w:rPr>
                <w:rFonts w:ascii="Browallia New" w:hAnsi="Browallia New" w:cs="Browallia New"/>
                <w:sz w:val="28"/>
                <w:szCs w:val="28"/>
                <w:cs/>
              </w:rPr>
            </w:pPr>
            <w:r w:rsidRPr="0090148D">
              <w:rPr>
                <w:rFonts w:ascii="Browallia New" w:hAnsi="Browallia New" w:cs="Browallia New"/>
                <w:sz w:val="28"/>
                <w:szCs w:val="28"/>
              </w:rPr>
              <w:t>3.00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F63E40" w:rsidRPr="00BD7618" w14:paraId="04890F39" w14:textId="77777777">
        <w:trPr>
          <w:trHeight w:val="75"/>
        </w:trPr>
        <w:tc>
          <w:tcPr>
            <w:tcW w:w="3568" w:type="dxa"/>
            <w:hideMark/>
          </w:tcPr>
          <w:p w14:paraId="20EA8BB1"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0FDD2B3" w14:textId="77777777" w:rsidR="00F63E40" w:rsidRPr="0090148D" w:rsidRDefault="00F63E40">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F63E40" w:rsidRPr="00BD7618" w14:paraId="7E934FD5" w14:textId="77777777">
        <w:trPr>
          <w:trHeight w:val="75"/>
        </w:trPr>
        <w:tc>
          <w:tcPr>
            <w:tcW w:w="3568" w:type="dxa"/>
          </w:tcPr>
          <w:p w14:paraId="1919AA4B" w14:textId="77777777" w:rsidR="00F63E40" w:rsidRPr="0090148D" w:rsidRDefault="00F63E40">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08A6B5A6" w14:textId="26F1B11B" w:rsidR="00F63E40" w:rsidRPr="0090148D" w:rsidRDefault="00F63E40">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sidR="009C6C9E">
              <w:rPr>
                <w:rFonts w:ascii="Browallia New" w:hAnsi="Browallia New" w:cs="Browallia New"/>
                <w:sz w:val="28"/>
                <w:szCs w:val="28"/>
              </w:rPr>
              <w:br/>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4E4BEDC0" w14:textId="48F76515" w:rsidR="00F63E40" w:rsidRDefault="00F63E40" w:rsidP="006416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rPr>
      </w:pPr>
    </w:p>
    <w:p w14:paraId="4CE12B23" w14:textId="7F71B600" w:rsidR="006416D6" w:rsidRDefault="00B93E7C"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b/>
          <w:bCs/>
          <w:sz w:val="28"/>
          <w:szCs w:val="28"/>
          <w:lang w:val="en-GB"/>
        </w:rPr>
      </w:pPr>
      <w:r>
        <w:rPr>
          <w:rFonts w:ascii="Browallia New" w:hAnsi="Browallia New" w:cs="Browallia New" w:hint="cs"/>
          <w:sz w:val="28"/>
          <w:szCs w:val="28"/>
          <w:cs/>
        </w:rPr>
        <w:t>ไม่มีการคำนวณกำไรต่อหุ้นปรับลดสำหรับปีสิ้นสุด</w:t>
      </w:r>
      <w:r>
        <w:rPr>
          <w:rFonts w:ascii="Browallia New" w:hAnsi="Browallia New" w:cs="Browallia New"/>
          <w:sz w:val="28"/>
          <w:szCs w:val="28"/>
          <w:cs/>
        </w:rPr>
        <w:t>วันที่</w:t>
      </w:r>
      <w:r w:rsidRPr="00751E07">
        <w:rPr>
          <w:rFonts w:ascii="Browallia New" w:hAnsi="Browallia New" w:cs="Browallia New"/>
          <w:sz w:val="28"/>
          <w:szCs w:val="28"/>
          <w:cs/>
        </w:rPr>
        <w:t xml:space="preserve"> </w:t>
      </w:r>
      <w:r w:rsidRPr="006D4A0E">
        <w:rPr>
          <w:rFonts w:ascii="Browallia New" w:hAnsi="Browallia New" w:cs="Browallia New"/>
          <w:sz w:val="28"/>
          <w:szCs w:val="28"/>
          <w:lang w:val="en-GB"/>
        </w:rPr>
        <w:t>31</w:t>
      </w:r>
      <w:r w:rsidRPr="006D4A0E">
        <w:rPr>
          <w:rFonts w:ascii="Browallia New" w:hAnsi="Browallia New" w:cs="Browallia New"/>
          <w:sz w:val="28"/>
          <w:szCs w:val="28"/>
        </w:rPr>
        <w:t xml:space="preserve"> </w:t>
      </w:r>
      <w:r w:rsidRPr="006D4A0E">
        <w:rPr>
          <w:rFonts w:ascii="Browallia New" w:hAnsi="Browallia New" w:cs="Browallia New"/>
          <w:sz w:val="28"/>
          <w:szCs w:val="28"/>
          <w:cs/>
          <w:lang w:val="en-GB"/>
        </w:rPr>
        <w:t>ธันวาคม</w:t>
      </w:r>
      <w:r w:rsidRPr="006D4A0E">
        <w:rPr>
          <w:rFonts w:ascii="Browallia New" w:hAnsi="Browallia New" w:cs="Browallia New"/>
          <w:sz w:val="28"/>
          <w:szCs w:val="28"/>
        </w:rPr>
        <w:t xml:space="preserve"> </w:t>
      </w:r>
      <w:r>
        <w:rPr>
          <w:rFonts w:ascii="Browallia New" w:hAnsi="Browallia New" w:cs="Browallia New"/>
          <w:sz w:val="28"/>
          <w:szCs w:val="28"/>
        </w:rPr>
        <w:t>256</w:t>
      </w:r>
      <w:r w:rsidR="00F34FE1">
        <w:rPr>
          <w:rFonts w:ascii="Browallia New" w:hAnsi="Browallia New" w:cs="Browallia New"/>
          <w:sz w:val="28"/>
          <w:szCs w:val="28"/>
        </w:rPr>
        <w:t>6</w:t>
      </w:r>
      <w:r w:rsidRPr="00751E07">
        <w:rPr>
          <w:rFonts w:ascii="Browallia New" w:hAnsi="Browallia New" w:cs="Browallia New"/>
          <w:sz w:val="28"/>
          <w:szCs w:val="28"/>
          <w:cs/>
        </w:rPr>
        <w:t xml:space="preserve"> </w:t>
      </w:r>
      <w:r>
        <w:rPr>
          <w:rFonts w:ascii="Browallia New" w:hAnsi="Browallia New" w:cs="Browallia New"/>
          <w:sz w:val="28"/>
          <w:szCs w:val="28"/>
          <w:cs/>
        </w:rPr>
        <w:t>เนื่องจาก</w:t>
      </w:r>
      <w:r>
        <w:rPr>
          <w:rFonts w:ascii="Browallia New" w:hAnsi="Browallia New" w:cs="Browallia New"/>
          <w:sz w:val="28"/>
          <w:szCs w:val="28"/>
        </w:rPr>
        <w:t xml:space="preserve"> </w:t>
      </w:r>
      <w:r>
        <w:rPr>
          <w:rFonts w:ascii="Browallia New" w:hAnsi="Browallia New" w:cs="Browallia New"/>
          <w:sz w:val="28"/>
          <w:szCs w:val="28"/>
          <w:cs/>
        </w:rPr>
        <w:t>ราคาการใช้สิทธิสูงกว่ามูลค่ายุติธรรมของหุ้นสามัญ</w:t>
      </w:r>
    </w:p>
    <w:p w14:paraId="3A23DE20" w14:textId="575C9712" w:rsidR="00E61A37" w:rsidRDefault="00E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637CE76" w14:textId="77777777" w:rsidR="004A786C" w:rsidRDefault="004A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577928F" w14:textId="2B6ED6EB" w:rsidR="00BE71B5" w:rsidRPr="006D4A0E" w:rsidRDefault="00DC108B"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hint="cs"/>
          <w:b/>
          <w:bCs/>
          <w:sz w:val="28"/>
          <w:szCs w:val="28"/>
          <w:cs/>
          <w:lang w:val="en-GB"/>
        </w:rPr>
        <w:t>ส่วนเกินมูลค่าหุ้น</w:t>
      </w:r>
    </w:p>
    <w:p w14:paraId="25CD67B7" w14:textId="77777777" w:rsidR="00FD11A4" w:rsidRPr="00C07995" w:rsidRDefault="00FD11A4" w:rsidP="00EA3A53">
      <w:pPr>
        <w:tabs>
          <w:tab w:val="clear" w:pos="227"/>
          <w:tab w:val="clear" w:pos="454"/>
        </w:tabs>
        <w:spacing w:line="240" w:lineRule="auto"/>
        <w:ind w:left="426"/>
        <w:jc w:val="thaiDistribute"/>
        <w:rPr>
          <w:rFonts w:ascii="Browallia New" w:hAnsi="Browallia New" w:cs="Browallia New"/>
          <w:sz w:val="28"/>
          <w:szCs w:val="28"/>
          <w:lang w:val="en-GB"/>
        </w:rPr>
      </w:pPr>
    </w:p>
    <w:p w14:paraId="3ADD3647" w14:textId="03DD65CF" w:rsidR="00807D8B" w:rsidRPr="006D4A0E" w:rsidRDefault="00FD11A4" w:rsidP="00062121">
      <w:pPr>
        <w:tabs>
          <w:tab w:val="clear" w:pos="227"/>
          <w:tab w:val="clear" w:pos="454"/>
        </w:tabs>
        <w:spacing w:line="240" w:lineRule="auto"/>
        <w:ind w:left="426"/>
        <w:jc w:val="thaiDistribute"/>
        <w:rPr>
          <w:rFonts w:ascii="Browallia New" w:hAnsi="Browallia New" w:cs="Browallia New"/>
          <w:sz w:val="28"/>
          <w:szCs w:val="28"/>
          <w:cs/>
          <w:lang w:val="en-GB"/>
        </w:rPr>
      </w:pPr>
      <w:r w:rsidRPr="006D4A0E">
        <w:rPr>
          <w:rFonts w:ascii="Browallia New" w:hAnsi="Browallia New" w:cs="Browallia New"/>
          <w:sz w:val="28"/>
          <w:szCs w:val="28"/>
          <w:cs/>
          <w:lang w:val="en-GB"/>
        </w:rPr>
        <w:t>ตามบทบัญญัติแห่งพระราชบัญญัติบริษัทมหาชนจำกัด</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พ.ศ.</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2535 </w:t>
      </w:r>
      <w:r w:rsidRPr="006D4A0E">
        <w:rPr>
          <w:rFonts w:ascii="Browallia New" w:hAnsi="Browallia New" w:cs="Browallia New"/>
          <w:sz w:val="28"/>
          <w:szCs w:val="28"/>
          <w:cs/>
          <w:lang w:val="en-GB"/>
        </w:rPr>
        <w:t>มาตรา</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51 </w:t>
      </w:r>
      <w:r w:rsidRPr="006D4A0E">
        <w:rPr>
          <w:rFonts w:ascii="Browallia New" w:hAnsi="Browallia New" w:cs="Browallia New"/>
          <w:sz w:val="28"/>
          <w:szCs w:val="28"/>
          <w:cs/>
          <w:lang w:val="en-GB"/>
        </w:rPr>
        <w:t>ในกรณีที่บริษัทเสนอขายหุ้นสูงกว่ามูลค่าหุ้นที่จดทะเบียนไว้</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บริษัทต้องนำค่าหุ้นส่วนเกินนี้ตั้งเป็นทุนสำรอง</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ส่วนเกินมูลค่าหุ้นนี้จะนำไปจ่ายเป็น</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sz w:val="28"/>
          <w:szCs w:val="28"/>
          <w:cs/>
          <w:lang w:val="en-GB"/>
        </w:rPr>
        <w:t>เงินปันผลไม่ได้</w:t>
      </w:r>
      <w:r w:rsidR="00F46B29" w:rsidRPr="006D4A0E">
        <w:rPr>
          <w:rFonts w:ascii="Browallia New" w:hAnsi="Browallia New" w:cs="Browallia New"/>
          <w:sz w:val="28"/>
          <w:szCs w:val="28"/>
          <w:lang w:val="en-GB"/>
        </w:rPr>
        <w:t xml:space="preserve"> </w:t>
      </w:r>
      <w:r w:rsidR="00807D8B" w:rsidRPr="006D4A0E">
        <w:rPr>
          <w:rFonts w:ascii="Browallia New" w:hAnsi="Browallia New" w:cs="Browallia New"/>
          <w:sz w:val="28"/>
          <w:szCs w:val="28"/>
          <w:cs/>
          <w:lang w:val="en-GB"/>
        </w:rPr>
        <w:t>ณ</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cs/>
          <w:lang w:val="en-GB"/>
        </w:rPr>
        <w:t>วันที่</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lang w:val="en-GB"/>
        </w:rPr>
        <w:t>31</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cs/>
          <w:lang w:val="en-GB"/>
        </w:rPr>
        <w:t>ธันวาคม</w:t>
      </w:r>
      <w:r w:rsidR="00807D8B" w:rsidRPr="006D4A0E">
        <w:rPr>
          <w:rFonts w:ascii="Browallia New" w:hAnsi="Browallia New" w:cs="Browallia New"/>
          <w:sz w:val="28"/>
          <w:szCs w:val="28"/>
        </w:rPr>
        <w:t xml:space="preserve"> </w:t>
      </w:r>
      <w:r w:rsidR="00807D8B" w:rsidRPr="006D4A0E">
        <w:rPr>
          <w:rFonts w:ascii="Browallia New" w:hAnsi="Browallia New" w:cs="Browallia New"/>
          <w:sz w:val="28"/>
          <w:szCs w:val="28"/>
          <w:lang w:val="en-GB"/>
        </w:rPr>
        <w:t>256</w:t>
      </w:r>
      <w:r w:rsidR="009C6C9E">
        <w:rPr>
          <w:rFonts w:ascii="Browallia New" w:hAnsi="Browallia New" w:cs="Browallia New"/>
          <w:sz w:val="28"/>
          <w:szCs w:val="28"/>
          <w:lang w:val="en-GB"/>
        </w:rPr>
        <w:t>6</w:t>
      </w:r>
      <w:r w:rsidR="00CB196A" w:rsidRPr="006D4A0E">
        <w:rPr>
          <w:rFonts w:ascii="Browallia New" w:hAnsi="Browallia New" w:cs="Browallia New"/>
          <w:sz w:val="28"/>
          <w:szCs w:val="28"/>
          <w:lang w:val="en-GB"/>
        </w:rPr>
        <w:t xml:space="preserve"> </w:t>
      </w:r>
      <w:r w:rsidR="00CB196A" w:rsidRPr="006D4A0E">
        <w:rPr>
          <w:rFonts w:ascii="Browallia New" w:hAnsi="Browallia New" w:cs="Browallia New"/>
          <w:sz w:val="28"/>
          <w:szCs w:val="28"/>
          <w:cs/>
          <w:lang w:val="en-GB"/>
        </w:rPr>
        <w:t>ส่วนเกินมูลค่าหุ้น</w:t>
      </w:r>
      <w:r w:rsidR="00CB196A" w:rsidRPr="006D4A0E">
        <w:rPr>
          <w:rFonts w:ascii="Browallia New" w:hAnsi="Browallia New" w:cs="Browallia New" w:hint="cs"/>
          <w:sz w:val="28"/>
          <w:szCs w:val="28"/>
          <w:cs/>
          <w:lang w:val="en-GB"/>
        </w:rPr>
        <w:t>ไม่มีการเปลี่ยนแปลง</w:t>
      </w:r>
    </w:p>
    <w:p w14:paraId="1E82352A" w14:textId="77777777" w:rsidR="00B93E7C" w:rsidRPr="00C07995" w:rsidRDefault="00B93E7C" w:rsidP="00062121">
      <w:pPr>
        <w:tabs>
          <w:tab w:val="clear" w:pos="227"/>
          <w:tab w:val="clear" w:pos="454"/>
        </w:tabs>
        <w:spacing w:line="240" w:lineRule="auto"/>
        <w:ind w:left="426"/>
        <w:jc w:val="thaiDistribute"/>
        <w:rPr>
          <w:rFonts w:ascii="Browallia New" w:hAnsi="Browallia New" w:cs="Browallia New"/>
          <w:sz w:val="28"/>
          <w:szCs w:val="28"/>
          <w:cs/>
          <w:lang w:val="en-GB"/>
        </w:rPr>
      </w:pPr>
    </w:p>
    <w:p w14:paraId="3FDCBDB7" w14:textId="7EF73CB4" w:rsidR="00FD11A4" w:rsidRPr="006D4A0E" w:rsidRDefault="00FD11A4" w:rsidP="00EA3A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สำรองตามกฎหมาย</w:t>
      </w:r>
    </w:p>
    <w:p w14:paraId="1266E429" w14:textId="77777777" w:rsidR="00FD11A4" w:rsidRPr="00C07995" w:rsidRDefault="00FD11A4" w:rsidP="00EA3A53">
      <w:pPr>
        <w:tabs>
          <w:tab w:val="clear" w:pos="227"/>
          <w:tab w:val="clear" w:pos="454"/>
        </w:tabs>
        <w:spacing w:line="240" w:lineRule="auto"/>
        <w:ind w:left="426"/>
        <w:jc w:val="thaiDistribute"/>
        <w:rPr>
          <w:rFonts w:ascii="Browallia New" w:hAnsi="Browallia New" w:cs="Browallia New"/>
          <w:sz w:val="24"/>
          <w:szCs w:val="24"/>
          <w:lang w:val="en-GB"/>
        </w:rPr>
      </w:pPr>
    </w:p>
    <w:p w14:paraId="1F990A95" w14:textId="5D06E3E3" w:rsidR="00730756" w:rsidRPr="004E2FE0" w:rsidRDefault="00FD11A4" w:rsidP="0037180A">
      <w:pPr>
        <w:tabs>
          <w:tab w:val="clear" w:pos="227"/>
          <w:tab w:val="clear" w:pos="454"/>
        </w:tabs>
        <w:spacing w:line="240" w:lineRule="auto"/>
        <w:ind w:left="426"/>
        <w:jc w:val="thaiDistribute"/>
        <w:rPr>
          <w:rFonts w:ascii="Browallia New" w:hAnsi="Browallia New" w:cs="Browallia New"/>
          <w:sz w:val="28"/>
          <w:szCs w:val="28"/>
        </w:rPr>
      </w:pPr>
      <w:r w:rsidRPr="00CF4DEE">
        <w:rPr>
          <w:rFonts w:ascii="Browallia New" w:hAnsi="Browallia New" w:cs="Browallia New"/>
          <w:sz w:val="28"/>
          <w:szCs w:val="28"/>
          <w:cs/>
          <w:lang w:val="en-GB"/>
        </w:rPr>
        <w:t>เพื่อให้เป็นไปตามมาตรา</w:t>
      </w:r>
      <w:r w:rsidRPr="00CF4DEE">
        <w:rPr>
          <w:rFonts w:ascii="Browallia New" w:hAnsi="Browallia New" w:cs="Browallia New"/>
          <w:sz w:val="28"/>
          <w:szCs w:val="28"/>
          <w:lang w:val="en-GB"/>
        </w:rPr>
        <w:t xml:space="preserve"> 116</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แห่งพระราชบัญญัติบริษัทมหาชนจำกัด</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พ.ศ.</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 xml:space="preserve">2535 </w:t>
      </w:r>
      <w:r w:rsidRPr="00CF4DEE">
        <w:rPr>
          <w:rFonts w:ascii="Browallia New" w:hAnsi="Browallia New" w:cs="Browallia New"/>
          <w:sz w:val="28"/>
          <w:szCs w:val="28"/>
          <w:cs/>
          <w:lang w:val="en-GB"/>
        </w:rPr>
        <w:t>บริษัทต้องจัดสรรกำไรสุทธิประจำปีส่วนหนึ่งไว้เป็นทุนสำรองไม่น้อยกว่าร้อยละ</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5</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ของกำไรสุทธิประจำปีหักด้วยยอดขาดทุนสะสมยกมา</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(ถ้ามี)</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จนกว่าทุนสำรองนี้จะมีจำนวนไม่น้อยกว่าร้อยละ</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lang w:val="en-GB"/>
        </w:rPr>
        <w:t>10</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ของทุนจดทะเบียน</w:t>
      </w:r>
      <w:r w:rsidR="00F46B29" w:rsidRPr="00CF4DEE">
        <w:rPr>
          <w:rFonts w:ascii="Browallia New" w:hAnsi="Browallia New" w:cs="Browallia New"/>
          <w:sz w:val="28"/>
          <w:szCs w:val="28"/>
          <w:lang w:val="en-GB"/>
        </w:rPr>
        <w:t xml:space="preserve"> </w:t>
      </w:r>
      <w:r w:rsidRPr="00CF4DEE">
        <w:rPr>
          <w:rFonts w:ascii="Browallia New" w:hAnsi="Browallia New" w:cs="Browallia New"/>
          <w:sz w:val="28"/>
          <w:szCs w:val="28"/>
          <w:cs/>
          <w:lang w:val="en-GB"/>
        </w:rPr>
        <w:t>สำรองตามกฎหมายดังกล่าวไม่สามารถนำไปจ่ายเงินปันผลได้</w:t>
      </w:r>
    </w:p>
    <w:p w14:paraId="52A0522D" w14:textId="433FD2AE" w:rsidR="00DB3EC6" w:rsidRDefault="00DB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A5349FD" w14:textId="0E00E00F" w:rsidR="006971B8" w:rsidRPr="006D4A0E" w:rsidRDefault="006971B8"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เงินปันผลจ่าย</w:t>
      </w:r>
    </w:p>
    <w:p w14:paraId="5B805AFB" w14:textId="074DDDD7" w:rsidR="00AD5F23" w:rsidRPr="00B91E80" w:rsidRDefault="00AD5F23" w:rsidP="002433F2">
      <w:pPr>
        <w:tabs>
          <w:tab w:val="clear" w:pos="227"/>
          <w:tab w:val="clear" w:pos="454"/>
        </w:tabs>
        <w:spacing w:line="240" w:lineRule="auto"/>
        <w:ind w:left="426"/>
        <w:jc w:val="thaiDistribute"/>
        <w:rPr>
          <w:rFonts w:ascii="Browallia New" w:hAnsi="Browallia New" w:cs="Browallia New"/>
          <w:sz w:val="28"/>
          <w:szCs w:val="28"/>
          <w:lang w:val="en-GB"/>
        </w:rPr>
      </w:pPr>
    </w:p>
    <w:p w14:paraId="51444151" w14:textId="3588E3CC" w:rsidR="00477582" w:rsidRPr="00B91E80" w:rsidRDefault="00477582" w:rsidP="002433F2">
      <w:pPr>
        <w:tabs>
          <w:tab w:val="clear" w:pos="227"/>
          <w:tab w:val="clear" w:pos="454"/>
        </w:tabs>
        <w:spacing w:line="240" w:lineRule="auto"/>
        <w:ind w:left="426"/>
        <w:jc w:val="thaiDistribute"/>
        <w:rPr>
          <w:rFonts w:ascii="Browallia New" w:hAnsi="Browallia New" w:cs="Browallia New"/>
          <w:sz w:val="28"/>
          <w:szCs w:val="28"/>
          <w:lang w:val="en-GB"/>
        </w:rPr>
      </w:pPr>
      <w:r w:rsidRPr="00B91E80">
        <w:rPr>
          <w:rFonts w:ascii="Browallia New" w:hAnsi="Browallia New" w:cs="Browallia New" w:hint="cs"/>
          <w:sz w:val="28"/>
          <w:szCs w:val="28"/>
          <w:cs/>
          <w:lang w:val="en-GB"/>
        </w:rPr>
        <w:t>ใน</w:t>
      </w:r>
      <w:r w:rsidR="007F7D19" w:rsidRPr="00B91E80">
        <w:rPr>
          <w:rFonts w:ascii="Browallia New" w:hAnsi="Browallia New" w:cs="Browallia New" w:hint="cs"/>
          <w:sz w:val="28"/>
          <w:szCs w:val="28"/>
          <w:cs/>
          <w:lang w:val="en-GB"/>
        </w:rPr>
        <w:t>ระหว่าง</w:t>
      </w:r>
      <w:r w:rsidRPr="00B91E80">
        <w:rPr>
          <w:rFonts w:ascii="Browallia New" w:hAnsi="Browallia New" w:cs="Browallia New" w:hint="cs"/>
          <w:sz w:val="28"/>
          <w:szCs w:val="28"/>
          <w:cs/>
          <w:lang w:val="en-GB"/>
        </w:rPr>
        <w:t>ปี</w:t>
      </w:r>
      <w:r w:rsidR="00F46B29" w:rsidRPr="00B91E80">
        <w:rPr>
          <w:rFonts w:ascii="Browallia New" w:hAnsi="Browallia New" w:cs="Browallia New" w:hint="cs"/>
          <w:sz w:val="28"/>
          <w:szCs w:val="28"/>
          <w:lang w:val="en-GB"/>
        </w:rPr>
        <w:t xml:space="preserve"> </w:t>
      </w:r>
      <w:r w:rsidRPr="00B91E80">
        <w:rPr>
          <w:rFonts w:ascii="Browallia New" w:hAnsi="Browallia New" w:cs="Browallia New"/>
          <w:sz w:val="28"/>
          <w:szCs w:val="28"/>
          <w:lang w:val="en-GB"/>
        </w:rPr>
        <w:t>256</w:t>
      </w:r>
      <w:r w:rsidR="009C6C9E" w:rsidRPr="00B91E80">
        <w:rPr>
          <w:rFonts w:ascii="Browallia New" w:hAnsi="Browallia New" w:cs="Browallia New"/>
          <w:sz w:val="28"/>
          <w:szCs w:val="28"/>
          <w:lang w:val="en-GB"/>
        </w:rPr>
        <w:t>6</w:t>
      </w:r>
      <w:r w:rsidR="00A77B20" w:rsidRPr="00B91E80">
        <w:rPr>
          <w:rFonts w:ascii="Browallia New" w:hAnsi="Browallia New" w:cs="Browallia New"/>
          <w:sz w:val="28"/>
          <w:szCs w:val="28"/>
          <w:lang w:val="en-GB"/>
        </w:rPr>
        <w:t xml:space="preserve"> </w:t>
      </w:r>
      <w:r w:rsidR="00A77B20" w:rsidRPr="00B91E80">
        <w:rPr>
          <w:rFonts w:ascii="Browallia New" w:hAnsi="Browallia New" w:cs="Browallia New" w:hint="cs"/>
          <w:sz w:val="28"/>
          <w:szCs w:val="28"/>
          <w:cs/>
          <w:lang w:val="en-GB"/>
        </w:rPr>
        <w:t>และ</w:t>
      </w:r>
      <w:r w:rsidR="00F46B29" w:rsidRPr="00B91E80">
        <w:rPr>
          <w:rFonts w:ascii="Browallia New" w:hAnsi="Browallia New" w:cs="Browallia New" w:hint="cs"/>
          <w:sz w:val="28"/>
          <w:szCs w:val="28"/>
          <w:lang w:val="en-GB"/>
        </w:rPr>
        <w:t xml:space="preserve"> </w:t>
      </w:r>
      <w:r w:rsidR="00A77B20" w:rsidRPr="00B91E80">
        <w:rPr>
          <w:rFonts w:ascii="Browallia New" w:hAnsi="Browallia New" w:cs="Browallia New"/>
          <w:sz w:val="28"/>
          <w:szCs w:val="28"/>
          <w:lang w:val="en-GB"/>
        </w:rPr>
        <w:t>256</w:t>
      </w:r>
      <w:r w:rsidR="009C6C9E" w:rsidRPr="00B91E80">
        <w:rPr>
          <w:rFonts w:ascii="Browallia New" w:hAnsi="Browallia New" w:cs="Browallia New"/>
          <w:sz w:val="28"/>
          <w:szCs w:val="28"/>
          <w:lang w:val="en-GB"/>
        </w:rPr>
        <w:t>5</w:t>
      </w:r>
      <w:r w:rsidR="00F46B29" w:rsidRPr="00B91E80">
        <w:rPr>
          <w:rFonts w:ascii="Browallia New" w:hAnsi="Browallia New" w:cs="Browallia New" w:hint="cs"/>
          <w:sz w:val="28"/>
          <w:szCs w:val="28"/>
          <w:lang w:val="en-GB"/>
        </w:rPr>
        <w:t xml:space="preserve"> </w:t>
      </w:r>
      <w:r w:rsidRPr="00B91E80">
        <w:rPr>
          <w:rFonts w:ascii="Browallia New" w:hAnsi="Browallia New" w:cs="Browallia New" w:hint="cs"/>
          <w:sz w:val="28"/>
          <w:szCs w:val="28"/>
          <w:cs/>
          <w:lang w:val="en-GB"/>
        </w:rPr>
        <w:t>บริษัทย่อยมีการประกาศจ่ายเงินปันผล</w:t>
      </w:r>
      <w:r w:rsidR="00F46B29" w:rsidRPr="00B91E80">
        <w:rPr>
          <w:rFonts w:ascii="Browallia New" w:hAnsi="Browallia New" w:cs="Browallia New" w:hint="cs"/>
          <w:sz w:val="28"/>
          <w:szCs w:val="28"/>
          <w:lang w:val="en-GB"/>
        </w:rPr>
        <w:t xml:space="preserve"> </w:t>
      </w:r>
      <w:r w:rsidR="004A71FD" w:rsidRPr="00B91E80">
        <w:rPr>
          <w:rFonts w:ascii="Browallia New" w:hAnsi="Browallia New" w:cs="Browallia New" w:hint="cs"/>
          <w:sz w:val="28"/>
          <w:szCs w:val="28"/>
          <w:cs/>
          <w:lang w:val="en-GB"/>
        </w:rPr>
        <w:t>รวมทั้งสิ้น</w:t>
      </w:r>
      <w:r w:rsidRPr="00B91E80">
        <w:rPr>
          <w:rFonts w:ascii="Browallia New" w:hAnsi="Browallia New" w:cs="Browallia New" w:hint="cs"/>
          <w:sz w:val="28"/>
          <w:szCs w:val="28"/>
          <w:cs/>
          <w:lang w:val="en-GB"/>
        </w:rPr>
        <w:t>ดังนี้</w:t>
      </w:r>
    </w:p>
    <w:p w14:paraId="5A9D66EA" w14:textId="48EDFD99" w:rsidR="00E7194C" w:rsidRPr="00B91E80" w:rsidRDefault="00E7194C" w:rsidP="002433F2">
      <w:pPr>
        <w:tabs>
          <w:tab w:val="clear" w:pos="227"/>
          <w:tab w:val="clear" w:pos="454"/>
        </w:tabs>
        <w:spacing w:line="240" w:lineRule="auto"/>
        <w:ind w:left="426"/>
        <w:jc w:val="thaiDistribute"/>
        <w:rPr>
          <w:rFonts w:ascii="Browallia New" w:hAnsi="Browallia New" w:cs="Browallia New"/>
          <w:sz w:val="28"/>
          <w:szCs w:val="28"/>
          <w:cs/>
          <w:lang w:val="en-GB"/>
        </w:rPr>
      </w:pPr>
    </w:p>
    <w:tbl>
      <w:tblPr>
        <w:tblW w:w="9023" w:type="dxa"/>
        <w:tblInd w:w="333" w:type="dxa"/>
        <w:tblLayout w:type="fixed"/>
        <w:tblCellMar>
          <w:left w:w="57" w:type="dxa"/>
          <w:right w:w="57" w:type="dxa"/>
        </w:tblCellMar>
        <w:tblLook w:val="0000" w:firstRow="0" w:lastRow="0" w:firstColumn="0" w:lastColumn="0" w:noHBand="0" w:noVBand="0"/>
      </w:tblPr>
      <w:tblGrid>
        <w:gridCol w:w="2644"/>
        <w:gridCol w:w="142"/>
        <w:gridCol w:w="850"/>
        <w:gridCol w:w="142"/>
        <w:gridCol w:w="992"/>
        <w:gridCol w:w="142"/>
        <w:gridCol w:w="992"/>
        <w:gridCol w:w="142"/>
        <w:gridCol w:w="851"/>
        <w:gridCol w:w="141"/>
        <w:gridCol w:w="851"/>
        <w:gridCol w:w="142"/>
        <w:gridCol w:w="992"/>
      </w:tblGrid>
      <w:tr w:rsidR="00801DE8" w:rsidRPr="00F14BED" w14:paraId="6155BA29" w14:textId="77777777" w:rsidTr="00A33E09">
        <w:trPr>
          <w:trHeight w:val="148"/>
        </w:trPr>
        <w:tc>
          <w:tcPr>
            <w:tcW w:w="2644" w:type="dxa"/>
          </w:tcPr>
          <w:p w14:paraId="02F71221" w14:textId="77777777" w:rsidR="00801DE8" w:rsidRPr="00C07995" w:rsidRDefault="00801DE8" w:rsidP="00121C32">
            <w:pPr>
              <w:tabs>
                <w:tab w:val="left" w:pos="113"/>
              </w:tabs>
              <w:ind w:right="-57"/>
              <w:jc w:val="center"/>
              <w:rPr>
                <w:rFonts w:ascii="Browallia New" w:hAnsi="Browallia New" w:cs="Browallia New"/>
                <w:sz w:val="22"/>
                <w:szCs w:val="22"/>
                <w:cs/>
              </w:rPr>
            </w:pPr>
          </w:p>
        </w:tc>
        <w:tc>
          <w:tcPr>
            <w:tcW w:w="142" w:type="dxa"/>
          </w:tcPr>
          <w:p w14:paraId="5B7F3FA6" w14:textId="77777777" w:rsidR="00801DE8" w:rsidRPr="00C07995" w:rsidRDefault="00801DE8" w:rsidP="00121C32">
            <w:pPr>
              <w:tabs>
                <w:tab w:val="left" w:pos="113"/>
              </w:tabs>
              <w:ind w:right="-57"/>
              <w:jc w:val="center"/>
              <w:rPr>
                <w:rFonts w:ascii="Browallia New" w:hAnsi="Browallia New" w:cs="Browallia New"/>
                <w:sz w:val="22"/>
                <w:szCs w:val="22"/>
                <w:cs/>
              </w:rPr>
            </w:pPr>
          </w:p>
        </w:tc>
        <w:tc>
          <w:tcPr>
            <w:tcW w:w="3118" w:type="dxa"/>
            <w:gridSpan w:val="5"/>
            <w:tcBorders>
              <w:bottom w:val="single" w:sz="4" w:space="0" w:color="auto"/>
            </w:tcBorders>
          </w:tcPr>
          <w:p w14:paraId="7DA4EC5C" w14:textId="0AD951D1"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rPr>
              <w:t>256</w:t>
            </w:r>
            <w:r w:rsidR="005D3E2D">
              <w:rPr>
                <w:rFonts w:ascii="Browallia New" w:hAnsi="Browallia New" w:cs="Browallia New"/>
                <w:sz w:val="22"/>
                <w:szCs w:val="22"/>
              </w:rPr>
              <w:t>6</w:t>
            </w:r>
          </w:p>
        </w:tc>
        <w:tc>
          <w:tcPr>
            <w:tcW w:w="142" w:type="dxa"/>
          </w:tcPr>
          <w:p w14:paraId="3B0C8241" w14:textId="77777777"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2977" w:type="dxa"/>
            <w:gridSpan w:val="5"/>
            <w:tcBorders>
              <w:bottom w:val="single" w:sz="4" w:space="0" w:color="auto"/>
            </w:tcBorders>
          </w:tcPr>
          <w:p w14:paraId="69EDC2C4" w14:textId="68931C16" w:rsidR="00801DE8" w:rsidRPr="00C07995" w:rsidRDefault="00801DE8"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rPr>
            </w:pPr>
            <w:r w:rsidRPr="00C07995">
              <w:rPr>
                <w:rFonts w:ascii="Browallia New" w:hAnsi="Browallia New" w:cs="Browallia New"/>
                <w:sz w:val="22"/>
                <w:szCs w:val="22"/>
              </w:rPr>
              <w:t>256</w:t>
            </w:r>
            <w:r w:rsidR="005D3E2D">
              <w:rPr>
                <w:rFonts w:ascii="Browallia New" w:hAnsi="Browallia New" w:cs="Browallia New"/>
                <w:sz w:val="22"/>
                <w:szCs w:val="22"/>
              </w:rPr>
              <w:t>5</w:t>
            </w:r>
          </w:p>
        </w:tc>
      </w:tr>
      <w:tr w:rsidR="00801DE8" w:rsidRPr="00F14BED" w14:paraId="5C749D84" w14:textId="77777777" w:rsidTr="00A33E09">
        <w:trPr>
          <w:trHeight w:val="148"/>
        </w:trPr>
        <w:tc>
          <w:tcPr>
            <w:tcW w:w="2644" w:type="dxa"/>
          </w:tcPr>
          <w:p w14:paraId="30D39262" w14:textId="77777777" w:rsidR="00801DE8" w:rsidRPr="00C07995" w:rsidRDefault="00801DE8" w:rsidP="00801DE8">
            <w:pPr>
              <w:tabs>
                <w:tab w:val="left" w:pos="113"/>
              </w:tabs>
              <w:ind w:right="-57"/>
              <w:jc w:val="center"/>
              <w:rPr>
                <w:rFonts w:ascii="Browallia New" w:hAnsi="Browallia New" w:cs="Browallia New"/>
                <w:sz w:val="22"/>
                <w:szCs w:val="22"/>
                <w:cs/>
              </w:rPr>
            </w:pPr>
          </w:p>
        </w:tc>
        <w:tc>
          <w:tcPr>
            <w:tcW w:w="142" w:type="dxa"/>
          </w:tcPr>
          <w:p w14:paraId="3FA38B20" w14:textId="77777777" w:rsidR="00801DE8" w:rsidRPr="00C07995" w:rsidRDefault="00801DE8" w:rsidP="00801DE8">
            <w:pPr>
              <w:tabs>
                <w:tab w:val="left" w:pos="113"/>
              </w:tabs>
              <w:ind w:right="-57"/>
              <w:jc w:val="center"/>
              <w:rPr>
                <w:rFonts w:ascii="Browallia New" w:hAnsi="Browallia New" w:cs="Browallia New"/>
                <w:sz w:val="22"/>
                <w:szCs w:val="22"/>
                <w:cs/>
              </w:rPr>
            </w:pPr>
          </w:p>
        </w:tc>
        <w:tc>
          <w:tcPr>
            <w:tcW w:w="1984" w:type="dxa"/>
            <w:gridSpan w:val="3"/>
            <w:tcBorders>
              <w:top w:val="single" w:sz="4" w:space="0" w:color="auto"/>
              <w:bottom w:val="single" w:sz="4" w:space="0" w:color="auto"/>
            </w:tcBorders>
          </w:tcPr>
          <w:p w14:paraId="439B9E4D" w14:textId="66BB8B03"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Borders>
              <w:top w:val="single" w:sz="4" w:space="0" w:color="auto"/>
            </w:tcBorders>
          </w:tcPr>
          <w:p w14:paraId="4414D174"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bottom w:val="single" w:sz="4" w:space="0" w:color="auto"/>
            </w:tcBorders>
          </w:tcPr>
          <w:p w14:paraId="6DB4350A" w14:textId="43D0F19E"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c>
          <w:tcPr>
            <w:tcW w:w="142" w:type="dxa"/>
          </w:tcPr>
          <w:p w14:paraId="3563C209"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1843" w:type="dxa"/>
            <w:gridSpan w:val="3"/>
            <w:tcBorders>
              <w:bottom w:val="single" w:sz="4" w:space="0" w:color="auto"/>
            </w:tcBorders>
          </w:tcPr>
          <w:p w14:paraId="4F17A16B"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r w:rsidRPr="00C07995">
              <w:rPr>
                <w:rFonts w:ascii="Browallia New" w:hAnsi="Browallia New" w:cs="Browallia New"/>
                <w:sz w:val="22"/>
                <w:szCs w:val="22"/>
                <w:cs/>
              </w:rPr>
              <w:t>ประกาศจ่ายเงินปันผล</w:t>
            </w:r>
          </w:p>
        </w:tc>
        <w:tc>
          <w:tcPr>
            <w:tcW w:w="142" w:type="dxa"/>
          </w:tcPr>
          <w:p w14:paraId="58987104"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tcPr>
          <w:p w14:paraId="6B349CEA"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0" w:right="-60"/>
              <w:jc w:val="center"/>
              <w:outlineLvl w:val="3"/>
              <w:rPr>
                <w:rFonts w:ascii="Browallia New" w:hAnsi="Browallia New" w:cs="Browallia New"/>
                <w:sz w:val="22"/>
                <w:szCs w:val="22"/>
                <w:cs/>
              </w:rPr>
            </w:pPr>
            <w:r w:rsidRPr="00C07995">
              <w:rPr>
                <w:rFonts w:ascii="Browallia New" w:hAnsi="Browallia New" w:cs="Browallia New"/>
                <w:sz w:val="22"/>
                <w:szCs w:val="22"/>
                <w:cs/>
              </w:rPr>
              <w:t>เงินปันผลจ่าย</w:t>
            </w:r>
          </w:p>
        </w:tc>
      </w:tr>
      <w:tr w:rsidR="00801DE8" w:rsidRPr="00F14BED" w14:paraId="7E4B941A" w14:textId="77777777" w:rsidTr="00A33E09">
        <w:trPr>
          <w:trHeight w:val="589"/>
        </w:trPr>
        <w:tc>
          <w:tcPr>
            <w:tcW w:w="2644" w:type="dxa"/>
            <w:tcBorders>
              <w:bottom w:val="single" w:sz="4" w:space="0" w:color="auto"/>
            </w:tcBorders>
            <w:vAlign w:val="bottom"/>
          </w:tcPr>
          <w:p w14:paraId="00CBA900" w14:textId="77777777"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ชื่อบริษัท</w:t>
            </w:r>
          </w:p>
        </w:tc>
        <w:tc>
          <w:tcPr>
            <w:tcW w:w="142" w:type="dxa"/>
          </w:tcPr>
          <w:p w14:paraId="201F0286" w14:textId="77777777" w:rsidR="00801DE8" w:rsidRPr="00C07995" w:rsidRDefault="00801DE8" w:rsidP="00801DE8">
            <w:pPr>
              <w:tabs>
                <w:tab w:val="left" w:pos="113"/>
              </w:tabs>
              <w:ind w:right="-57"/>
              <w:rPr>
                <w:rFonts w:ascii="Browallia New" w:hAnsi="Browallia New" w:cs="Browallia New"/>
                <w:sz w:val="22"/>
                <w:szCs w:val="22"/>
                <w:cs/>
              </w:rPr>
            </w:pPr>
          </w:p>
        </w:tc>
        <w:tc>
          <w:tcPr>
            <w:tcW w:w="850" w:type="dxa"/>
            <w:tcBorders>
              <w:top w:val="single" w:sz="4" w:space="0" w:color="auto"/>
              <w:bottom w:val="single" w:sz="4" w:space="0" w:color="auto"/>
            </w:tcBorders>
            <w:vAlign w:val="bottom"/>
          </w:tcPr>
          <w:p w14:paraId="0ED01360"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60B097E2" w14:textId="5F840A3D"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(บาท)</w:t>
            </w:r>
          </w:p>
        </w:tc>
        <w:tc>
          <w:tcPr>
            <w:tcW w:w="142" w:type="dxa"/>
            <w:tcBorders>
              <w:top w:val="single" w:sz="4" w:space="0" w:color="auto"/>
            </w:tcBorders>
          </w:tcPr>
          <w:p w14:paraId="71BFB033" w14:textId="77777777" w:rsidR="00801DE8" w:rsidRPr="00C07995" w:rsidRDefault="00801DE8" w:rsidP="00801DE8">
            <w:pPr>
              <w:tabs>
                <w:tab w:val="left" w:pos="113"/>
              </w:tabs>
              <w:ind w:right="-57"/>
              <w:rPr>
                <w:rFonts w:ascii="Browallia New" w:hAnsi="Browallia New" w:cs="Browallia New"/>
                <w:sz w:val="22"/>
                <w:szCs w:val="22"/>
                <w:cs/>
              </w:rPr>
            </w:pPr>
          </w:p>
        </w:tc>
        <w:tc>
          <w:tcPr>
            <w:tcW w:w="992" w:type="dxa"/>
            <w:tcBorders>
              <w:top w:val="single" w:sz="4" w:space="0" w:color="auto"/>
              <w:bottom w:val="single" w:sz="4" w:space="0" w:color="auto"/>
            </w:tcBorders>
            <w:vAlign w:val="bottom"/>
          </w:tcPr>
          <w:p w14:paraId="6789A11F"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61D776AF" w14:textId="25F70FBC" w:rsidR="00801DE8" w:rsidRPr="00C07995" w:rsidRDefault="00801DE8" w:rsidP="00801DE8">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21F0EF9E"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bottom w:val="single" w:sz="4" w:space="0" w:color="auto"/>
            </w:tcBorders>
            <w:vAlign w:val="bottom"/>
          </w:tcPr>
          <w:p w14:paraId="33254449" w14:textId="1223613D"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c>
          <w:tcPr>
            <w:tcW w:w="142" w:type="dxa"/>
          </w:tcPr>
          <w:p w14:paraId="37B96DBA"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5FB33DCD"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อัตราหุ้นละ</w:t>
            </w:r>
          </w:p>
          <w:p w14:paraId="7A56DB61"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(บาท)</w:t>
            </w:r>
          </w:p>
        </w:tc>
        <w:tc>
          <w:tcPr>
            <w:tcW w:w="141" w:type="dxa"/>
            <w:tcBorders>
              <w:top w:val="single" w:sz="4" w:space="0" w:color="auto"/>
            </w:tcBorders>
          </w:tcPr>
          <w:p w14:paraId="712B0661"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bottom w:val="single" w:sz="4" w:space="0" w:color="auto"/>
            </w:tcBorders>
            <w:vAlign w:val="bottom"/>
          </w:tcPr>
          <w:p w14:paraId="1AA0B80B" w14:textId="77777777" w:rsidR="00801DE8" w:rsidRPr="00C07995" w:rsidRDefault="00801DE8" w:rsidP="00801DE8">
            <w:pPr>
              <w:jc w:val="center"/>
              <w:rPr>
                <w:rFonts w:ascii="Browallia New" w:hAnsi="Browallia New" w:cs="Browallia New"/>
                <w:sz w:val="22"/>
                <w:szCs w:val="22"/>
              </w:rPr>
            </w:pPr>
            <w:r w:rsidRPr="00C07995">
              <w:rPr>
                <w:rFonts w:ascii="Browallia New" w:hAnsi="Browallia New" w:cs="Browallia New"/>
                <w:sz w:val="22"/>
                <w:szCs w:val="22"/>
                <w:cs/>
              </w:rPr>
              <w:t>จำนวนหุ้น</w:t>
            </w:r>
          </w:p>
          <w:p w14:paraId="22C13AC4" w14:textId="77777777" w:rsidR="00801DE8" w:rsidRPr="00C07995" w:rsidRDefault="00801DE8" w:rsidP="00801DE8">
            <w:pPr>
              <w:jc w:val="center"/>
              <w:rPr>
                <w:rFonts w:ascii="Browallia New" w:hAnsi="Browallia New" w:cs="Browallia New"/>
                <w:sz w:val="22"/>
                <w:szCs w:val="22"/>
                <w:cs/>
              </w:rPr>
            </w:pPr>
            <w:r w:rsidRPr="00C07995">
              <w:rPr>
                <w:rFonts w:ascii="Browallia New" w:hAnsi="Browallia New" w:cs="Browallia New"/>
                <w:sz w:val="22"/>
                <w:szCs w:val="22"/>
                <w:cs/>
              </w:rPr>
              <w:t>(พันหุ้น)</w:t>
            </w:r>
          </w:p>
        </w:tc>
        <w:tc>
          <w:tcPr>
            <w:tcW w:w="142" w:type="dxa"/>
          </w:tcPr>
          <w:p w14:paraId="69F83097"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bottom w:val="single" w:sz="4" w:space="0" w:color="auto"/>
            </w:tcBorders>
            <w:vAlign w:val="bottom"/>
          </w:tcPr>
          <w:p w14:paraId="716D0451" w14:textId="77777777" w:rsidR="00801DE8" w:rsidRPr="00C07995" w:rsidRDefault="00801DE8" w:rsidP="00801DE8">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r w:rsidRPr="00C07995">
              <w:rPr>
                <w:rFonts w:ascii="Browallia New" w:hAnsi="Browallia New" w:cs="Browallia New"/>
                <w:sz w:val="22"/>
                <w:szCs w:val="22"/>
                <w:cs/>
              </w:rPr>
              <w:t>จำนวนเงิน</w:t>
            </w:r>
            <w:r w:rsidRPr="00C07995">
              <w:rPr>
                <w:rFonts w:ascii="Browallia New" w:hAnsi="Browallia New" w:cs="Browallia New"/>
                <w:sz w:val="22"/>
                <w:szCs w:val="22"/>
                <w:cs/>
              </w:rPr>
              <w:br/>
            </w:r>
            <w:r w:rsidRPr="00C07995">
              <w:rPr>
                <w:rFonts w:ascii="Browallia New" w:hAnsi="Browallia New" w:cs="Browallia New"/>
                <w:sz w:val="22"/>
                <w:szCs w:val="22"/>
              </w:rPr>
              <w:t xml:space="preserve"> </w:t>
            </w:r>
            <w:r w:rsidRPr="00C07995">
              <w:rPr>
                <w:rFonts w:ascii="Browallia New" w:hAnsi="Browallia New" w:cs="Browallia New"/>
                <w:sz w:val="22"/>
                <w:szCs w:val="22"/>
                <w:cs/>
              </w:rPr>
              <w:t>(พันบาท)</w:t>
            </w:r>
          </w:p>
        </w:tc>
      </w:tr>
      <w:tr w:rsidR="00A952EB" w:rsidRPr="00F14BED" w14:paraId="2B16D8FA" w14:textId="77777777" w:rsidTr="00A33E09">
        <w:tc>
          <w:tcPr>
            <w:tcW w:w="2644" w:type="dxa"/>
            <w:tcBorders>
              <w:top w:val="single" w:sz="4" w:space="0" w:color="auto"/>
            </w:tcBorders>
          </w:tcPr>
          <w:p w14:paraId="347DB33D"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5552067F"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850" w:type="dxa"/>
            <w:tcBorders>
              <w:top w:val="single" w:sz="4" w:space="0" w:color="auto"/>
            </w:tcBorders>
          </w:tcPr>
          <w:p w14:paraId="46D02016"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396BBFB0"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992" w:type="dxa"/>
            <w:tcBorders>
              <w:top w:val="single" w:sz="4" w:space="0" w:color="auto"/>
            </w:tcBorders>
          </w:tcPr>
          <w:p w14:paraId="75A598A7" w14:textId="77777777" w:rsidR="00A952EB" w:rsidRPr="00C07995" w:rsidRDefault="00A952EB" w:rsidP="00121C32">
            <w:pPr>
              <w:tabs>
                <w:tab w:val="left" w:pos="113"/>
              </w:tabs>
              <w:ind w:right="-57"/>
              <w:jc w:val="center"/>
              <w:rPr>
                <w:rFonts w:ascii="Browallia New" w:hAnsi="Browallia New" w:cs="Browallia New"/>
                <w:sz w:val="22"/>
                <w:szCs w:val="22"/>
                <w:cs/>
              </w:rPr>
            </w:pPr>
          </w:p>
        </w:tc>
        <w:tc>
          <w:tcPr>
            <w:tcW w:w="142" w:type="dxa"/>
          </w:tcPr>
          <w:p w14:paraId="6CDE3713"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rPr>
            </w:pPr>
          </w:p>
        </w:tc>
        <w:tc>
          <w:tcPr>
            <w:tcW w:w="992" w:type="dxa"/>
            <w:tcBorders>
              <w:top w:val="single" w:sz="4" w:space="0" w:color="auto"/>
            </w:tcBorders>
          </w:tcPr>
          <w:p w14:paraId="23F3D036"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3"/>
              <w:rPr>
                <w:rFonts w:ascii="Browallia New" w:hAnsi="Browallia New" w:cs="Browallia New"/>
                <w:sz w:val="22"/>
                <w:szCs w:val="22"/>
                <w:cs/>
              </w:rPr>
            </w:pPr>
          </w:p>
        </w:tc>
        <w:tc>
          <w:tcPr>
            <w:tcW w:w="142" w:type="dxa"/>
          </w:tcPr>
          <w:p w14:paraId="5B876847"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74B862A0"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c>
          <w:tcPr>
            <w:tcW w:w="141" w:type="dxa"/>
          </w:tcPr>
          <w:p w14:paraId="60AC9779"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851" w:type="dxa"/>
            <w:tcBorders>
              <w:top w:val="single" w:sz="4" w:space="0" w:color="auto"/>
            </w:tcBorders>
          </w:tcPr>
          <w:p w14:paraId="583BE6D4"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142" w:type="dxa"/>
          </w:tcPr>
          <w:p w14:paraId="0D13461C"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rPr>
            </w:pPr>
          </w:p>
        </w:tc>
        <w:tc>
          <w:tcPr>
            <w:tcW w:w="992" w:type="dxa"/>
            <w:tcBorders>
              <w:top w:val="single" w:sz="4" w:space="0" w:color="auto"/>
            </w:tcBorders>
          </w:tcPr>
          <w:p w14:paraId="377553A6" w14:textId="77777777" w:rsidR="00A952EB" w:rsidRPr="00C07995" w:rsidRDefault="00A952EB" w:rsidP="00121C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rPr>
                <w:rFonts w:ascii="Browallia New" w:hAnsi="Browallia New" w:cs="Browallia New"/>
                <w:sz w:val="22"/>
                <w:szCs w:val="22"/>
                <w:cs/>
              </w:rPr>
            </w:pPr>
          </w:p>
        </w:tc>
      </w:tr>
      <w:tr w:rsidR="005D3E2D" w:rsidRPr="00F14BED" w14:paraId="0A2D449D" w14:textId="77777777" w:rsidTr="00A33E09">
        <w:tc>
          <w:tcPr>
            <w:tcW w:w="2644" w:type="dxa"/>
            <w:shd w:val="clear" w:color="auto" w:fill="auto"/>
          </w:tcPr>
          <w:p w14:paraId="2D35E42F" w14:textId="6BEE5818" w:rsidR="005D3E2D" w:rsidRPr="00C07995" w:rsidRDefault="005D3E2D" w:rsidP="005D3E2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บริษัท ไมด้า (ลาว) เช่าสินเชื่อ จำกัด</w:t>
            </w:r>
          </w:p>
        </w:tc>
        <w:tc>
          <w:tcPr>
            <w:tcW w:w="142" w:type="dxa"/>
            <w:shd w:val="clear" w:color="auto" w:fill="auto"/>
          </w:tcPr>
          <w:p w14:paraId="077FB851" w14:textId="77777777" w:rsidR="005D3E2D" w:rsidRPr="00C07995" w:rsidRDefault="005D3E2D" w:rsidP="005D3E2D">
            <w:pPr>
              <w:tabs>
                <w:tab w:val="left" w:pos="113"/>
              </w:tabs>
              <w:ind w:right="-57"/>
              <w:rPr>
                <w:rFonts w:ascii="Browallia New" w:hAnsi="Browallia New" w:cs="Browallia New"/>
                <w:sz w:val="22"/>
                <w:szCs w:val="22"/>
                <w:cs/>
              </w:rPr>
            </w:pPr>
          </w:p>
        </w:tc>
        <w:tc>
          <w:tcPr>
            <w:tcW w:w="850" w:type="dxa"/>
            <w:shd w:val="clear" w:color="auto" w:fill="auto"/>
          </w:tcPr>
          <w:p w14:paraId="49CEBBB7" w14:textId="10F3AD7B" w:rsidR="005D3E2D" w:rsidRPr="00EC2D0E" w:rsidRDefault="00A9589E"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3.56</w:t>
            </w:r>
          </w:p>
        </w:tc>
        <w:tc>
          <w:tcPr>
            <w:tcW w:w="142" w:type="dxa"/>
            <w:shd w:val="clear" w:color="auto" w:fill="auto"/>
          </w:tcPr>
          <w:p w14:paraId="1B042F7A" w14:textId="77777777" w:rsidR="005D3E2D" w:rsidRPr="00EC2D0E" w:rsidRDefault="005D3E2D" w:rsidP="005D3E2D">
            <w:pPr>
              <w:tabs>
                <w:tab w:val="left" w:pos="113"/>
              </w:tabs>
              <w:ind w:right="-57"/>
              <w:jc w:val="center"/>
              <w:rPr>
                <w:rFonts w:ascii="Browallia New" w:hAnsi="Browallia New" w:cs="Browallia New"/>
                <w:sz w:val="22"/>
                <w:szCs w:val="22"/>
                <w:cs/>
              </w:rPr>
            </w:pPr>
          </w:p>
        </w:tc>
        <w:tc>
          <w:tcPr>
            <w:tcW w:w="992" w:type="dxa"/>
            <w:shd w:val="clear" w:color="auto" w:fill="auto"/>
          </w:tcPr>
          <w:p w14:paraId="0A9E268D" w14:textId="33AC726E" w:rsidR="005D3E2D" w:rsidRPr="00EC2D0E" w:rsidRDefault="00441DD8"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25,000</w:t>
            </w:r>
          </w:p>
        </w:tc>
        <w:tc>
          <w:tcPr>
            <w:tcW w:w="142" w:type="dxa"/>
            <w:shd w:val="clear" w:color="auto" w:fill="auto"/>
          </w:tcPr>
          <w:p w14:paraId="7039B0C8" w14:textId="77777777" w:rsidR="005D3E2D" w:rsidRPr="00EC2D0E"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shd w:val="clear" w:color="auto" w:fill="auto"/>
          </w:tcPr>
          <w:p w14:paraId="703FE662" w14:textId="0CAF3398" w:rsidR="005D3E2D" w:rsidRPr="00EC2D0E" w:rsidRDefault="00BD1C1C"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hint="cs"/>
                <w:sz w:val="22"/>
                <w:szCs w:val="22"/>
                <w:cs/>
              </w:rPr>
              <w:t>89</w:t>
            </w:r>
            <w:r>
              <w:rPr>
                <w:rFonts w:ascii="Browallia New" w:hAnsi="Browallia New" w:cs="Browallia New"/>
                <w:sz w:val="22"/>
                <w:szCs w:val="22"/>
              </w:rPr>
              <w:t>,000</w:t>
            </w:r>
          </w:p>
        </w:tc>
        <w:tc>
          <w:tcPr>
            <w:tcW w:w="142" w:type="dxa"/>
            <w:shd w:val="clear" w:color="auto" w:fill="auto"/>
          </w:tcPr>
          <w:p w14:paraId="5E763603" w14:textId="77777777" w:rsidR="005D3E2D" w:rsidRPr="00A03C3C"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7802E708" w14:textId="1D470A04"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2.48</w:t>
            </w:r>
          </w:p>
        </w:tc>
        <w:tc>
          <w:tcPr>
            <w:tcW w:w="141" w:type="dxa"/>
            <w:shd w:val="clear" w:color="auto" w:fill="auto"/>
          </w:tcPr>
          <w:p w14:paraId="226604DC" w14:textId="7777777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3ED53594" w14:textId="4957F0BA"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25,000</w:t>
            </w:r>
          </w:p>
        </w:tc>
        <w:tc>
          <w:tcPr>
            <w:tcW w:w="142" w:type="dxa"/>
            <w:shd w:val="clear" w:color="auto" w:fill="auto"/>
          </w:tcPr>
          <w:p w14:paraId="14753773" w14:textId="7777777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6FDCF198" w14:textId="4DBAEF0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62,000</w:t>
            </w:r>
          </w:p>
        </w:tc>
      </w:tr>
      <w:tr w:rsidR="005D3E2D" w:rsidRPr="00F14BED" w14:paraId="345C312B" w14:textId="77777777" w:rsidTr="00F701BD">
        <w:tc>
          <w:tcPr>
            <w:tcW w:w="2644" w:type="dxa"/>
            <w:shd w:val="clear" w:color="auto" w:fill="auto"/>
          </w:tcPr>
          <w:p w14:paraId="51B6CBFC" w14:textId="7FE643C5" w:rsidR="005D3E2D" w:rsidRPr="00C07995" w:rsidRDefault="005D3E2D" w:rsidP="005D3E2D">
            <w:pPr>
              <w:tabs>
                <w:tab w:val="left" w:pos="113"/>
              </w:tabs>
              <w:ind w:right="-57"/>
              <w:rPr>
                <w:rFonts w:ascii="Browallia New" w:hAnsi="Browallia New" w:cs="Browallia New"/>
                <w:sz w:val="22"/>
                <w:szCs w:val="22"/>
                <w:cs/>
              </w:rPr>
            </w:pPr>
            <w:r w:rsidRPr="00C07995">
              <w:rPr>
                <w:rFonts w:ascii="Browallia New" w:hAnsi="Browallia New" w:cs="Browallia New"/>
                <w:sz w:val="22"/>
                <w:szCs w:val="22"/>
                <w:cs/>
              </w:rPr>
              <w:t>บริษัท ไมด้า โฮเทล แอนด์ รีสอร์ท จำกัด</w:t>
            </w:r>
          </w:p>
        </w:tc>
        <w:tc>
          <w:tcPr>
            <w:tcW w:w="142" w:type="dxa"/>
            <w:shd w:val="clear" w:color="auto" w:fill="auto"/>
          </w:tcPr>
          <w:p w14:paraId="6CBC6453" w14:textId="77777777" w:rsidR="005D3E2D" w:rsidRPr="00C07995" w:rsidRDefault="005D3E2D" w:rsidP="005D3E2D">
            <w:pPr>
              <w:tabs>
                <w:tab w:val="left" w:pos="113"/>
              </w:tabs>
              <w:ind w:right="-57"/>
              <w:jc w:val="center"/>
              <w:rPr>
                <w:rFonts w:ascii="Browallia New" w:hAnsi="Browallia New" w:cs="Browallia New"/>
                <w:sz w:val="22"/>
                <w:szCs w:val="22"/>
                <w:highlight w:val="yellow"/>
                <w:cs/>
              </w:rPr>
            </w:pPr>
          </w:p>
        </w:tc>
        <w:tc>
          <w:tcPr>
            <w:tcW w:w="850" w:type="dxa"/>
            <w:shd w:val="clear" w:color="auto" w:fill="auto"/>
          </w:tcPr>
          <w:p w14:paraId="1261C5EE" w14:textId="1EDA38C4" w:rsidR="005D3E2D" w:rsidRPr="00EC2D0E" w:rsidRDefault="00BD1C1C" w:rsidP="005D3E2D">
            <w:pPr>
              <w:tabs>
                <w:tab w:val="clear" w:pos="907"/>
                <w:tab w:val="left" w:pos="113"/>
                <w:tab w:val="left" w:pos="794"/>
              </w:tabs>
              <w:jc w:val="right"/>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4BF30604" w14:textId="77777777" w:rsidR="005D3E2D" w:rsidRPr="00EC2D0E" w:rsidRDefault="005D3E2D" w:rsidP="005D3E2D">
            <w:pPr>
              <w:tabs>
                <w:tab w:val="left" w:pos="113"/>
              </w:tabs>
              <w:ind w:right="-57"/>
              <w:jc w:val="right"/>
              <w:rPr>
                <w:rFonts w:ascii="Browallia New" w:hAnsi="Browallia New" w:cs="Browallia New"/>
                <w:sz w:val="22"/>
                <w:szCs w:val="22"/>
                <w:cs/>
              </w:rPr>
            </w:pPr>
          </w:p>
        </w:tc>
        <w:tc>
          <w:tcPr>
            <w:tcW w:w="992" w:type="dxa"/>
            <w:shd w:val="clear" w:color="auto" w:fill="auto"/>
          </w:tcPr>
          <w:p w14:paraId="453A9707" w14:textId="56BAB082" w:rsidR="005D3E2D" w:rsidRPr="00EC2D0E" w:rsidRDefault="00BD1C1C"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73C0BDA2" w14:textId="77777777" w:rsidR="005D3E2D" w:rsidRPr="00EC2D0E"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4437E4BD" w14:textId="13C8F397" w:rsidR="005D3E2D" w:rsidRPr="00EC2D0E" w:rsidDel="006A56D0" w:rsidRDefault="00BD1C1C" w:rsidP="005D3E2D">
            <w:pPr>
              <w:tabs>
                <w:tab w:val="clear" w:pos="907"/>
                <w:tab w:val="left" w:pos="113"/>
                <w:tab w:val="left" w:pos="794"/>
              </w:tabs>
              <w:jc w:val="right"/>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2F4F0E4A" w14:textId="77777777" w:rsidR="005D3E2D" w:rsidRPr="00A03C3C"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06E3E861" w14:textId="1770C91F"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cs/>
              </w:rPr>
            </w:pPr>
            <w:r w:rsidRPr="00EC2D0E">
              <w:rPr>
                <w:rFonts w:ascii="Browallia New" w:hAnsi="Browallia New" w:cs="Browallia New"/>
                <w:sz w:val="22"/>
                <w:szCs w:val="22"/>
              </w:rPr>
              <w:t>0.05</w:t>
            </w:r>
          </w:p>
        </w:tc>
        <w:tc>
          <w:tcPr>
            <w:tcW w:w="141" w:type="dxa"/>
            <w:shd w:val="clear" w:color="auto" w:fill="auto"/>
          </w:tcPr>
          <w:p w14:paraId="70568D41" w14:textId="77777777"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4375E369" w14:textId="6467101C"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 xml:space="preserve">    211,200</w:t>
            </w:r>
          </w:p>
        </w:tc>
        <w:tc>
          <w:tcPr>
            <w:tcW w:w="142" w:type="dxa"/>
            <w:shd w:val="clear" w:color="auto" w:fill="auto"/>
          </w:tcPr>
          <w:p w14:paraId="1CA20318" w14:textId="7777777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0E5D824B" w14:textId="261451DC"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t>10,081</w:t>
            </w:r>
          </w:p>
        </w:tc>
      </w:tr>
      <w:tr w:rsidR="005D3E2D" w:rsidRPr="00F14BED" w14:paraId="68F8423A" w14:textId="77777777" w:rsidTr="00A33E09">
        <w:tc>
          <w:tcPr>
            <w:tcW w:w="2644" w:type="dxa"/>
            <w:shd w:val="clear" w:color="auto" w:fill="auto"/>
          </w:tcPr>
          <w:p w14:paraId="50F0E1CF" w14:textId="2A315809" w:rsidR="005D3E2D" w:rsidRPr="00C07995" w:rsidRDefault="005D3E2D" w:rsidP="005D3E2D">
            <w:pPr>
              <w:tabs>
                <w:tab w:val="left" w:pos="113"/>
              </w:tabs>
              <w:ind w:right="-57"/>
              <w:rPr>
                <w:rFonts w:ascii="Browallia New" w:hAnsi="Browallia New" w:cs="Browallia New"/>
                <w:sz w:val="22"/>
                <w:szCs w:val="22"/>
                <w:cs/>
              </w:rPr>
            </w:pPr>
            <w:r>
              <w:rPr>
                <w:rFonts w:ascii="Browallia New" w:hAnsi="Browallia New" w:cs="Browallia New" w:hint="cs"/>
                <w:sz w:val="22"/>
                <w:szCs w:val="22"/>
                <w:cs/>
              </w:rPr>
              <w:t xml:space="preserve">บริษัท รักษาความปลอดภัย ไมด้า จำกัด </w:t>
            </w:r>
          </w:p>
        </w:tc>
        <w:tc>
          <w:tcPr>
            <w:tcW w:w="142" w:type="dxa"/>
            <w:shd w:val="clear" w:color="auto" w:fill="auto"/>
          </w:tcPr>
          <w:p w14:paraId="4413937F" w14:textId="77777777" w:rsidR="005D3E2D" w:rsidRPr="00C07995" w:rsidRDefault="005D3E2D" w:rsidP="005D3E2D">
            <w:pPr>
              <w:tabs>
                <w:tab w:val="left" w:pos="113"/>
              </w:tabs>
              <w:ind w:right="-57"/>
              <w:jc w:val="center"/>
              <w:rPr>
                <w:rFonts w:ascii="Browallia New" w:hAnsi="Browallia New" w:cs="Browallia New"/>
                <w:sz w:val="22"/>
                <w:szCs w:val="22"/>
                <w:highlight w:val="yellow"/>
                <w:cs/>
              </w:rPr>
            </w:pPr>
          </w:p>
        </w:tc>
        <w:tc>
          <w:tcPr>
            <w:tcW w:w="850" w:type="dxa"/>
            <w:shd w:val="clear" w:color="auto" w:fill="auto"/>
          </w:tcPr>
          <w:p w14:paraId="3E0E4C0C" w14:textId="34C077A4" w:rsidR="005D3E2D" w:rsidRPr="00EC2D0E" w:rsidRDefault="00BD1C1C" w:rsidP="005D3E2D">
            <w:pPr>
              <w:tabs>
                <w:tab w:val="clear" w:pos="907"/>
                <w:tab w:val="left" w:pos="113"/>
                <w:tab w:val="left" w:pos="794"/>
              </w:tabs>
              <w:jc w:val="right"/>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45884B31" w14:textId="77777777" w:rsidR="005D3E2D" w:rsidRPr="00EC2D0E" w:rsidRDefault="005D3E2D" w:rsidP="005D3E2D">
            <w:pPr>
              <w:tabs>
                <w:tab w:val="left" w:pos="113"/>
              </w:tabs>
              <w:ind w:right="-57"/>
              <w:jc w:val="right"/>
              <w:rPr>
                <w:rFonts w:ascii="Browallia New" w:hAnsi="Browallia New" w:cs="Browallia New"/>
                <w:sz w:val="22"/>
                <w:szCs w:val="22"/>
                <w:cs/>
              </w:rPr>
            </w:pPr>
          </w:p>
        </w:tc>
        <w:tc>
          <w:tcPr>
            <w:tcW w:w="992" w:type="dxa"/>
            <w:shd w:val="clear" w:color="auto" w:fill="auto"/>
          </w:tcPr>
          <w:p w14:paraId="18B960AF" w14:textId="53125493" w:rsidR="005D3E2D" w:rsidRPr="00EC2D0E" w:rsidRDefault="00BD1C1C"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1ABED0CD" w14:textId="77777777" w:rsidR="005D3E2D" w:rsidRPr="00EC2D0E"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tcBorders>
              <w:bottom w:val="single" w:sz="4" w:space="0" w:color="auto"/>
            </w:tcBorders>
            <w:shd w:val="clear" w:color="auto" w:fill="auto"/>
          </w:tcPr>
          <w:p w14:paraId="255CF6EE" w14:textId="01437415" w:rsidR="005D3E2D" w:rsidRPr="00EC2D0E" w:rsidRDefault="00BD1C1C" w:rsidP="005D3E2D">
            <w:pPr>
              <w:tabs>
                <w:tab w:val="clear" w:pos="907"/>
                <w:tab w:val="left" w:pos="113"/>
                <w:tab w:val="left" w:pos="794"/>
              </w:tabs>
              <w:jc w:val="right"/>
              <w:rPr>
                <w:rFonts w:ascii="Browallia New" w:hAnsi="Browallia New" w:cs="Browallia New"/>
                <w:sz w:val="22"/>
                <w:szCs w:val="22"/>
              </w:rPr>
            </w:pPr>
            <w:r>
              <w:rPr>
                <w:rFonts w:ascii="Browallia New" w:hAnsi="Browallia New" w:cs="Browallia New" w:hint="cs"/>
                <w:sz w:val="22"/>
                <w:szCs w:val="22"/>
                <w:cs/>
              </w:rPr>
              <w:t>-</w:t>
            </w:r>
          </w:p>
        </w:tc>
        <w:tc>
          <w:tcPr>
            <w:tcW w:w="142" w:type="dxa"/>
            <w:shd w:val="clear" w:color="auto" w:fill="auto"/>
          </w:tcPr>
          <w:p w14:paraId="7A79D39C" w14:textId="77777777" w:rsidR="005D3E2D" w:rsidRPr="00A03C3C"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highlight w:val="green"/>
              </w:rPr>
            </w:pPr>
          </w:p>
        </w:tc>
        <w:tc>
          <w:tcPr>
            <w:tcW w:w="851" w:type="dxa"/>
            <w:tcBorders>
              <w:top w:val="nil"/>
              <w:left w:val="nil"/>
              <w:bottom w:val="nil"/>
              <w:right w:val="nil"/>
            </w:tcBorders>
            <w:shd w:val="clear" w:color="auto" w:fill="auto"/>
          </w:tcPr>
          <w:p w14:paraId="2EB80EFE" w14:textId="74953518" w:rsidR="005D3E2D" w:rsidRPr="006027D0"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20.00</w:t>
            </w:r>
          </w:p>
        </w:tc>
        <w:tc>
          <w:tcPr>
            <w:tcW w:w="141" w:type="dxa"/>
            <w:shd w:val="clear" w:color="auto" w:fill="auto"/>
          </w:tcPr>
          <w:p w14:paraId="662401E9" w14:textId="77777777"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851" w:type="dxa"/>
            <w:shd w:val="clear" w:color="auto" w:fill="auto"/>
          </w:tcPr>
          <w:p w14:paraId="0E6A271B" w14:textId="1B22C133" w:rsidR="005D3E2D" w:rsidRPr="006027D0"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100</w:t>
            </w:r>
          </w:p>
        </w:tc>
        <w:tc>
          <w:tcPr>
            <w:tcW w:w="142" w:type="dxa"/>
            <w:shd w:val="clear" w:color="auto" w:fill="auto"/>
          </w:tcPr>
          <w:p w14:paraId="196AFA06" w14:textId="7777777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p>
        </w:tc>
        <w:tc>
          <w:tcPr>
            <w:tcW w:w="992" w:type="dxa"/>
            <w:shd w:val="clear" w:color="auto" w:fill="auto"/>
          </w:tcPr>
          <w:p w14:paraId="38066909" w14:textId="1F5A6F29" w:rsidR="005D3E2D" w:rsidRPr="006027D0"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Pr>
                <w:rFonts w:ascii="Browallia New" w:hAnsi="Browallia New" w:cs="Browallia New"/>
                <w:sz w:val="22"/>
                <w:szCs w:val="22"/>
              </w:rPr>
              <w:t>2,000</w:t>
            </w:r>
          </w:p>
        </w:tc>
      </w:tr>
      <w:tr w:rsidR="005D3E2D" w:rsidRPr="00F14BED" w14:paraId="3FA12156" w14:textId="77777777" w:rsidTr="00A33E09">
        <w:tc>
          <w:tcPr>
            <w:tcW w:w="2644" w:type="dxa"/>
            <w:shd w:val="clear" w:color="auto" w:fill="auto"/>
          </w:tcPr>
          <w:p w14:paraId="4FD701C2" w14:textId="400FF3F1" w:rsidR="005D3E2D" w:rsidRPr="00C07995" w:rsidRDefault="005D3E2D" w:rsidP="005D3E2D">
            <w:pPr>
              <w:tabs>
                <w:tab w:val="left" w:pos="113"/>
              </w:tabs>
              <w:ind w:right="-57"/>
              <w:jc w:val="center"/>
              <w:rPr>
                <w:rFonts w:ascii="Browallia New" w:hAnsi="Browallia New" w:cs="Browallia New"/>
                <w:sz w:val="22"/>
                <w:szCs w:val="22"/>
                <w:cs/>
              </w:rPr>
            </w:pPr>
            <w:r w:rsidRPr="00C07995">
              <w:rPr>
                <w:rFonts w:ascii="Browallia New" w:hAnsi="Browallia New" w:cs="Browallia New"/>
                <w:sz w:val="22"/>
                <w:szCs w:val="22"/>
                <w:cs/>
              </w:rPr>
              <w:t>รวม</w:t>
            </w:r>
          </w:p>
        </w:tc>
        <w:tc>
          <w:tcPr>
            <w:tcW w:w="142" w:type="dxa"/>
            <w:shd w:val="clear" w:color="auto" w:fill="auto"/>
          </w:tcPr>
          <w:p w14:paraId="066B3FBB" w14:textId="77777777" w:rsidR="005D3E2D" w:rsidRPr="00C07995" w:rsidRDefault="005D3E2D" w:rsidP="005D3E2D">
            <w:pPr>
              <w:tabs>
                <w:tab w:val="left" w:pos="113"/>
              </w:tabs>
              <w:ind w:right="-57"/>
              <w:jc w:val="center"/>
              <w:rPr>
                <w:rFonts w:ascii="Browallia New" w:hAnsi="Browallia New" w:cs="Browallia New"/>
                <w:sz w:val="22"/>
                <w:szCs w:val="22"/>
                <w:cs/>
              </w:rPr>
            </w:pPr>
          </w:p>
        </w:tc>
        <w:tc>
          <w:tcPr>
            <w:tcW w:w="850" w:type="dxa"/>
            <w:shd w:val="clear" w:color="auto" w:fill="auto"/>
          </w:tcPr>
          <w:p w14:paraId="5B788AA6" w14:textId="77777777" w:rsidR="005D3E2D" w:rsidRPr="00EC2D0E" w:rsidRDefault="005D3E2D" w:rsidP="005D3E2D">
            <w:pPr>
              <w:tabs>
                <w:tab w:val="left" w:pos="113"/>
              </w:tabs>
              <w:ind w:right="-57"/>
              <w:jc w:val="center"/>
              <w:rPr>
                <w:rFonts w:ascii="Browallia New" w:hAnsi="Browallia New" w:cs="Browallia New"/>
                <w:sz w:val="22"/>
                <w:szCs w:val="22"/>
                <w:cs/>
              </w:rPr>
            </w:pPr>
          </w:p>
        </w:tc>
        <w:tc>
          <w:tcPr>
            <w:tcW w:w="142" w:type="dxa"/>
            <w:shd w:val="clear" w:color="auto" w:fill="auto"/>
          </w:tcPr>
          <w:p w14:paraId="3A6BF878" w14:textId="77777777" w:rsidR="005D3E2D" w:rsidRPr="00EC2D0E" w:rsidRDefault="005D3E2D" w:rsidP="005D3E2D">
            <w:pPr>
              <w:tabs>
                <w:tab w:val="left" w:pos="113"/>
              </w:tabs>
              <w:ind w:right="-57"/>
              <w:jc w:val="center"/>
              <w:rPr>
                <w:rFonts w:ascii="Browallia New" w:hAnsi="Browallia New" w:cs="Browallia New"/>
                <w:sz w:val="22"/>
                <w:szCs w:val="22"/>
                <w:cs/>
              </w:rPr>
            </w:pPr>
          </w:p>
        </w:tc>
        <w:tc>
          <w:tcPr>
            <w:tcW w:w="992" w:type="dxa"/>
            <w:shd w:val="clear" w:color="auto" w:fill="auto"/>
          </w:tcPr>
          <w:p w14:paraId="5B27D83A" w14:textId="77777777" w:rsidR="005D3E2D" w:rsidRPr="00EC2D0E" w:rsidRDefault="005D3E2D" w:rsidP="005D3E2D">
            <w:pPr>
              <w:tabs>
                <w:tab w:val="left" w:pos="113"/>
                <w:tab w:val="left" w:pos="175"/>
              </w:tabs>
              <w:ind w:right="-57"/>
              <w:jc w:val="center"/>
              <w:rPr>
                <w:rFonts w:ascii="Browallia New" w:hAnsi="Browallia New" w:cs="Browallia New"/>
                <w:sz w:val="22"/>
                <w:szCs w:val="22"/>
              </w:rPr>
            </w:pPr>
          </w:p>
        </w:tc>
        <w:tc>
          <w:tcPr>
            <w:tcW w:w="142" w:type="dxa"/>
            <w:shd w:val="clear" w:color="auto" w:fill="auto"/>
          </w:tcPr>
          <w:p w14:paraId="229F1199" w14:textId="77777777" w:rsidR="005D3E2D" w:rsidRPr="00EC2D0E"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4B72DCF8" w14:textId="3390475F" w:rsidR="005D3E2D" w:rsidRPr="00EC2D0E" w:rsidRDefault="00BD1C1C"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cs/>
              </w:rPr>
            </w:pPr>
            <w:r>
              <w:rPr>
                <w:rFonts w:ascii="Browallia New" w:hAnsi="Browallia New" w:cs="Browallia New"/>
                <w:sz w:val="22"/>
                <w:szCs w:val="22"/>
              </w:rPr>
              <w:t>89,000</w:t>
            </w:r>
          </w:p>
        </w:tc>
        <w:tc>
          <w:tcPr>
            <w:tcW w:w="142" w:type="dxa"/>
            <w:shd w:val="clear" w:color="auto" w:fill="auto"/>
          </w:tcPr>
          <w:p w14:paraId="1093ED63" w14:textId="77777777" w:rsidR="005D3E2D" w:rsidRPr="00A03C3C"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center"/>
              <w:outlineLvl w:val="3"/>
              <w:rPr>
                <w:rFonts w:ascii="Browallia New" w:hAnsi="Browallia New" w:cs="Browallia New"/>
                <w:sz w:val="22"/>
                <w:szCs w:val="22"/>
                <w:highlight w:val="green"/>
              </w:rPr>
            </w:pPr>
          </w:p>
        </w:tc>
        <w:tc>
          <w:tcPr>
            <w:tcW w:w="851" w:type="dxa"/>
            <w:shd w:val="clear" w:color="auto" w:fill="auto"/>
          </w:tcPr>
          <w:p w14:paraId="1606B9E5" w14:textId="108CC7E8"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1" w:type="dxa"/>
            <w:shd w:val="clear" w:color="auto" w:fill="auto"/>
          </w:tcPr>
          <w:p w14:paraId="1B16523F" w14:textId="77777777"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851" w:type="dxa"/>
            <w:shd w:val="clear" w:color="auto" w:fill="auto"/>
          </w:tcPr>
          <w:p w14:paraId="425DFC60" w14:textId="77777777" w:rsidR="005D3E2D" w:rsidRPr="00C07995" w:rsidRDefault="005D3E2D" w:rsidP="005D3E2D">
            <w:pPr>
              <w:keepNext/>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142" w:type="dxa"/>
            <w:shd w:val="clear" w:color="auto" w:fill="auto"/>
          </w:tcPr>
          <w:p w14:paraId="2AA7BF46" w14:textId="77777777"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outlineLvl w:val="3"/>
              <w:rPr>
                <w:rFonts w:ascii="Browallia New" w:hAnsi="Browallia New" w:cs="Browallia New"/>
                <w:sz w:val="22"/>
                <w:szCs w:val="22"/>
              </w:rPr>
            </w:pPr>
          </w:p>
        </w:tc>
        <w:tc>
          <w:tcPr>
            <w:tcW w:w="992" w:type="dxa"/>
            <w:tcBorders>
              <w:top w:val="single" w:sz="4" w:space="0" w:color="auto"/>
              <w:bottom w:val="single" w:sz="12" w:space="0" w:color="auto"/>
            </w:tcBorders>
            <w:shd w:val="clear" w:color="auto" w:fill="auto"/>
          </w:tcPr>
          <w:p w14:paraId="0061B674" w14:textId="6B67431F" w:rsidR="005D3E2D" w:rsidRPr="00C07995" w:rsidRDefault="005D3E2D" w:rsidP="005D3E2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
              </w:tabs>
              <w:jc w:val="right"/>
              <w:outlineLvl w:val="3"/>
              <w:rPr>
                <w:rFonts w:ascii="Browallia New" w:hAnsi="Browallia New" w:cs="Browallia New"/>
                <w:sz w:val="22"/>
                <w:szCs w:val="22"/>
              </w:rPr>
            </w:pPr>
            <w:r w:rsidRPr="00EC2D0E">
              <w:rPr>
                <w:rFonts w:ascii="Browallia New" w:hAnsi="Browallia New" w:cs="Browallia New"/>
                <w:sz w:val="22"/>
                <w:szCs w:val="22"/>
              </w:rPr>
              <w:fldChar w:fldCharType="begin"/>
            </w:r>
            <w:r w:rsidRPr="00EC2D0E">
              <w:rPr>
                <w:rFonts w:ascii="Browallia New" w:hAnsi="Browallia New" w:cs="Browallia New"/>
                <w:sz w:val="22"/>
                <w:szCs w:val="22"/>
              </w:rPr>
              <w:instrText xml:space="preserve"> =SUM(ABOVE) </w:instrText>
            </w:r>
            <w:r w:rsidRPr="00EC2D0E">
              <w:rPr>
                <w:rFonts w:ascii="Browallia New" w:hAnsi="Browallia New" w:cs="Browallia New"/>
                <w:sz w:val="22"/>
                <w:szCs w:val="22"/>
              </w:rPr>
              <w:fldChar w:fldCharType="separate"/>
            </w:r>
            <w:r w:rsidRPr="00EC2D0E">
              <w:rPr>
                <w:rFonts w:ascii="Browallia New" w:hAnsi="Browallia New" w:cs="Browallia New"/>
                <w:noProof/>
                <w:sz w:val="22"/>
                <w:szCs w:val="22"/>
              </w:rPr>
              <w:t>7</w:t>
            </w:r>
            <w:r>
              <w:rPr>
                <w:rFonts w:ascii="Browallia New" w:hAnsi="Browallia New" w:cs="Browallia New"/>
                <w:noProof/>
                <w:sz w:val="22"/>
                <w:szCs w:val="22"/>
              </w:rPr>
              <w:t>4</w:t>
            </w:r>
            <w:r w:rsidRPr="00EC2D0E">
              <w:rPr>
                <w:rFonts w:ascii="Browallia New" w:hAnsi="Browallia New" w:cs="Browallia New"/>
                <w:noProof/>
                <w:sz w:val="22"/>
                <w:szCs w:val="22"/>
              </w:rPr>
              <w:t>,081</w:t>
            </w:r>
            <w:r w:rsidRPr="00EC2D0E">
              <w:rPr>
                <w:rFonts w:ascii="Browallia New" w:hAnsi="Browallia New" w:cs="Browallia New"/>
                <w:sz w:val="22"/>
                <w:szCs w:val="22"/>
              </w:rPr>
              <w:fldChar w:fldCharType="end"/>
            </w:r>
          </w:p>
        </w:tc>
      </w:tr>
    </w:tbl>
    <w:p w14:paraId="1A12AE91" w14:textId="2C9B1AA9" w:rsidR="00CF6A9D" w:rsidRPr="00C07995" w:rsidRDefault="00CF6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4"/>
          <w:szCs w:val="24"/>
          <w:cs/>
          <w:lang w:val="en-GB"/>
        </w:rPr>
      </w:pPr>
    </w:p>
    <w:p w14:paraId="0FB689D6" w14:textId="72DCC230" w:rsidR="00357B37" w:rsidRPr="006D4A0E" w:rsidRDefault="00357B37" w:rsidP="002433F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6D4A0E">
        <w:rPr>
          <w:rFonts w:ascii="Browallia New" w:hAnsi="Browallia New" w:cs="Browallia New"/>
          <w:b/>
          <w:bCs/>
          <w:sz w:val="28"/>
          <w:szCs w:val="28"/>
          <w:cs/>
          <w:lang w:val="en-GB"/>
        </w:rPr>
        <w:t>กองทุนสำรองเลี้ยงชีพ</w:t>
      </w:r>
    </w:p>
    <w:p w14:paraId="68D28FE9" w14:textId="77777777" w:rsidR="00357B37" w:rsidRPr="00C07995" w:rsidRDefault="00357B37" w:rsidP="002433F2">
      <w:pPr>
        <w:tabs>
          <w:tab w:val="clear" w:pos="227"/>
          <w:tab w:val="clear" w:pos="454"/>
        </w:tabs>
        <w:spacing w:line="240" w:lineRule="auto"/>
        <w:ind w:left="426"/>
        <w:jc w:val="thaiDistribute"/>
        <w:rPr>
          <w:rFonts w:ascii="Browallia New" w:hAnsi="Browallia New" w:cs="Browallia New"/>
          <w:sz w:val="24"/>
          <w:szCs w:val="24"/>
          <w:lang w:val="en-GB"/>
        </w:rPr>
      </w:pPr>
    </w:p>
    <w:p w14:paraId="4E351FB9" w14:textId="4DEE8946" w:rsidR="002D45C6" w:rsidRPr="002433F2" w:rsidRDefault="00151389" w:rsidP="002433F2">
      <w:pPr>
        <w:tabs>
          <w:tab w:val="clear" w:pos="227"/>
          <w:tab w:val="clear" w:pos="454"/>
        </w:tabs>
        <w:spacing w:line="240" w:lineRule="auto"/>
        <w:ind w:left="426"/>
        <w:jc w:val="thaiDistribute"/>
        <w:rPr>
          <w:rFonts w:ascii="Browallia New" w:hAnsi="Browallia New" w:cs="Browallia New"/>
          <w:sz w:val="28"/>
          <w:szCs w:val="28"/>
          <w:cs/>
          <w:lang w:val="en-GB"/>
        </w:rPr>
      </w:pPr>
      <w:r w:rsidRPr="006D4A0E">
        <w:rPr>
          <w:rFonts w:ascii="Browallia New" w:hAnsi="Browallia New" w:cs="Browallia New" w:hint="cs"/>
          <w:sz w:val="28"/>
          <w:szCs w:val="28"/>
          <w:cs/>
          <w:lang w:val="en-GB"/>
        </w:rPr>
        <w:t>กลุ่ม</w:t>
      </w:r>
      <w:r w:rsidRPr="006D4A0E">
        <w:rPr>
          <w:rFonts w:ascii="Browallia New" w:hAnsi="Browallia New" w:cs="Browallia New"/>
          <w:sz w:val="28"/>
          <w:szCs w:val="28"/>
          <w:cs/>
          <w:lang w:val="en-GB"/>
        </w:rPr>
        <w:t>บริษัทและพนักงานบริษัทได้เข้าร่วมเป็นสมาชิกกองทุนสำรองเลี้ยงชีพ</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ซึ่งจดทะเบียนแล้วตามพระราชบัญญัติกองทุนสำรองเลี้ยงชีพ</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พ.ศ.</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 xml:space="preserve">2530 </w:t>
      </w:r>
      <w:r w:rsidRPr="006D4A0E">
        <w:rPr>
          <w:rFonts w:ascii="Browallia New" w:hAnsi="Browallia New" w:cs="Browallia New"/>
          <w:sz w:val="28"/>
          <w:szCs w:val="28"/>
          <w:cs/>
          <w:lang w:val="en-GB"/>
        </w:rPr>
        <w:t>ซึ่งประกอบด้วยเงินที่พนักงานจ่ายสะสมและเงินที่บริษัทจ่ายสมทบ</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และจะจ่ายให้พนักงานในกรณีที่ออกจากงานตามระเบียบว่าด้วยกองทุนดังกล่าว</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ในระหว่างปี</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lang w:val="en-GB"/>
        </w:rPr>
        <w:t>25</w:t>
      </w:r>
      <w:r w:rsidR="00477582" w:rsidRPr="006D4A0E">
        <w:rPr>
          <w:rFonts w:ascii="Browallia New" w:hAnsi="Browallia New" w:cs="Browallia New"/>
          <w:sz w:val="28"/>
          <w:szCs w:val="28"/>
          <w:lang w:val="en-GB"/>
        </w:rPr>
        <w:t>6</w:t>
      </w:r>
      <w:r w:rsidR="005D3E2D">
        <w:rPr>
          <w:rFonts w:ascii="Browallia New" w:hAnsi="Browallia New" w:cs="Browallia New"/>
          <w:sz w:val="28"/>
          <w:szCs w:val="28"/>
          <w:lang w:val="en-GB"/>
        </w:rPr>
        <w:t>6</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hint="cs"/>
          <w:sz w:val="28"/>
          <w:szCs w:val="28"/>
          <w:cs/>
          <w:lang w:val="en-GB"/>
        </w:rPr>
        <w:t>และ</w:t>
      </w:r>
      <w:r w:rsidR="00F46B29" w:rsidRPr="006D4A0E">
        <w:rPr>
          <w:rFonts w:ascii="Browallia New" w:hAnsi="Browallia New" w:cs="Browallia New" w:hint="cs"/>
          <w:sz w:val="28"/>
          <w:szCs w:val="28"/>
          <w:lang w:val="en-GB"/>
        </w:rPr>
        <w:t xml:space="preserve"> </w:t>
      </w:r>
      <w:r w:rsidRPr="006D4A0E">
        <w:rPr>
          <w:rFonts w:ascii="Browallia New" w:hAnsi="Browallia New" w:cs="Browallia New"/>
          <w:sz w:val="28"/>
          <w:szCs w:val="28"/>
          <w:lang w:val="en-GB"/>
        </w:rPr>
        <w:t>25</w:t>
      </w:r>
      <w:r w:rsidR="00F7454E" w:rsidRPr="006D4A0E">
        <w:rPr>
          <w:rFonts w:ascii="Browallia New" w:hAnsi="Browallia New" w:cs="Browallia New"/>
          <w:sz w:val="28"/>
          <w:szCs w:val="28"/>
          <w:lang w:val="en-GB"/>
        </w:rPr>
        <w:t>6</w:t>
      </w:r>
      <w:r w:rsidR="005D3E2D">
        <w:rPr>
          <w:rFonts w:ascii="Browallia New" w:hAnsi="Browallia New" w:cs="Browallia New"/>
          <w:sz w:val="28"/>
          <w:szCs w:val="28"/>
          <w:lang w:val="en-GB"/>
        </w:rPr>
        <w:t>5</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บริษัทได้จ่ายเงินสมทบกองทุนสำรองเลี้ยงชีพพนักงาน</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เป็นจำนวนเงิน</w:t>
      </w:r>
      <w:r w:rsidR="00F46B29" w:rsidRPr="006D4A0E">
        <w:rPr>
          <w:rFonts w:ascii="Browallia New" w:hAnsi="Browallia New" w:cs="Browallia New" w:hint="cs"/>
          <w:sz w:val="28"/>
          <w:szCs w:val="28"/>
          <w:lang w:val="en-GB"/>
        </w:rPr>
        <w:t xml:space="preserve"> </w:t>
      </w:r>
      <w:r w:rsidR="009476E7">
        <w:rPr>
          <w:rFonts w:ascii="Browallia New" w:hAnsi="Browallia New" w:cs="Browallia New"/>
          <w:sz w:val="28"/>
          <w:szCs w:val="28"/>
          <w:lang w:val="en-GB"/>
        </w:rPr>
        <w:t>4.46</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ล้านบาท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และ</w:t>
      </w:r>
      <w:r w:rsidR="000E37B0" w:rsidRPr="006D4A0E">
        <w:rPr>
          <w:rFonts w:ascii="Browallia New" w:hAnsi="Browallia New" w:cs="Browallia New"/>
          <w:sz w:val="28"/>
          <w:szCs w:val="28"/>
          <w:lang w:val="en-GB"/>
        </w:rPr>
        <w:t xml:space="preserve"> </w:t>
      </w:r>
      <w:r w:rsidR="005D3E2D">
        <w:rPr>
          <w:rFonts w:ascii="Browallia New" w:hAnsi="Browallia New" w:cs="Browallia New"/>
          <w:sz w:val="28"/>
          <w:szCs w:val="28"/>
          <w:lang w:val="en-GB"/>
        </w:rPr>
        <w:t>4.70</w:t>
      </w:r>
      <w:r w:rsidR="00F14BED" w:rsidRPr="00B90E65">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ล้านบาท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ตามลำดับ</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(งบการเงินเฉพาะของบริษัท</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w:t>
      </w:r>
      <w:r w:rsidR="00F46B29" w:rsidRPr="006D4A0E">
        <w:rPr>
          <w:rFonts w:ascii="Browallia New" w:hAnsi="Browallia New" w:cs="Browallia New"/>
          <w:sz w:val="28"/>
          <w:szCs w:val="28"/>
          <w:lang w:val="en-GB"/>
        </w:rPr>
        <w:t xml:space="preserve"> </w:t>
      </w:r>
      <w:r w:rsidR="009476E7">
        <w:rPr>
          <w:rFonts w:ascii="Browallia New" w:hAnsi="Browallia New" w:cs="Browallia New"/>
          <w:sz w:val="28"/>
          <w:szCs w:val="28"/>
          <w:lang w:val="en-GB"/>
        </w:rPr>
        <w:t>3.33</w:t>
      </w:r>
      <w:r w:rsidR="00F46B29" w:rsidRPr="006D4A0E">
        <w:rPr>
          <w:rFonts w:ascii="Browallia New" w:hAnsi="Browallia New" w:cs="Browallia New"/>
          <w:sz w:val="28"/>
          <w:szCs w:val="28"/>
          <w:lang w:val="en-GB"/>
        </w:rPr>
        <w:t xml:space="preserve"> </w:t>
      </w:r>
      <w:r w:rsidRPr="006D4A0E">
        <w:rPr>
          <w:rFonts w:ascii="Browallia New" w:hAnsi="Browallia New" w:cs="Browallia New"/>
          <w:sz w:val="28"/>
          <w:szCs w:val="28"/>
          <w:cs/>
          <w:lang w:val="en-GB"/>
        </w:rPr>
        <w:t>ล้าน</w:t>
      </w:r>
      <w:r w:rsidRPr="002433F2">
        <w:rPr>
          <w:rFonts w:ascii="Browallia New" w:hAnsi="Browallia New" w:cs="Browallia New"/>
          <w:sz w:val="28"/>
          <w:szCs w:val="28"/>
          <w:cs/>
          <w:lang w:val="en-GB"/>
        </w:rPr>
        <w:t>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และ</w:t>
      </w:r>
      <w:r w:rsidR="00F46B29" w:rsidRPr="002433F2">
        <w:rPr>
          <w:rFonts w:ascii="Browallia New" w:hAnsi="Browallia New" w:cs="Browallia New"/>
          <w:sz w:val="28"/>
          <w:szCs w:val="28"/>
          <w:lang w:val="en-GB"/>
        </w:rPr>
        <w:t xml:space="preserve"> </w:t>
      </w:r>
      <w:r w:rsidR="005D3E2D" w:rsidRPr="00E26655">
        <w:rPr>
          <w:rFonts w:ascii="Browallia New" w:hAnsi="Browallia New" w:cs="Browallia New"/>
          <w:sz w:val="28"/>
          <w:szCs w:val="28"/>
          <w:lang w:val="en-GB"/>
        </w:rPr>
        <w:t>3.63</w:t>
      </w:r>
      <w:r w:rsidR="00F14BED" w:rsidRPr="00B90E65">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ล้านบาท</w:t>
      </w:r>
      <w:r w:rsidR="00F46B29" w:rsidRPr="002433F2">
        <w:rPr>
          <w:rFonts w:ascii="Browallia New" w:hAnsi="Browallia New" w:cs="Browallia New"/>
          <w:sz w:val="28"/>
          <w:szCs w:val="28"/>
          <w:lang w:val="en-GB"/>
        </w:rPr>
        <w:t xml:space="preserve"> </w:t>
      </w:r>
      <w:r w:rsidRPr="002433F2">
        <w:rPr>
          <w:rFonts w:ascii="Browallia New" w:hAnsi="Browallia New" w:cs="Browallia New"/>
          <w:sz w:val="28"/>
          <w:szCs w:val="28"/>
          <w:cs/>
          <w:lang w:val="en-GB"/>
        </w:rPr>
        <w:t>ตามลำดับ)</w:t>
      </w:r>
    </w:p>
    <w:p w14:paraId="568DAE2D" w14:textId="3A546A6A" w:rsidR="00C12E00" w:rsidRDefault="00C12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2E1A9DC" w14:textId="77777777" w:rsidR="001F42DC" w:rsidRDefault="001F4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537376D0" w14:textId="77BA550D" w:rsidR="00074A35" w:rsidRPr="00C07995" w:rsidRDefault="00074A35"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jc w:val="thaiDistribute"/>
        <w:rPr>
          <w:rFonts w:ascii="Browallia New" w:hAnsi="Browallia New" w:cs="Browallia New"/>
          <w:sz w:val="28"/>
          <w:szCs w:val="28"/>
          <w:cs/>
        </w:rPr>
        <w:sectPr w:rsidR="00074A35" w:rsidRPr="00C07995" w:rsidSect="00AE1011">
          <w:footerReference w:type="default" r:id="rId14"/>
          <w:pgSz w:w="11909" w:h="16834" w:code="9"/>
          <w:pgMar w:top="1260" w:right="1138" w:bottom="806" w:left="1440" w:header="1138" w:footer="72" w:gutter="0"/>
          <w:cols w:space="720"/>
        </w:sectPr>
      </w:pPr>
    </w:p>
    <w:p w14:paraId="3EAF0477" w14:textId="7C8549D2" w:rsidR="006971B8" w:rsidRPr="008D1BFD" w:rsidRDefault="00BE47B6" w:rsidP="00BF2DC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06" w:hanging="406"/>
        <w:rPr>
          <w:rFonts w:ascii="Browallia New" w:hAnsi="Browallia New" w:cs="Browallia New"/>
          <w:b/>
          <w:bCs/>
          <w:sz w:val="28"/>
          <w:szCs w:val="28"/>
          <w:lang w:val="en-GB"/>
        </w:rPr>
      </w:pPr>
      <w:r w:rsidRPr="008D1BFD">
        <w:rPr>
          <w:rFonts w:ascii="Browallia New" w:hAnsi="Browallia New" w:cs="Browallia New" w:hint="cs"/>
          <w:b/>
          <w:bCs/>
          <w:sz w:val="28"/>
          <w:szCs w:val="28"/>
          <w:cs/>
          <w:lang w:val="en-GB"/>
        </w:rPr>
        <w:t>รายได้และ</w:t>
      </w:r>
      <w:r w:rsidR="006971B8" w:rsidRPr="008D1BFD">
        <w:rPr>
          <w:rFonts w:ascii="Browallia New" w:hAnsi="Browallia New" w:cs="Browallia New"/>
          <w:b/>
          <w:bCs/>
          <w:sz w:val="28"/>
          <w:szCs w:val="28"/>
          <w:cs/>
          <w:lang w:val="en-GB"/>
        </w:rPr>
        <w:t>ข้อมูลทางการเงินจำแนกตามส่วนงาน</w:t>
      </w:r>
    </w:p>
    <w:p w14:paraId="5B4B0E3D" w14:textId="77777777" w:rsidR="006971B8" w:rsidRPr="00493024"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b/>
          <w:bCs/>
          <w:sz w:val="20"/>
          <w:szCs w:val="20"/>
          <w:lang w:val="en-GB"/>
        </w:rPr>
      </w:pPr>
    </w:p>
    <w:p w14:paraId="1A1217A2" w14:textId="37799C49" w:rsidR="008D10D2" w:rsidRDefault="003D06D9" w:rsidP="00040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Cs w:val="28"/>
          <w:shd w:val="clear" w:color="auto" w:fill="FFFFFF"/>
        </w:rPr>
      </w:pPr>
      <w:r w:rsidRPr="00225396">
        <w:rPr>
          <w:rFonts w:ascii="Browallia New" w:hAnsi="Browallia New" w:cs="Browallia New"/>
          <w:sz w:val="28"/>
          <w:szCs w:val="28"/>
          <w:cs/>
        </w:rPr>
        <w:t>กลุ่ม</w:t>
      </w:r>
      <w:r w:rsidR="008D10D2" w:rsidRPr="00E64D55">
        <w:rPr>
          <w:rFonts w:ascii="Browallia New" w:hAnsi="Browallia New" w:cs="Browallia New"/>
          <w:sz w:val="28"/>
          <w:szCs w:val="28"/>
          <w:cs/>
        </w:rPr>
        <w:t>บริษัท</w:t>
      </w:r>
      <w:r w:rsidR="008D10D2">
        <w:rPr>
          <w:rFonts w:ascii="Browallia New" w:hAnsi="Browallia New" w:cs="Browallia New" w:hint="cs"/>
          <w:sz w:val="28"/>
          <w:szCs w:val="28"/>
          <w:cs/>
        </w:rPr>
        <w:t>มีรายได้</w:t>
      </w:r>
      <w:r w:rsidR="008D10D2" w:rsidRPr="001D4708">
        <w:rPr>
          <w:rFonts w:ascii="Browallia New" w:hAnsi="Browallia New" w:cs="Browallia New"/>
          <w:sz w:val="28"/>
          <w:szCs w:val="28"/>
          <w:cs/>
        </w:rPr>
        <w:t>ทั้งในประเทศและต่างประเทศ</w:t>
      </w:r>
      <w:r w:rsidR="008D10D2">
        <w:rPr>
          <w:rFonts w:ascii="Browallia New" w:hAnsi="Browallia New" w:cs="Browallia New"/>
          <w:sz w:val="28"/>
          <w:szCs w:val="28"/>
        </w:rPr>
        <w:t xml:space="preserve"> </w:t>
      </w:r>
      <w:r w:rsidR="008D10D2">
        <w:rPr>
          <w:rFonts w:ascii="Browallia New" w:hAnsi="Browallia New" w:cs="Browallia New" w:hint="cs"/>
          <w:sz w:val="28"/>
          <w:szCs w:val="28"/>
          <w:cs/>
        </w:rPr>
        <w:t>ประกอบด้วย</w:t>
      </w:r>
      <w:r w:rsidR="006E27CF" w:rsidRPr="006E27CF">
        <w:rPr>
          <w:rFonts w:ascii="Browallia New" w:hAnsi="Browallia New" w:cs="Browallia New"/>
          <w:sz w:val="28"/>
          <w:szCs w:val="28"/>
          <w:cs/>
        </w:rPr>
        <w:t>รายได้จากการ</w:t>
      </w:r>
      <w:r w:rsidR="0047530B" w:rsidRPr="0047530B">
        <w:rPr>
          <w:rFonts w:ascii="Browallia New" w:hAnsi="Browallia New" w:cs="Browallia New"/>
          <w:sz w:val="28"/>
          <w:szCs w:val="28"/>
          <w:cs/>
        </w:rPr>
        <w:t>ให้บริการเช่าซื้อเครื่องใช้ไฟฟ้าภายในบ้าน</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รถจักรยานยนต์ ธุรกิจโรงแรม และธุรกิจพัฒนาอสังหาริมทรัพย์</w:t>
      </w:r>
      <w:r w:rsidR="0047530B">
        <w:rPr>
          <w:rFonts w:ascii="Browallia New" w:hAnsi="Browallia New" w:cs="Browallia New" w:hint="cs"/>
          <w:sz w:val="28"/>
          <w:szCs w:val="28"/>
          <w:cs/>
        </w:rPr>
        <w:t xml:space="preserve"> </w:t>
      </w:r>
      <w:r w:rsidR="0047530B" w:rsidRPr="0047530B">
        <w:rPr>
          <w:rFonts w:ascii="Browallia New" w:hAnsi="Browallia New" w:cs="Browallia New"/>
          <w:sz w:val="28"/>
          <w:szCs w:val="28"/>
          <w:cs/>
        </w:rPr>
        <w:t xml:space="preserve">เพื่อขาย บริษัทมีบริษัทย่อยดำเนินธุรกิจประเภทต่างๆ เช่น </w:t>
      </w:r>
      <w:r w:rsidR="00E719BD">
        <w:rPr>
          <w:rFonts w:ascii="Browallia New" w:hAnsi="Browallia New" w:cs="Browallia New" w:hint="cs"/>
          <w:sz w:val="28"/>
          <w:szCs w:val="28"/>
          <w:cs/>
        </w:rPr>
        <w:t>บริการ</w:t>
      </w:r>
      <w:r w:rsidR="0047530B" w:rsidRPr="0047530B">
        <w:rPr>
          <w:rFonts w:ascii="Browallia New" w:hAnsi="Browallia New" w:cs="Browallia New"/>
          <w:sz w:val="28"/>
          <w:szCs w:val="28"/>
          <w:cs/>
        </w:rPr>
        <w:t>ให้สินเชื่อเช่าซื้อรถยนต์ที่ผ่าน</w:t>
      </w:r>
      <w:r w:rsidR="00A95A8E">
        <w:rPr>
          <w:rFonts w:ascii="Browallia New" w:hAnsi="Browallia New" w:cs="Browallia New" w:hint="cs"/>
          <w:sz w:val="28"/>
          <w:szCs w:val="28"/>
          <w:cs/>
        </w:rPr>
        <w:t>การ</w:t>
      </w:r>
      <w:r w:rsidR="0047530B" w:rsidRPr="0047530B">
        <w:rPr>
          <w:rFonts w:ascii="Browallia New" w:hAnsi="Browallia New" w:cs="Browallia New"/>
          <w:sz w:val="28"/>
          <w:szCs w:val="28"/>
          <w:cs/>
        </w:rPr>
        <w:t>ใช้งานแล้ว ธุรกิจพัฒนาอสังหาริมทรัพย์ ธุรกิจบริการบริหารโรงแรมและบริหารคอนโดมิเนียมเพื่อให้เช่า ธุรกิจให้เช่าสนามกอล์ฟ ธุรกิจตัวแทน</w:t>
      </w:r>
      <w:r w:rsidR="00B35E74" w:rsidRPr="00B35E74">
        <w:rPr>
          <w:rFonts w:ascii="Browallia New" w:hAnsi="Browallia New" w:cs="Browallia New"/>
          <w:sz w:val="28"/>
          <w:szCs w:val="28"/>
          <w:cs/>
        </w:rPr>
        <w:t>ขายอสังหาริมทรัพย์</w:t>
      </w:r>
      <w:r w:rsidR="00B35E74">
        <w:rPr>
          <w:rFonts w:ascii="Browallia New" w:hAnsi="Browallia New" w:cs="Browallia New" w:hint="cs"/>
          <w:sz w:val="28"/>
          <w:szCs w:val="28"/>
          <w:cs/>
        </w:rPr>
        <w:t xml:space="preserve"> </w:t>
      </w:r>
      <w:r w:rsidR="0047530B" w:rsidRPr="0047530B">
        <w:rPr>
          <w:rFonts w:ascii="Browallia New" w:hAnsi="Browallia New" w:cs="Browallia New"/>
          <w:sz w:val="28"/>
          <w:szCs w:val="28"/>
          <w:cs/>
        </w:rPr>
        <w:t>จำหน่ายสินค้าทางพาณิชย์อิเล็กทรอนิกส์ ธุรกิจบริการ</w:t>
      </w:r>
      <w:r w:rsidR="00EE136C" w:rsidRPr="00225396">
        <w:rPr>
          <w:rFonts w:ascii="Browallia New" w:hAnsi="Browallia New" w:cs="Browallia New"/>
          <w:sz w:val="28"/>
          <w:szCs w:val="28"/>
          <w:cs/>
        </w:rPr>
        <w:t>จัดทำโฆษณาประชาสัมพันธ์</w:t>
      </w:r>
      <w:r w:rsidR="0047530B" w:rsidRPr="0047530B">
        <w:rPr>
          <w:rFonts w:ascii="Browallia New" w:hAnsi="Browallia New" w:cs="Browallia New"/>
          <w:sz w:val="28"/>
          <w:szCs w:val="28"/>
          <w:cs/>
        </w:rPr>
        <w:t xml:space="preserve"> ให้บริการสินเชื่อ การบริหารสินทรัพย์ด้อยคุณภาพ </w:t>
      </w:r>
      <w:r w:rsidR="00EE136C" w:rsidRPr="00225396">
        <w:rPr>
          <w:rFonts w:ascii="Browallia New" w:hAnsi="Browallia New" w:cs="Browallia New"/>
          <w:sz w:val="28"/>
          <w:szCs w:val="28"/>
          <w:cs/>
        </w:rPr>
        <w:t>และ</w:t>
      </w:r>
      <w:r w:rsidR="0047530B" w:rsidRPr="0047530B">
        <w:rPr>
          <w:rFonts w:ascii="Browallia New" w:hAnsi="Browallia New" w:cs="Browallia New"/>
          <w:sz w:val="28"/>
          <w:szCs w:val="28"/>
          <w:cs/>
        </w:rPr>
        <w:t>ธุรกิจให้บริการรักษาความปลอดภัย</w:t>
      </w:r>
      <w:r w:rsidR="00F46B29" w:rsidRPr="00F46B29">
        <w:rPr>
          <w:rFonts w:ascii="Browallia New" w:hAnsi="Browallia New" w:cs="Browallia New"/>
          <w:sz w:val="28"/>
          <w:szCs w:val="28"/>
        </w:rPr>
        <w:t xml:space="preserve"> </w:t>
      </w:r>
      <w:r w:rsidR="00A87A9C" w:rsidRPr="00225396">
        <w:rPr>
          <w:rFonts w:ascii="Browallia New" w:hAnsi="Browallia New" w:cs="Browallia New"/>
          <w:sz w:val="28"/>
          <w:szCs w:val="28"/>
          <w:cs/>
        </w:rPr>
        <w:t>กลุ่ม</w:t>
      </w:r>
      <w:r w:rsidR="008D10D2" w:rsidRPr="002C194A">
        <w:rPr>
          <w:rFonts w:ascii="Browallia New" w:hAnsi="Browallia New" w:cs="Browallia New"/>
          <w:sz w:val="28"/>
          <w:szCs w:val="28"/>
          <w:cs/>
        </w:rPr>
        <w:t>บริษัท</w:t>
      </w:r>
      <w:r w:rsidR="008D10D2" w:rsidRPr="002C194A">
        <w:rPr>
          <w:rFonts w:ascii="Browallia New" w:hAnsi="Browallia New" w:cs="Browallia New"/>
          <w:szCs w:val="28"/>
          <w:shd w:val="clear" w:color="auto" w:fill="FFFFFF"/>
          <w:cs/>
        </w:rPr>
        <w:t>ได้เปิดเผยข้อมูลการจำแนกรายได้</w:t>
      </w:r>
      <w:r w:rsidR="004E3EEE">
        <w:rPr>
          <w:rFonts w:ascii="Browallia New" w:hAnsi="Browallia New" w:cs="Browallia New" w:hint="cs"/>
          <w:szCs w:val="28"/>
          <w:shd w:val="clear" w:color="auto" w:fill="FFFFFF"/>
          <w:cs/>
        </w:rPr>
        <w:t>จากการดำเนินธุรกิจหลัก</w:t>
      </w:r>
      <w:r w:rsidR="008D10D2" w:rsidRPr="002C194A">
        <w:rPr>
          <w:rFonts w:ascii="Browallia New" w:hAnsi="Browallia New" w:cs="Browallia New"/>
          <w:szCs w:val="28"/>
          <w:shd w:val="clear" w:color="auto" w:fill="FFFFFF"/>
          <w:cs/>
        </w:rPr>
        <w:t>ตามภูมิศาสตร์</w:t>
      </w:r>
      <w:r w:rsidR="00F46B29" w:rsidRPr="00F46B29">
        <w:rPr>
          <w:rFonts w:ascii="Browallia New" w:hAnsi="Browallia New" w:cs="Browallia New" w:hint="cs"/>
          <w:szCs w:val="28"/>
          <w:shd w:val="clear" w:color="auto" w:fill="FFFFFF"/>
        </w:rPr>
        <w:t xml:space="preserve"> </w:t>
      </w:r>
      <w:r w:rsidR="004E3EEE">
        <w:rPr>
          <w:rFonts w:ascii="Browallia New" w:hAnsi="Browallia New" w:cs="Browallia New" w:hint="cs"/>
          <w:sz w:val="28"/>
          <w:szCs w:val="28"/>
          <w:cs/>
        </w:rPr>
        <w:t>โดยไม่รวมรายได้จาก</w:t>
      </w:r>
      <w:r w:rsidR="004E3EEE" w:rsidRPr="003B2CE4">
        <w:rPr>
          <w:rFonts w:ascii="Browallia New" w:hAnsi="Browallia New" w:cs="Browallia New"/>
          <w:sz w:val="28"/>
          <w:szCs w:val="28"/>
          <w:cs/>
        </w:rPr>
        <w:t>ดอกเบี้ยรับ</w:t>
      </w:r>
      <w:r w:rsidR="008D10D2">
        <w:rPr>
          <w:rFonts w:ascii="Browallia New" w:hAnsi="Browallia New" w:cs="Browallia New"/>
          <w:szCs w:val="28"/>
          <w:shd w:val="clear" w:color="auto" w:fill="FFFFFF"/>
        </w:rPr>
        <w:t xml:space="preserve"> </w:t>
      </w:r>
      <w:r w:rsidR="008D10D2">
        <w:rPr>
          <w:rFonts w:ascii="Browallia New" w:hAnsi="Browallia New" w:cs="Browallia New" w:hint="cs"/>
          <w:szCs w:val="28"/>
          <w:shd w:val="clear" w:color="auto" w:fill="FFFFFF"/>
          <w:cs/>
        </w:rPr>
        <w:t>และ</w:t>
      </w:r>
      <w:r w:rsidR="008D10D2" w:rsidRPr="00594179">
        <w:rPr>
          <w:rFonts w:ascii="Browallia New" w:hAnsi="Browallia New" w:cs="Browallia New"/>
          <w:szCs w:val="28"/>
          <w:shd w:val="clear" w:color="auto" w:fill="FFFFFF"/>
          <w:cs/>
        </w:rPr>
        <w:t>แยกตามการรับรู้รายได้</w:t>
      </w:r>
      <w:r w:rsidR="00EB71BC">
        <w:rPr>
          <w:rFonts w:ascii="Browallia New" w:hAnsi="Browallia New" w:cs="Browallia New" w:hint="cs"/>
          <w:szCs w:val="28"/>
          <w:shd w:val="clear" w:color="auto" w:fill="FFFFFF"/>
          <w:cs/>
        </w:rPr>
        <w:t>สำหรับปีสิ้นสุดวันที่</w:t>
      </w:r>
      <w:r w:rsidR="00F46B29" w:rsidRPr="00F46B29">
        <w:rPr>
          <w:rFonts w:ascii="Browallia New" w:hAnsi="Browallia New" w:cs="Browallia New" w:hint="cs"/>
          <w:szCs w:val="28"/>
          <w:shd w:val="clear" w:color="auto" w:fill="FFFFFF"/>
        </w:rPr>
        <w:t xml:space="preserve"> </w:t>
      </w:r>
      <w:r w:rsidR="00EB71BC" w:rsidRPr="00225396">
        <w:rPr>
          <w:rFonts w:ascii="Browallia New" w:hAnsi="Browallia New" w:cs="Browallia New"/>
          <w:sz w:val="28"/>
          <w:szCs w:val="28"/>
        </w:rPr>
        <w:t xml:space="preserve">31 </w:t>
      </w:r>
      <w:r w:rsidR="00EB71BC" w:rsidRPr="00225396">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rPr>
        <w:t>256</w:t>
      </w:r>
      <w:r w:rsidR="00131951">
        <w:rPr>
          <w:rFonts w:ascii="Browallia New" w:hAnsi="Browallia New" w:cs="Browallia New"/>
          <w:sz w:val="28"/>
          <w:szCs w:val="28"/>
        </w:rPr>
        <w:t>6</w:t>
      </w:r>
      <w:r w:rsidR="00F46B29" w:rsidRPr="00F46B29">
        <w:rPr>
          <w:rFonts w:ascii="Browallia New" w:hAnsi="Browallia New" w:cs="Browallia New"/>
          <w:sz w:val="28"/>
          <w:szCs w:val="28"/>
        </w:rPr>
        <w:t xml:space="preserve"> </w:t>
      </w:r>
      <w:r w:rsidR="00EB71BC" w:rsidRPr="00225396">
        <w:rPr>
          <w:rFonts w:ascii="Browallia New" w:hAnsi="Browallia New" w:cs="Browallia New"/>
          <w:sz w:val="28"/>
          <w:szCs w:val="28"/>
          <w:cs/>
        </w:rPr>
        <w:t>และ</w:t>
      </w:r>
      <w:r w:rsidR="00EB71BC" w:rsidRPr="00225396">
        <w:rPr>
          <w:rFonts w:ascii="Browallia New" w:hAnsi="Browallia New" w:cs="Browallia New"/>
          <w:sz w:val="28"/>
          <w:szCs w:val="28"/>
        </w:rPr>
        <w:t xml:space="preserve"> 256</w:t>
      </w:r>
      <w:r w:rsidR="00131951">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EB71BC">
        <w:rPr>
          <w:rFonts w:ascii="Browallia New" w:hAnsi="Browallia New" w:cs="Browallia New" w:hint="cs"/>
          <w:szCs w:val="28"/>
          <w:shd w:val="clear" w:color="auto" w:fill="FFFFFF"/>
          <w:cs/>
        </w:rPr>
        <w:t>ดังนี้</w:t>
      </w:r>
    </w:p>
    <w:p w14:paraId="40AE6267" w14:textId="77777777" w:rsidR="006971B8" w:rsidRPr="001D736A"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highlight w:val="yellow"/>
          <w:u w:val="single"/>
          <w:lang w:val="en-GB"/>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B461AF" w:rsidRPr="009A170D" w14:paraId="58DBFCC0" w14:textId="77777777" w:rsidTr="004B3580">
        <w:trPr>
          <w:tblHeader/>
        </w:trPr>
        <w:tc>
          <w:tcPr>
            <w:tcW w:w="2274" w:type="dxa"/>
          </w:tcPr>
          <w:p w14:paraId="7D01E294" w14:textId="77777777" w:rsidR="00B461AF" w:rsidRPr="00225396" w:rsidRDefault="00B461AF" w:rsidP="00C41189">
            <w:pPr>
              <w:spacing w:line="240" w:lineRule="auto"/>
              <w:ind w:right="-108"/>
              <w:rPr>
                <w:rFonts w:ascii="Browallia New" w:hAnsi="Browallia New" w:cs="Browallia New"/>
                <w:sz w:val="19"/>
                <w:szCs w:val="19"/>
              </w:rPr>
            </w:pPr>
          </w:p>
        </w:tc>
        <w:tc>
          <w:tcPr>
            <w:tcW w:w="11700" w:type="dxa"/>
            <w:gridSpan w:val="16"/>
          </w:tcPr>
          <w:p w14:paraId="4C5E4DD0" w14:textId="72AB2D69" w:rsidR="00B461AF" w:rsidRPr="00225396" w:rsidRDefault="00B461AF" w:rsidP="00C41189">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DF187E" w:rsidRPr="009A170D" w14:paraId="4B970092" w14:textId="77777777" w:rsidTr="004B3580">
        <w:tblPrEx>
          <w:tblBorders>
            <w:bottom w:val="single" w:sz="4" w:space="0" w:color="auto"/>
          </w:tblBorders>
        </w:tblPrEx>
        <w:trPr>
          <w:tblHeader/>
        </w:trPr>
        <w:tc>
          <w:tcPr>
            <w:tcW w:w="2274" w:type="dxa"/>
          </w:tcPr>
          <w:p w14:paraId="0A7C49F0" w14:textId="77777777" w:rsidR="00DF187E" w:rsidRPr="00225396" w:rsidRDefault="00DF187E" w:rsidP="00DF187E">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5D2D3D2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2B8FC727"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45D7EFAB"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08125E6C"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3BD0CE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41DFEBA6" w14:textId="45FE36EA"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448D7B23"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46602282" w14:textId="02B9B62D"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5DD55042" w14:textId="3969B6DC" w:rsidR="00DF187E" w:rsidRPr="00225396" w:rsidRDefault="003560F5"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r w:rsidR="00264CA5">
              <w:rPr>
                <w:rFonts w:ascii="Browallia New" w:hAnsi="Browallia New" w:cs="Browallia New"/>
                <w:sz w:val="19"/>
                <w:szCs w:val="19"/>
              </w:rPr>
              <w:t xml:space="preserve"> / </w:t>
            </w:r>
            <w:r w:rsidR="00264CA5">
              <w:rPr>
                <w:rFonts w:ascii="Browallia New" w:hAnsi="Browallia New" w:cs="Browallia New" w:hint="cs"/>
                <w:sz w:val="19"/>
                <w:szCs w:val="19"/>
                <w:cs/>
              </w:rPr>
              <w:t>รายได้อื่นๆ</w:t>
            </w:r>
          </w:p>
        </w:tc>
        <w:tc>
          <w:tcPr>
            <w:tcW w:w="1410" w:type="dxa"/>
            <w:gridSpan w:val="2"/>
            <w:vAlign w:val="bottom"/>
          </w:tcPr>
          <w:p w14:paraId="5B74CAD1"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2A95A1C6"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rPr>
            </w:pPr>
          </w:p>
          <w:p w14:paraId="496BE758" w14:textId="77777777"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DF187E" w:rsidRPr="009A170D" w14:paraId="3FCBEBA1" w14:textId="77777777" w:rsidTr="004B3580">
        <w:tblPrEx>
          <w:tblBorders>
            <w:bottom w:val="single" w:sz="4" w:space="0" w:color="auto"/>
          </w:tblBorders>
        </w:tblPrEx>
        <w:trPr>
          <w:tblHeader/>
        </w:trPr>
        <w:tc>
          <w:tcPr>
            <w:tcW w:w="2274" w:type="dxa"/>
          </w:tcPr>
          <w:p w14:paraId="7AFDC690" w14:textId="77777777" w:rsidR="00DF187E" w:rsidRPr="00225396" w:rsidRDefault="00DF187E" w:rsidP="00DF187E">
            <w:pPr>
              <w:spacing w:line="240" w:lineRule="auto"/>
              <w:rPr>
                <w:rFonts w:ascii="Browallia New" w:hAnsi="Browallia New" w:cs="Browallia New"/>
                <w:sz w:val="19"/>
                <w:szCs w:val="19"/>
                <w:cs/>
                <w:lang w:val="en-GB"/>
              </w:rPr>
            </w:pPr>
          </w:p>
        </w:tc>
        <w:tc>
          <w:tcPr>
            <w:tcW w:w="11700" w:type="dxa"/>
            <w:gridSpan w:val="16"/>
          </w:tcPr>
          <w:p w14:paraId="74B7873B" w14:textId="7FA704B9" w:rsidR="00DF187E" w:rsidRPr="00225396" w:rsidRDefault="00DF187E" w:rsidP="00DF187E">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A37A02" w:rsidRPr="009A170D" w14:paraId="5084B8C9" w14:textId="77777777" w:rsidTr="004B3580">
        <w:tblPrEx>
          <w:tblBorders>
            <w:bottom w:val="single" w:sz="4" w:space="0" w:color="auto"/>
          </w:tblBorders>
        </w:tblPrEx>
        <w:trPr>
          <w:tblHeader/>
        </w:trPr>
        <w:tc>
          <w:tcPr>
            <w:tcW w:w="2274" w:type="dxa"/>
          </w:tcPr>
          <w:p w14:paraId="0D1B4972" w14:textId="77777777" w:rsidR="00A37A02" w:rsidRPr="00225396" w:rsidRDefault="00A37A02" w:rsidP="00A37A02">
            <w:pPr>
              <w:spacing w:line="240" w:lineRule="auto"/>
              <w:rPr>
                <w:rFonts w:ascii="Browallia New" w:hAnsi="Browallia New" w:cs="Browallia New"/>
                <w:sz w:val="19"/>
                <w:szCs w:val="19"/>
                <w:cs/>
                <w:lang w:val="en-GB"/>
              </w:rPr>
            </w:pPr>
          </w:p>
        </w:tc>
        <w:tc>
          <w:tcPr>
            <w:tcW w:w="806" w:type="dxa"/>
          </w:tcPr>
          <w:p w14:paraId="6ADD589A" w14:textId="2C3086F0"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3" w:type="dxa"/>
          </w:tcPr>
          <w:p w14:paraId="489D0302" w14:textId="395B7DC8"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4" w:type="dxa"/>
          </w:tcPr>
          <w:p w14:paraId="4A892F54" w14:textId="63844AF3"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0BE98DEC" w14:textId="5251E2BE"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7" w:type="dxa"/>
          </w:tcPr>
          <w:p w14:paraId="19F65980" w14:textId="754824B2"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1AD430E9" w14:textId="0E2D0F6F"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2" w:type="dxa"/>
          </w:tcPr>
          <w:p w14:paraId="596510F7" w14:textId="24AB7F7C"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1548C806" w14:textId="44C28C64"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642" w:type="dxa"/>
          </w:tcPr>
          <w:p w14:paraId="242E3E10" w14:textId="2D35EC49"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695" w:type="dxa"/>
          </w:tcPr>
          <w:p w14:paraId="1D0FA1EA" w14:textId="5DA66515"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810" w:type="dxa"/>
          </w:tcPr>
          <w:p w14:paraId="7BC34706" w14:textId="5D63B346"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822" w:type="dxa"/>
          </w:tcPr>
          <w:p w14:paraId="0D88BA27" w14:textId="68D86179"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01" w:type="dxa"/>
          </w:tcPr>
          <w:p w14:paraId="515A1F24" w14:textId="05528125"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09" w:type="dxa"/>
          </w:tcPr>
          <w:p w14:paraId="09699208" w14:textId="7C84727B"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17" w:type="dxa"/>
          </w:tcPr>
          <w:p w14:paraId="3213EA3D" w14:textId="73727FC7"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12" w:type="dxa"/>
          </w:tcPr>
          <w:p w14:paraId="410DFBE1" w14:textId="406F12E2" w:rsidR="00A37A02" w:rsidRPr="00225396" w:rsidRDefault="00A37A02" w:rsidP="00A37A02">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r>
      <w:tr w:rsidR="00DF187E" w:rsidRPr="00BD278D" w14:paraId="57110179" w14:textId="77777777" w:rsidTr="004B3580">
        <w:tblPrEx>
          <w:tblBorders>
            <w:bottom w:val="single" w:sz="4" w:space="0" w:color="auto"/>
          </w:tblBorders>
        </w:tblPrEx>
        <w:trPr>
          <w:trHeight w:val="84"/>
          <w:tblHeader/>
        </w:trPr>
        <w:tc>
          <w:tcPr>
            <w:tcW w:w="2274" w:type="dxa"/>
          </w:tcPr>
          <w:p w14:paraId="0EB1CCE4" w14:textId="77777777" w:rsidR="00DF187E" w:rsidRPr="00BD278D" w:rsidRDefault="00DF187E" w:rsidP="00DF187E">
            <w:pPr>
              <w:spacing w:line="240" w:lineRule="auto"/>
              <w:ind w:right="-108"/>
              <w:rPr>
                <w:rFonts w:ascii="Browallia New" w:hAnsi="Browallia New" w:cs="Browallia New"/>
                <w:sz w:val="19"/>
                <w:szCs w:val="19"/>
                <w:highlight w:val="yellow"/>
                <w:cs/>
              </w:rPr>
            </w:pPr>
          </w:p>
        </w:tc>
        <w:tc>
          <w:tcPr>
            <w:tcW w:w="806" w:type="dxa"/>
          </w:tcPr>
          <w:p w14:paraId="560E0072"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3" w:type="dxa"/>
          </w:tcPr>
          <w:p w14:paraId="7234096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4" w:type="dxa"/>
          </w:tcPr>
          <w:p w14:paraId="5159952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74BBBFD3"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7" w:type="dxa"/>
          </w:tcPr>
          <w:p w14:paraId="61BAE681" w14:textId="77777777" w:rsidR="00DF187E" w:rsidRPr="00BD278D" w:rsidRDefault="00DF187E" w:rsidP="00DF187E">
            <w:pPr>
              <w:spacing w:line="240" w:lineRule="auto"/>
              <w:jc w:val="right"/>
              <w:rPr>
                <w:rFonts w:ascii="Browallia New" w:hAnsi="Browallia New" w:cs="Browallia New"/>
                <w:sz w:val="19"/>
                <w:szCs w:val="19"/>
                <w:highlight w:val="yellow"/>
              </w:rPr>
            </w:pPr>
          </w:p>
        </w:tc>
        <w:tc>
          <w:tcPr>
            <w:tcW w:w="720" w:type="dxa"/>
          </w:tcPr>
          <w:p w14:paraId="5A29CF95"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32" w:type="dxa"/>
          </w:tcPr>
          <w:p w14:paraId="110D767A"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720" w:type="dxa"/>
          </w:tcPr>
          <w:p w14:paraId="4C86D6A6" w14:textId="77777777" w:rsidR="00DF187E" w:rsidRPr="00BD278D" w:rsidRDefault="00DF187E" w:rsidP="00DF187E">
            <w:pPr>
              <w:spacing w:line="240" w:lineRule="auto"/>
              <w:jc w:val="right"/>
              <w:rPr>
                <w:rFonts w:ascii="Browallia New" w:hAnsi="Browallia New" w:cs="Browallia New"/>
                <w:sz w:val="19"/>
                <w:szCs w:val="19"/>
                <w:highlight w:val="yellow"/>
                <w:cs/>
              </w:rPr>
            </w:pPr>
          </w:p>
        </w:tc>
        <w:tc>
          <w:tcPr>
            <w:tcW w:w="642" w:type="dxa"/>
          </w:tcPr>
          <w:p w14:paraId="6BE57E36"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695" w:type="dxa"/>
          </w:tcPr>
          <w:p w14:paraId="5E27CAA3" w14:textId="77777777" w:rsidR="00DF187E" w:rsidRPr="00BD278D" w:rsidRDefault="00DF187E" w:rsidP="00DF187E">
            <w:pPr>
              <w:spacing w:line="240" w:lineRule="auto"/>
              <w:jc w:val="center"/>
              <w:rPr>
                <w:rFonts w:ascii="Browallia New" w:hAnsi="Browallia New" w:cs="Browallia New"/>
                <w:sz w:val="19"/>
                <w:szCs w:val="19"/>
                <w:highlight w:val="yellow"/>
              </w:rPr>
            </w:pPr>
          </w:p>
        </w:tc>
        <w:tc>
          <w:tcPr>
            <w:tcW w:w="810" w:type="dxa"/>
          </w:tcPr>
          <w:p w14:paraId="3795B425"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052CBC9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204CD6B0"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3ED4D6E2"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064477BE"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0BB26D1F" w14:textId="77777777" w:rsidR="00DF187E" w:rsidRPr="00BD278D" w:rsidRDefault="00DF187E" w:rsidP="00DF187E">
            <w:pPr>
              <w:tabs>
                <w:tab w:val="clear" w:pos="227"/>
                <w:tab w:val="decimal" w:pos="252"/>
              </w:tabs>
              <w:spacing w:line="240" w:lineRule="auto"/>
              <w:jc w:val="right"/>
              <w:rPr>
                <w:rFonts w:ascii="Browallia New" w:hAnsi="Browallia New" w:cs="Browallia New"/>
                <w:sz w:val="19"/>
                <w:szCs w:val="19"/>
                <w:highlight w:val="yellow"/>
              </w:rPr>
            </w:pPr>
          </w:p>
        </w:tc>
      </w:tr>
      <w:tr w:rsidR="000045FD" w:rsidRPr="00D55714" w14:paraId="245F1A9A" w14:textId="77777777" w:rsidTr="004B3580">
        <w:tblPrEx>
          <w:tblBorders>
            <w:bottom w:val="single" w:sz="4" w:space="0" w:color="auto"/>
          </w:tblBorders>
        </w:tblPrEx>
        <w:tc>
          <w:tcPr>
            <w:tcW w:w="2274" w:type="dxa"/>
          </w:tcPr>
          <w:p w14:paraId="4272562C" w14:textId="29E1E5F0" w:rsidR="000045FD" w:rsidRPr="00225396" w:rsidRDefault="000045FD" w:rsidP="000045FD">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รายได้</w:t>
            </w:r>
            <w:r w:rsidR="00B00260" w:rsidRPr="00B00260">
              <w:rPr>
                <w:rFonts w:ascii="Browallia New" w:hAnsi="Browallia New" w:cs="Browallia New"/>
                <w:sz w:val="20"/>
                <w:szCs w:val="20"/>
                <w:cs/>
              </w:rPr>
              <w:t>ตามภูมิศาสตร์</w:t>
            </w:r>
          </w:p>
        </w:tc>
        <w:tc>
          <w:tcPr>
            <w:tcW w:w="806" w:type="dxa"/>
            <w:vAlign w:val="bottom"/>
          </w:tcPr>
          <w:p w14:paraId="3760C04F" w14:textId="1441E710" w:rsidR="000045FD" w:rsidRPr="00225396" w:rsidRDefault="000045FD" w:rsidP="00EF3D11">
            <w:pPr>
              <w:spacing w:line="240" w:lineRule="auto"/>
              <w:ind w:left="-18"/>
              <w:jc w:val="right"/>
              <w:rPr>
                <w:rFonts w:ascii="Browallia New" w:hAnsi="Browallia New" w:cs="Browallia New"/>
                <w:sz w:val="20"/>
                <w:szCs w:val="20"/>
              </w:rPr>
            </w:pPr>
          </w:p>
        </w:tc>
        <w:tc>
          <w:tcPr>
            <w:tcW w:w="723" w:type="dxa"/>
            <w:vAlign w:val="bottom"/>
          </w:tcPr>
          <w:p w14:paraId="15BE66E0" w14:textId="06E55086" w:rsidR="000045FD" w:rsidRPr="00225396" w:rsidRDefault="000045FD" w:rsidP="00EF3D11">
            <w:pPr>
              <w:spacing w:line="240" w:lineRule="auto"/>
              <w:ind w:left="-12"/>
              <w:jc w:val="right"/>
              <w:rPr>
                <w:rFonts w:ascii="Browallia New" w:hAnsi="Browallia New" w:cs="Browallia New"/>
                <w:sz w:val="20"/>
                <w:szCs w:val="20"/>
              </w:rPr>
            </w:pPr>
          </w:p>
        </w:tc>
        <w:tc>
          <w:tcPr>
            <w:tcW w:w="734" w:type="dxa"/>
            <w:vAlign w:val="bottom"/>
          </w:tcPr>
          <w:p w14:paraId="447D607D" w14:textId="0C5AA754"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18EB6F55" w14:textId="264ECD5E" w:rsidR="000045FD" w:rsidRPr="00225396" w:rsidRDefault="000045FD" w:rsidP="00EF3D11">
            <w:pPr>
              <w:spacing w:line="240" w:lineRule="auto"/>
              <w:jc w:val="right"/>
              <w:rPr>
                <w:rFonts w:ascii="Browallia New" w:hAnsi="Browallia New" w:cs="Browallia New"/>
                <w:sz w:val="20"/>
                <w:szCs w:val="20"/>
              </w:rPr>
            </w:pPr>
          </w:p>
        </w:tc>
        <w:tc>
          <w:tcPr>
            <w:tcW w:w="737" w:type="dxa"/>
            <w:vAlign w:val="bottom"/>
          </w:tcPr>
          <w:p w14:paraId="1B1AD424" w14:textId="32630BB3"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6F492EC2" w14:textId="38295AD4" w:rsidR="000045FD" w:rsidRPr="00225396" w:rsidRDefault="000045FD" w:rsidP="00EF3D11">
            <w:pPr>
              <w:spacing w:line="240" w:lineRule="auto"/>
              <w:jc w:val="right"/>
              <w:rPr>
                <w:rFonts w:ascii="Browallia New" w:hAnsi="Browallia New" w:cs="Browallia New"/>
                <w:sz w:val="20"/>
                <w:szCs w:val="20"/>
              </w:rPr>
            </w:pPr>
          </w:p>
        </w:tc>
        <w:tc>
          <w:tcPr>
            <w:tcW w:w="732" w:type="dxa"/>
            <w:vAlign w:val="bottom"/>
          </w:tcPr>
          <w:p w14:paraId="6593C5D4" w14:textId="22FAB7EE" w:rsidR="000045FD" w:rsidRPr="00225396" w:rsidRDefault="000045FD" w:rsidP="00EF3D11">
            <w:pPr>
              <w:spacing w:line="240" w:lineRule="auto"/>
              <w:jc w:val="right"/>
              <w:rPr>
                <w:rFonts w:ascii="Browallia New" w:hAnsi="Browallia New" w:cs="Browallia New"/>
                <w:sz w:val="20"/>
                <w:szCs w:val="20"/>
              </w:rPr>
            </w:pPr>
          </w:p>
        </w:tc>
        <w:tc>
          <w:tcPr>
            <w:tcW w:w="720" w:type="dxa"/>
            <w:vAlign w:val="bottom"/>
          </w:tcPr>
          <w:p w14:paraId="711951DF" w14:textId="258E3C07" w:rsidR="000045FD" w:rsidRPr="00225396" w:rsidRDefault="000045FD" w:rsidP="00EF3D11">
            <w:pPr>
              <w:spacing w:line="240" w:lineRule="auto"/>
              <w:jc w:val="right"/>
              <w:rPr>
                <w:rFonts w:ascii="Browallia New" w:hAnsi="Browallia New" w:cs="Browallia New"/>
                <w:sz w:val="20"/>
                <w:szCs w:val="20"/>
              </w:rPr>
            </w:pPr>
          </w:p>
        </w:tc>
        <w:tc>
          <w:tcPr>
            <w:tcW w:w="642" w:type="dxa"/>
            <w:vAlign w:val="bottom"/>
          </w:tcPr>
          <w:p w14:paraId="7366BB84" w14:textId="2918E1C4" w:rsidR="000045FD" w:rsidRPr="00225396" w:rsidRDefault="000045FD" w:rsidP="00EF3D11">
            <w:pPr>
              <w:spacing w:line="240" w:lineRule="auto"/>
              <w:jc w:val="right"/>
              <w:rPr>
                <w:rFonts w:ascii="Browallia New" w:hAnsi="Browallia New" w:cs="Browallia New"/>
                <w:sz w:val="20"/>
                <w:szCs w:val="20"/>
              </w:rPr>
            </w:pPr>
          </w:p>
        </w:tc>
        <w:tc>
          <w:tcPr>
            <w:tcW w:w="695" w:type="dxa"/>
            <w:vAlign w:val="bottom"/>
          </w:tcPr>
          <w:p w14:paraId="4734992F" w14:textId="5CA1972E" w:rsidR="000045FD" w:rsidRPr="00225396" w:rsidRDefault="000045FD" w:rsidP="00EF3D11">
            <w:pPr>
              <w:spacing w:line="240" w:lineRule="auto"/>
              <w:jc w:val="right"/>
              <w:rPr>
                <w:rFonts w:ascii="Browallia New" w:hAnsi="Browallia New" w:cs="Browallia New"/>
                <w:sz w:val="20"/>
                <w:szCs w:val="20"/>
              </w:rPr>
            </w:pPr>
          </w:p>
        </w:tc>
        <w:tc>
          <w:tcPr>
            <w:tcW w:w="810" w:type="dxa"/>
            <w:vAlign w:val="bottom"/>
          </w:tcPr>
          <w:p w14:paraId="47E57F02" w14:textId="70B4110B" w:rsidR="000045FD" w:rsidRPr="00225396" w:rsidRDefault="000045FD" w:rsidP="00EF3D11">
            <w:pPr>
              <w:spacing w:line="240" w:lineRule="auto"/>
              <w:jc w:val="right"/>
              <w:rPr>
                <w:rFonts w:ascii="Browallia New" w:hAnsi="Browallia New" w:cs="Browallia New"/>
                <w:sz w:val="20"/>
                <w:szCs w:val="20"/>
                <w:lang w:val="en-GB"/>
              </w:rPr>
            </w:pPr>
          </w:p>
        </w:tc>
        <w:tc>
          <w:tcPr>
            <w:tcW w:w="822" w:type="dxa"/>
            <w:vAlign w:val="bottom"/>
          </w:tcPr>
          <w:p w14:paraId="4A464EE3" w14:textId="3E31BA38" w:rsidR="000045FD" w:rsidRPr="00225396" w:rsidRDefault="000045FD" w:rsidP="00EF3D11">
            <w:pPr>
              <w:spacing w:line="240" w:lineRule="auto"/>
              <w:jc w:val="right"/>
              <w:rPr>
                <w:rFonts w:ascii="Browallia New" w:hAnsi="Browallia New" w:cs="Browallia New"/>
                <w:sz w:val="20"/>
                <w:szCs w:val="20"/>
                <w:lang w:val="en-GB"/>
              </w:rPr>
            </w:pPr>
          </w:p>
        </w:tc>
        <w:tc>
          <w:tcPr>
            <w:tcW w:w="701" w:type="dxa"/>
            <w:vAlign w:val="bottom"/>
          </w:tcPr>
          <w:p w14:paraId="064D282B" w14:textId="065A46D5" w:rsidR="000045FD" w:rsidRPr="001072B8" w:rsidRDefault="000045FD" w:rsidP="00EF3D11">
            <w:pPr>
              <w:spacing w:line="240" w:lineRule="auto"/>
              <w:jc w:val="right"/>
              <w:rPr>
                <w:rFonts w:ascii="Browallia New" w:hAnsi="Browallia New" w:cs="Browallia New"/>
                <w:sz w:val="20"/>
                <w:szCs w:val="20"/>
              </w:rPr>
            </w:pPr>
          </w:p>
        </w:tc>
        <w:tc>
          <w:tcPr>
            <w:tcW w:w="709" w:type="dxa"/>
            <w:vAlign w:val="bottom"/>
          </w:tcPr>
          <w:p w14:paraId="590ABAF5" w14:textId="164AFBC3" w:rsidR="000045FD" w:rsidRPr="00225396" w:rsidRDefault="000045FD" w:rsidP="00EF3D11">
            <w:pPr>
              <w:spacing w:line="240" w:lineRule="auto"/>
              <w:jc w:val="right"/>
              <w:rPr>
                <w:rFonts w:ascii="Browallia New" w:hAnsi="Browallia New" w:cs="Browallia New"/>
                <w:sz w:val="20"/>
                <w:szCs w:val="20"/>
              </w:rPr>
            </w:pPr>
          </w:p>
        </w:tc>
        <w:tc>
          <w:tcPr>
            <w:tcW w:w="717" w:type="dxa"/>
            <w:vAlign w:val="bottom"/>
          </w:tcPr>
          <w:p w14:paraId="0BB331D5" w14:textId="40A3896D"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c>
          <w:tcPr>
            <w:tcW w:w="712" w:type="dxa"/>
            <w:vAlign w:val="bottom"/>
          </w:tcPr>
          <w:p w14:paraId="748B7046" w14:textId="55A932B1" w:rsidR="000045FD" w:rsidRPr="00225396" w:rsidRDefault="000045FD" w:rsidP="00EF3D11">
            <w:pPr>
              <w:tabs>
                <w:tab w:val="clear" w:pos="227"/>
                <w:tab w:val="decimal" w:pos="252"/>
              </w:tabs>
              <w:spacing w:line="240" w:lineRule="auto"/>
              <w:jc w:val="right"/>
              <w:rPr>
                <w:rFonts w:ascii="Browallia New" w:hAnsi="Browallia New" w:cs="Browallia New"/>
                <w:sz w:val="20"/>
                <w:szCs w:val="20"/>
              </w:rPr>
            </w:pPr>
          </w:p>
        </w:tc>
      </w:tr>
      <w:tr w:rsidR="00C16E23" w:rsidRPr="00D55714" w14:paraId="2821922F" w14:textId="77777777" w:rsidTr="004B3580">
        <w:tblPrEx>
          <w:tblBorders>
            <w:bottom w:val="single" w:sz="4" w:space="0" w:color="auto"/>
          </w:tblBorders>
        </w:tblPrEx>
        <w:tc>
          <w:tcPr>
            <w:tcW w:w="2274" w:type="dxa"/>
          </w:tcPr>
          <w:p w14:paraId="3800D57B" w14:textId="0172D5AE"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ภาคเหนือ</w:t>
            </w:r>
          </w:p>
        </w:tc>
        <w:tc>
          <w:tcPr>
            <w:tcW w:w="806" w:type="dxa"/>
          </w:tcPr>
          <w:p w14:paraId="130AA8B4" w14:textId="2D700615" w:rsidR="00C16E23" w:rsidRPr="00225396" w:rsidRDefault="004F1F4C"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127</w:t>
            </w:r>
          </w:p>
        </w:tc>
        <w:tc>
          <w:tcPr>
            <w:tcW w:w="723" w:type="dxa"/>
          </w:tcPr>
          <w:p w14:paraId="1AF6ACC7" w14:textId="39B9083C"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34" w:type="dxa"/>
          </w:tcPr>
          <w:p w14:paraId="044F084B" w14:textId="75179144"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6FDC8FC" w14:textId="7EDC8DB8"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Pr>
          <w:p w14:paraId="31145E0A" w14:textId="38ED74B0" w:rsidR="00C16E23" w:rsidRPr="00225396" w:rsidRDefault="00350AC1"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5686E16" w14:textId="68B0943B"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Pr>
          <w:p w14:paraId="425434A2" w14:textId="4A1F8A69" w:rsidR="00C16E23" w:rsidRPr="00225396" w:rsidRDefault="004D2CF4" w:rsidP="00C16E23">
            <w:pPr>
              <w:tabs>
                <w:tab w:val="clear" w:pos="227"/>
                <w:tab w:val="decimal" w:pos="252"/>
                <w:tab w:val="left" w:pos="368"/>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33740165" w14:textId="5ECA3B72"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046651AB" w14:textId="371F19D7"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Pr>
          <w:p w14:paraId="6457B5A8" w14:textId="436F41B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13E0D223" w14:textId="17C40B91" w:rsidR="00C16E23" w:rsidRPr="00AF180B" w:rsidRDefault="003A691F"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32EA55F8" w14:textId="52D4923C"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Pr>
          <w:p w14:paraId="62F0C8FC" w14:textId="05EC9DE7" w:rsidR="00C16E23" w:rsidRPr="001072B8" w:rsidRDefault="00C80EB2"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4A5B46BC" w14:textId="366F3A8F"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Pr>
          <w:p w14:paraId="2AB5764F" w14:textId="212D647A" w:rsidR="00C16E23" w:rsidRPr="00225396" w:rsidRDefault="0001621B"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127</w:t>
            </w:r>
          </w:p>
        </w:tc>
        <w:tc>
          <w:tcPr>
            <w:tcW w:w="712" w:type="dxa"/>
          </w:tcPr>
          <w:p w14:paraId="0E8890A4" w14:textId="5FE25125"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r>
      <w:tr w:rsidR="00C16E23" w:rsidRPr="00D55714" w14:paraId="77ECC06D" w14:textId="77777777" w:rsidTr="004B3580">
        <w:tblPrEx>
          <w:tblBorders>
            <w:bottom w:val="single" w:sz="4" w:space="0" w:color="auto"/>
          </w:tblBorders>
        </w:tblPrEx>
        <w:tc>
          <w:tcPr>
            <w:tcW w:w="2274" w:type="dxa"/>
          </w:tcPr>
          <w:p w14:paraId="595096A6" w14:textId="723D549C"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ภาคกลาง</w:t>
            </w:r>
          </w:p>
        </w:tc>
        <w:tc>
          <w:tcPr>
            <w:tcW w:w="806" w:type="dxa"/>
          </w:tcPr>
          <w:p w14:paraId="03B04D21" w14:textId="0BA7C4EA" w:rsidR="00C16E23" w:rsidRPr="00225396" w:rsidRDefault="004F1F4C"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344</w:t>
            </w:r>
          </w:p>
        </w:tc>
        <w:tc>
          <w:tcPr>
            <w:tcW w:w="723" w:type="dxa"/>
          </w:tcPr>
          <w:p w14:paraId="1D8B90E8" w14:textId="0A7DBFDD"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400</w:t>
            </w:r>
          </w:p>
        </w:tc>
        <w:tc>
          <w:tcPr>
            <w:tcW w:w="734" w:type="dxa"/>
          </w:tcPr>
          <w:p w14:paraId="0E42C450" w14:textId="5B2C5447"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655</w:t>
            </w:r>
          </w:p>
        </w:tc>
        <w:tc>
          <w:tcPr>
            <w:tcW w:w="720" w:type="dxa"/>
          </w:tcPr>
          <w:p w14:paraId="3271F519" w14:textId="6E35B929"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345</w:t>
            </w:r>
          </w:p>
        </w:tc>
        <w:tc>
          <w:tcPr>
            <w:tcW w:w="737" w:type="dxa"/>
          </w:tcPr>
          <w:p w14:paraId="58D49739" w14:textId="36D69EE7" w:rsidR="00C16E23" w:rsidRPr="00225396" w:rsidRDefault="00350AC1"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124</w:t>
            </w:r>
          </w:p>
        </w:tc>
        <w:tc>
          <w:tcPr>
            <w:tcW w:w="720" w:type="dxa"/>
          </w:tcPr>
          <w:p w14:paraId="6EBA490F" w14:textId="59338C0D"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100</w:t>
            </w:r>
          </w:p>
        </w:tc>
        <w:tc>
          <w:tcPr>
            <w:tcW w:w="732" w:type="dxa"/>
          </w:tcPr>
          <w:p w14:paraId="7B91BF1B" w14:textId="3A78977C" w:rsidR="00C16E23" w:rsidRPr="00225396" w:rsidRDefault="004D2CF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w:t>
            </w:r>
          </w:p>
        </w:tc>
        <w:tc>
          <w:tcPr>
            <w:tcW w:w="720" w:type="dxa"/>
          </w:tcPr>
          <w:p w14:paraId="215D55FD" w14:textId="0F5775EF"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642" w:type="dxa"/>
          </w:tcPr>
          <w:p w14:paraId="14B88309" w14:textId="0C60B703"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tcPr>
          <w:p w14:paraId="0587A59F" w14:textId="1E38D384"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10" w:type="dxa"/>
          </w:tcPr>
          <w:p w14:paraId="3FE984D3" w14:textId="34D0548D" w:rsidR="00C16E23" w:rsidRPr="00AF180B" w:rsidRDefault="003A691F"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40</w:t>
            </w:r>
          </w:p>
        </w:tc>
        <w:tc>
          <w:tcPr>
            <w:tcW w:w="822" w:type="dxa"/>
          </w:tcPr>
          <w:p w14:paraId="7C99781A" w14:textId="3FFAE5D5"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01" w:type="dxa"/>
          </w:tcPr>
          <w:p w14:paraId="26A17B67" w14:textId="283E5C65" w:rsidR="00C16E23" w:rsidRPr="001072B8" w:rsidRDefault="00C80EB2"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26</w:t>
            </w:r>
            <w:r>
              <w:rPr>
                <w:rFonts w:ascii="Browallia New" w:hAnsi="Browallia New" w:cs="Browallia New" w:hint="cs"/>
                <w:sz w:val="20"/>
                <w:szCs w:val="20"/>
                <w:cs/>
              </w:rPr>
              <w:t>)</w:t>
            </w:r>
          </w:p>
        </w:tc>
        <w:tc>
          <w:tcPr>
            <w:tcW w:w="709" w:type="dxa"/>
          </w:tcPr>
          <w:p w14:paraId="1C07DEEF" w14:textId="6426633A"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(38)</w:t>
            </w:r>
          </w:p>
        </w:tc>
        <w:tc>
          <w:tcPr>
            <w:tcW w:w="717" w:type="dxa"/>
          </w:tcPr>
          <w:p w14:paraId="7500395C" w14:textId="17644CFF" w:rsidR="00C16E23" w:rsidRPr="00225396" w:rsidRDefault="001809C5"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1,151</w:t>
            </w:r>
          </w:p>
        </w:tc>
        <w:tc>
          <w:tcPr>
            <w:tcW w:w="712" w:type="dxa"/>
          </w:tcPr>
          <w:p w14:paraId="24A563A7" w14:textId="084FE564"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848</w:t>
            </w:r>
          </w:p>
        </w:tc>
      </w:tr>
      <w:tr w:rsidR="00C16E23" w:rsidRPr="00D55714" w14:paraId="1032A2A9" w14:textId="77777777" w:rsidTr="004B3580">
        <w:tblPrEx>
          <w:tblBorders>
            <w:bottom w:val="single" w:sz="4" w:space="0" w:color="auto"/>
          </w:tblBorders>
        </w:tblPrEx>
        <w:tc>
          <w:tcPr>
            <w:tcW w:w="2274" w:type="dxa"/>
          </w:tcPr>
          <w:p w14:paraId="1FEA7376" w14:textId="5049DC09"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ภาคตะวันออกเฉียงเหนือ</w:t>
            </w:r>
          </w:p>
        </w:tc>
        <w:tc>
          <w:tcPr>
            <w:tcW w:w="806" w:type="dxa"/>
          </w:tcPr>
          <w:p w14:paraId="005C39C2" w14:textId="5F6FF830" w:rsidR="00C16E23" w:rsidRPr="00225396" w:rsidRDefault="00BB7CEA"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337</w:t>
            </w:r>
          </w:p>
        </w:tc>
        <w:tc>
          <w:tcPr>
            <w:tcW w:w="723" w:type="dxa"/>
          </w:tcPr>
          <w:p w14:paraId="6D206A51" w14:textId="15364180"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363</w:t>
            </w:r>
          </w:p>
        </w:tc>
        <w:tc>
          <w:tcPr>
            <w:tcW w:w="734" w:type="dxa"/>
          </w:tcPr>
          <w:p w14:paraId="0F9B9107" w14:textId="0E27F5DD"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Pr>
          <w:p w14:paraId="5E17751C" w14:textId="1E0D5AB3"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Pr>
          <w:p w14:paraId="44F49C85" w14:textId="4507A159" w:rsidR="00C16E23" w:rsidRPr="00225396" w:rsidRDefault="00350AC1"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72582FD" w14:textId="2990A8CA"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Pr>
          <w:p w14:paraId="751F1A98" w14:textId="76FCD33A" w:rsidR="00C16E23" w:rsidRPr="00225396" w:rsidRDefault="004D2CF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454C2EA2" w14:textId="29540C6B"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16A5C89B" w14:textId="1F860B19"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95" w:type="dxa"/>
          </w:tcPr>
          <w:p w14:paraId="710DAE49" w14:textId="051724C1"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10" w:type="dxa"/>
          </w:tcPr>
          <w:p w14:paraId="34E40767" w14:textId="3B50C239" w:rsidR="00C16E23" w:rsidRPr="00AF180B" w:rsidRDefault="003A691F"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2AFCCF03" w14:textId="174FF4A6"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Pr>
          <w:p w14:paraId="3F9E82B4" w14:textId="7DC9A1A0" w:rsidR="00C16E23" w:rsidRPr="001072B8" w:rsidRDefault="00C80EB2"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3F08FA59" w14:textId="2FB99BC3"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Pr>
          <w:p w14:paraId="567902B2" w14:textId="001A7D7B" w:rsidR="00C16E23" w:rsidRPr="00225396" w:rsidRDefault="00085F29"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350</w:t>
            </w:r>
          </w:p>
        </w:tc>
        <w:tc>
          <w:tcPr>
            <w:tcW w:w="712" w:type="dxa"/>
          </w:tcPr>
          <w:p w14:paraId="7B6942BF" w14:textId="7C1FE4D9"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365</w:t>
            </w:r>
          </w:p>
        </w:tc>
      </w:tr>
      <w:tr w:rsidR="00C16E23" w:rsidRPr="00D55714" w14:paraId="62EF6BF9" w14:textId="77777777" w:rsidTr="004B3580">
        <w:tblPrEx>
          <w:tblBorders>
            <w:bottom w:val="single" w:sz="4" w:space="0" w:color="auto"/>
          </w:tblBorders>
        </w:tblPrEx>
        <w:tc>
          <w:tcPr>
            <w:tcW w:w="2274" w:type="dxa"/>
          </w:tcPr>
          <w:p w14:paraId="646E68E2" w14:textId="4A86FF41"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ภาคตะวันออก</w:t>
            </w:r>
          </w:p>
        </w:tc>
        <w:tc>
          <w:tcPr>
            <w:tcW w:w="806" w:type="dxa"/>
          </w:tcPr>
          <w:p w14:paraId="7ABA8C3A" w14:textId="54898DB9" w:rsidR="00C16E23" w:rsidRPr="00225396" w:rsidRDefault="00BB7CEA"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94</w:t>
            </w:r>
          </w:p>
        </w:tc>
        <w:tc>
          <w:tcPr>
            <w:tcW w:w="723" w:type="dxa"/>
          </w:tcPr>
          <w:p w14:paraId="61A27D03" w14:textId="5D7B9886"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95</w:t>
            </w:r>
          </w:p>
        </w:tc>
        <w:tc>
          <w:tcPr>
            <w:tcW w:w="734" w:type="dxa"/>
          </w:tcPr>
          <w:p w14:paraId="31A2C451" w14:textId="2C8A8C2C"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626</w:t>
            </w:r>
          </w:p>
        </w:tc>
        <w:tc>
          <w:tcPr>
            <w:tcW w:w="720" w:type="dxa"/>
          </w:tcPr>
          <w:p w14:paraId="4C52244D" w14:textId="015D41CC"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122</w:t>
            </w:r>
          </w:p>
        </w:tc>
        <w:tc>
          <w:tcPr>
            <w:tcW w:w="737" w:type="dxa"/>
          </w:tcPr>
          <w:p w14:paraId="064785C1" w14:textId="0A331AAC" w:rsidR="00C16E23" w:rsidRPr="00225396" w:rsidRDefault="00C776D0"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64</w:t>
            </w:r>
          </w:p>
        </w:tc>
        <w:tc>
          <w:tcPr>
            <w:tcW w:w="720" w:type="dxa"/>
          </w:tcPr>
          <w:p w14:paraId="00E2E02F" w14:textId="2DA80D99"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49</w:t>
            </w:r>
          </w:p>
        </w:tc>
        <w:tc>
          <w:tcPr>
            <w:tcW w:w="732" w:type="dxa"/>
          </w:tcPr>
          <w:p w14:paraId="1ABF1EDA" w14:textId="53A37A8C" w:rsidR="00C16E23" w:rsidRPr="00225396" w:rsidRDefault="00E14C3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w:t>
            </w:r>
          </w:p>
        </w:tc>
        <w:tc>
          <w:tcPr>
            <w:tcW w:w="720" w:type="dxa"/>
          </w:tcPr>
          <w:p w14:paraId="310F5861" w14:textId="186D405C"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34BE55A5" w14:textId="2E46568A"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Pr>
          <w:p w14:paraId="04E87951" w14:textId="63E9C39F"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6582D680" w14:textId="02BF70A3" w:rsidR="00C16E23" w:rsidRPr="00AF180B" w:rsidRDefault="003A691F"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676BEC4A" w14:textId="716936BB"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Pr>
          <w:p w14:paraId="3254B7BD" w14:textId="5774FB99" w:rsidR="00C16E23" w:rsidRPr="001072B8" w:rsidRDefault="00C80EB2" w:rsidP="00C16E23">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22</w:t>
            </w:r>
            <w:r>
              <w:rPr>
                <w:rFonts w:ascii="Browallia New" w:hAnsi="Browallia New" w:cs="Browallia New" w:hint="cs"/>
                <w:sz w:val="20"/>
                <w:szCs w:val="20"/>
                <w:cs/>
              </w:rPr>
              <w:t>)</w:t>
            </w:r>
          </w:p>
        </w:tc>
        <w:tc>
          <w:tcPr>
            <w:tcW w:w="709" w:type="dxa"/>
          </w:tcPr>
          <w:p w14:paraId="771993DD" w14:textId="7E994CB2"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w:t>
            </w:r>
            <w:r>
              <w:rPr>
                <w:rFonts w:ascii="Browallia New" w:hAnsi="Browallia New" w:cs="Browallia New" w:hint="cs"/>
                <w:sz w:val="20"/>
                <w:szCs w:val="20"/>
                <w:cs/>
              </w:rPr>
              <w:t>)</w:t>
            </w:r>
          </w:p>
        </w:tc>
        <w:tc>
          <w:tcPr>
            <w:tcW w:w="717" w:type="dxa"/>
          </w:tcPr>
          <w:p w14:paraId="2B4A8D0F" w14:textId="0BEE87C3" w:rsidR="00C16E23" w:rsidRPr="00225396" w:rsidRDefault="0049686A"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781</w:t>
            </w:r>
          </w:p>
        </w:tc>
        <w:tc>
          <w:tcPr>
            <w:tcW w:w="712" w:type="dxa"/>
          </w:tcPr>
          <w:p w14:paraId="66123105" w14:textId="6E9B4986"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264</w:t>
            </w:r>
          </w:p>
        </w:tc>
      </w:tr>
      <w:tr w:rsidR="00C16E23" w:rsidRPr="00D55714" w14:paraId="329EB226" w14:textId="77777777" w:rsidTr="004B3580">
        <w:tblPrEx>
          <w:tblBorders>
            <w:bottom w:val="single" w:sz="4" w:space="0" w:color="auto"/>
          </w:tblBorders>
        </w:tblPrEx>
        <w:tc>
          <w:tcPr>
            <w:tcW w:w="2274" w:type="dxa"/>
          </w:tcPr>
          <w:p w14:paraId="72B66F75" w14:textId="37FB3D4D"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ภาคตะวันตก</w:t>
            </w:r>
          </w:p>
        </w:tc>
        <w:tc>
          <w:tcPr>
            <w:tcW w:w="806" w:type="dxa"/>
            <w:tcBorders>
              <w:bottom w:val="nil"/>
            </w:tcBorders>
          </w:tcPr>
          <w:p w14:paraId="5BDEE260" w14:textId="48EEB004" w:rsidR="00C16E23" w:rsidRPr="00225396" w:rsidRDefault="00BB7CEA"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62</w:t>
            </w:r>
          </w:p>
        </w:tc>
        <w:tc>
          <w:tcPr>
            <w:tcW w:w="723" w:type="dxa"/>
            <w:tcBorders>
              <w:bottom w:val="nil"/>
            </w:tcBorders>
          </w:tcPr>
          <w:p w14:paraId="109F54EB" w14:textId="69974264"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76</w:t>
            </w:r>
          </w:p>
        </w:tc>
        <w:tc>
          <w:tcPr>
            <w:tcW w:w="734" w:type="dxa"/>
            <w:tcBorders>
              <w:bottom w:val="nil"/>
            </w:tcBorders>
          </w:tcPr>
          <w:p w14:paraId="4B897F41" w14:textId="55D82342"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720" w:type="dxa"/>
            <w:tcBorders>
              <w:bottom w:val="nil"/>
            </w:tcBorders>
          </w:tcPr>
          <w:p w14:paraId="74E3D02E" w14:textId="71B1EE7F"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62B6604E" w14:textId="4305A43F" w:rsidR="00C16E23" w:rsidRPr="00225396" w:rsidRDefault="00C776D0"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210</w:t>
            </w:r>
          </w:p>
        </w:tc>
        <w:tc>
          <w:tcPr>
            <w:tcW w:w="720" w:type="dxa"/>
            <w:tcBorders>
              <w:bottom w:val="nil"/>
            </w:tcBorders>
          </w:tcPr>
          <w:p w14:paraId="09998A3F" w14:textId="231E739C"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195</w:t>
            </w:r>
          </w:p>
        </w:tc>
        <w:tc>
          <w:tcPr>
            <w:tcW w:w="732" w:type="dxa"/>
            <w:tcBorders>
              <w:bottom w:val="nil"/>
            </w:tcBorders>
          </w:tcPr>
          <w:p w14:paraId="62595AAB" w14:textId="78B5B640" w:rsidR="00C16E23" w:rsidRPr="00225396" w:rsidRDefault="00E14C3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18F82C6A" w14:textId="324ADAF2"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Borders>
              <w:bottom w:val="nil"/>
            </w:tcBorders>
          </w:tcPr>
          <w:p w14:paraId="03CC8D44" w14:textId="512F5A6F"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Borders>
              <w:bottom w:val="nil"/>
            </w:tcBorders>
          </w:tcPr>
          <w:p w14:paraId="59542A5D" w14:textId="1A029DDB"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bottom w:val="nil"/>
            </w:tcBorders>
          </w:tcPr>
          <w:p w14:paraId="0CEA28A0" w14:textId="63B7C8FA" w:rsidR="00C16E23" w:rsidRPr="00AF180B" w:rsidRDefault="003A691F"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0E2538C0" w14:textId="6C658723"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Borders>
              <w:bottom w:val="nil"/>
            </w:tcBorders>
          </w:tcPr>
          <w:p w14:paraId="44FEE12F" w14:textId="4E8E35AC" w:rsidR="00C16E23" w:rsidRPr="001072B8" w:rsidRDefault="00C80EB2" w:rsidP="00C16E23">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7</w:t>
            </w:r>
            <w:r>
              <w:rPr>
                <w:rFonts w:ascii="Browallia New" w:hAnsi="Browallia New" w:cs="Browallia New" w:hint="cs"/>
                <w:sz w:val="20"/>
                <w:szCs w:val="20"/>
                <w:cs/>
              </w:rPr>
              <w:t>)</w:t>
            </w:r>
          </w:p>
        </w:tc>
        <w:tc>
          <w:tcPr>
            <w:tcW w:w="709" w:type="dxa"/>
            <w:tcBorders>
              <w:bottom w:val="nil"/>
            </w:tcBorders>
          </w:tcPr>
          <w:p w14:paraId="0111B433" w14:textId="5A204618"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6</w:t>
            </w:r>
            <w:r>
              <w:rPr>
                <w:rFonts w:ascii="Browallia New" w:hAnsi="Browallia New" w:cs="Browallia New" w:hint="cs"/>
                <w:sz w:val="20"/>
                <w:szCs w:val="20"/>
                <w:cs/>
              </w:rPr>
              <w:t>)</w:t>
            </w:r>
          </w:p>
        </w:tc>
        <w:tc>
          <w:tcPr>
            <w:tcW w:w="717" w:type="dxa"/>
            <w:tcBorders>
              <w:bottom w:val="nil"/>
            </w:tcBorders>
          </w:tcPr>
          <w:p w14:paraId="1F3AC020" w14:textId="41B4AFCF" w:rsidR="00C16E23" w:rsidRPr="00225396" w:rsidRDefault="002E02DB"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270</w:t>
            </w:r>
          </w:p>
        </w:tc>
        <w:tc>
          <w:tcPr>
            <w:tcW w:w="712" w:type="dxa"/>
            <w:tcBorders>
              <w:bottom w:val="nil"/>
            </w:tcBorders>
          </w:tcPr>
          <w:p w14:paraId="2BE95CED" w14:textId="56607AB6"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265</w:t>
            </w:r>
          </w:p>
        </w:tc>
      </w:tr>
      <w:tr w:rsidR="00C16E23" w:rsidRPr="00D55714" w14:paraId="266565DC" w14:textId="77777777" w:rsidTr="004B3580">
        <w:tblPrEx>
          <w:tblBorders>
            <w:bottom w:val="single" w:sz="4" w:space="0" w:color="auto"/>
          </w:tblBorders>
        </w:tblPrEx>
        <w:tc>
          <w:tcPr>
            <w:tcW w:w="2274" w:type="dxa"/>
          </w:tcPr>
          <w:p w14:paraId="2B390D01" w14:textId="476CBD94"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sidRPr="00BA752A">
              <w:rPr>
                <w:rFonts w:ascii="Browallia New" w:hAnsi="Browallia New" w:cs="Browallia New"/>
                <w:sz w:val="20"/>
                <w:szCs w:val="20"/>
                <w:cs/>
              </w:rPr>
              <w:t>ภาคใต้</w:t>
            </w:r>
          </w:p>
        </w:tc>
        <w:tc>
          <w:tcPr>
            <w:tcW w:w="806" w:type="dxa"/>
            <w:tcBorders>
              <w:bottom w:val="nil"/>
            </w:tcBorders>
          </w:tcPr>
          <w:p w14:paraId="46B4A353" w14:textId="547EF935" w:rsidR="00C16E23" w:rsidRPr="00225396" w:rsidRDefault="00BB7CEA"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115</w:t>
            </w:r>
          </w:p>
        </w:tc>
        <w:tc>
          <w:tcPr>
            <w:tcW w:w="723" w:type="dxa"/>
            <w:tcBorders>
              <w:bottom w:val="nil"/>
            </w:tcBorders>
          </w:tcPr>
          <w:p w14:paraId="1AEA7754" w14:textId="6ADADDE0"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125</w:t>
            </w:r>
          </w:p>
        </w:tc>
        <w:tc>
          <w:tcPr>
            <w:tcW w:w="734" w:type="dxa"/>
            <w:tcBorders>
              <w:bottom w:val="nil"/>
            </w:tcBorders>
          </w:tcPr>
          <w:p w14:paraId="2FF092A1" w14:textId="18914424" w:rsidR="00C16E23" w:rsidRPr="00225396" w:rsidRDefault="008A2CA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B35FE69" w14:textId="5217719A"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bottom w:val="nil"/>
            </w:tcBorders>
          </w:tcPr>
          <w:p w14:paraId="216DC668" w14:textId="72FBFAA2" w:rsidR="00C16E23" w:rsidRPr="00225396" w:rsidRDefault="00E5787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163</w:t>
            </w:r>
          </w:p>
        </w:tc>
        <w:tc>
          <w:tcPr>
            <w:tcW w:w="720" w:type="dxa"/>
            <w:tcBorders>
              <w:bottom w:val="nil"/>
            </w:tcBorders>
          </w:tcPr>
          <w:p w14:paraId="0B614978" w14:textId="6245F705"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30</w:t>
            </w:r>
          </w:p>
        </w:tc>
        <w:tc>
          <w:tcPr>
            <w:tcW w:w="732" w:type="dxa"/>
            <w:tcBorders>
              <w:bottom w:val="nil"/>
            </w:tcBorders>
          </w:tcPr>
          <w:p w14:paraId="2E4C3139" w14:textId="33820806" w:rsidR="00C16E23" w:rsidRPr="00225396" w:rsidRDefault="00E14C3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C092D20" w14:textId="7CBE415D"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Borders>
              <w:bottom w:val="nil"/>
            </w:tcBorders>
          </w:tcPr>
          <w:p w14:paraId="47150129" w14:textId="0D4F80F2" w:rsidR="00C16E23" w:rsidRPr="00225396" w:rsidRDefault="00FE43D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Borders>
              <w:bottom w:val="nil"/>
            </w:tcBorders>
          </w:tcPr>
          <w:p w14:paraId="0BDA6840" w14:textId="716E8E08"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10" w:type="dxa"/>
            <w:tcBorders>
              <w:bottom w:val="nil"/>
            </w:tcBorders>
          </w:tcPr>
          <w:p w14:paraId="54DE175F" w14:textId="1D7C9A80" w:rsidR="00C16E23" w:rsidRPr="00AF180B" w:rsidRDefault="00AF7368"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Borders>
              <w:bottom w:val="nil"/>
            </w:tcBorders>
          </w:tcPr>
          <w:p w14:paraId="67337339" w14:textId="0DFE3670" w:rsidR="00C16E23" w:rsidRPr="00AF180B"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w:t>
            </w:r>
          </w:p>
        </w:tc>
        <w:tc>
          <w:tcPr>
            <w:tcW w:w="701" w:type="dxa"/>
            <w:tcBorders>
              <w:bottom w:val="nil"/>
            </w:tcBorders>
          </w:tcPr>
          <w:p w14:paraId="3BD83822" w14:textId="20D422FE" w:rsidR="00C16E23" w:rsidRPr="001072B8" w:rsidRDefault="00C80EB2" w:rsidP="00C16E23">
            <w:pP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hint="cs"/>
                <w:sz w:val="20"/>
                <w:szCs w:val="20"/>
                <w:cs/>
              </w:rPr>
              <w:t>(</w:t>
            </w:r>
            <w:r>
              <w:rPr>
                <w:rFonts w:ascii="Browallia New" w:hAnsi="Browallia New" w:cs="Browallia New"/>
                <w:sz w:val="20"/>
                <w:szCs w:val="20"/>
              </w:rPr>
              <w:t>18</w:t>
            </w:r>
            <w:r>
              <w:rPr>
                <w:rFonts w:ascii="Browallia New" w:hAnsi="Browallia New" w:cs="Browallia New" w:hint="cs"/>
                <w:sz w:val="20"/>
                <w:szCs w:val="20"/>
                <w:cs/>
              </w:rPr>
              <w:t>)</w:t>
            </w:r>
          </w:p>
        </w:tc>
        <w:tc>
          <w:tcPr>
            <w:tcW w:w="709" w:type="dxa"/>
            <w:tcBorders>
              <w:bottom w:val="nil"/>
            </w:tcBorders>
          </w:tcPr>
          <w:p w14:paraId="70EE55CD" w14:textId="232DE342" w:rsidR="00C16E23" w:rsidRPr="001072B8"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w:t>
            </w:r>
            <w:r>
              <w:rPr>
                <w:rFonts w:ascii="Browallia New" w:hAnsi="Browallia New" w:cs="Browallia New" w:hint="cs"/>
                <w:sz w:val="20"/>
                <w:szCs w:val="20"/>
                <w:cs/>
              </w:rPr>
              <w:t>)</w:t>
            </w:r>
          </w:p>
        </w:tc>
        <w:tc>
          <w:tcPr>
            <w:tcW w:w="717" w:type="dxa"/>
            <w:tcBorders>
              <w:bottom w:val="nil"/>
            </w:tcBorders>
          </w:tcPr>
          <w:p w14:paraId="025E976E" w14:textId="1AF65F50" w:rsidR="00C16E23" w:rsidRPr="00225396" w:rsidRDefault="002E02DB"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267</w:t>
            </w:r>
          </w:p>
        </w:tc>
        <w:tc>
          <w:tcPr>
            <w:tcW w:w="712" w:type="dxa"/>
            <w:tcBorders>
              <w:bottom w:val="nil"/>
            </w:tcBorders>
          </w:tcPr>
          <w:p w14:paraId="01E4177A" w14:textId="4E507AA6"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171</w:t>
            </w:r>
          </w:p>
        </w:tc>
      </w:tr>
      <w:tr w:rsidR="00C16E23" w:rsidRPr="00D55714" w14:paraId="6DD6F091" w14:textId="77777777" w:rsidTr="004B3580">
        <w:tblPrEx>
          <w:tblBorders>
            <w:bottom w:val="single" w:sz="4" w:space="0" w:color="auto"/>
          </w:tblBorders>
        </w:tblPrEx>
        <w:tc>
          <w:tcPr>
            <w:tcW w:w="2274" w:type="dxa"/>
          </w:tcPr>
          <w:p w14:paraId="14F49699" w14:textId="5E757306" w:rsidR="00C16E23" w:rsidRPr="00BA752A"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cs/>
              </w:rPr>
            </w:pPr>
            <w:r>
              <w:rPr>
                <w:rFonts w:ascii="Browallia New" w:hAnsi="Browallia New" w:cs="Browallia New" w:hint="cs"/>
                <w:sz w:val="20"/>
                <w:szCs w:val="20"/>
                <w:cs/>
              </w:rPr>
              <w:t>ต่างประเทศ</w:t>
            </w:r>
          </w:p>
        </w:tc>
        <w:tc>
          <w:tcPr>
            <w:tcW w:w="806" w:type="dxa"/>
            <w:tcBorders>
              <w:top w:val="nil"/>
            </w:tcBorders>
          </w:tcPr>
          <w:p w14:paraId="06421AB7" w14:textId="0C716E1C" w:rsidR="00C16E23" w:rsidRPr="00225396" w:rsidRDefault="00BB7CEA"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65</w:t>
            </w:r>
          </w:p>
        </w:tc>
        <w:tc>
          <w:tcPr>
            <w:tcW w:w="723" w:type="dxa"/>
            <w:tcBorders>
              <w:top w:val="nil"/>
            </w:tcBorders>
          </w:tcPr>
          <w:p w14:paraId="31079BA0" w14:textId="697EDBA0"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68</w:t>
            </w:r>
          </w:p>
        </w:tc>
        <w:tc>
          <w:tcPr>
            <w:tcW w:w="734" w:type="dxa"/>
            <w:tcBorders>
              <w:top w:val="nil"/>
            </w:tcBorders>
          </w:tcPr>
          <w:p w14:paraId="0BEA04FF" w14:textId="6E806F5C" w:rsidR="00C16E23" w:rsidRPr="00225396" w:rsidRDefault="008A2CA8"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2BCE6322" w14:textId="686E02E0"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Borders>
              <w:top w:val="nil"/>
            </w:tcBorders>
          </w:tcPr>
          <w:p w14:paraId="27BDE78B" w14:textId="18331CDE" w:rsidR="00C16E23" w:rsidRPr="00225396" w:rsidRDefault="00635B15"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B689152" w14:textId="3122625E"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Borders>
              <w:top w:val="nil"/>
            </w:tcBorders>
          </w:tcPr>
          <w:p w14:paraId="359BB7C1" w14:textId="752581E3" w:rsidR="00C16E23" w:rsidRPr="00225396" w:rsidRDefault="00E14C34"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top w:val="nil"/>
            </w:tcBorders>
          </w:tcPr>
          <w:p w14:paraId="31E52D19" w14:textId="29DE899E"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Borders>
              <w:top w:val="nil"/>
            </w:tcBorders>
          </w:tcPr>
          <w:p w14:paraId="3FFFE496" w14:textId="2CF65D67" w:rsidR="00C16E23" w:rsidRPr="00225396" w:rsidRDefault="00F332E0"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tcBorders>
              <w:top w:val="nil"/>
            </w:tcBorders>
          </w:tcPr>
          <w:p w14:paraId="56F1136D" w14:textId="394BC0F1"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Borders>
              <w:top w:val="nil"/>
            </w:tcBorders>
          </w:tcPr>
          <w:p w14:paraId="79831AA1" w14:textId="42466413" w:rsidR="00C16E23" w:rsidRPr="00AF180B" w:rsidRDefault="00AF7368"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top w:val="nil"/>
            </w:tcBorders>
          </w:tcPr>
          <w:p w14:paraId="35A1911E" w14:textId="6C7B2FBD" w:rsidR="00C16E23" w:rsidRPr="00AF180B"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Borders>
              <w:top w:val="nil"/>
            </w:tcBorders>
          </w:tcPr>
          <w:p w14:paraId="124904D7" w14:textId="5AFBD666" w:rsidR="00C16E23" w:rsidRPr="001072B8" w:rsidRDefault="00C80EB2"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Borders>
              <w:top w:val="nil"/>
            </w:tcBorders>
          </w:tcPr>
          <w:p w14:paraId="164B76E3" w14:textId="32741AF7" w:rsidR="00C16E23" w:rsidRPr="001072B8"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17" w:type="dxa"/>
            <w:tcBorders>
              <w:top w:val="nil"/>
            </w:tcBorders>
          </w:tcPr>
          <w:p w14:paraId="681CA094" w14:textId="7F59EFD9" w:rsidR="00C16E23" w:rsidRPr="00225396" w:rsidRDefault="002E02DB"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65</w:t>
            </w:r>
          </w:p>
        </w:tc>
        <w:tc>
          <w:tcPr>
            <w:tcW w:w="712" w:type="dxa"/>
            <w:tcBorders>
              <w:top w:val="nil"/>
            </w:tcBorders>
          </w:tcPr>
          <w:p w14:paraId="2D493DDC" w14:textId="007E06AE" w:rsidR="00C16E23" w:rsidRPr="00225396"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68</w:t>
            </w:r>
          </w:p>
        </w:tc>
      </w:tr>
      <w:tr w:rsidR="00C16E23" w:rsidRPr="00D55714" w14:paraId="6A625835" w14:textId="77777777" w:rsidTr="004B3580">
        <w:tblPrEx>
          <w:tblBorders>
            <w:bottom w:val="single" w:sz="4" w:space="0" w:color="auto"/>
          </w:tblBorders>
        </w:tblPrEx>
        <w:tc>
          <w:tcPr>
            <w:tcW w:w="2274" w:type="dxa"/>
          </w:tcPr>
          <w:p w14:paraId="1A0005EC" w14:textId="49130809" w:rsidR="00C16E23" w:rsidRPr="00EF3D11" w:rsidRDefault="00C16E23" w:rsidP="00C16E23">
            <w:pPr>
              <w:spacing w:line="240" w:lineRule="auto"/>
              <w:ind w:right="-108"/>
              <w:rPr>
                <w:rFonts w:ascii="Browallia New" w:hAnsi="Browallia New" w:cs="Browallia New"/>
                <w:sz w:val="20"/>
                <w:szCs w:val="20"/>
                <w:cs/>
              </w:rPr>
            </w:pPr>
            <w:r>
              <w:rPr>
                <w:rFonts w:ascii="Browallia New" w:hAnsi="Browallia New" w:cs="Browallia New" w:hint="cs"/>
                <w:sz w:val="20"/>
                <w:szCs w:val="20"/>
                <w:cs/>
              </w:rPr>
              <w:t>รวม</w:t>
            </w:r>
          </w:p>
        </w:tc>
        <w:tc>
          <w:tcPr>
            <w:tcW w:w="806" w:type="dxa"/>
          </w:tcPr>
          <w:p w14:paraId="0DEFDE04" w14:textId="2132307B" w:rsidR="00C16E23" w:rsidRPr="00225396" w:rsidRDefault="00C70AAD"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1,144</w:t>
            </w:r>
          </w:p>
        </w:tc>
        <w:tc>
          <w:tcPr>
            <w:tcW w:w="723" w:type="dxa"/>
          </w:tcPr>
          <w:p w14:paraId="46250A88" w14:textId="42BC6FB4"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1,251</w:t>
            </w:r>
          </w:p>
        </w:tc>
        <w:tc>
          <w:tcPr>
            <w:tcW w:w="734" w:type="dxa"/>
          </w:tcPr>
          <w:p w14:paraId="1611DD66" w14:textId="06577EA6" w:rsidR="00C16E23" w:rsidRPr="00225396" w:rsidRDefault="009F25BC"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1,297</w:t>
            </w:r>
          </w:p>
        </w:tc>
        <w:tc>
          <w:tcPr>
            <w:tcW w:w="720" w:type="dxa"/>
          </w:tcPr>
          <w:p w14:paraId="46674B4D" w14:textId="5F7134B9"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37" w:type="dxa"/>
          </w:tcPr>
          <w:p w14:paraId="03C09A20" w14:textId="6753E6CB" w:rsidR="00C16E23" w:rsidRPr="00225396" w:rsidRDefault="00635B15"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561</w:t>
            </w:r>
          </w:p>
        </w:tc>
        <w:tc>
          <w:tcPr>
            <w:tcW w:w="720" w:type="dxa"/>
          </w:tcPr>
          <w:p w14:paraId="0EE5663D" w14:textId="0F248B0A"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374</w:t>
            </w:r>
          </w:p>
        </w:tc>
        <w:tc>
          <w:tcPr>
            <w:tcW w:w="732" w:type="dxa"/>
          </w:tcPr>
          <w:p w14:paraId="118FF6DF" w14:textId="679BC0A6" w:rsidR="00C16E23" w:rsidRPr="00225396" w:rsidRDefault="00E14C34" w:rsidP="00C16E23">
            <w:pPr>
              <w:pBdr>
                <w:bottom w:val="single" w:sz="12" w:space="1" w:color="auto"/>
              </w:pBdr>
              <w:tabs>
                <w:tab w:val="clear" w:pos="227"/>
                <w:tab w:val="left" w:pos="190"/>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20" w:type="dxa"/>
          </w:tcPr>
          <w:p w14:paraId="5AFE9224" w14:textId="59523D8D"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642" w:type="dxa"/>
          </w:tcPr>
          <w:p w14:paraId="733953B4" w14:textId="57BC4FB6" w:rsidR="00C16E23" w:rsidRPr="00225396" w:rsidRDefault="00F332E0"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695" w:type="dxa"/>
          </w:tcPr>
          <w:p w14:paraId="794D1E6B" w14:textId="2A35B717"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10" w:type="dxa"/>
          </w:tcPr>
          <w:p w14:paraId="1E94DCCB" w14:textId="055C5B4E" w:rsidR="00C16E23" w:rsidRPr="00AF180B" w:rsidRDefault="00AF7368"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47</w:t>
            </w:r>
          </w:p>
        </w:tc>
        <w:tc>
          <w:tcPr>
            <w:tcW w:w="822" w:type="dxa"/>
          </w:tcPr>
          <w:p w14:paraId="4FE71D34" w14:textId="4CE369AF" w:rsidR="00C16E23" w:rsidRPr="00AF180B"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39</w:t>
            </w:r>
          </w:p>
        </w:tc>
        <w:tc>
          <w:tcPr>
            <w:tcW w:w="701" w:type="dxa"/>
          </w:tcPr>
          <w:p w14:paraId="70583C57" w14:textId="60626430" w:rsidR="00C16E23" w:rsidRPr="001072B8" w:rsidRDefault="00C80EB2"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73</w:t>
            </w:r>
            <w:r>
              <w:rPr>
                <w:rFonts w:ascii="Browallia New" w:hAnsi="Browallia New" w:cs="Browallia New" w:hint="cs"/>
                <w:sz w:val="20"/>
                <w:szCs w:val="20"/>
                <w:cs/>
              </w:rPr>
              <w:t>)</w:t>
            </w:r>
          </w:p>
        </w:tc>
        <w:tc>
          <w:tcPr>
            <w:tcW w:w="709" w:type="dxa"/>
          </w:tcPr>
          <w:p w14:paraId="040FB764" w14:textId="2B3B5437" w:rsidR="00C16E23" w:rsidRPr="001072B8"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(48)</w:t>
            </w:r>
          </w:p>
        </w:tc>
        <w:tc>
          <w:tcPr>
            <w:tcW w:w="717" w:type="dxa"/>
          </w:tcPr>
          <w:p w14:paraId="69FB2C73" w14:textId="20850E41" w:rsidR="00C16E23" w:rsidRPr="00225396" w:rsidRDefault="002E02DB"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3,011</w:t>
            </w:r>
          </w:p>
        </w:tc>
        <w:tc>
          <w:tcPr>
            <w:tcW w:w="712" w:type="dxa"/>
          </w:tcPr>
          <w:p w14:paraId="63E52FA9" w14:textId="7DD2E28D" w:rsidR="00C16E23" w:rsidRPr="003B2B7C"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2,105</w:t>
            </w:r>
          </w:p>
        </w:tc>
      </w:tr>
      <w:tr w:rsidR="00C16E23" w:rsidRPr="00D55714" w14:paraId="197DCCAA" w14:textId="77777777" w:rsidTr="004B3580">
        <w:tblPrEx>
          <w:tblBorders>
            <w:bottom w:val="single" w:sz="4" w:space="0" w:color="auto"/>
          </w:tblBorders>
        </w:tblPrEx>
        <w:tc>
          <w:tcPr>
            <w:tcW w:w="2274" w:type="dxa"/>
            <w:tcBorders>
              <w:bottom w:val="nil"/>
            </w:tcBorders>
          </w:tcPr>
          <w:p w14:paraId="6F8C5272" w14:textId="59EB9C5C" w:rsidR="00C16E23" w:rsidRPr="00225396" w:rsidRDefault="00C16E23" w:rsidP="00C16E23">
            <w:pPr>
              <w:spacing w:line="240" w:lineRule="auto"/>
              <w:ind w:right="-108"/>
              <w:rPr>
                <w:rFonts w:ascii="Browallia New" w:hAnsi="Browallia New" w:cs="Browallia New"/>
                <w:sz w:val="20"/>
                <w:szCs w:val="20"/>
                <w:cs/>
              </w:rPr>
            </w:pPr>
            <w:r w:rsidRPr="00225396">
              <w:rPr>
                <w:rFonts w:ascii="Browallia New" w:hAnsi="Browallia New" w:cs="Browallia New"/>
                <w:sz w:val="20"/>
                <w:szCs w:val="20"/>
                <w:cs/>
              </w:rPr>
              <w:t>กำไรขั้นต้น</w:t>
            </w:r>
          </w:p>
        </w:tc>
        <w:tc>
          <w:tcPr>
            <w:tcW w:w="806" w:type="dxa"/>
            <w:tcBorders>
              <w:bottom w:val="nil"/>
            </w:tcBorders>
          </w:tcPr>
          <w:p w14:paraId="7543CAB5" w14:textId="2FD8728A" w:rsidR="00C16E23" w:rsidRPr="00225396" w:rsidRDefault="00C70AAD"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979</w:t>
            </w:r>
          </w:p>
        </w:tc>
        <w:tc>
          <w:tcPr>
            <w:tcW w:w="723" w:type="dxa"/>
            <w:tcBorders>
              <w:bottom w:val="nil"/>
            </w:tcBorders>
          </w:tcPr>
          <w:p w14:paraId="44C48627" w14:textId="5216196B"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1,045</w:t>
            </w:r>
          </w:p>
        </w:tc>
        <w:tc>
          <w:tcPr>
            <w:tcW w:w="734" w:type="dxa"/>
            <w:tcBorders>
              <w:bottom w:val="nil"/>
            </w:tcBorders>
          </w:tcPr>
          <w:p w14:paraId="425B5E82" w14:textId="10B2020D" w:rsidR="00C16E23" w:rsidRPr="00AF180B" w:rsidRDefault="009F25BC"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629</w:t>
            </w:r>
          </w:p>
        </w:tc>
        <w:tc>
          <w:tcPr>
            <w:tcW w:w="720" w:type="dxa"/>
            <w:tcBorders>
              <w:bottom w:val="nil"/>
            </w:tcBorders>
          </w:tcPr>
          <w:p w14:paraId="464580FC" w14:textId="150085E3" w:rsidR="00C16E23" w:rsidRPr="00AF180B"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165</w:t>
            </w:r>
          </w:p>
        </w:tc>
        <w:tc>
          <w:tcPr>
            <w:tcW w:w="737" w:type="dxa"/>
            <w:tcBorders>
              <w:bottom w:val="nil"/>
            </w:tcBorders>
          </w:tcPr>
          <w:p w14:paraId="737222A1" w14:textId="1CF63F82" w:rsidR="00C16E23" w:rsidRPr="00225396" w:rsidRDefault="00A63A6D"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259</w:t>
            </w:r>
          </w:p>
        </w:tc>
        <w:tc>
          <w:tcPr>
            <w:tcW w:w="720" w:type="dxa"/>
            <w:tcBorders>
              <w:bottom w:val="nil"/>
            </w:tcBorders>
          </w:tcPr>
          <w:p w14:paraId="7CA76795" w14:textId="07F6BEC6"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158</w:t>
            </w:r>
          </w:p>
        </w:tc>
        <w:tc>
          <w:tcPr>
            <w:tcW w:w="732" w:type="dxa"/>
            <w:tcBorders>
              <w:bottom w:val="nil"/>
            </w:tcBorders>
          </w:tcPr>
          <w:p w14:paraId="3D3DAAF4" w14:textId="481C643D" w:rsidR="00C16E23" w:rsidRPr="00225396" w:rsidRDefault="000C6B90" w:rsidP="00C16E23">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8</w:t>
            </w:r>
          </w:p>
        </w:tc>
        <w:tc>
          <w:tcPr>
            <w:tcW w:w="720" w:type="dxa"/>
            <w:tcBorders>
              <w:bottom w:val="nil"/>
            </w:tcBorders>
          </w:tcPr>
          <w:p w14:paraId="01D414CE" w14:textId="43102B2E"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642" w:type="dxa"/>
            <w:tcBorders>
              <w:bottom w:val="nil"/>
            </w:tcBorders>
          </w:tcPr>
          <w:p w14:paraId="402EE539" w14:textId="0172F64E" w:rsidR="00C16E23" w:rsidRPr="00225396" w:rsidRDefault="00224E67"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4</w:t>
            </w:r>
            <w:r>
              <w:rPr>
                <w:rFonts w:ascii="Browallia New" w:hAnsi="Browallia New" w:cs="Browallia New" w:hint="cs"/>
                <w:sz w:val="20"/>
                <w:szCs w:val="20"/>
                <w:cs/>
              </w:rPr>
              <w:t>)</w:t>
            </w:r>
          </w:p>
        </w:tc>
        <w:tc>
          <w:tcPr>
            <w:tcW w:w="695" w:type="dxa"/>
            <w:tcBorders>
              <w:bottom w:val="nil"/>
            </w:tcBorders>
          </w:tcPr>
          <w:p w14:paraId="621C9300" w14:textId="69BDC984"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w:t>
            </w:r>
          </w:p>
        </w:tc>
        <w:tc>
          <w:tcPr>
            <w:tcW w:w="810" w:type="dxa"/>
            <w:tcBorders>
              <w:bottom w:val="nil"/>
            </w:tcBorders>
          </w:tcPr>
          <w:p w14:paraId="7D4048EE" w14:textId="5A766B9A" w:rsidR="00C16E23" w:rsidRPr="00225396" w:rsidRDefault="00AF7368" w:rsidP="00C16E23">
            <w:pPr>
              <w:pBdr>
                <w:bottom w:val="single" w:sz="12" w:space="1" w:color="auto"/>
              </w:pBdr>
              <w:tabs>
                <w:tab w:val="clear" w:pos="227"/>
                <w:tab w:val="decimal" w:pos="252"/>
                <w:tab w:val="left" w:pos="329"/>
                <w:tab w:val="right" w:pos="594"/>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822" w:type="dxa"/>
            <w:tcBorders>
              <w:bottom w:val="nil"/>
            </w:tcBorders>
          </w:tcPr>
          <w:p w14:paraId="263ABBD0" w14:textId="4B5A3A83"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26</w:t>
            </w:r>
          </w:p>
        </w:tc>
        <w:tc>
          <w:tcPr>
            <w:tcW w:w="701" w:type="dxa"/>
            <w:tcBorders>
              <w:bottom w:val="nil"/>
            </w:tcBorders>
          </w:tcPr>
          <w:p w14:paraId="3643DD06" w14:textId="4015A462" w:rsidR="00C16E23" w:rsidRPr="001072B8" w:rsidRDefault="00CF1B91"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20</w:t>
            </w:r>
            <w:r>
              <w:rPr>
                <w:rFonts w:ascii="Browallia New" w:hAnsi="Browallia New" w:cs="Browallia New" w:hint="cs"/>
                <w:sz w:val="20"/>
                <w:szCs w:val="20"/>
                <w:cs/>
              </w:rPr>
              <w:t>)</w:t>
            </w:r>
          </w:p>
        </w:tc>
        <w:tc>
          <w:tcPr>
            <w:tcW w:w="709" w:type="dxa"/>
            <w:tcBorders>
              <w:bottom w:val="nil"/>
            </w:tcBorders>
          </w:tcPr>
          <w:p w14:paraId="64830D70" w14:textId="1E1A9DB2"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717" w:type="dxa"/>
            <w:tcBorders>
              <w:bottom w:val="nil"/>
            </w:tcBorders>
          </w:tcPr>
          <w:p w14:paraId="12A76EDC" w14:textId="7A03676B" w:rsidR="00C16E23" w:rsidRPr="00225396" w:rsidRDefault="002E02DB"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1,880</w:t>
            </w:r>
          </w:p>
        </w:tc>
        <w:tc>
          <w:tcPr>
            <w:tcW w:w="712" w:type="dxa"/>
            <w:tcBorders>
              <w:bottom w:val="nil"/>
            </w:tcBorders>
          </w:tcPr>
          <w:p w14:paraId="3C54BA59" w14:textId="1E4A34E9" w:rsidR="00C16E23" w:rsidRPr="00225396"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1,386</w:t>
            </w:r>
          </w:p>
        </w:tc>
      </w:tr>
    </w:tbl>
    <w:p w14:paraId="34C6F8F5" w14:textId="7F1D95DB" w:rsidR="002C64E8" w:rsidRDefault="002C6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2517F4FB"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538417EC"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p>
    <w:p w14:paraId="657917F3" w14:textId="77777777" w:rsidR="004476FA" w:rsidRDefault="0044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tbl>
      <w:tblPr>
        <w:tblW w:w="13974" w:type="dxa"/>
        <w:tblInd w:w="426" w:type="dxa"/>
        <w:tblLayout w:type="fixed"/>
        <w:tblLook w:val="0000" w:firstRow="0" w:lastRow="0" w:firstColumn="0" w:lastColumn="0" w:noHBand="0" w:noVBand="0"/>
      </w:tblPr>
      <w:tblGrid>
        <w:gridCol w:w="2274"/>
        <w:gridCol w:w="806"/>
        <w:gridCol w:w="723"/>
        <w:gridCol w:w="734"/>
        <w:gridCol w:w="720"/>
        <w:gridCol w:w="737"/>
        <w:gridCol w:w="720"/>
        <w:gridCol w:w="732"/>
        <w:gridCol w:w="720"/>
        <w:gridCol w:w="642"/>
        <w:gridCol w:w="695"/>
        <w:gridCol w:w="810"/>
        <w:gridCol w:w="822"/>
        <w:gridCol w:w="701"/>
        <w:gridCol w:w="709"/>
        <w:gridCol w:w="717"/>
        <w:gridCol w:w="712"/>
      </w:tblGrid>
      <w:tr w:rsidR="009162CC" w:rsidRPr="00225396" w14:paraId="621EAD85" w14:textId="77777777" w:rsidTr="004B3580">
        <w:trPr>
          <w:tblHeader/>
        </w:trPr>
        <w:tc>
          <w:tcPr>
            <w:tcW w:w="2274" w:type="dxa"/>
          </w:tcPr>
          <w:p w14:paraId="549B2D6E" w14:textId="77777777" w:rsidR="009162CC" w:rsidRPr="00225396" w:rsidRDefault="009162CC" w:rsidP="004B7251">
            <w:pPr>
              <w:spacing w:line="240" w:lineRule="auto"/>
              <w:ind w:right="-108"/>
              <w:rPr>
                <w:rFonts w:ascii="Browallia New" w:hAnsi="Browallia New" w:cs="Browallia New"/>
                <w:sz w:val="19"/>
                <w:szCs w:val="19"/>
              </w:rPr>
            </w:pPr>
          </w:p>
        </w:tc>
        <w:tc>
          <w:tcPr>
            <w:tcW w:w="11700" w:type="dxa"/>
            <w:gridSpan w:val="16"/>
          </w:tcPr>
          <w:p w14:paraId="602AB997" w14:textId="6D9E662C" w:rsidR="009162CC" w:rsidRPr="00225396" w:rsidRDefault="009162CC" w:rsidP="004B7251">
            <w:pPr>
              <w:spacing w:line="240" w:lineRule="auto"/>
              <w:jc w:val="right"/>
              <w:rPr>
                <w:rFonts w:ascii="Browallia New" w:hAnsi="Browallia New" w:cs="Browallia New"/>
                <w:sz w:val="19"/>
                <w:szCs w:val="19"/>
              </w:rPr>
            </w:pPr>
            <w:r w:rsidRPr="00225396">
              <w:rPr>
                <w:rFonts w:ascii="Browallia New" w:hAnsi="Browallia New" w:cs="Browallia New"/>
                <w:sz w:val="19"/>
                <w:szCs w:val="19"/>
                <w:cs/>
              </w:rPr>
              <w:t>(หน่วย</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w:t>
            </w:r>
            <w:r w:rsidR="00F46B29" w:rsidRPr="00F46B29">
              <w:rPr>
                <w:rFonts w:ascii="Browallia New" w:hAnsi="Browallia New" w:cs="Browallia New"/>
                <w:sz w:val="19"/>
                <w:szCs w:val="19"/>
              </w:rPr>
              <w:t xml:space="preserve"> </w:t>
            </w:r>
            <w:r w:rsidRPr="00225396">
              <w:rPr>
                <w:rFonts w:ascii="Browallia New" w:hAnsi="Browallia New" w:cs="Browallia New"/>
                <w:sz w:val="19"/>
                <w:szCs w:val="19"/>
                <w:cs/>
              </w:rPr>
              <w:t>ล้านบาท)</w:t>
            </w:r>
          </w:p>
        </w:tc>
      </w:tr>
      <w:tr w:rsidR="009162CC" w:rsidRPr="00225396" w14:paraId="3B95FDFB" w14:textId="77777777" w:rsidTr="004B3580">
        <w:tblPrEx>
          <w:tblBorders>
            <w:bottom w:val="single" w:sz="4" w:space="0" w:color="auto"/>
          </w:tblBorders>
        </w:tblPrEx>
        <w:trPr>
          <w:tblHeader/>
        </w:trPr>
        <w:tc>
          <w:tcPr>
            <w:tcW w:w="2274" w:type="dxa"/>
          </w:tcPr>
          <w:p w14:paraId="4DF3B516" w14:textId="77777777" w:rsidR="009162CC" w:rsidRPr="00225396" w:rsidRDefault="009162CC" w:rsidP="00E10A79">
            <w:pPr>
              <w:pStyle w:val="Heading1"/>
              <w:numPr>
                <w:ilvl w:val="0"/>
                <w:numId w:val="0"/>
              </w:numPr>
              <w:spacing w:line="240" w:lineRule="auto"/>
              <w:rPr>
                <w:rFonts w:ascii="Browallia New" w:hAnsi="Browallia New" w:cs="Browallia New"/>
                <w:sz w:val="19"/>
                <w:szCs w:val="19"/>
                <w:cs/>
              </w:rPr>
            </w:pPr>
          </w:p>
        </w:tc>
        <w:tc>
          <w:tcPr>
            <w:tcW w:w="1529" w:type="dxa"/>
            <w:gridSpan w:val="2"/>
            <w:vAlign w:val="bottom"/>
          </w:tcPr>
          <w:p w14:paraId="1976EAC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ธุรกิจขายและ</w:t>
            </w:r>
          </w:p>
          <w:p w14:paraId="021AA43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ให้เช่าซื้อ</w:t>
            </w:r>
          </w:p>
        </w:tc>
        <w:tc>
          <w:tcPr>
            <w:tcW w:w="1454" w:type="dxa"/>
            <w:gridSpan w:val="2"/>
            <w:vAlign w:val="bottom"/>
          </w:tcPr>
          <w:p w14:paraId="5319F751"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ธุรกิจพัฒนาอสังหาริมทรัพย์</w:t>
            </w:r>
          </w:p>
        </w:tc>
        <w:tc>
          <w:tcPr>
            <w:tcW w:w="1457" w:type="dxa"/>
            <w:gridSpan w:val="2"/>
            <w:vAlign w:val="bottom"/>
          </w:tcPr>
          <w:p w14:paraId="2631C08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5DB323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ธุรกิจโรงแรม</w:t>
            </w:r>
          </w:p>
        </w:tc>
        <w:tc>
          <w:tcPr>
            <w:tcW w:w="1452" w:type="dxa"/>
            <w:gridSpan w:val="2"/>
            <w:vAlign w:val="bottom"/>
          </w:tcPr>
          <w:p w14:paraId="3C586689"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ธุรกิจตัวแทนขายอสังหาริมทรัพย์</w:t>
            </w:r>
          </w:p>
        </w:tc>
        <w:tc>
          <w:tcPr>
            <w:tcW w:w="1337" w:type="dxa"/>
            <w:gridSpan w:val="2"/>
            <w:vAlign w:val="bottom"/>
          </w:tcPr>
          <w:p w14:paraId="266267AB"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cs/>
              </w:rPr>
              <w:t>ธุรกิจบริการจัดทำโฆษณาประชาสัมพันธ์</w:t>
            </w:r>
          </w:p>
          <w:p w14:paraId="282FD30E"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และจัดงานกิจกรรม</w:t>
            </w:r>
          </w:p>
        </w:tc>
        <w:tc>
          <w:tcPr>
            <w:tcW w:w="1632" w:type="dxa"/>
            <w:gridSpan w:val="2"/>
            <w:vAlign w:val="bottom"/>
          </w:tcPr>
          <w:p w14:paraId="4DC081F3"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ธุรกิจอื่นๆ</w:t>
            </w:r>
          </w:p>
        </w:tc>
        <w:tc>
          <w:tcPr>
            <w:tcW w:w="1410" w:type="dxa"/>
            <w:gridSpan w:val="2"/>
            <w:vAlign w:val="bottom"/>
          </w:tcPr>
          <w:p w14:paraId="6D461427"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การตัดรายการบัญชีระหว่างกัน</w:t>
            </w:r>
          </w:p>
        </w:tc>
        <w:tc>
          <w:tcPr>
            <w:tcW w:w="1429" w:type="dxa"/>
            <w:gridSpan w:val="2"/>
            <w:vAlign w:val="bottom"/>
          </w:tcPr>
          <w:p w14:paraId="348003F2"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rPr>
            </w:pPr>
          </w:p>
          <w:p w14:paraId="2E24246C" w14:textId="77777777"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19"/>
                <w:szCs w:val="19"/>
                <w:cs/>
              </w:rPr>
              <w:t>งบการเงินรวม</w:t>
            </w:r>
          </w:p>
        </w:tc>
      </w:tr>
      <w:tr w:rsidR="009162CC" w:rsidRPr="00225396" w14:paraId="48C5A0D3" w14:textId="77777777" w:rsidTr="004B3580">
        <w:tblPrEx>
          <w:tblBorders>
            <w:bottom w:val="single" w:sz="4" w:space="0" w:color="auto"/>
          </w:tblBorders>
        </w:tblPrEx>
        <w:trPr>
          <w:tblHeader/>
        </w:trPr>
        <w:tc>
          <w:tcPr>
            <w:tcW w:w="2274" w:type="dxa"/>
          </w:tcPr>
          <w:p w14:paraId="043D4940" w14:textId="77777777" w:rsidR="009162CC" w:rsidRPr="00225396" w:rsidRDefault="009162CC" w:rsidP="004B7251">
            <w:pPr>
              <w:spacing w:line="240" w:lineRule="auto"/>
              <w:rPr>
                <w:rFonts w:ascii="Browallia New" w:hAnsi="Browallia New" w:cs="Browallia New"/>
                <w:sz w:val="19"/>
                <w:szCs w:val="19"/>
                <w:cs/>
                <w:lang w:val="en-GB"/>
              </w:rPr>
            </w:pPr>
          </w:p>
        </w:tc>
        <w:tc>
          <w:tcPr>
            <w:tcW w:w="11700" w:type="dxa"/>
            <w:gridSpan w:val="16"/>
          </w:tcPr>
          <w:p w14:paraId="3E2FBF2B" w14:textId="104B7EE4" w:rsidR="009162CC" w:rsidRPr="00225396" w:rsidRDefault="009162CC" w:rsidP="004B7251">
            <w:pPr>
              <w:pBdr>
                <w:bottom w:val="single" w:sz="4" w:space="1" w:color="auto"/>
              </w:pBdr>
              <w:spacing w:line="240" w:lineRule="auto"/>
              <w:jc w:val="center"/>
              <w:rPr>
                <w:rFonts w:ascii="Browallia New" w:hAnsi="Browallia New" w:cs="Browallia New"/>
                <w:sz w:val="19"/>
                <w:szCs w:val="19"/>
                <w:cs/>
              </w:rPr>
            </w:pPr>
            <w:r w:rsidRPr="00225396">
              <w:rPr>
                <w:rFonts w:ascii="Browallia New" w:hAnsi="Browallia New" w:cs="Browallia New"/>
                <w:sz w:val="20"/>
                <w:szCs w:val="20"/>
                <w:cs/>
              </w:rPr>
              <w:t>สำหรับปีสิ้นสุดวันที่</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rPr>
              <w:t>31</w:t>
            </w:r>
            <w:r w:rsidR="00F46B29" w:rsidRPr="00F46B29">
              <w:rPr>
                <w:rFonts w:ascii="Browallia New" w:hAnsi="Browallia New" w:cs="Browallia New"/>
                <w:sz w:val="20"/>
                <w:szCs w:val="20"/>
              </w:rPr>
              <w:t xml:space="preserve"> </w:t>
            </w:r>
            <w:r w:rsidRPr="00225396">
              <w:rPr>
                <w:rFonts w:ascii="Browallia New" w:hAnsi="Browallia New" w:cs="Browallia New"/>
                <w:sz w:val="20"/>
                <w:szCs w:val="20"/>
                <w:cs/>
              </w:rPr>
              <w:t>ธันวาคม</w:t>
            </w:r>
          </w:p>
        </w:tc>
      </w:tr>
      <w:tr w:rsidR="00C16E23" w:rsidRPr="00225396" w14:paraId="23E2838D" w14:textId="77777777" w:rsidTr="004B3580">
        <w:tblPrEx>
          <w:tblBorders>
            <w:bottom w:val="single" w:sz="4" w:space="0" w:color="auto"/>
          </w:tblBorders>
        </w:tblPrEx>
        <w:trPr>
          <w:tblHeader/>
        </w:trPr>
        <w:tc>
          <w:tcPr>
            <w:tcW w:w="2274" w:type="dxa"/>
          </w:tcPr>
          <w:p w14:paraId="60B78E13" w14:textId="77777777" w:rsidR="00C16E23" w:rsidRPr="00225396" w:rsidRDefault="00C16E23" w:rsidP="00C16E23">
            <w:pPr>
              <w:spacing w:line="240" w:lineRule="auto"/>
              <w:rPr>
                <w:rFonts w:ascii="Browallia New" w:hAnsi="Browallia New" w:cs="Browallia New"/>
                <w:sz w:val="19"/>
                <w:szCs w:val="19"/>
                <w:cs/>
                <w:lang w:val="en-GB"/>
              </w:rPr>
            </w:pPr>
          </w:p>
        </w:tc>
        <w:tc>
          <w:tcPr>
            <w:tcW w:w="806" w:type="dxa"/>
          </w:tcPr>
          <w:p w14:paraId="7CD25D6B" w14:textId="18DAC2F4"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3" w:type="dxa"/>
          </w:tcPr>
          <w:p w14:paraId="2D56CF01" w14:textId="0E0E7052"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4" w:type="dxa"/>
          </w:tcPr>
          <w:p w14:paraId="76501A06" w14:textId="69EBCA6C"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7A034F03" w14:textId="38B6E3C1"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7" w:type="dxa"/>
          </w:tcPr>
          <w:p w14:paraId="6BFB2996" w14:textId="0402BFC4"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1D77574E" w14:textId="63AB83E2"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32" w:type="dxa"/>
          </w:tcPr>
          <w:p w14:paraId="065D0FE6" w14:textId="7F0DEE2C"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20" w:type="dxa"/>
          </w:tcPr>
          <w:p w14:paraId="3B37A5C0" w14:textId="7690575F"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642" w:type="dxa"/>
          </w:tcPr>
          <w:p w14:paraId="60DE7D41" w14:textId="747715D7"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695" w:type="dxa"/>
          </w:tcPr>
          <w:p w14:paraId="527823E5" w14:textId="35A316CB"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810" w:type="dxa"/>
          </w:tcPr>
          <w:p w14:paraId="6605D6A4" w14:textId="5270F0E7"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822" w:type="dxa"/>
          </w:tcPr>
          <w:p w14:paraId="0908323D" w14:textId="31BAFCFD"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01" w:type="dxa"/>
          </w:tcPr>
          <w:p w14:paraId="1A7C0DC7" w14:textId="79D3182F"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09" w:type="dxa"/>
          </w:tcPr>
          <w:p w14:paraId="242946F0" w14:textId="508602FD"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c>
          <w:tcPr>
            <w:tcW w:w="717" w:type="dxa"/>
          </w:tcPr>
          <w:p w14:paraId="5E932F24" w14:textId="6289E282"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6</w:t>
            </w:r>
          </w:p>
        </w:tc>
        <w:tc>
          <w:tcPr>
            <w:tcW w:w="712" w:type="dxa"/>
          </w:tcPr>
          <w:p w14:paraId="4F845CA2" w14:textId="0B2109FF" w:rsidR="00C16E23" w:rsidRPr="00225396" w:rsidRDefault="00C16E23" w:rsidP="00C16E23">
            <w:pPr>
              <w:pBdr>
                <w:bottom w:val="single" w:sz="4" w:space="1" w:color="auto"/>
              </w:pBdr>
              <w:spacing w:line="240" w:lineRule="auto"/>
              <w:jc w:val="center"/>
              <w:rPr>
                <w:rFonts w:ascii="Browallia New" w:hAnsi="Browallia New" w:cs="Browallia New"/>
                <w:sz w:val="19"/>
                <w:szCs w:val="19"/>
              </w:rPr>
            </w:pPr>
            <w:r w:rsidRPr="00225396">
              <w:rPr>
                <w:rFonts w:ascii="Browallia New" w:hAnsi="Browallia New" w:cs="Browallia New"/>
                <w:sz w:val="19"/>
                <w:szCs w:val="19"/>
              </w:rPr>
              <w:t>256</w:t>
            </w:r>
            <w:r>
              <w:rPr>
                <w:rFonts w:ascii="Browallia New" w:hAnsi="Browallia New" w:cs="Browallia New"/>
                <w:sz w:val="19"/>
                <w:szCs w:val="19"/>
              </w:rPr>
              <w:t>5</w:t>
            </w:r>
          </w:p>
        </w:tc>
      </w:tr>
      <w:tr w:rsidR="009162CC" w:rsidRPr="00BD278D" w14:paraId="41DD3A87" w14:textId="77777777" w:rsidTr="004B3580">
        <w:tblPrEx>
          <w:tblBorders>
            <w:bottom w:val="single" w:sz="4" w:space="0" w:color="auto"/>
          </w:tblBorders>
        </w:tblPrEx>
        <w:trPr>
          <w:trHeight w:val="84"/>
          <w:tblHeader/>
        </w:trPr>
        <w:tc>
          <w:tcPr>
            <w:tcW w:w="2274" w:type="dxa"/>
          </w:tcPr>
          <w:p w14:paraId="43DD83C0" w14:textId="77777777" w:rsidR="009162CC" w:rsidRPr="00BD278D" w:rsidRDefault="009162CC" w:rsidP="004B7251">
            <w:pPr>
              <w:spacing w:line="240" w:lineRule="auto"/>
              <w:ind w:right="-108"/>
              <w:rPr>
                <w:rFonts w:ascii="Browallia New" w:hAnsi="Browallia New" w:cs="Browallia New"/>
                <w:sz w:val="19"/>
                <w:szCs w:val="19"/>
                <w:highlight w:val="yellow"/>
                <w:cs/>
              </w:rPr>
            </w:pPr>
          </w:p>
        </w:tc>
        <w:tc>
          <w:tcPr>
            <w:tcW w:w="806" w:type="dxa"/>
          </w:tcPr>
          <w:p w14:paraId="24143A30"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3" w:type="dxa"/>
          </w:tcPr>
          <w:p w14:paraId="37090A52"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4" w:type="dxa"/>
          </w:tcPr>
          <w:p w14:paraId="70DDBF2E"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05FC4E49"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7" w:type="dxa"/>
          </w:tcPr>
          <w:p w14:paraId="3B5402B0" w14:textId="77777777" w:rsidR="009162CC" w:rsidRPr="00BD278D" w:rsidRDefault="009162CC" w:rsidP="004B7251">
            <w:pPr>
              <w:spacing w:line="240" w:lineRule="auto"/>
              <w:jc w:val="right"/>
              <w:rPr>
                <w:rFonts w:ascii="Browallia New" w:hAnsi="Browallia New" w:cs="Browallia New"/>
                <w:sz w:val="19"/>
                <w:szCs w:val="19"/>
                <w:highlight w:val="yellow"/>
              </w:rPr>
            </w:pPr>
          </w:p>
        </w:tc>
        <w:tc>
          <w:tcPr>
            <w:tcW w:w="720" w:type="dxa"/>
          </w:tcPr>
          <w:p w14:paraId="20F7EE4F"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32" w:type="dxa"/>
          </w:tcPr>
          <w:p w14:paraId="627E1467"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720" w:type="dxa"/>
          </w:tcPr>
          <w:p w14:paraId="19E1AD1B" w14:textId="77777777" w:rsidR="009162CC" w:rsidRPr="00BD278D" w:rsidRDefault="009162CC" w:rsidP="004B7251">
            <w:pPr>
              <w:spacing w:line="240" w:lineRule="auto"/>
              <w:jc w:val="right"/>
              <w:rPr>
                <w:rFonts w:ascii="Browallia New" w:hAnsi="Browallia New" w:cs="Browallia New"/>
                <w:sz w:val="19"/>
                <w:szCs w:val="19"/>
                <w:highlight w:val="yellow"/>
                <w:cs/>
              </w:rPr>
            </w:pPr>
          </w:p>
        </w:tc>
        <w:tc>
          <w:tcPr>
            <w:tcW w:w="642" w:type="dxa"/>
          </w:tcPr>
          <w:p w14:paraId="01BA97B0"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695" w:type="dxa"/>
          </w:tcPr>
          <w:p w14:paraId="6E59FB39" w14:textId="77777777" w:rsidR="009162CC" w:rsidRPr="00BD278D" w:rsidRDefault="009162CC" w:rsidP="004B7251">
            <w:pPr>
              <w:spacing w:line="240" w:lineRule="auto"/>
              <w:jc w:val="center"/>
              <w:rPr>
                <w:rFonts w:ascii="Browallia New" w:hAnsi="Browallia New" w:cs="Browallia New"/>
                <w:sz w:val="19"/>
                <w:szCs w:val="19"/>
                <w:highlight w:val="yellow"/>
              </w:rPr>
            </w:pPr>
          </w:p>
        </w:tc>
        <w:tc>
          <w:tcPr>
            <w:tcW w:w="810" w:type="dxa"/>
          </w:tcPr>
          <w:p w14:paraId="0D07B412"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822" w:type="dxa"/>
          </w:tcPr>
          <w:p w14:paraId="7B93D267"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1" w:type="dxa"/>
          </w:tcPr>
          <w:p w14:paraId="70FBBEA3"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09" w:type="dxa"/>
          </w:tcPr>
          <w:p w14:paraId="04CD71EC"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7" w:type="dxa"/>
          </w:tcPr>
          <w:p w14:paraId="58982434"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c>
          <w:tcPr>
            <w:tcW w:w="712" w:type="dxa"/>
          </w:tcPr>
          <w:p w14:paraId="5FB1C4F1" w14:textId="77777777" w:rsidR="009162CC" w:rsidRPr="00BD278D" w:rsidRDefault="009162CC" w:rsidP="004B7251">
            <w:pPr>
              <w:tabs>
                <w:tab w:val="clear" w:pos="227"/>
                <w:tab w:val="decimal" w:pos="252"/>
              </w:tabs>
              <w:spacing w:line="240" w:lineRule="auto"/>
              <w:jc w:val="right"/>
              <w:rPr>
                <w:rFonts w:ascii="Browallia New" w:hAnsi="Browallia New" w:cs="Browallia New"/>
                <w:sz w:val="19"/>
                <w:szCs w:val="19"/>
                <w:highlight w:val="yellow"/>
              </w:rPr>
            </w:pPr>
          </w:p>
        </w:tc>
      </w:tr>
      <w:tr w:rsidR="009162CC" w:rsidRPr="00225396" w14:paraId="7DDE86AD" w14:textId="77777777" w:rsidTr="004B3580">
        <w:tblPrEx>
          <w:tblBorders>
            <w:bottom w:val="single" w:sz="4" w:space="0" w:color="auto"/>
          </w:tblBorders>
        </w:tblPrEx>
        <w:trPr>
          <w:trHeight w:val="117"/>
        </w:trPr>
        <w:tc>
          <w:tcPr>
            <w:tcW w:w="2274" w:type="dxa"/>
          </w:tcPr>
          <w:p w14:paraId="0152664E" w14:textId="77777777" w:rsidR="009162CC" w:rsidRPr="00225396" w:rsidRDefault="009162CC" w:rsidP="004B7251">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รายได้แยกตามการรับรู้รายได้</w:t>
            </w:r>
          </w:p>
        </w:tc>
        <w:tc>
          <w:tcPr>
            <w:tcW w:w="806" w:type="dxa"/>
          </w:tcPr>
          <w:p w14:paraId="512B6C6B"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3" w:type="dxa"/>
          </w:tcPr>
          <w:p w14:paraId="09EB138D" w14:textId="77777777" w:rsidR="009162CC" w:rsidRPr="00225396" w:rsidRDefault="009162CC" w:rsidP="009416C6">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Pr>
          <w:p w14:paraId="1A59BC8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Pr>
          <w:p w14:paraId="7FA23246" w14:textId="77777777" w:rsidR="009162CC" w:rsidRPr="00225396" w:rsidRDefault="009162CC" w:rsidP="009416C6">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Pr>
          <w:p w14:paraId="0C6FA038"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31623054"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32" w:type="dxa"/>
          </w:tcPr>
          <w:p w14:paraId="1EE4D1E5"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720" w:type="dxa"/>
          </w:tcPr>
          <w:p w14:paraId="4B550DB1"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42" w:type="dxa"/>
          </w:tcPr>
          <w:p w14:paraId="18FB0E6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695" w:type="dxa"/>
          </w:tcPr>
          <w:p w14:paraId="72653E3E"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c>
          <w:tcPr>
            <w:tcW w:w="810" w:type="dxa"/>
          </w:tcPr>
          <w:p w14:paraId="3111B7C7"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Pr>
          <w:p w14:paraId="0FC40C76"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Pr>
          <w:p w14:paraId="6F1EC310"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Pr>
          <w:p w14:paraId="0A2E1F7F"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Pr>
          <w:p w14:paraId="267B0728" w14:textId="77777777" w:rsidR="009162CC" w:rsidRPr="00225396" w:rsidRDefault="009162CC" w:rsidP="009416C6">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Pr>
          <w:p w14:paraId="58CE4FF6" w14:textId="77777777" w:rsidR="009162CC" w:rsidRPr="00225396" w:rsidRDefault="009162CC" w:rsidP="009416C6">
            <w:pPr>
              <w:tabs>
                <w:tab w:val="clear" w:pos="227"/>
                <w:tab w:val="decimal" w:pos="252"/>
              </w:tabs>
              <w:spacing w:line="240" w:lineRule="auto"/>
              <w:jc w:val="right"/>
              <w:rPr>
                <w:rFonts w:ascii="Browallia New" w:hAnsi="Browallia New" w:cs="Browallia New"/>
                <w:sz w:val="20"/>
                <w:szCs w:val="20"/>
              </w:rPr>
            </w:pPr>
          </w:p>
        </w:tc>
      </w:tr>
      <w:tr w:rsidR="00C16E23" w:rsidRPr="00225396" w14:paraId="45398311" w14:textId="77777777" w:rsidTr="004B3580">
        <w:tblPrEx>
          <w:tblBorders>
            <w:bottom w:val="single" w:sz="4" w:space="0" w:color="auto"/>
          </w:tblBorders>
        </w:tblPrEx>
        <w:trPr>
          <w:trHeight w:val="117"/>
        </w:trPr>
        <w:tc>
          <w:tcPr>
            <w:tcW w:w="2274" w:type="dxa"/>
          </w:tcPr>
          <w:p w14:paraId="5CE193C8" w14:textId="7BEB98A6" w:rsidR="00C16E23" w:rsidRPr="00225396"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ณ</w:t>
            </w:r>
            <w:r w:rsidRPr="00F46B29">
              <w:rPr>
                <w:rFonts w:ascii="Browallia New" w:hAnsi="Browallia New" w:cs="Browallia New"/>
                <w:sz w:val="20"/>
                <w:szCs w:val="20"/>
              </w:rPr>
              <w:t xml:space="preserve"> </w:t>
            </w:r>
            <w:r w:rsidRPr="00BA752A">
              <w:rPr>
                <w:rFonts w:ascii="Browallia New" w:hAnsi="Browallia New" w:cs="Browallia New"/>
                <w:sz w:val="20"/>
                <w:szCs w:val="20"/>
                <w:cs/>
              </w:rPr>
              <w:t>เวลาใดเวลาหนึ่ง</w:t>
            </w:r>
          </w:p>
        </w:tc>
        <w:tc>
          <w:tcPr>
            <w:tcW w:w="806" w:type="dxa"/>
          </w:tcPr>
          <w:p w14:paraId="54EF4017" w14:textId="38361CD2" w:rsidR="00C16E23" w:rsidRPr="00E25DBE" w:rsidRDefault="00370DED"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83</w:t>
            </w:r>
          </w:p>
        </w:tc>
        <w:tc>
          <w:tcPr>
            <w:tcW w:w="723" w:type="dxa"/>
          </w:tcPr>
          <w:p w14:paraId="797A836D" w14:textId="606C399A" w:rsidR="00C16E23" w:rsidRPr="00E25DBE" w:rsidRDefault="00C16E23" w:rsidP="00C16E23">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95</w:t>
            </w:r>
          </w:p>
        </w:tc>
        <w:tc>
          <w:tcPr>
            <w:tcW w:w="734" w:type="dxa"/>
          </w:tcPr>
          <w:p w14:paraId="6C10DAF7" w14:textId="716DBEAD" w:rsidR="00C16E23" w:rsidRPr="00E25DBE" w:rsidRDefault="002E7586"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1,297</w:t>
            </w:r>
          </w:p>
        </w:tc>
        <w:tc>
          <w:tcPr>
            <w:tcW w:w="720" w:type="dxa"/>
          </w:tcPr>
          <w:p w14:paraId="5DAD24FF" w14:textId="46535423" w:rsidR="00C16E23" w:rsidRPr="00E25DBE" w:rsidRDefault="00C16E2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37" w:type="dxa"/>
          </w:tcPr>
          <w:p w14:paraId="567140CC" w14:textId="36787B14" w:rsidR="00C16E23" w:rsidRPr="00E25DBE" w:rsidRDefault="00281470"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552</w:t>
            </w:r>
          </w:p>
        </w:tc>
        <w:tc>
          <w:tcPr>
            <w:tcW w:w="720" w:type="dxa"/>
          </w:tcPr>
          <w:p w14:paraId="51CFBD1B" w14:textId="15A5C2F8" w:rsidR="00C16E23" w:rsidRPr="00E25DBE" w:rsidRDefault="00C16E23" w:rsidP="00C16E23">
            <w:pPr>
              <w:tabs>
                <w:tab w:val="clear" w:pos="227"/>
                <w:tab w:val="decimal" w:pos="252"/>
              </w:tabs>
              <w:spacing w:line="240" w:lineRule="auto"/>
              <w:jc w:val="right"/>
              <w:rPr>
                <w:rFonts w:ascii="Browallia New" w:hAnsi="Browallia New" w:cs="Browallia New"/>
                <w:sz w:val="20"/>
                <w:szCs w:val="20"/>
              </w:rPr>
            </w:pPr>
            <w:r w:rsidRPr="003F1336">
              <w:rPr>
                <w:rFonts w:ascii="Browallia New" w:hAnsi="Browallia New" w:cs="Browallia New" w:hint="cs"/>
                <w:sz w:val="20"/>
                <w:szCs w:val="20"/>
              </w:rPr>
              <w:t>374</w:t>
            </w:r>
          </w:p>
        </w:tc>
        <w:tc>
          <w:tcPr>
            <w:tcW w:w="732" w:type="dxa"/>
          </w:tcPr>
          <w:p w14:paraId="29969D56" w14:textId="05D7C6D4" w:rsidR="00C16E23" w:rsidRPr="00E25DBE" w:rsidRDefault="00D15644"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720" w:type="dxa"/>
          </w:tcPr>
          <w:p w14:paraId="121EAEA2" w14:textId="17467652" w:rsidR="00C16E23" w:rsidRPr="00E25DBE"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642" w:type="dxa"/>
          </w:tcPr>
          <w:p w14:paraId="3E1E2DC8" w14:textId="32791C44" w:rsidR="00C16E23" w:rsidRPr="00E25DBE" w:rsidRDefault="00034A1B"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95" w:type="dxa"/>
          </w:tcPr>
          <w:p w14:paraId="26CF1C96" w14:textId="529ACAEF" w:rsidR="00C16E23" w:rsidRPr="00E25DBE"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7288728B" w14:textId="79E60564" w:rsidR="00C16E23" w:rsidRPr="00E25DBE" w:rsidRDefault="00F307E9"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7</w:t>
            </w:r>
          </w:p>
        </w:tc>
        <w:tc>
          <w:tcPr>
            <w:tcW w:w="822" w:type="dxa"/>
          </w:tcPr>
          <w:p w14:paraId="779F2658" w14:textId="6A40AD60" w:rsidR="00C16E23" w:rsidRPr="00E25DBE"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Pr>
          <w:p w14:paraId="2F8EF4E2" w14:textId="5807A7E7" w:rsidR="00C16E23" w:rsidRPr="00E25DBE" w:rsidRDefault="00950057"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28</w:t>
            </w:r>
            <w:r>
              <w:rPr>
                <w:rFonts w:ascii="Browallia New" w:hAnsi="Browallia New" w:cs="Browallia New" w:hint="cs"/>
                <w:sz w:val="20"/>
                <w:szCs w:val="20"/>
                <w:cs/>
              </w:rPr>
              <w:t>)</w:t>
            </w:r>
          </w:p>
        </w:tc>
        <w:tc>
          <w:tcPr>
            <w:tcW w:w="709" w:type="dxa"/>
          </w:tcPr>
          <w:p w14:paraId="1A553FC5" w14:textId="0FD41748" w:rsidR="00C16E23" w:rsidRPr="00E25DBE"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(22)</w:t>
            </w:r>
          </w:p>
        </w:tc>
        <w:tc>
          <w:tcPr>
            <w:tcW w:w="717" w:type="dxa"/>
          </w:tcPr>
          <w:p w14:paraId="537C2ED9" w14:textId="14A2B4B4" w:rsidR="00C16E23" w:rsidRPr="00E25DBE" w:rsidRDefault="001B33A5"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1,942</w:t>
            </w:r>
          </w:p>
        </w:tc>
        <w:tc>
          <w:tcPr>
            <w:tcW w:w="712" w:type="dxa"/>
          </w:tcPr>
          <w:p w14:paraId="5E1E2335" w14:textId="56DD23CB" w:rsidR="00C16E23" w:rsidRPr="00E25DBE"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93</w:t>
            </w:r>
            <w:r w:rsidRPr="003F1336">
              <w:rPr>
                <w:rFonts w:ascii="Browallia New" w:hAnsi="Browallia New" w:cs="Browallia New" w:hint="cs"/>
                <w:sz w:val="20"/>
                <w:szCs w:val="20"/>
              </w:rPr>
              <w:t>2</w:t>
            </w:r>
          </w:p>
        </w:tc>
      </w:tr>
      <w:tr w:rsidR="00C16E23" w:rsidRPr="00225396" w14:paraId="5F3CBAAC" w14:textId="77777777" w:rsidTr="004B3580">
        <w:tblPrEx>
          <w:tblBorders>
            <w:bottom w:val="single" w:sz="4" w:space="0" w:color="auto"/>
          </w:tblBorders>
        </w:tblPrEx>
        <w:trPr>
          <w:trHeight w:val="117"/>
        </w:trPr>
        <w:tc>
          <w:tcPr>
            <w:tcW w:w="2274" w:type="dxa"/>
          </w:tcPr>
          <w:p w14:paraId="4A6602B6" w14:textId="77777777" w:rsidR="00C16E23" w:rsidRPr="00225396" w:rsidRDefault="00C16E23" w:rsidP="00C16E23">
            <w:pPr>
              <w:pStyle w:val="ListParagraph"/>
              <w:numPr>
                <w:ilvl w:val="0"/>
                <w:numId w:val="20"/>
              </w:numPr>
              <w:tabs>
                <w:tab w:val="clear" w:pos="680"/>
                <w:tab w:val="left" w:pos="360"/>
              </w:tabs>
              <w:spacing w:line="240" w:lineRule="auto"/>
              <w:ind w:left="459" w:right="-108"/>
              <w:rPr>
                <w:rFonts w:ascii="Browallia New" w:hAnsi="Browallia New" w:cs="Browallia New"/>
                <w:sz w:val="20"/>
                <w:szCs w:val="20"/>
              </w:rPr>
            </w:pPr>
            <w:r w:rsidRPr="00BA752A">
              <w:rPr>
                <w:rFonts w:ascii="Browallia New" w:hAnsi="Browallia New" w:cs="Browallia New"/>
                <w:sz w:val="20"/>
                <w:szCs w:val="20"/>
                <w:cs/>
              </w:rPr>
              <w:t>ตลอดช่วงเวลาหนึ่ง</w:t>
            </w:r>
          </w:p>
        </w:tc>
        <w:tc>
          <w:tcPr>
            <w:tcW w:w="806" w:type="dxa"/>
          </w:tcPr>
          <w:p w14:paraId="4682CA4C" w14:textId="300AA9DF" w:rsidR="00C16E23" w:rsidRPr="00E25DBE" w:rsidRDefault="00370DED"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1,061</w:t>
            </w:r>
          </w:p>
        </w:tc>
        <w:tc>
          <w:tcPr>
            <w:tcW w:w="723" w:type="dxa"/>
          </w:tcPr>
          <w:p w14:paraId="229798B5" w14:textId="32EAAD6D" w:rsidR="00C16E23" w:rsidRPr="00E25DBE" w:rsidRDefault="00C16E23" w:rsidP="00C16E23">
            <w:pPr>
              <w:pBdr>
                <w:bottom w:val="single" w:sz="4" w:space="1" w:color="auto"/>
              </w:pBd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1,156</w:t>
            </w:r>
          </w:p>
        </w:tc>
        <w:tc>
          <w:tcPr>
            <w:tcW w:w="734" w:type="dxa"/>
          </w:tcPr>
          <w:p w14:paraId="2CCA1C17" w14:textId="6B54677B" w:rsidR="00C16E23" w:rsidRPr="00E25DBE" w:rsidRDefault="002E7586" w:rsidP="00C16E23">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60A46B01" w14:textId="05CF9F68" w:rsidR="00C16E23" w:rsidRPr="00E25DBE" w:rsidRDefault="00C16E23" w:rsidP="00C16E23">
            <w:pPr>
              <w:pBdr>
                <w:bottom w:val="single" w:sz="4"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tcPr>
          <w:p w14:paraId="1EA9FE9A" w14:textId="7CBAA157" w:rsidR="00C16E23" w:rsidRPr="00E25DBE" w:rsidRDefault="00281470"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720" w:type="dxa"/>
          </w:tcPr>
          <w:p w14:paraId="7A99095F" w14:textId="13355C98" w:rsidR="00C16E23" w:rsidRPr="00E25DBE"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tcPr>
          <w:p w14:paraId="5C0980E3" w14:textId="4B865BB7" w:rsidR="00C16E23" w:rsidRPr="00E25DBE" w:rsidRDefault="00D15644"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Pr>
          <w:p w14:paraId="73A27C92" w14:textId="0535F5F1" w:rsidR="00C16E23" w:rsidRPr="00E25DBE"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tcPr>
          <w:p w14:paraId="3B91F3C3" w14:textId="346DD9F9" w:rsidR="00C16E23" w:rsidRPr="00E25DBE" w:rsidRDefault="00034A1B"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tcPr>
          <w:p w14:paraId="69414A17" w14:textId="17682039" w:rsidR="00C16E23" w:rsidRPr="00E25DBE"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3F1336">
              <w:rPr>
                <w:rFonts w:ascii="Browallia New" w:hAnsi="Browallia New" w:cs="Browallia New" w:hint="cs"/>
                <w:sz w:val="20"/>
                <w:szCs w:val="20"/>
              </w:rPr>
              <w:t>4</w:t>
            </w:r>
          </w:p>
        </w:tc>
        <w:tc>
          <w:tcPr>
            <w:tcW w:w="810" w:type="dxa"/>
          </w:tcPr>
          <w:p w14:paraId="08C454C9" w14:textId="2E864A62" w:rsidR="00C16E23" w:rsidRPr="00E25DBE" w:rsidRDefault="00F307E9" w:rsidP="00C16E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40</w:t>
            </w:r>
          </w:p>
        </w:tc>
        <w:tc>
          <w:tcPr>
            <w:tcW w:w="822" w:type="dxa"/>
          </w:tcPr>
          <w:p w14:paraId="6EF5633B" w14:textId="4E482081" w:rsidR="00C16E23" w:rsidRPr="00E25DBE" w:rsidRDefault="00C16E23" w:rsidP="00C16E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sidRPr="003F1336">
              <w:rPr>
                <w:rFonts w:ascii="Browallia New" w:hAnsi="Browallia New" w:cs="Browallia New" w:hint="cs"/>
                <w:sz w:val="20"/>
                <w:szCs w:val="20"/>
              </w:rPr>
              <w:t>39</w:t>
            </w:r>
          </w:p>
        </w:tc>
        <w:tc>
          <w:tcPr>
            <w:tcW w:w="701" w:type="dxa"/>
          </w:tcPr>
          <w:p w14:paraId="56ECC1D2" w14:textId="151862BA" w:rsidR="00C16E23" w:rsidRPr="00E25DBE" w:rsidRDefault="00950057" w:rsidP="00C16E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44</w:t>
            </w:r>
            <w:r>
              <w:rPr>
                <w:rFonts w:ascii="Browallia New" w:hAnsi="Browallia New" w:cs="Browallia New" w:hint="cs"/>
                <w:sz w:val="20"/>
                <w:szCs w:val="20"/>
                <w:cs/>
              </w:rPr>
              <w:t>)</w:t>
            </w:r>
          </w:p>
        </w:tc>
        <w:tc>
          <w:tcPr>
            <w:tcW w:w="709" w:type="dxa"/>
          </w:tcPr>
          <w:p w14:paraId="53D48B00" w14:textId="568DD40F" w:rsidR="00C16E23" w:rsidRPr="00E25DBE" w:rsidRDefault="00C16E23" w:rsidP="00C16E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r w:rsidRPr="003F1336">
              <w:rPr>
                <w:rFonts w:ascii="Browallia New" w:hAnsi="Browallia New" w:cs="Browallia New" w:hint="cs"/>
                <w:sz w:val="20"/>
                <w:szCs w:val="20"/>
              </w:rPr>
              <w:t>6</w:t>
            </w:r>
            <w:r>
              <w:rPr>
                <w:rFonts w:ascii="Browallia New" w:hAnsi="Browallia New" w:cs="Browallia New"/>
                <w:sz w:val="20"/>
                <w:szCs w:val="20"/>
              </w:rPr>
              <w:t>)</w:t>
            </w:r>
          </w:p>
        </w:tc>
        <w:tc>
          <w:tcPr>
            <w:tcW w:w="717" w:type="dxa"/>
          </w:tcPr>
          <w:p w14:paraId="1BE5668E" w14:textId="3CC82D6D" w:rsidR="00C16E23" w:rsidRPr="00E25DBE" w:rsidRDefault="001B33A5" w:rsidP="00C16E23">
            <w:pPr>
              <w:pBdr>
                <w:bottom w:val="single" w:sz="4"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1,069</w:t>
            </w:r>
          </w:p>
        </w:tc>
        <w:tc>
          <w:tcPr>
            <w:tcW w:w="712" w:type="dxa"/>
          </w:tcPr>
          <w:p w14:paraId="4A9C0A1C" w14:textId="7CB302A7" w:rsidR="00C16E23" w:rsidRPr="00E25DBE" w:rsidRDefault="00C16E23" w:rsidP="00C16E23">
            <w:pPr>
              <w:pBdr>
                <w:bottom w:val="single" w:sz="4"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1,17</w:t>
            </w:r>
            <w:r w:rsidRPr="003F1336">
              <w:rPr>
                <w:rFonts w:ascii="Browallia New" w:hAnsi="Browallia New" w:cs="Browallia New" w:hint="cs"/>
                <w:sz w:val="20"/>
                <w:szCs w:val="20"/>
              </w:rPr>
              <w:t>3</w:t>
            </w:r>
          </w:p>
        </w:tc>
      </w:tr>
      <w:tr w:rsidR="00C16E23" w:rsidRPr="00225396" w14:paraId="0F1BFBCB" w14:textId="77777777" w:rsidTr="004B3580">
        <w:tblPrEx>
          <w:tblBorders>
            <w:bottom w:val="single" w:sz="4" w:space="0" w:color="auto"/>
          </w:tblBorders>
        </w:tblPrEx>
        <w:trPr>
          <w:trHeight w:val="117"/>
        </w:trPr>
        <w:tc>
          <w:tcPr>
            <w:tcW w:w="2274" w:type="dxa"/>
          </w:tcPr>
          <w:p w14:paraId="37D244E8" w14:textId="77777777" w:rsidR="00C16E23" w:rsidRPr="00225396" w:rsidRDefault="00C16E23" w:rsidP="00C16E23">
            <w:pPr>
              <w:spacing w:line="240" w:lineRule="auto"/>
              <w:ind w:right="-108"/>
              <w:rPr>
                <w:rFonts w:ascii="Browallia New" w:hAnsi="Browallia New" w:cs="Browallia New"/>
                <w:sz w:val="20"/>
                <w:szCs w:val="20"/>
              </w:rPr>
            </w:pPr>
            <w:r w:rsidRPr="00BA752A">
              <w:rPr>
                <w:rFonts w:ascii="Browallia New" w:hAnsi="Browallia New" w:cs="Browallia New"/>
                <w:sz w:val="20"/>
                <w:szCs w:val="20"/>
                <w:cs/>
              </w:rPr>
              <w:t>รวม</w:t>
            </w:r>
          </w:p>
        </w:tc>
        <w:tc>
          <w:tcPr>
            <w:tcW w:w="806" w:type="dxa"/>
          </w:tcPr>
          <w:p w14:paraId="18AA4BC1" w14:textId="36A35B0F" w:rsidR="00C16E23" w:rsidRPr="00E25DBE" w:rsidRDefault="00370DED"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1,144</w:t>
            </w:r>
          </w:p>
        </w:tc>
        <w:tc>
          <w:tcPr>
            <w:tcW w:w="723" w:type="dxa"/>
          </w:tcPr>
          <w:p w14:paraId="5828EBED" w14:textId="700BF853" w:rsidR="00C16E23" w:rsidRPr="00E25DBE" w:rsidRDefault="00C16E23" w:rsidP="00C16E23">
            <w:pPr>
              <w:pBdr>
                <w:bottom w:val="single" w:sz="12" w:space="1" w:color="auto"/>
              </w:pBd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1,251</w:t>
            </w:r>
          </w:p>
        </w:tc>
        <w:tc>
          <w:tcPr>
            <w:tcW w:w="734" w:type="dxa"/>
          </w:tcPr>
          <w:p w14:paraId="34EFC182" w14:textId="02EC72C8" w:rsidR="00C16E23" w:rsidRPr="00E25DBE" w:rsidRDefault="002E7586" w:rsidP="00C16E23">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1,297</w:t>
            </w:r>
          </w:p>
        </w:tc>
        <w:tc>
          <w:tcPr>
            <w:tcW w:w="720" w:type="dxa"/>
          </w:tcPr>
          <w:p w14:paraId="6CDF6CF8" w14:textId="09230059" w:rsidR="00C16E23" w:rsidRPr="00E25DBE" w:rsidRDefault="00C16E23" w:rsidP="00C16E23">
            <w:pPr>
              <w:pBdr>
                <w:bottom w:val="single" w:sz="12" w:space="1" w:color="auto"/>
              </w:pBd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467</w:t>
            </w:r>
          </w:p>
        </w:tc>
        <w:tc>
          <w:tcPr>
            <w:tcW w:w="737" w:type="dxa"/>
          </w:tcPr>
          <w:p w14:paraId="526450A4" w14:textId="0BDFF068" w:rsidR="00C16E23" w:rsidRPr="00E25DBE" w:rsidRDefault="00D15644"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560</w:t>
            </w:r>
          </w:p>
        </w:tc>
        <w:tc>
          <w:tcPr>
            <w:tcW w:w="720" w:type="dxa"/>
          </w:tcPr>
          <w:p w14:paraId="6D7688CE" w14:textId="012DE50D" w:rsidR="00C16E23" w:rsidRPr="00E25DBE"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37</w:t>
            </w:r>
            <w:r w:rsidRPr="003F1336">
              <w:rPr>
                <w:rFonts w:ascii="Browallia New" w:hAnsi="Browallia New" w:cs="Browallia New" w:hint="cs"/>
                <w:sz w:val="20"/>
                <w:szCs w:val="20"/>
              </w:rPr>
              <w:t>4</w:t>
            </w:r>
          </w:p>
        </w:tc>
        <w:tc>
          <w:tcPr>
            <w:tcW w:w="732" w:type="dxa"/>
          </w:tcPr>
          <w:p w14:paraId="776B2FE2" w14:textId="62F49D47" w:rsidR="00C16E23" w:rsidRPr="00E25DBE" w:rsidRDefault="00D15644" w:rsidP="00C16E23">
            <w:pPr>
              <w:pBdr>
                <w:bottom w:val="single" w:sz="12" w:space="1" w:color="auto"/>
              </w:pBdr>
              <w:tabs>
                <w:tab w:val="clear" w:pos="227"/>
                <w:tab w:val="decimal" w:pos="252"/>
              </w:tabs>
              <w:spacing w:line="240" w:lineRule="auto"/>
              <w:jc w:val="right"/>
              <w:rPr>
                <w:rFonts w:ascii="Browallia New" w:hAnsi="Browallia New" w:cs="Browallia New"/>
                <w:sz w:val="20"/>
                <w:szCs w:val="20"/>
                <w:cs/>
              </w:rPr>
            </w:pPr>
            <w:r>
              <w:rPr>
                <w:rFonts w:ascii="Browallia New" w:hAnsi="Browallia New" w:cs="Browallia New"/>
                <w:sz w:val="20"/>
                <w:szCs w:val="20"/>
              </w:rPr>
              <w:t>29</w:t>
            </w:r>
          </w:p>
        </w:tc>
        <w:tc>
          <w:tcPr>
            <w:tcW w:w="720" w:type="dxa"/>
          </w:tcPr>
          <w:p w14:paraId="6618E46A" w14:textId="0228E357" w:rsidR="00C16E23" w:rsidRPr="00E25DBE"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642" w:type="dxa"/>
          </w:tcPr>
          <w:p w14:paraId="63FFA553" w14:textId="36B5B025" w:rsidR="00C16E23" w:rsidRPr="00E25DBE" w:rsidRDefault="00034A1B"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6</w:t>
            </w:r>
          </w:p>
        </w:tc>
        <w:tc>
          <w:tcPr>
            <w:tcW w:w="695" w:type="dxa"/>
          </w:tcPr>
          <w:p w14:paraId="617653CA" w14:textId="10A8E5AE" w:rsidR="00C16E23" w:rsidRPr="00E25DBE"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3F1336">
              <w:rPr>
                <w:rFonts w:ascii="Browallia New" w:hAnsi="Browallia New" w:cs="Browallia New" w:hint="cs"/>
                <w:sz w:val="20"/>
                <w:szCs w:val="20"/>
              </w:rPr>
              <w:t>4</w:t>
            </w:r>
          </w:p>
        </w:tc>
        <w:tc>
          <w:tcPr>
            <w:tcW w:w="810" w:type="dxa"/>
          </w:tcPr>
          <w:p w14:paraId="13796924" w14:textId="2B78E4BB" w:rsidR="00C16E23" w:rsidRPr="00E25DBE" w:rsidRDefault="00F307E9" w:rsidP="00C16E23">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47</w:t>
            </w:r>
          </w:p>
        </w:tc>
        <w:tc>
          <w:tcPr>
            <w:tcW w:w="822" w:type="dxa"/>
          </w:tcPr>
          <w:p w14:paraId="33C34E1D" w14:textId="4013CC88" w:rsidR="00C16E23" w:rsidRPr="00E25DBE" w:rsidRDefault="00C16E23" w:rsidP="00C16E23">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sidRPr="003F1336">
              <w:rPr>
                <w:rFonts w:ascii="Browallia New" w:hAnsi="Browallia New" w:cs="Browallia New" w:hint="cs"/>
                <w:sz w:val="20"/>
                <w:szCs w:val="20"/>
              </w:rPr>
              <w:t>39</w:t>
            </w:r>
          </w:p>
        </w:tc>
        <w:tc>
          <w:tcPr>
            <w:tcW w:w="701" w:type="dxa"/>
          </w:tcPr>
          <w:p w14:paraId="669885AD" w14:textId="15E83906" w:rsidR="00C16E23" w:rsidRPr="00E25DBE" w:rsidRDefault="00950057" w:rsidP="00C16E23">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72</w:t>
            </w:r>
            <w:r>
              <w:rPr>
                <w:rFonts w:ascii="Browallia New" w:hAnsi="Browallia New" w:cs="Browallia New" w:hint="cs"/>
                <w:sz w:val="20"/>
                <w:szCs w:val="20"/>
                <w:cs/>
              </w:rPr>
              <w:t>)</w:t>
            </w:r>
          </w:p>
        </w:tc>
        <w:tc>
          <w:tcPr>
            <w:tcW w:w="709" w:type="dxa"/>
          </w:tcPr>
          <w:p w14:paraId="044D2135" w14:textId="1A0D386A" w:rsidR="00C16E23" w:rsidRPr="00E25DBE" w:rsidRDefault="00C16E23" w:rsidP="00C16E23">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w:t>
            </w:r>
            <w:r w:rsidRPr="003F1336">
              <w:rPr>
                <w:rFonts w:ascii="Browallia New" w:hAnsi="Browallia New" w:cs="Browallia New" w:hint="cs"/>
                <w:sz w:val="20"/>
                <w:szCs w:val="20"/>
              </w:rPr>
              <w:t>8</w:t>
            </w:r>
            <w:r>
              <w:rPr>
                <w:rFonts w:ascii="Browallia New" w:hAnsi="Browallia New" w:cs="Browallia New"/>
                <w:sz w:val="20"/>
                <w:szCs w:val="20"/>
              </w:rPr>
              <w:t>)</w:t>
            </w:r>
          </w:p>
        </w:tc>
        <w:tc>
          <w:tcPr>
            <w:tcW w:w="717" w:type="dxa"/>
          </w:tcPr>
          <w:p w14:paraId="1DFF9C30" w14:textId="4F36AD4D" w:rsidR="00C16E23" w:rsidRPr="00E25DBE" w:rsidRDefault="001B33A5" w:rsidP="00C16E23">
            <w:pPr>
              <w:pBdr>
                <w:bottom w:val="single" w:sz="12" w:space="1" w:color="auto"/>
              </w:pBd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3,011</w:t>
            </w:r>
          </w:p>
        </w:tc>
        <w:tc>
          <w:tcPr>
            <w:tcW w:w="712" w:type="dxa"/>
          </w:tcPr>
          <w:p w14:paraId="72179E2C" w14:textId="7A79ADAF" w:rsidR="00C16E23" w:rsidRPr="00E25DBE" w:rsidRDefault="00C16E23" w:rsidP="00C16E23">
            <w:pPr>
              <w:pBdr>
                <w:bottom w:val="single" w:sz="12" w:space="1" w:color="auto"/>
              </w:pBd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2,105</w:t>
            </w:r>
          </w:p>
        </w:tc>
      </w:tr>
      <w:tr w:rsidR="00C16E23" w:rsidRPr="00225396" w14:paraId="73FF159F" w14:textId="77777777" w:rsidTr="00C07995">
        <w:tblPrEx>
          <w:tblBorders>
            <w:bottom w:val="single" w:sz="4" w:space="0" w:color="auto"/>
          </w:tblBorders>
        </w:tblPrEx>
        <w:trPr>
          <w:trHeight w:val="117"/>
        </w:trPr>
        <w:tc>
          <w:tcPr>
            <w:tcW w:w="2274" w:type="dxa"/>
            <w:tcBorders>
              <w:top w:val="nil"/>
            </w:tcBorders>
          </w:tcPr>
          <w:p w14:paraId="3F974D53" w14:textId="7F17D61A" w:rsidR="00C16E23" w:rsidRPr="00225396" w:rsidRDefault="00C16E23" w:rsidP="00C16E23">
            <w:pPr>
              <w:spacing w:line="240" w:lineRule="auto"/>
              <w:ind w:right="-108"/>
              <w:rPr>
                <w:rFonts w:ascii="Browallia New" w:hAnsi="Browallia New" w:cs="Browallia New"/>
                <w:sz w:val="20"/>
                <w:szCs w:val="20"/>
                <w:cs/>
              </w:rPr>
            </w:pPr>
          </w:p>
        </w:tc>
        <w:tc>
          <w:tcPr>
            <w:tcW w:w="806" w:type="dxa"/>
            <w:tcBorders>
              <w:top w:val="nil"/>
            </w:tcBorders>
            <w:vAlign w:val="bottom"/>
          </w:tcPr>
          <w:p w14:paraId="2A7E33EF"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723" w:type="dxa"/>
            <w:tcBorders>
              <w:top w:val="nil"/>
            </w:tcBorders>
            <w:vAlign w:val="bottom"/>
          </w:tcPr>
          <w:p w14:paraId="469B15F1" w14:textId="77777777" w:rsidR="00C16E23" w:rsidRPr="00225396" w:rsidRDefault="00C16E23" w:rsidP="00C16E23">
            <w:pPr>
              <w:tabs>
                <w:tab w:val="clear" w:pos="227"/>
                <w:tab w:val="decimal" w:pos="252"/>
                <w:tab w:val="decimal" w:pos="624"/>
              </w:tabs>
              <w:spacing w:line="240" w:lineRule="auto"/>
              <w:jc w:val="right"/>
              <w:rPr>
                <w:rFonts w:ascii="Browallia New" w:hAnsi="Browallia New" w:cs="Browallia New"/>
                <w:sz w:val="20"/>
                <w:szCs w:val="20"/>
              </w:rPr>
            </w:pPr>
          </w:p>
        </w:tc>
        <w:tc>
          <w:tcPr>
            <w:tcW w:w="734" w:type="dxa"/>
            <w:tcBorders>
              <w:top w:val="nil"/>
            </w:tcBorders>
            <w:vAlign w:val="bottom"/>
          </w:tcPr>
          <w:p w14:paraId="46A58848" w14:textId="77777777" w:rsidR="00C16E23" w:rsidRPr="00225396" w:rsidRDefault="00C16E23" w:rsidP="00C16E23">
            <w:pPr>
              <w:tabs>
                <w:tab w:val="clear" w:pos="227"/>
                <w:tab w:val="decimal" w:pos="252"/>
                <w:tab w:val="decimal" w:pos="496"/>
              </w:tabs>
              <w:spacing w:line="240" w:lineRule="auto"/>
              <w:jc w:val="right"/>
              <w:rPr>
                <w:rFonts w:ascii="Browallia New" w:hAnsi="Browallia New" w:cs="Browallia New"/>
                <w:sz w:val="20"/>
                <w:szCs w:val="20"/>
              </w:rPr>
            </w:pPr>
          </w:p>
        </w:tc>
        <w:tc>
          <w:tcPr>
            <w:tcW w:w="720" w:type="dxa"/>
            <w:tcBorders>
              <w:top w:val="nil"/>
            </w:tcBorders>
            <w:vAlign w:val="bottom"/>
          </w:tcPr>
          <w:p w14:paraId="576A01CE" w14:textId="77777777" w:rsidR="00C16E23" w:rsidRPr="00225396" w:rsidRDefault="00C16E23" w:rsidP="00C16E23">
            <w:pPr>
              <w:tabs>
                <w:tab w:val="clear" w:pos="227"/>
                <w:tab w:val="decimal" w:pos="252"/>
                <w:tab w:val="decimal" w:pos="496"/>
              </w:tabs>
              <w:spacing w:line="240" w:lineRule="auto"/>
              <w:jc w:val="right"/>
              <w:rPr>
                <w:rFonts w:ascii="Browallia New" w:hAnsi="Browallia New" w:cs="Browallia New"/>
                <w:sz w:val="20"/>
                <w:szCs w:val="20"/>
              </w:rPr>
            </w:pPr>
          </w:p>
        </w:tc>
        <w:tc>
          <w:tcPr>
            <w:tcW w:w="737" w:type="dxa"/>
            <w:tcBorders>
              <w:top w:val="nil"/>
            </w:tcBorders>
            <w:vAlign w:val="bottom"/>
          </w:tcPr>
          <w:p w14:paraId="18D418E6"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1BCBF9F6"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732" w:type="dxa"/>
            <w:tcBorders>
              <w:top w:val="nil"/>
            </w:tcBorders>
            <w:vAlign w:val="bottom"/>
          </w:tcPr>
          <w:p w14:paraId="7B411400"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720" w:type="dxa"/>
            <w:tcBorders>
              <w:top w:val="nil"/>
            </w:tcBorders>
            <w:vAlign w:val="bottom"/>
          </w:tcPr>
          <w:p w14:paraId="0AA948B4"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642" w:type="dxa"/>
            <w:tcBorders>
              <w:top w:val="nil"/>
            </w:tcBorders>
            <w:vAlign w:val="bottom"/>
          </w:tcPr>
          <w:p w14:paraId="1B56C8E1"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695" w:type="dxa"/>
            <w:tcBorders>
              <w:top w:val="nil"/>
            </w:tcBorders>
            <w:vAlign w:val="bottom"/>
          </w:tcPr>
          <w:p w14:paraId="6B652F03" w14:textId="77777777" w:rsidR="00C16E23" w:rsidRPr="00225396" w:rsidRDefault="00C16E23" w:rsidP="00C16E23">
            <w:pPr>
              <w:tabs>
                <w:tab w:val="clear" w:pos="227"/>
                <w:tab w:val="decimal" w:pos="252"/>
              </w:tabs>
              <w:spacing w:line="240" w:lineRule="auto"/>
              <w:jc w:val="right"/>
              <w:rPr>
                <w:rFonts w:ascii="Browallia New" w:hAnsi="Browallia New" w:cs="Browallia New"/>
                <w:sz w:val="20"/>
                <w:szCs w:val="20"/>
              </w:rPr>
            </w:pPr>
          </w:p>
        </w:tc>
        <w:tc>
          <w:tcPr>
            <w:tcW w:w="810" w:type="dxa"/>
            <w:tcBorders>
              <w:top w:val="nil"/>
            </w:tcBorders>
          </w:tcPr>
          <w:p w14:paraId="23C966AD" w14:textId="77777777"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822" w:type="dxa"/>
            <w:tcBorders>
              <w:top w:val="nil"/>
            </w:tcBorders>
          </w:tcPr>
          <w:p w14:paraId="0074B393" w14:textId="77777777"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701" w:type="dxa"/>
            <w:tcBorders>
              <w:top w:val="nil"/>
            </w:tcBorders>
          </w:tcPr>
          <w:p w14:paraId="1819AEC6" w14:textId="77777777"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709" w:type="dxa"/>
            <w:tcBorders>
              <w:top w:val="nil"/>
            </w:tcBorders>
          </w:tcPr>
          <w:p w14:paraId="2C52A764" w14:textId="77777777"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717" w:type="dxa"/>
            <w:tcBorders>
              <w:top w:val="nil"/>
            </w:tcBorders>
          </w:tcPr>
          <w:p w14:paraId="79EC74EA" w14:textId="0C272BD8"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top w:val="nil"/>
            </w:tcBorders>
          </w:tcPr>
          <w:p w14:paraId="7F4E256F" w14:textId="0CF38354" w:rsidR="00C16E23" w:rsidRPr="00225396"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r>
      <w:tr w:rsidR="00C16E23" w:rsidRPr="001072B8" w14:paraId="278C1AAF" w14:textId="77777777" w:rsidTr="00C07995">
        <w:tblPrEx>
          <w:tblBorders>
            <w:bottom w:val="single" w:sz="4" w:space="0" w:color="auto"/>
          </w:tblBorders>
        </w:tblPrEx>
        <w:trPr>
          <w:trHeight w:val="117"/>
        </w:trPr>
        <w:tc>
          <w:tcPr>
            <w:tcW w:w="2274" w:type="dxa"/>
          </w:tcPr>
          <w:p w14:paraId="1BED702C" w14:textId="2DF644E0" w:rsidR="00C16E23" w:rsidRPr="00225396" w:rsidRDefault="00C16E23" w:rsidP="00C16E23">
            <w:pPr>
              <w:spacing w:line="240" w:lineRule="auto"/>
              <w:ind w:right="-108"/>
              <w:rPr>
                <w:rFonts w:ascii="Browallia New" w:hAnsi="Browallia New" w:cs="Browallia New"/>
                <w:sz w:val="20"/>
                <w:szCs w:val="20"/>
              </w:rPr>
            </w:pPr>
            <w:r>
              <w:rPr>
                <w:rFonts w:ascii="Browallia New" w:hAnsi="Browallia New" w:cs="Browallia New" w:hint="cs"/>
                <w:sz w:val="20"/>
                <w:szCs w:val="20"/>
                <w:cs/>
              </w:rPr>
              <w:t>ดอกเบี้ยรับ</w:t>
            </w:r>
            <w:r w:rsidRPr="000202EF">
              <w:rPr>
                <w:rFonts w:ascii="Browallia New" w:hAnsi="Browallia New" w:cs="Browallia New"/>
                <w:sz w:val="20"/>
                <w:szCs w:val="20"/>
                <w:cs/>
              </w:rPr>
              <w:t xml:space="preserve"> </w:t>
            </w:r>
          </w:p>
        </w:tc>
        <w:tc>
          <w:tcPr>
            <w:tcW w:w="806" w:type="dxa"/>
            <w:vAlign w:val="bottom"/>
          </w:tcPr>
          <w:p w14:paraId="7EF501C0" w14:textId="03211262"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181</w:t>
            </w:r>
          </w:p>
        </w:tc>
        <w:tc>
          <w:tcPr>
            <w:tcW w:w="723" w:type="dxa"/>
            <w:vAlign w:val="bottom"/>
          </w:tcPr>
          <w:p w14:paraId="185124AE" w14:textId="16427E2B" w:rsidR="00C16E23" w:rsidRPr="00C07995" w:rsidRDefault="00C16E23" w:rsidP="00C16E23">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202</w:t>
            </w:r>
          </w:p>
        </w:tc>
        <w:tc>
          <w:tcPr>
            <w:tcW w:w="734" w:type="dxa"/>
            <w:vAlign w:val="bottom"/>
          </w:tcPr>
          <w:p w14:paraId="7BF8D97C" w14:textId="6222EBE7" w:rsidR="00C16E23" w:rsidRPr="00C07995" w:rsidRDefault="00E9406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14BC65AE" w14:textId="1ED10637" w:rsidR="00C16E23" w:rsidRPr="00C07995" w:rsidRDefault="00C16E2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7" w:type="dxa"/>
            <w:vAlign w:val="bottom"/>
          </w:tcPr>
          <w:p w14:paraId="1A9592F7" w14:textId="5896BC09"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7733BD88" w14:textId="58B8CF2E"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32" w:type="dxa"/>
            <w:vAlign w:val="bottom"/>
          </w:tcPr>
          <w:p w14:paraId="16FB0644" w14:textId="34FF1012"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372C1BEC" w14:textId="75A62A56"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vAlign w:val="bottom"/>
          </w:tcPr>
          <w:p w14:paraId="3237EF92" w14:textId="770FE6BC"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95" w:type="dxa"/>
            <w:vAlign w:val="bottom"/>
          </w:tcPr>
          <w:p w14:paraId="26EE8EC7" w14:textId="3A7FF5D0"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10" w:type="dxa"/>
          </w:tcPr>
          <w:p w14:paraId="28E840DC" w14:textId="046B60A5" w:rsidR="00C16E23" w:rsidRPr="00C07995"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tcPr>
          <w:p w14:paraId="710D0638" w14:textId="529A44D0" w:rsidR="00C16E23" w:rsidRPr="00C07995"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1" w:type="dxa"/>
          </w:tcPr>
          <w:p w14:paraId="1BB48B6E" w14:textId="3FE1943E" w:rsidR="00C16E23" w:rsidRPr="00C07995"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139</w:t>
            </w:r>
            <w:r>
              <w:rPr>
                <w:rFonts w:ascii="Browallia New" w:hAnsi="Browallia New" w:cs="Browallia New" w:hint="cs"/>
                <w:sz w:val="20"/>
                <w:szCs w:val="20"/>
                <w:cs/>
              </w:rPr>
              <w:t>)</w:t>
            </w:r>
          </w:p>
        </w:tc>
        <w:tc>
          <w:tcPr>
            <w:tcW w:w="709" w:type="dxa"/>
          </w:tcPr>
          <w:p w14:paraId="7855C2D0" w14:textId="083A02BE" w:rsidR="00C16E23" w:rsidRPr="00C07995"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(159)</w:t>
            </w:r>
          </w:p>
        </w:tc>
        <w:tc>
          <w:tcPr>
            <w:tcW w:w="717" w:type="dxa"/>
          </w:tcPr>
          <w:p w14:paraId="0D1FAD30" w14:textId="02F26DE4" w:rsidR="00C16E23" w:rsidRPr="006149BB"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44</w:t>
            </w:r>
          </w:p>
        </w:tc>
        <w:tc>
          <w:tcPr>
            <w:tcW w:w="712" w:type="dxa"/>
          </w:tcPr>
          <w:p w14:paraId="1343B53A" w14:textId="29091DDE" w:rsidR="00C16E23" w:rsidRPr="006149BB"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45</w:t>
            </w:r>
          </w:p>
        </w:tc>
      </w:tr>
      <w:tr w:rsidR="00C16E23" w:rsidRPr="001072B8" w14:paraId="6B6E2C22" w14:textId="77777777" w:rsidTr="00C07995">
        <w:tblPrEx>
          <w:tblBorders>
            <w:bottom w:val="single" w:sz="4" w:space="0" w:color="auto"/>
          </w:tblBorders>
        </w:tblPrEx>
        <w:trPr>
          <w:trHeight w:val="117"/>
        </w:trPr>
        <w:tc>
          <w:tcPr>
            <w:tcW w:w="2274" w:type="dxa"/>
          </w:tcPr>
          <w:p w14:paraId="44E87049" w14:textId="5BBD2369" w:rsidR="00C16E23" w:rsidRPr="00225396" w:rsidRDefault="00C16E23" w:rsidP="00C16E23">
            <w:pPr>
              <w:spacing w:line="240" w:lineRule="auto"/>
              <w:ind w:right="-108"/>
              <w:rPr>
                <w:rFonts w:ascii="Browallia New" w:hAnsi="Browallia New" w:cs="Browallia New"/>
                <w:sz w:val="20"/>
                <w:szCs w:val="20"/>
              </w:rPr>
            </w:pPr>
            <w:r w:rsidRPr="00EF0BD1">
              <w:rPr>
                <w:rFonts w:ascii="Browallia New" w:hAnsi="Browallia New" w:cs="Browallia New" w:hint="cs"/>
                <w:sz w:val="20"/>
                <w:szCs w:val="20"/>
                <w:cs/>
              </w:rPr>
              <w:t>ดอกเบี้ยจ่าย</w:t>
            </w:r>
          </w:p>
        </w:tc>
        <w:tc>
          <w:tcPr>
            <w:tcW w:w="806" w:type="dxa"/>
            <w:vAlign w:val="bottom"/>
          </w:tcPr>
          <w:p w14:paraId="242869A7" w14:textId="3F43FE27"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279</w:t>
            </w:r>
          </w:p>
        </w:tc>
        <w:tc>
          <w:tcPr>
            <w:tcW w:w="723" w:type="dxa"/>
            <w:vAlign w:val="bottom"/>
          </w:tcPr>
          <w:p w14:paraId="3D69E9EF" w14:textId="0FEEEE66" w:rsidR="00C16E23" w:rsidRPr="00CF0043" w:rsidRDefault="00C16E23" w:rsidP="00C16E23">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271</w:t>
            </w:r>
          </w:p>
        </w:tc>
        <w:tc>
          <w:tcPr>
            <w:tcW w:w="734" w:type="dxa"/>
            <w:vAlign w:val="bottom"/>
          </w:tcPr>
          <w:p w14:paraId="23404D7E" w14:textId="049B2EB7" w:rsidR="00C16E23" w:rsidRPr="00CF0043" w:rsidRDefault="00E9406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44</w:t>
            </w:r>
          </w:p>
        </w:tc>
        <w:tc>
          <w:tcPr>
            <w:tcW w:w="720" w:type="dxa"/>
            <w:vAlign w:val="bottom"/>
          </w:tcPr>
          <w:p w14:paraId="74E9A22D" w14:textId="53E82214" w:rsidR="00C16E23" w:rsidRPr="00CF0043" w:rsidRDefault="00C16E2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24</w:t>
            </w:r>
          </w:p>
        </w:tc>
        <w:tc>
          <w:tcPr>
            <w:tcW w:w="737" w:type="dxa"/>
            <w:vAlign w:val="bottom"/>
          </w:tcPr>
          <w:p w14:paraId="41FF9C85" w14:textId="69F5157E" w:rsidR="00C16E23" w:rsidRPr="00CF0043"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129</w:t>
            </w:r>
          </w:p>
        </w:tc>
        <w:tc>
          <w:tcPr>
            <w:tcW w:w="720" w:type="dxa"/>
            <w:vAlign w:val="bottom"/>
          </w:tcPr>
          <w:p w14:paraId="0624840B" w14:textId="44F0FF0A" w:rsidR="00C16E23" w:rsidRPr="00CF0043"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113</w:t>
            </w:r>
          </w:p>
        </w:tc>
        <w:tc>
          <w:tcPr>
            <w:tcW w:w="732" w:type="dxa"/>
            <w:vAlign w:val="bottom"/>
          </w:tcPr>
          <w:p w14:paraId="41EA58C9" w14:textId="11A65E95" w:rsidR="00C16E23" w:rsidRPr="00CF0043"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565CF91A" w14:textId="02B32C1F" w:rsidR="00C16E23" w:rsidRPr="00CF0043"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vAlign w:val="bottom"/>
          </w:tcPr>
          <w:p w14:paraId="47CD2B5E" w14:textId="6106C6A5" w:rsidR="00C16E23" w:rsidRPr="00CF0043"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695" w:type="dxa"/>
            <w:vAlign w:val="bottom"/>
          </w:tcPr>
          <w:p w14:paraId="25059595" w14:textId="5A060FD7" w:rsidR="00C16E23" w:rsidRPr="00CF0043"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10" w:type="dxa"/>
          </w:tcPr>
          <w:p w14:paraId="62484633" w14:textId="26673B5C" w:rsidR="00C16E23" w:rsidRPr="00CF0043"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822" w:type="dxa"/>
          </w:tcPr>
          <w:p w14:paraId="09BA00E6" w14:textId="034EBD60" w:rsidR="00C16E23" w:rsidRPr="00CF0043"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1" w:type="dxa"/>
          </w:tcPr>
          <w:p w14:paraId="3FC14063" w14:textId="74365914" w:rsidR="00C16E23" w:rsidRPr="00CF0043"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hint="cs"/>
                <w:sz w:val="20"/>
                <w:szCs w:val="20"/>
                <w:cs/>
              </w:rPr>
              <w:t>(</w:t>
            </w:r>
            <w:r>
              <w:rPr>
                <w:rFonts w:ascii="Browallia New" w:hAnsi="Browallia New" w:cs="Browallia New"/>
                <w:sz w:val="20"/>
                <w:szCs w:val="20"/>
              </w:rPr>
              <w:t>131</w:t>
            </w:r>
            <w:r>
              <w:rPr>
                <w:rFonts w:ascii="Browallia New" w:hAnsi="Browallia New" w:cs="Browallia New" w:hint="cs"/>
                <w:sz w:val="20"/>
                <w:szCs w:val="20"/>
                <w:cs/>
              </w:rPr>
              <w:t>)</w:t>
            </w:r>
          </w:p>
        </w:tc>
        <w:tc>
          <w:tcPr>
            <w:tcW w:w="709" w:type="dxa"/>
          </w:tcPr>
          <w:p w14:paraId="73CFDEB8" w14:textId="3487EA65" w:rsidR="00C16E23" w:rsidRPr="00CF0043"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(126)</w:t>
            </w:r>
          </w:p>
        </w:tc>
        <w:tc>
          <w:tcPr>
            <w:tcW w:w="717" w:type="dxa"/>
          </w:tcPr>
          <w:p w14:paraId="08A020FF" w14:textId="38457E4C" w:rsidR="00C16E23" w:rsidRPr="006149BB"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326</w:t>
            </w:r>
          </w:p>
        </w:tc>
        <w:tc>
          <w:tcPr>
            <w:tcW w:w="712" w:type="dxa"/>
          </w:tcPr>
          <w:p w14:paraId="021E9CB3" w14:textId="5DCB9AE6" w:rsidR="00C16E23" w:rsidRPr="006149BB"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285</w:t>
            </w:r>
          </w:p>
        </w:tc>
      </w:tr>
      <w:tr w:rsidR="00C16E23" w:rsidRPr="001072B8" w14:paraId="57A25F99" w14:textId="77777777" w:rsidTr="008F30C0">
        <w:tblPrEx>
          <w:tblBorders>
            <w:bottom w:val="single" w:sz="4" w:space="0" w:color="auto"/>
          </w:tblBorders>
        </w:tblPrEx>
        <w:trPr>
          <w:trHeight w:val="117"/>
        </w:trPr>
        <w:tc>
          <w:tcPr>
            <w:tcW w:w="2274" w:type="dxa"/>
          </w:tcPr>
          <w:p w14:paraId="7C9FFB87" w14:textId="79CDD3EE" w:rsidR="00C16E23" w:rsidRPr="00225396" w:rsidRDefault="00C16E23" w:rsidP="00C16E23">
            <w:pPr>
              <w:spacing w:line="240" w:lineRule="auto"/>
              <w:ind w:right="-108"/>
              <w:rPr>
                <w:rFonts w:ascii="Browallia New" w:hAnsi="Browallia New" w:cs="Browallia New"/>
                <w:sz w:val="20"/>
                <w:szCs w:val="20"/>
              </w:rPr>
            </w:pPr>
            <w:r>
              <w:rPr>
                <w:rFonts w:ascii="Browallia New" w:hAnsi="Browallia New" w:cs="Browallia New" w:hint="cs"/>
                <w:sz w:val="20"/>
                <w:szCs w:val="20"/>
                <w:cs/>
              </w:rPr>
              <w:t>ค่าเสื่อมราคาและตัดจำหน่าย</w:t>
            </w:r>
          </w:p>
        </w:tc>
        <w:tc>
          <w:tcPr>
            <w:tcW w:w="806" w:type="dxa"/>
            <w:vAlign w:val="bottom"/>
          </w:tcPr>
          <w:p w14:paraId="20815F75" w14:textId="52B95632" w:rsidR="00C16E23" w:rsidRPr="00C07995" w:rsidRDefault="0081180B"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13</w:t>
            </w:r>
          </w:p>
        </w:tc>
        <w:tc>
          <w:tcPr>
            <w:tcW w:w="723" w:type="dxa"/>
            <w:vAlign w:val="bottom"/>
          </w:tcPr>
          <w:p w14:paraId="1E37D742" w14:textId="5C3C6A10" w:rsidR="00C16E23" w:rsidRPr="00C07995" w:rsidRDefault="00C16E23" w:rsidP="00C16E23">
            <w:pPr>
              <w:tabs>
                <w:tab w:val="clear" w:pos="227"/>
                <w:tab w:val="decimal" w:pos="252"/>
                <w:tab w:val="decimal" w:pos="624"/>
              </w:tabs>
              <w:spacing w:line="240" w:lineRule="auto"/>
              <w:jc w:val="right"/>
              <w:rPr>
                <w:rFonts w:ascii="Browallia New" w:hAnsi="Browallia New" w:cs="Browallia New"/>
                <w:sz w:val="20"/>
                <w:szCs w:val="20"/>
              </w:rPr>
            </w:pPr>
            <w:r>
              <w:rPr>
                <w:rFonts w:ascii="Browallia New" w:hAnsi="Browallia New" w:cs="Browallia New"/>
                <w:sz w:val="20"/>
                <w:szCs w:val="20"/>
              </w:rPr>
              <w:t>33</w:t>
            </w:r>
          </w:p>
        </w:tc>
        <w:tc>
          <w:tcPr>
            <w:tcW w:w="734" w:type="dxa"/>
            <w:vAlign w:val="bottom"/>
          </w:tcPr>
          <w:p w14:paraId="5F49CAF4" w14:textId="3F13FF50" w:rsidR="00C16E23" w:rsidRPr="00C07995" w:rsidRDefault="00E9406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vAlign w:val="bottom"/>
          </w:tcPr>
          <w:p w14:paraId="2CFBD386" w14:textId="0B7038A7" w:rsidR="00C16E23" w:rsidRPr="00C07995" w:rsidRDefault="00C16E23" w:rsidP="00C16E23">
            <w:pPr>
              <w:tabs>
                <w:tab w:val="clear" w:pos="227"/>
                <w:tab w:val="decimal" w:pos="252"/>
                <w:tab w:val="decimal" w:pos="496"/>
              </w:tabs>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37" w:type="dxa"/>
            <w:shd w:val="clear" w:color="auto" w:fill="auto"/>
            <w:vAlign w:val="bottom"/>
          </w:tcPr>
          <w:p w14:paraId="53EE9033" w14:textId="77A3FC0E" w:rsidR="00C16E23" w:rsidRPr="00373A02" w:rsidRDefault="00221A9C" w:rsidP="00C16E23">
            <w:pPr>
              <w:tabs>
                <w:tab w:val="clear" w:pos="227"/>
                <w:tab w:val="decimal" w:pos="252"/>
              </w:tabs>
              <w:spacing w:line="240" w:lineRule="auto"/>
              <w:jc w:val="right"/>
              <w:rPr>
                <w:rFonts w:ascii="Browallia New" w:hAnsi="Browallia New" w:cs="Browallia New"/>
                <w:sz w:val="20"/>
                <w:szCs w:val="20"/>
                <w:highlight w:val="yellow"/>
              </w:rPr>
            </w:pPr>
            <w:r w:rsidRPr="008F30C0">
              <w:rPr>
                <w:rFonts w:ascii="Browallia New" w:hAnsi="Browallia New" w:cs="Browallia New"/>
                <w:sz w:val="20"/>
                <w:szCs w:val="20"/>
              </w:rPr>
              <w:t>83</w:t>
            </w:r>
          </w:p>
        </w:tc>
        <w:tc>
          <w:tcPr>
            <w:tcW w:w="720" w:type="dxa"/>
            <w:vAlign w:val="bottom"/>
          </w:tcPr>
          <w:p w14:paraId="021ECA2D" w14:textId="6C74F414"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106</w:t>
            </w:r>
          </w:p>
        </w:tc>
        <w:tc>
          <w:tcPr>
            <w:tcW w:w="732" w:type="dxa"/>
            <w:vAlign w:val="bottom"/>
          </w:tcPr>
          <w:p w14:paraId="723EC50F" w14:textId="60255C5F" w:rsidR="00C16E23" w:rsidRPr="00C07995" w:rsidRDefault="00E9406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vAlign w:val="bottom"/>
          </w:tcPr>
          <w:p w14:paraId="6D1AD0CD" w14:textId="2EB043A8"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42" w:type="dxa"/>
            <w:vAlign w:val="bottom"/>
          </w:tcPr>
          <w:p w14:paraId="38C93F16" w14:textId="6814F7D6" w:rsidR="00C16E23" w:rsidRPr="00C07995" w:rsidRDefault="00C865DC"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95" w:type="dxa"/>
            <w:vAlign w:val="bottom"/>
          </w:tcPr>
          <w:p w14:paraId="1B85F727" w14:textId="359A9ECC" w:rsidR="00C16E23" w:rsidRPr="00C07995" w:rsidRDefault="00C16E23" w:rsidP="00C16E23">
            <w:pPr>
              <w:tabs>
                <w:tab w:val="clear" w:pos="227"/>
                <w:tab w:val="decimal" w:pos="252"/>
              </w:tabs>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10" w:type="dxa"/>
          </w:tcPr>
          <w:p w14:paraId="7D674391" w14:textId="4F5EEF60" w:rsidR="00C16E23" w:rsidRPr="00C07995" w:rsidRDefault="0041640A"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822" w:type="dxa"/>
          </w:tcPr>
          <w:p w14:paraId="7D981EEA" w14:textId="7EC3CF3B" w:rsidR="00C16E23" w:rsidRPr="00C07995"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1" w:type="dxa"/>
          </w:tcPr>
          <w:p w14:paraId="4FE6DFFB" w14:textId="00398040" w:rsidR="00C16E23" w:rsidRPr="00C07995"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9" w:type="dxa"/>
          </w:tcPr>
          <w:p w14:paraId="672B8C74" w14:textId="5D380772" w:rsidR="00C16E23" w:rsidRPr="00C07995"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17" w:type="dxa"/>
          </w:tcPr>
          <w:p w14:paraId="0CB82A0A" w14:textId="0AC1E030" w:rsidR="00C16E23" w:rsidRPr="006149BB" w:rsidRDefault="0041640A" w:rsidP="00C16E23">
            <w:pPr>
              <w:tabs>
                <w:tab w:val="clear" w:pos="227"/>
                <w:tab w:val="decimal" w:pos="252"/>
                <w:tab w:val="decimal" w:pos="564"/>
              </w:tabs>
              <w:spacing w:line="240" w:lineRule="auto"/>
              <w:jc w:val="right"/>
              <w:rPr>
                <w:rFonts w:ascii="Browallia New" w:hAnsi="Browallia New" w:cs="Browallia New"/>
                <w:sz w:val="20"/>
                <w:szCs w:val="20"/>
                <w:cs/>
              </w:rPr>
            </w:pPr>
            <w:r>
              <w:rPr>
                <w:rFonts w:ascii="Browallia New" w:hAnsi="Browallia New" w:cs="Browallia New"/>
                <w:sz w:val="20"/>
                <w:szCs w:val="20"/>
              </w:rPr>
              <w:t>103</w:t>
            </w:r>
          </w:p>
        </w:tc>
        <w:tc>
          <w:tcPr>
            <w:tcW w:w="712" w:type="dxa"/>
          </w:tcPr>
          <w:p w14:paraId="10318AB1" w14:textId="67024DCF" w:rsidR="00C16E23" w:rsidRPr="006149BB"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147</w:t>
            </w:r>
          </w:p>
        </w:tc>
      </w:tr>
      <w:tr w:rsidR="00C16E23" w:rsidRPr="001072B8" w14:paraId="20338FB8" w14:textId="77777777" w:rsidTr="004B3580">
        <w:tblPrEx>
          <w:tblBorders>
            <w:bottom w:val="single" w:sz="4" w:space="0" w:color="auto"/>
          </w:tblBorders>
        </w:tblPrEx>
        <w:trPr>
          <w:trHeight w:val="117"/>
        </w:trPr>
        <w:tc>
          <w:tcPr>
            <w:tcW w:w="2274" w:type="dxa"/>
            <w:tcBorders>
              <w:bottom w:val="nil"/>
            </w:tcBorders>
          </w:tcPr>
          <w:p w14:paraId="0B3A4C5F" w14:textId="77777777" w:rsidR="00C16E23" w:rsidRPr="00225396" w:rsidRDefault="00C16E23" w:rsidP="00C16E23">
            <w:pPr>
              <w:spacing w:line="240" w:lineRule="auto"/>
              <w:ind w:right="-108"/>
              <w:rPr>
                <w:rFonts w:ascii="Browallia New" w:hAnsi="Browallia New" w:cs="Browallia New"/>
                <w:sz w:val="20"/>
                <w:szCs w:val="20"/>
              </w:rPr>
            </w:pPr>
          </w:p>
        </w:tc>
        <w:tc>
          <w:tcPr>
            <w:tcW w:w="806" w:type="dxa"/>
            <w:tcBorders>
              <w:bottom w:val="nil"/>
            </w:tcBorders>
            <w:vAlign w:val="bottom"/>
          </w:tcPr>
          <w:p w14:paraId="56909F8B"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054578D5" w14:textId="77777777" w:rsidR="00C16E23" w:rsidRPr="00BD278D" w:rsidRDefault="00C16E23" w:rsidP="00C16E23">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553934FB"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EB26478"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6CC4F68E"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B3390CF"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64472C57"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197CE8F7"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6801F9A9"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2ED3AF7F"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0A007295"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E3870A1"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645BAA9"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1C16CDFF"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31E978FE" w14:textId="77777777" w:rsidR="00C16E23" w:rsidRPr="00AD0671"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c>
          <w:tcPr>
            <w:tcW w:w="712" w:type="dxa"/>
            <w:tcBorders>
              <w:bottom w:val="nil"/>
            </w:tcBorders>
          </w:tcPr>
          <w:p w14:paraId="64D37B71" w14:textId="77777777" w:rsidR="00C16E23" w:rsidRPr="001072B8" w:rsidRDefault="00C16E23" w:rsidP="00C16E23">
            <w:pPr>
              <w:tabs>
                <w:tab w:val="clear" w:pos="227"/>
                <w:tab w:val="decimal" w:pos="252"/>
                <w:tab w:val="decimal" w:pos="564"/>
              </w:tabs>
              <w:spacing w:line="240" w:lineRule="auto"/>
              <w:jc w:val="right"/>
              <w:rPr>
                <w:rFonts w:ascii="Browallia New" w:hAnsi="Browallia New" w:cs="Browallia New"/>
                <w:sz w:val="20"/>
                <w:szCs w:val="20"/>
              </w:rPr>
            </w:pPr>
          </w:p>
        </w:tc>
      </w:tr>
      <w:tr w:rsidR="00C16E23" w:rsidRPr="001072B8" w14:paraId="349DDBDC" w14:textId="77777777" w:rsidTr="004B3580">
        <w:tblPrEx>
          <w:tblBorders>
            <w:bottom w:val="single" w:sz="4" w:space="0" w:color="auto"/>
          </w:tblBorders>
        </w:tblPrEx>
        <w:trPr>
          <w:trHeight w:val="117"/>
        </w:trPr>
        <w:tc>
          <w:tcPr>
            <w:tcW w:w="2274" w:type="dxa"/>
            <w:tcBorders>
              <w:bottom w:val="nil"/>
            </w:tcBorders>
          </w:tcPr>
          <w:p w14:paraId="7DB2BE28" w14:textId="71E61030" w:rsidR="00C16E23" w:rsidRPr="00225396" w:rsidRDefault="00C16E23" w:rsidP="00C16E23">
            <w:pPr>
              <w:spacing w:line="240" w:lineRule="auto"/>
              <w:ind w:right="-108"/>
              <w:rPr>
                <w:rFonts w:ascii="Browallia New" w:hAnsi="Browallia New" w:cs="Browallia New"/>
                <w:sz w:val="20"/>
                <w:szCs w:val="20"/>
              </w:rPr>
            </w:pPr>
            <w:r>
              <w:rPr>
                <w:rFonts w:ascii="Browallia New" w:hAnsi="Browallia New" w:cs="Browallia New" w:hint="cs"/>
                <w:sz w:val="20"/>
                <w:szCs w:val="20"/>
                <w:cs/>
              </w:rPr>
              <w:t>สินทรัพย์ถาวรของส่วนงาน</w:t>
            </w:r>
          </w:p>
        </w:tc>
        <w:tc>
          <w:tcPr>
            <w:tcW w:w="806" w:type="dxa"/>
            <w:tcBorders>
              <w:bottom w:val="nil"/>
            </w:tcBorders>
            <w:vAlign w:val="bottom"/>
          </w:tcPr>
          <w:p w14:paraId="4D35F526"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2A0A8CF2" w14:textId="77777777" w:rsidR="00C16E23" w:rsidRPr="00BD278D" w:rsidRDefault="00C16E23" w:rsidP="00C16E23">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71CDE718"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032772FE"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1B7323B6"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2B2DC1C1"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56EE248"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59EB9D7A"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3F052970"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413788A"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3A043195"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4DEEE6BD"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6116B0AF"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3E85031D"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0FD54BB3" w14:textId="0E062F1A" w:rsidR="00C16E23" w:rsidRPr="00AD0671"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2,920</w:t>
            </w:r>
          </w:p>
        </w:tc>
        <w:tc>
          <w:tcPr>
            <w:tcW w:w="712" w:type="dxa"/>
            <w:tcBorders>
              <w:bottom w:val="nil"/>
            </w:tcBorders>
          </w:tcPr>
          <w:p w14:paraId="04C5D58B" w14:textId="5E6FD963" w:rsidR="00C16E23" w:rsidRPr="001072B8"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2,995</w:t>
            </w:r>
          </w:p>
        </w:tc>
      </w:tr>
      <w:tr w:rsidR="00C16E23" w:rsidRPr="001072B8" w14:paraId="6D740EE1" w14:textId="77777777" w:rsidTr="004B3580">
        <w:tblPrEx>
          <w:tblBorders>
            <w:bottom w:val="single" w:sz="4" w:space="0" w:color="auto"/>
          </w:tblBorders>
        </w:tblPrEx>
        <w:trPr>
          <w:trHeight w:val="117"/>
        </w:trPr>
        <w:tc>
          <w:tcPr>
            <w:tcW w:w="2274" w:type="dxa"/>
            <w:tcBorders>
              <w:top w:val="nil"/>
            </w:tcBorders>
          </w:tcPr>
          <w:p w14:paraId="751D4E5F" w14:textId="3AD91F58" w:rsidR="00C16E23" w:rsidRPr="00225396" w:rsidRDefault="00C16E23" w:rsidP="00C16E23">
            <w:pPr>
              <w:spacing w:line="240" w:lineRule="auto"/>
              <w:ind w:right="-108"/>
              <w:rPr>
                <w:rFonts w:ascii="Browallia New" w:hAnsi="Browallia New" w:cs="Browallia New"/>
                <w:sz w:val="20"/>
                <w:szCs w:val="20"/>
              </w:rPr>
            </w:pPr>
            <w:r>
              <w:rPr>
                <w:rFonts w:ascii="Browallia New" w:hAnsi="Browallia New" w:cs="Browallia New" w:hint="cs"/>
                <w:sz w:val="20"/>
                <w:szCs w:val="20"/>
                <w:cs/>
              </w:rPr>
              <w:t>สินทรัพย์ของส่วนงาน</w:t>
            </w:r>
          </w:p>
        </w:tc>
        <w:tc>
          <w:tcPr>
            <w:tcW w:w="806" w:type="dxa"/>
            <w:tcBorders>
              <w:top w:val="nil"/>
            </w:tcBorders>
            <w:vAlign w:val="bottom"/>
          </w:tcPr>
          <w:p w14:paraId="00548C20"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top w:val="nil"/>
            </w:tcBorders>
            <w:vAlign w:val="bottom"/>
          </w:tcPr>
          <w:p w14:paraId="4690539C" w14:textId="77777777" w:rsidR="00C16E23" w:rsidRPr="00BD278D" w:rsidRDefault="00C16E23" w:rsidP="00C16E23">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top w:val="nil"/>
            </w:tcBorders>
            <w:vAlign w:val="bottom"/>
          </w:tcPr>
          <w:p w14:paraId="29E4530E"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3752F79C"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top w:val="nil"/>
            </w:tcBorders>
            <w:vAlign w:val="bottom"/>
          </w:tcPr>
          <w:p w14:paraId="04F1E601"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F116F08"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top w:val="nil"/>
            </w:tcBorders>
            <w:vAlign w:val="bottom"/>
          </w:tcPr>
          <w:p w14:paraId="6ADD685C"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top w:val="nil"/>
            </w:tcBorders>
            <w:vAlign w:val="bottom"/>
          </w:tcPr>
          <w:p w14:paraId="4AF98530"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top w:val="nil"/>
            </w:tcBorders>
            <w:vAlign w:val="bottom"/>
          </w:tcPr>
          <w:p w14:paraId="61774E57"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top w:val="nil"/>
            </w:tcBorders>
            <w:vAlign w:val="bottom"/>
          </w:tcPr>
          <w:p w14:paraId="39053985"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top w:val="nil"/>
            </w:tcBorders>
          </w:tcPr>
          <w:p w14:paraId="187C7BF6"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top w:val="nil"/>
            </w:tcBorders>
            <w:vAlign w:val="bottom"/>
          </w:tcPr>
          <w:p w14:paraId="7AAC3B45"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top w:val="nil"/>
            </w:tcBorders>
          </w:tcPr>
          <w:p w14:paraId="3C6ABB08"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top w:val="nil"/>
            </w:tcBorders>
            <w:vAlign w:val="bottom"/>
          </w:tcPr>
          <w:p w14:paraId="6595EA36"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top w:val="nil"/>
            </w:tcBorders>
          </w:tcPr>
          <w:p w14:paraId="4346FE52" w14:textId="225A3E60" w:rsidR="00C16E23" w:rsidRPr="00AD0671"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10,533</w:t>
            </w:r>
          </w:p>
        </w:tc>
        <w:tc>
          <w:tcPr>
            <w:tcW w:w="712" w:type="dxa"/>
            <w:tcBorders>
              <w:top w:val="nil"/>
            </w:tcBorders>
          </w:tcPr>
          <w:p w14:paraId="15976E6D" w14:textId="03F386FB" w:rsidR="00C16E23" w:rsidRPr="001072B8"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11,027</w:t>
            </w:r>
          </w:p>
        </w:tc>
      </w:tr>
      <w:tr w:rsidR="00C16E23" w:rsidRPr="001072B8" w14:paraId="436EE495" w14:textId="77777777" w:rsidTr="004B3580">
        <w:tblPrEx>
          <w:tblBorders>
            <w:bottom w:val="single" w:sz="4" w:space="0" w:color="auto"/>
          </w:tblBorders>
        </w:tblPrEx>
        <w:trPr>
          <w:trHeight w:val="117"/>
        </w:trPr>
        <w:tc>
          <w:tcPr>
            <w:tcW w:w="2274" w:type="dxa"/>
            <w:tcBorders>
              <w:bottom w:val="nil"/>
            </w:tcBorders>
          </w:tcPr>
          <w:p w14:paraId="09F6695A" w14:textId="36B97457" w:rsidR="00C16E23" w:rsidRPr="00225396" w:rsidRDefault="00C16E23" w:rsidP="00C16E23">
            <w:pPr>
              <w:spacing w:line="240" w:lineRule="auto"/>
              <w:ind w:right="-108"/>
              <w:rPr>
                <w:rFonts w:ascii="Browallia New" w:hAnsi="Browallia New" w:cs="Browallia New"/>
                <w:sz w:val="20"/>
                <w:szCs w:val="20"/>
              </w:rPr>
            </w:pPr>
            <w:r>
              <w:rPr>
                <w:rFonts w:ascii="Browallia New" w:hAnsi="Browallia New" w:cs="Browallia New" w:hint="cs"/>
                <w:sz w:val="20"/>
                <w:szCs w:val="20"/>
                <w:cs/>
              </w:rPr>
              <w:t>หนี้สินของส่วนงาน</w:t>
            </w:r>
          </w:p>
        </w:tc>
        <w:tc>
          <w:tcPr>
            <w:tcW w:w="806" w:type="dxa"/>
            <w:tcBorders>
              <w:bottom w:val="nil"/>
            </w:tcBorders>
            <w:vAlign w:val="bottom"/>
          </w:tcPr>
          <w:p w14:paraId="4D344570"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3" w:type="dxa"/>
            <w:tcBorders>
              <w:bottom w:val="nil"/>
            </w:tcBorders>
            <w:vAlign w:val="bottom"/>
          </w:tcPr>
          <w:p w14:paraId="6958A5D0" w14:textId="77777777" w:rsidR="00C16E23" w:rsidRPr="00BD278D" w:rsidRDefault="00C16E23" w:rsidP="00C16E23">
            <w:pPr>
              <w:tabs>
                <w:tab w:val="clear" w:pos="227"/>
                <w:tab w:val="decimal" w:pos="252"/>
                <w:tab w:val="decimal" w:pos="624"/>
              </w:tabs>
              <w:spacing w:line="240" w:lineRule="auto"/>
              <w:jc w:val="right"/>
              <w:rPr>
                <w:rFonts w:ascii="Browallia New" w:hAnsi="Browallia New" w:cs="Browallia New"/>
                <w:sz w:val="20"/>
                <w:szCs w:val="20"/>
                <w:highlight w:val="yellow"/>
              </w:rPr>
            </w:pPr>
          </w:p>
        </w:tc>
        <w:tc>
          <w:tcPr>
            <w:tcW w:w="734" w:type="dxa"/>
            <w:tcBorders>
              <w:bottom w:val="nil"/>
            </w:tcBorders>
            <w:vAlign w:val="bottom"/>
          </w:tcPr>
          <w:p w14:paraId="08DE0B63"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49677AE1" w14:textId="77777777" w:rsidR="00C16E23" w:rsidRPr="00BD278D" w:rsidRDefault="00C16E23" w:rsidP="00C16E23">
            <w:pPr>
              <w:tabs>
                <w:tab w:val="clear" w:pos="227"/>
                <w:tab w:val="decimal" w:pos="252"/>
                <w:tab w:val="decimal" w:pos="496"/>
              </w:tabs>
              <w:spacing w:line="240" w:lineRule="auto"/>
              <w:jc w:val="right"/>
              <w:rPr>
                <w:rFonts w:ascii="Browallia New" w:hAnsi="Browallia New" w:cs="Browallia New"/>
                <w:sz w:val="20"/>
                <w:szCs w:val="20"/>
                <w:highlight w:val="yellow"/>
              </w:rPr>
            </w:pPr>
          </w:p>
        </w:tc>
        <w:tc>
          <w:tcPr>
            <w:tcW w:w="737" w:type="dxa"/>
            <w:tcBorders>
              <w:bottom w:val="nil"/>
            </w:tcBorders>
            <w:vAlign w:val="bottom"/>
          </w:tcPr>
          <w:p w14:paraId="21E1E022"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71603C62"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32" w:type="dxa"/>
            <w:tcBorders>
              <w:bottom w:val="nil"/>
            </w:tcBorders>
            <w:vAlign w:val="bottom"/>
          </w:tcPr>
          <w:p w14:paraId="13F9791C"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720" w:type="dxa"/>
            <w:tcBorders>
              <w:bottom w:val="nil"/>
            </w:tcBorders>
            <w:vAlign w:val="bottom"/>
          </w:tcPr>
          <w:p w14:paraId="64A7E43D"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42" w:type="dxa"/>
            <w:tcBorders>
              <w:bottom w:val="nil"/>
            </w:tcBorders>
            <w:vAlign w:val="bottom"/>
          </w:tcPr>
          <w:p w14:paraId="17EBD36D"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695" w:type="dxa"/>
            <w:tcBorders>
              <w:bottom w:val="nil"/>
            </w:tcBorders>
            <w:vAlign w:val="bottom"/>
          </w:tcPr>
          <w:p w14:paraId="4D1AB937" w14:textId="77777777" w:rsidR="00C16E23" w:rsidRPr="00BD278D" w:rsidRDefault="00C16E23" w:rsidP="00C16E23">
            <w:pPr>
              <w:tabs>
                <w:tab w:val="clear" w:pos="227"/>
                <w:tab w:val="decimal" w:pos="252"/>
              </w:tabs>
              <w:spacing w:line="240" w:lineRule="auto"/>
              <w:jc w:val="right"/>
              <w:rPr>
                <w:rFonts w:ascii="Browallia New" w:hAnsi="Browallia New" w:cs="Browallia New"/>
                <w:sz w:val="20"/>
                <w:szCs w:val="20"/>
                <w:highlight w:val="yellow"/>
              </w:rPr>
            </w:pPr>
          </w:p>
        </w:tc>
        <w:tc>
          <w:tcPr>
            <w:tcW w:w="810" w:type="dxa"/>
            <w:tcBorders>
              <w:bottom w:val="nil"/>
            </w:tcBorders>
          </w:tcPr>
          <w:p w14:paraId="15404ACD"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822" w:type="dxa"/>
            <w:tcBorders>
              <w:bottom w:val="nil"/>
            </w:tcBorders>
            <w:vAlign w:val="bottom"/>
          </w:tcPr>
          <w:p w14:paraId="5E824973"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1" w:type="dxa"/>
            <w:tcBorders>
              <w:bottom w:val="nil"/>
            </w:tcBorders>
          </w:tcPr>
          <w:p w14:paraId="4748BCB5"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09" w:type="dxa"/>
            <w:tcBorders>
              <w:bottom w:val="nil"/>
            </w:tcBorders>
            <w:vAlign w:val="bottom"/>
          </w:tcPr>
          <w:p w14:paraId="4C7C563A" w14:textId="77777777" w:rsidR="00C16E23" w:rsidRPr="00BD278D" w:rsidRDefault="00C16E23" w:rsidP="00C16E23">
            <w:pPr>
              <w:tabs>
                <w:tab w:val="clear" w:pos="227"/>
                <w:tab w:val="decimal" w:pos="252"/>
                <w:tab w:val="decimal" w:pos="564"/>
              </w:tabs>
              <w:spacing w:line="240" w:lineRule="auto"/>
              <w:jc w:val="right"/>
              <w:rPr>
                <w:rFonts w:ascii="Browallia New" w:hAnsi="Browallia New" w:cs="Browallia New"/>
                <w:sz w:val="20"/>
                <w:szCs w:val="20"/>
                <w:highlight w:val="yellow"/>
              </w:rPr>
            </w:pPr>
          </w:p>
        </w:tc>
        <w:tc>
          <w:tcPr>
            <w:tcW w:w="717" w:type="dxa"/>
            <w:tcBorders>
              <w:bottom w:val="nil"/>
            </w:tcBorders>
          </w:tcPr>
          <w:p w14:paraId="5904CD2E" w14:textId="0910163B" w:rsidR="00C16E23" w:rsidRPr="00AD0671" w:rsidRDefault="00E9406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5,615</w:t>
            </w:r>
          </w:p>
        </w:tc>
        <w:tc>
          <w:tcPr>
            <w:tcW w:w="712" w:type="dxa"/>
            <w:tcBorders>
              <w:bottom w:val="nil"/>
            </w:tcBorders>
          </w:tcPr>
          <w:p w14:paraId="28403CF2" w14:textId="308E00C2" w:rsidR="00C16E23" w:rsidRPr="001072B8" w:rsidRDefault="00C16E23" w:rsidP="00C16E23">
            <w:pPr>
              <w:tabs>
                <w:tab w:val="clear" w:pos="227"/>
                <w:tab w:val="decimal" w:pos="252"/>
                <w:tab w:val="decimal" w:pos="564"/>
              </w:tabs>
              <w:spacing w:line="240" w:lineRule="auto"/>
              <w:jc w:val="right"/>
              <w:rPr>
                <w:rFonts w:ascii="Browallia New" w:hAnsi="Browallia New" w:cs="Browallia New"/>
                <w:sz w:val="20"/>
                <w:szCs w:val="20"/>
              </w:rPr>
            </w:pPr>
            <w:r>
              <w:rPr>
                <w:rFonts w:ascii="Browallia New" w:hAnsi="Browallia New" w:cs="Browallia New"/>
                <w:sz w:val="20"/>
                <w:szCs w:val="20"/>
              </w:rPr>
              <w:t>6,383</w:t>
            </w:r>
          </w:p>
        </w:tc>
      </w:tr>
    </w:tbl>
    <w:p w14:paraId="6F433B9A" w14:textId="77777777" w:rsidR="009162CC" w:rsidRDefault="00916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rPr>
      </w:pPr>
    </w:p>
    <w:p w14:paraId="0A4EB479" w14:textId="77777777" w:rsidR="00B461AF" w:rsidRPr="001B4041" w:rsidRDefault="00B461AF"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sectPr w:rsidR="00B461AF" w:rsidRPr="001B4041" w:rsidSect="00AE1011">
          <w:footerReference w:type="default" r:id="rId15"/>
          <w:pgSz w:w="16834" w:h="11909" w:orient="landscape" w:code="9"/>
          <w:pgMar w:top="1440" w:right="1166" w:bottom="1138" w:left="1530" w:header="1138" w:footer="130" w:gutter="0"/>
          <w:cols w:space="720"/>
        </w:sectPr>
      </w:pPr>
    </w:p>
    <w:p w14:paraId="4C031A02" w14:textId="679C72FA" w:rsidR="004E548E" w:rsidRPr="00BE3B9C" w:rsidRDefault="006E266A" w:rsidP="00CF72E5">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รายได้อื่น</w:t>
      </w:r>
    </w:p>
    <w:p w14:paraId="1BF6B949"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8992" w:type="dxa"/>
        <w:tblInd w:w="364" w:type="dxa"/>
        <w:tblLayout w:type="fixed"/>
        <w:tblCellMar>
          <w:left w:w="0" w:type="dxa"/>
          <w:right w:w="0" w:type="dxa"/>
        </w:tblCellMar>
        <w:tblLook w:val="0000" w:firstRow="0" w:lastRow="0" w:firstColumn="0" w:lastColumn="0" w:noHBand="0" w:noVBand="0"/>
      </w:tblPr>
      <w:tblGrid>
        <w:gridCol w:w="4031"/>
        <w:gridCol w:w="1119"/>
        <w:gridCol w:w="196"/>
        <w:gridCol w:w="1080"/>
        <w:gridCol w:w="224"/>
        <w:gridCol w:w="1052"/>
        <w:gridCol w:w="178"/>
        <w:gridCol w:w="1112"/>
      </w:tblGrid>
      <w:tr w:rsidR="006E266A" w:rsidRPr="00F7454E" w14:paraId="59C99669" w14:textId="77777777" w:rsidTr="00CF72E5">
        <w:trPr>
          <w:trHeight w:val="300"/>
          <w:tblHeader/>
        </w:trPr>
        <w:tc>
          <w:tcPr>
            <w:tcW w:w="4031" w:type="dxa"/>
          </w:tcPr>
          <w:p w14:paraId="632EF012"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cs/>
              </w:rPr>
            </w:pPr>
          </w:p>
        </w:tc>
        <w:tc>
          <w:tcPr>
            <w:tcW w:w="4961" w:type="dxa"/>
            <w:gridSpan w:val="7"/>
          </w:tcPr>
          <w:p w14:paraId="1ABCD87B" w14:textId="0FDD1192" w:rsidR="006E266A" w:rsidRPr="00F7454E" w:rsidRDefault="006E266A" w:rsidP="00395409">
            <w:pPr>
              <w:pStyle w:val="3"/>
              <w:tabs>
                <w:tab w:val="clear" w:pos="360"/>
                <w:tab w:val="clear" w:pos="720"/>
              </w:tabs>
              <w:ind w:right="61"/>
              <w:jc w:val="right"/>
              <w:rPr>
                <w:rFonts w:ascii="Browallia New" w:hAnsi="Browallia New" w:cs="Browallia New"/>
                <w:sz w:val="28"/>
                <w:szCs w:val="28"/>
                <w:cs/>
              </w:rPr>
            </w:pPr>
            <w:r w:rsidRPr="00F7454E">
              <w:rPr>
                <w:rFonts w:ascii="Browallia New" w:hAnsi="Browallia New" w:cs="Browallia New"/>
                <w:sz w:val="28"/>
                <w:szCs w:val="28"/>
                <w:cs/>
              </w:rPr>
              <w:t>(หน่วย</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w:t>
            </w:r>
            <w:r w:rsidR="00F46B29" w:rsidRPr="00F46B29">
              <w:rPr>
                <w:rFonts w:ascii="Browallia New" w:hAnsi="Browallia New" w:cs="Browallia New"/>
                <w:sz w:val="28"/>
                <w:szCs w:val="28"/>
                <w:lang w:val="en-US"/>
              </w:rPr>
              <w:t xml:space="preserve"> </w:t>
            </w:r>
            <w:r w:rsidRPr="00F7454E">
              <w:rPr>
                <w:rFonts w:ascii="Browallia New" w:hAnsi="Browallia New" w:cs="Browallia New"/>
                <w:sz w:val="28"/>
                <w:szCs w:val="28"/>
                <w:cs/>
                <w:lang w:val="en-GB"/>
              </w:rPr>
              <w:t>พัน</w:t>
            </w:r>
            <w:r w:rsidRPr="00F7454E">
              <w:rPr>
                <w:rFonts w:ascii="Browallia New" w:hAnsi="Browallia New" w:cs="Browallia New"/>
                <w:sz w:val="28"/>
                <w:szCs w:val="28"/>
                <w:cs/>
              </w:rPr>
              <w:t>บาท)</w:t>
            </w:r>
          </w:p>
        </w:tc>
      </w:tr>
      <w:tr w:rsidR="006E266A" w:rsidRPr="00F7454E" w14:paraId="17207775" w14:textId="77777777" w:rsidTr="00CF72E5">
        <w:trPr>
          <w:trHeight w:val="300"/>
          <w:tblHeader/>
        </w:trPr>
        <w:tc>
          <w:tcPr>
            <w:tcW w:w="4031" w:type="dxa"/>
          </w:tcPr>
          <w:p w14:paraId="259C2F09"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95" w:type="dxa"/>
            <w:gridSpan w:val="3"/>
            <w:tcBorders>
              <w:bottom w:val="single" w:sz="4" w:space="0" w:color="auto"/>
            </w:tcBorders>
          </w:tcPr>
          <w:p w14:paraId="73C52D87" w14:textId="77777777" w:rsidR="006E266A" w:rsidRPr="00F7454E" w:rsidRDefault="006E266A" w:rsidP="0039540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9"/>
              <w:jc w:val="center"/>
              <w:rPr>
                <w:rFonts w:ascii="Browallia New" w:hAnsi="Browallia New" w:cs="Browallia New"/>
                <w:sz w:val="28"/>
                <w:szCs w:val="28"/>
              </w:rPr>
            </w:pPr>
            <w:r w:rsidRPr="00F7454E">
              <w:rPr>
                <w:rFonts w:ascii="Browallia New" w:hAnsi="Browallia New" w:cs="Browallia New"/>
                <w:sz w:val="28"/>
                <w:szCs w:val="28"/>
                <w:cs/>
              </w:rPr>
              <w:t>งบการเงินรวม</w:t>
            </w:r>
          </w:p>
        </w:tc>
        <w:tc>
          <w:tcPr>
            <w:tcW w:w="224" w:type="dxa"/>
          </w:tcPr>
          <w:p w14:paraId="6E709C43" w14:textId="77777777" w:rsidR="006E266A" w:rsidRPr="00F7454E" w:rsidRDefault="006E266A" w:rsidP="003954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72" w:right="-210"/>
              <w:rPr>
                <w:rFonts w:ascii="Browallia New" w:hAnsi="Browallia New" w:cs="Browallia New"/>
                <w:sz w:val="28"/>
                <w:szCs w:val="28"/>
              </w:rPr>
            </w:pPr>
          </w:p>
        </w:tc>
        <w:tc>
          <w:tcPr>
            <w:tcW w:w="2342" w:type="dxa"/>
            <w:gridSpan w:val="3"/>
            <w:tcBorders>
              <w:bottom w:val="single" w:sz="4" w:space="0" w:color="auto"/>
            </w:tcBorders>
          </w:tcPr>
          <w:p w14:paraId="712798DE" w14:textId="77777777" w:rsidR="006E266A" w:rsidRPr="00F7454E" w:rsidRDefault="006E266A" w:rsidP="00395409">
            <w:pPr>
              <w:spacing w:line="240" w:lineRule="auto"/>
              <w:ind w:left="-108" w:right="-108"/>
              <w:jc w:val="center"/>
              <w:rPr>
                <w:rFonts w:ascii="Browallia New" w:hAnsi="Browallia New" w:cs="Browallia New"/>
                <w:sz w:val="28"/>
                <w:szCs w:val="28"/>
              </w:rPr>
            </w:pPr>
            <w:r w:rsidRPr="00F7454E">
              <w:rPr>
                <w:rFonts w:ascii="Browallia New" w:hAnsi="Browallia New" w:cs="Browallia New"/>
                <w:sz w:val="28"/>
                <w:szCs w:val="28"/>
                <w:cs/>
              </w:rPr>
              <w:t>งบการเงินเฉพาะของบริษัท</w:t>
            </w:r>
          </w:p>
        </w:tc>
      </w:tr>
      <w:tr w:rsidR="00C16E23" w:rsidRPr="00F7454E" w14:paraId="53F8970F" w14:textId="77777777" w:rsidTr="00CF72E5">
        <w:trPr>
          <w:trHeight w:val="300"/>
          <w:tblHeader/>
        </w:trPr>
        <w:tc>
          <w:tcPr>
            <w:tcW w:w="4031" w:type="dxa"/>
          </w:tcPr>
          <w:p w14:paraId="53939241" w14:textId="77777777" w:rsidR="00C16E23" w:rsidRPr="00F7454E" w:rsidRDefault="00C16E23" w:rsidP="00C16E2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0" w:firstLine="14"/>
              <w:rPr>
                <w:rFonts w:ascii="Browallia New" w:hAnsi="Browallia New" w:cs="Browallia New"/>
                <w:sz w:val="28"/>
                <w:szCs w:val="28"/>
              </w:rPr>
            </w:pPr>
          </w:p>
        </w:tc>
        <w:tc>
          <w:tcPr>
            <w:tcW w:w="1119" w:type="dxa"/>
            <w:tcBorders>
              <w:bottom w:val="single" w:sz="4" w:space="0" w:color="auto"/>
            </w:tcBorders>
            <w:vAlign w:val="bottom"/>
          </w:tcPr>
          <w:p w14:paraId="5F5E9DC7" w14:textId="2219DA90" w:rsidR="00C16E23" w:rsidRPr="00F7454E" w:rsidRDefault="00C16E23" w:rsidP="00C16E2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6</w:t>
            </w:r>
          </w:p>
        </w:tc>
        <w:tc>
          <w:tcPr>
            <w:tcW w:w="196" w:type="dxa"/>
            <w:vAlign w:val="bottom"/>
          </w:tcPr>
          <w:p w14:paraId="4BD7D726" w14:textId="77777777" w:rsidR="00C16E23" w:rsidRPr="00F7454E" w:rsidRDefault="00C16E23" w:rsidP="00C16E23">
            <w:pPr>
              <w:tabs>
                <w:tab w:val="clear" w:pos="907"/>
              </w:tabs>
              <w:spacing w:line="240" w:lineRule="auto"/>
              <w:ind w:left="-108" w:right="-108"/>
              <w:jc w:val="center"/>
              <w:rPr>
                <w:rFonts w:ascii="Browallia New" w:hAnsi="Browallia New" w:cs="Browallia New"/>
                <w:sz w:val="28"/>
                <w:szCs w:val="28"/>
                <w:cs/>
              </w:rPr>
            </w:pPr>
          </w:p>
        </w:tc>
        <w:tc>
          <w:tcPr>
            <w:tcW w:w="1080" w:type="dxa"/>
            <w:tcBorders>
              <w:bottom w:val="single" w:sz="4" w:space="0" w:color="auto"/>
            </w:tcBorders>
            <w:vAlign w:val="bottom"/>
          </w:tcPr>
          <w:p w14:paraId="3265B050" w14:textId="148B90D4" w:rsidR="00C16E23" w:rsidRPr="00F7454E" w:rsidRDefault="00C16E23" w:rsidP="00C16E2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65</w:t>
            </w:r>
          </w:p>
        </w:tc>
        <w:tc>
          <w:tcPr>
            <w:tcW w:w="224" w:type="dxa"/>
          </w:tcPr>
          <w:p w14:paraId="0229A8EF" w14:textId="77777777" w:rsidR="00C16E23" w:rsidRPr="00F7454E" w:rsidRDefault="00C16E23" w:rsidP="00C16E23">
            <w:pPr>
              <w:spacing w:line="240" w:lineRule="auto"/>
              <w:ind w:right="-10"/>
              <w:jc w:val="center"/>
              <w:rPr>
                <w:rFonts w:ascii="Browallia New" w:hAnsi="Browallia New" w:cs="Browallia New"/>
                <w:sz w:val="28"/>
                <w:szCs w:val="28"/>
              </w:rPr>
            </w:pPr>
          </w:p>
        </w:tc>
        <w:tc>
          <w:tcPr>
            <w:tcW w:w="1052" w:type="dxa"/>
            <w:tcBorders>
              <w:bottom w:val="single" w:sz="4" w:space="0" w:color="auto"/>
            </w:tcBorders>
            <w:vAlign w:val="bottom"/>
          </w:tcPr>
          <w:p w14:paraId="13429153" w14:textId="4334B90A" w:rsidR="00C16E23" w:rsidRPr="00F7454E" w:rsidRDefault="00C16E23" w:rsidP="00C16E2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lang w:val="en-GB"/>
              </w:rPr>
              <w:t>256</w:t>
            </w:r>
            <w:r>
              <w:rPr>
                <w:rFonts w:ascii="Browallia New" w:hAnsi="Browallia New" w:cs="Browallia New"/>
                <w:sz w:val="28"/>
                <w:szCs w:val="28"/>
                <w:lang w:val="en-GB"/>
              </w:rPr>
              <w:t>6</w:t>
            </w:r>
          </w:p>
        </w:tc>
        <w:tc>
          <w:tcPr>
            <w:tcW w:w="178" w:type="dxa"/>
            <w:vAlign w:val="bottom"/>
          </w:tcPr>
          <w:p w14:paraId="7BCDCEFB" w14:textId="77777777" w:rsidR="00C16E23" w:rsidRPr="00F7454E" w:rsidRDefault="00C16E23" w:rsidP="00C16E23">
            <w:pPr>
              <w:tabs>
                <w:tab w:val="clear" w:pos="907"/>
              </w:tabs>
              <w:spacing w:line="240" w:lineRule="auto"/>
              <w:ind w:left="-108" w:right="-108"/>
              <w:jc w:val="center"/>
              <w:rPr>
                <w:rFonts w:ascii="Browallia New" w:hAnsi="Browallia New" w:cs="Browallia New"/>
                <w:sz w:val="28"/>
                <w:szCs w:val="28"/>
                <w:cs/>
              </w:rPr>
            </w:pPr>
          </w:p>
        </w:tc>
        <w:tc>
          <w:tcPr>
            <w:tcW w:w="1112" w:type="dxa"/>
            <w:tcBorders>
              <w:bottom w:val="single" w:sz="4" w:space="0" w:color="auto"/>
            </w:tcBorders>
            <w:vAlign w:val="bottom"/>
          </w:tcPr>
          <w:p w14:paraId="218A5C03" w14:textId="46ED5BFE" w:rsidR="00C16E23" w:rsidRPr="00F7454E" w:rsidRDefault="00C16E23" w:rsidP="00C16E23">
            <w:pPr>
              <w:tabs>
                <w:tab w:val="clear" w:pos="907"/>
              </w:tabs>
              <w:spacing w:line="240" w:lineRule="auto"/>
              <w:ind w:left="-108" w:right="-108"/>
              <w:jc w:val="center"/>
              <w:rPr>
                <w:rFonts w:ascii="Browallia New" w:hAnsi="Browallia New" w:cs="Browallia New"/>
                <w:sz w:val="28"/>
                <w:szCs w:val="28"/>
                <w:lang w:val="en-GB"/>
              </w:rPr>
            </w:pPr>
            <w:r w:rsidRPr="00F7454E">
              <w:rPr>
                <w:rFonts w:ascii="Browallia New" w:hAnsi="Browallia New" w:cs="Browallia New"/>
                <w:sz w:val="28"/>
                <w:szCs w:val="28"/>
              </w:rPr>
              <w:t>25</w:t>
            </w:r>
            <w:r>
              <w:rPr>
                <w:rFonts w:ascii="Browallia New" w:hAnsi="Browallia New" w:cs="Browallia New"/>
                <w:sz w:val="28"/>
                <w:szCs w:val="28"/>
              </w:rPr>
              <w:t>65</w:t>
            </w:r>
          </w:p>
        </w:tc>
      </w:tr>
      <w:tr w:rsidR="006E266A" w:rsidRPr="00F7454E" w14:paraId="04F1767D" w14:textId="77777777" w:rsidTr="00CF72E5">
        <w:trPr>
          <w:trHeight w:val="300"/>
        </w:trPr>
        <w:tc>
          <w:tcPr>
            <w:tcW w:w="4031" w:type="dxa"/>
          </w:tcPr>
          <w:p w14:paraId="02C80E98" w14:textId="77777777" w:rsidR="006E266A" w:rsidRPr="00F7454E" w:rsidRDefault="006E266A" w:rsidP="00395409">
            <w:pPr>
              <w:spacing w:line="240" w:lineRule="auto"/>
              <w:ind w:firstLine="28"/>
              <w:rPr>
                <w:rFonts w:ascii="Browallia New" w:hAnsi="Browallia New" w:cs="Browallia New"/>
                <w:sz w:val="28"/>
                <w:szCs w:val="28"/>
                <w:cs/>
              </w:rPr>
            </w:pPr>
          </w:p>
        </w:tc>
        <w:tc>
          <w:tcPr>
            <w:tcW w:w="1119" w:type="dxa"/>
            <w:tcBorders>
              <w:top w:val="single" w:sz="4" w:space="0" w:color="auto"/>
            </w:tcBorders>
          </w:tcPr>
          <w:p w14:paraId="4FE47F29"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96" w:type="dxa"/>
          </w:tcPr>
          <w:p w14:paraId="0BEF2C9B" w14:textId="77777777" w:rsidR="006E266A" w:rsidRPr="00F7454E" w:rsidRDefault="006E266A" w:rsidP="00395409">
            <w:pPr>
              <w:spacing w:line="240" w:lineRule="auto"/>
              <w:ind w:right="851"/>
              <w:jc w:val="both"/>
              <w:rPr>
                <w:rFonts w:ascii="Browallia New" w:hAnsi="Browallia New" w:cs="Browallia New"/>
                <w:sz w:val="28"/>
                <w:szCs w:val="28"/>
              </w:rPr>
            </w:pPr>
          </w:p>
        </w:tc>
        <w:tc>
          <w:tcPr>
            <w:tcW w:w="1080" w:type="dxa"/>
            <w:tcBorders>
              <w:top w:val="single" w:sz="4" w:space="0" w:color="auto"/>
            </w:tcBorders>
          </w:tcPr>
          <w:p w14:paraId="718EDF37"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224" w:type="dxa"/>
          </w:tcPr>
          <w:p w14:paraId="111647EE" w14:textId="77777777" w:rsidR="006E266A" w:rsidRPr="00F7454E" w:rsidRDefault="006E266A" w:rsidP="00395409">
            <w:pPr>
              <w:spacing w:line="240" w:lineRule="auto"/>
              <w:ind w:right="135"/>
              <w:jc w:val="right"/>
              <w:rPr>
                <w:rFonts w:ascii="Browallia New" w:hAnsi="Browallia New" w:cs="Browallia New"/>
                <w:sz w:val="28"/>
                <w:szCs w:val="28"/>
              </w:rPr>
            </w:pPr>
          </w:p>
        </w:tc>
        <w:tc>
          <w:tcPr>
            <w:tcW w:w="1052" w:type="dxa"/>
            <w:tcBorders>
              <w:top w:val="single" w:sz="4" w:space="0" w:color="auto"/>
            </w:tcBorders>
          </w:tcPr>
          <w:p w14:paraId="1ED22E2F"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78" w:type="dxa"/>
          </w:tcPr>
          <w:p w14:paraId="004287D0" w14:textId="77777777" w:rsidR="006E266A" w:rsidRPr="00F7454E" w:rsidRDefault="006E266A" w:rsidP="00395409">
            <w:pPr>
              <w:spacing w:line="240" w:lineRule="auto"/>
              <w:ind w:right="135"/>
              <w:jc w:val="right"/>
              <w:rPr>
                <w:rFonts w:ascii="Browallia New" w:hAnsi="Browallia New" w:cs="Browallia New"/>
                <w:sz w:val="28"/>
                <w:szCs w:val="28"/>
                <w:cs/>
              </w:rPr>
            </w:pPr>
          </w:p>
        </w:tc>
        <w:tc>
          <w:tcPr>
            <w:tcW w:w="1112" w:type="dxa"/>
            <w:tcBorders>
              <w:top w:val="single" w:sz="4" w:space="0" w:color="auto"/>
            </w:tcBorders>
          </w:tcPr>
          <w:p w14:paraId="1360D5A9" w14:textId="77777777" w:rsidR="006E266A" w:rsidRPr="00F7454E" w:rsidRDefault="006E266A" w:rsidP="00395409">
            <w:pPr>
              <w:spacing w:line="240" w:lineRule="auto"/>
              <w:ind w:right="135"/>
              <w:jc w:val="right"/>
              <w:rPr>
                <w:rFonts w:ascii="Browallia New" w:hAnsi="Browallia New" w:cs="Browallia New"/>
                <w:sz w:val="28"/>
                <w:szCs w:val="28"/>
                <w:cs/>
              </w:rPr>
            </w:pPr>
          </w:p>
        </w:tc>
      </w:tr>
      <w:tr w:rsidR="00C16E23" w:rsidRPr="00F7454E" w14:paraId="1FB7817A" w14:textId="77777777" w:rsidTr="00CF72E5">
        <w:trPr>
          <w:trHeight w:val="300"/>
        </w:trPr>
        <w:tc>
          <w:tcPr>
            <w:tcW w:w="4031" w:type="dxa"/>
          </w:tcPr>
          <w:p w14:paraId="3E5B3CD5" w14:textId="77777777" w:rsidR="00C16E23" w:rsidRPr="00F7454E" w:rsidRDefault="00C16E23" w:rsidP="00C16E2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รายได้ค่าเบี้ยปรับ</w:t>
            </w:r>
          </w:p>
        </w:tc>
        <w:tc>
          <w:tcPr>
            <w:tcW w:w="1119" w:type="dxa"/>
            <w:shd w:val="clear" w:color="auto" w:fill="auto"/>
          </w:tcPr>
          <w:p w14:paraId="4D3995D8" w14:textId="5EE60564" w:rsidR="00C16E23" w:rsidRPr="009E1EE5" w:rsidRDefault="0066717E"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37,050</w:t>
            </w:r>
          </w:p>
        </w:tc>
        <w:tc>
          <w:tcPr>
            <w:tcW w:w="196" w:type="dxa"/>
            <w:shd w:val="clear" w:color="auto" w:fill="auto"/>
          </w:tcPr>
          <w:p w14:paraId="3536630D" w14:textId="77777777" w:rsidR="00C16E23" w:rsidRPr="009E1EE5" w:rsidRDefault="00C16E23" w:rsidP="00C16E2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282AC90" w14:textId="7C2784E4" w:rsidR="00C16E23" w:rsidRPr="009E1EE5" w:rsidRDefault="00C16E23"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34,162</w:t>
            </w:r>
          </w:p>
        </w:tc>
        <w:tc>
          <w:tcPr>
            <w:tcW w:w="224" w:type="dxa"/>
            <w:shd w:val="clear" w:color="auto" w:fill="auto"/>
          </w:tcPr>
          <w:p w14:paraId="6A22C4AF" w14:textId="77777777" w:rsidR="00C16E23" w:rsidRPr="00A4057C" w:rsidRDefault="00C16E23" w:rsidP="00C16E2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52E06C81" w14:textId="1A3D150D" w:rsidR="00C16E23" w:rsidRPr="00D115B1" w:rsidRDefault="008268ED"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13,554</w:t>
            </w:r>
          </w:p>
        </w:tc>
        <w:tc>
          <w:tcPr>
            <w:tcW w:w="178" w:type="dxa"/>
          </w:tcPr>
          <w:p w14:paraId="06AF762C" w14:textId="77777777" w:rsidR="00C16E23" w:rsidRPr="00F7454E" w:rsidRDefault="00C16E23" w:rsidP="00C16E23">
            <w:pPr>
              <w:tabs>
                <w:tab w:val="clear" w:pos="907"/>
              </w:tabs>
              <w:spacing w:line="240" w:lineRule="auto"/>
              <w:ind w:right="127"/>
              <w:jc w:val="right"/>
              <w:rPr>
                <w:rFonts w:ascii="Browallia New" w:hAnsi="Browallia New" w:cs="Browallia New"/>
                <w:sz w:val="28"/>
                <w:szCs w:val="28"/>
                <w:cs/>
              </w:rPr>
            </w:pPr>
          </w:p>
        </w:tc>
        <w:tc>
          <w:tcPr>
            <w:tcW w:w="1112" w:type="dxa"/>
          </w:tcPr>
          <w:p w14:paraId="14551947" w14:textId="61507F1F" w:rsidR="00C16E23" w:rsidRPr="00F7454E" w:rsidRDefault="00C16E23" w:rsidP="00C16E23">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11,012</w:t>
            </w:r>
          </w:p>
        </w:tc>
      </w:tr>
      <w:tr w:rsidR="00C16E23" w:rsidRPr="00F7454E" w14:paraId="6EA934E8" w14:textId="77777777" w:rsidTr="00CF72E5">
        <w:trPr>
          <w:trHeight w:val="300"/>
        </w:trPr>
        <w:tc>
          <w:tcPr>
            <w:tcW w:w="4031" w:type="dxa"/>
          </w:tcPr>
          <w:p w14:paraId="5DEEE023" w14:textId="77777777" w:rsidR="00C16E23" w:rsidRPr="00F7454E" w:rsidRDefault="00C16E23" w:rsidP="00C16E2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รายได้ค่าติดตามทวงถาม</w:t>
            </w:r>
          </w:p>
        </w:tc>
        <w:tc>
          <w:tcPr>
            <w:tcW w:w="1119" w:type="dxa"/>
            <w:shd w:val="clear" w:color="auto" w:fill="auto"/>
          </w:tcPr>
          <w:p w14:paraId="30198F1C" w14:textId="66DD9A04" w:rsidR="00C16E23" w:rsidRPr="009E1EE5" w:rsidRDefault="00815058"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28,15</w:t>
            </w:r>
            <w:r w:rsidR="00DB1B19">
              <w:rPr>
                <w:rFonts w:ascii="Browallia New" w:hAnsi="Browallia New" w:cs="Browallia New"/>
                <w:sz w:val="28"/>
                <w:szCs w:val="28"/>
              </w:rPr>
              <w:t>4</w:t>
            </w:r>
          </w:p>
        </w:tc>
        <w:tc>
          <w:tcPr>
            <w:tcW w:w="196" w:type="dxa"/>
            <w:shd w:val="clear" w:color="auto" w:fill="auto"/>
          </w:tcPr>
          <w:p w14:paraId="5F93EA54" w14:textId="77777777" w:rsidR="00C16E23" w:rsidRPr="009E1EE5" w:rsidRDefault="00C16E23" w:rsidP="00C16E2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48918B75" w14:textId="13220C74" w:rsidR="00C16E23" w:rsidRPr="009E1EE5" w:rsidRDefault="00C16E23"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27,642</w:t>
            </w:r>
          </w:p>
        </w:tc>
        <w:tc>
          <w:tcPr>
            <w:tcW w:w="224" w:type="dxa"/>
            <w:shd w:val="clear" w:color="auto" w:fill="auto"/>
          </w:tcPr>
          <w:p w14:paraId="129FD369" w14:textId="77777777" w:rsidR="00C16E23" w:rsidRPr="00A4057C" w:rsidRDefault="00C16E23" w:rsidP="00C16E23">
            <w:pPr>
              <w:tabs>
                <w:tab w:val="clear" w:pos="907"/>
              </w:tabs>
              <w:spacing w:line="240" w:lineRule="auto"/>
              <w:ind w:right="127"/>
              <w:jc w:val="right"/>
              <w:rPr>
                <w:rFonts w:ascii="Browallia New" w:hAnsi="Browallia New" w:cs="Browallia New"/>
                <w:sz w:val="28"/>
                <w:szCs w:val="28"/>
                <w:cs/>
              </w:rPr>
            </w:pPr>
          </w:p>
        </w:tc>
        <w:tc>
          <w:tcPr>
            <w:tcW w:w="1052" w:type="dxa"/>
            <w:shd w:val="clear" w:color="auto" w:fill="auto"/>
          </w:tcPr>
          <w:p w14:paraId="187E16B3" w14:textId="140155D6" w:rsidR="00C16E23" w:rsidRPr="00D115B1" w:rsidRDefault="008268ED"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23,694</w:t>
            </w:r>
          </w:p>
        </w:tc>
        <w:tc>
          <w:tcPr>
            <w:tcW w:w="178" w:type="dxa"/>
          </w:tcPr>
          <w:p w14:paraId="3839834E" w14:textId="77777777" w:rsidR="00C16E23" w:rsidRPr="00F7454E" w:rsidRDefault="00C16E23" w:rsidP="00C16E23">
            <w:pPr>
              <w:tabs>
                <w:tab w:val="clear" w:pos="907"/>
              </w:tabs>
              <w:spacing w:line="240" w:lineRule="auto"/>
              <w:ind w:right="127"/>
              <w:jc w:val="right"/>
              <w:rPr>
                <w:rFonts w:ascii="Browallia New" w:hAnsi="Browallia New" w:cs="Browallia New"/>
                <w:sz w:val="28"/>
                <w:szCs w:val="28"/>
                <w:cs/>
              </w:rPr>
            </w:pPr>
          </w:p>
        </w:tc>
        <w:tc>
          <w:tcPr>
            <w:tcW w:w="1112" w:type="dxa"/>
          </w:tcPr>
          <w:p w14:paraId="116F1C9C" w14:textId="6829AF23" w:rsidR="00C16E23" w:rsidRPr="00F7454E" w:rsidRDefault="00C16E23" w:rsidP="00C16E23">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22,639</w:t>
            </w:r>
          </w:p>
        </w:tc>
      </w:tr>
      <w:tr w:rsidR="00C16E23" w:rsidRPr="00F7454E" w14:paraId="0E8AB6AF" w14:textId="77777777" w:rsidTr="0029051B">
        <w:trPr>
          <w:trHeight w:val="300"/>
        </w:trPr>
        <w:tc>
          <w:tcPr>
            <w:tcW w:w="4031" w:type="dxa"/>
          </w:tcPr>
          <w:p w14:paraId="6C5F96DF" w14:textId="77777777" w:rsidR="00C16E23" w:rsidRPr="00F7454E" w:rsidRDefault="00C16E23" w:rsidP="00C16E2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รายได้ค่าโอนทะเบียน</w:t>
            </w:r>
          </w:p>
        </w:tc>
        <w:tc>
          <w:tcPr>
            <w:tcW w:w="1119" w:type="dxa"/>
            <w:shd w:val="clear" w:color="auto" w:fill="auto"/>
          </w:tcPr>
          <w:p w14:paraId="2A2BED1D" w14:textId="3CA8C7A1" w:rsidR="00C16E23" w:rsidRPr="009E1EE5" w:rsidRDefault="007B5D81"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10,783</w:t>
            </w:r>
          </w:p>
        </w:tc>
        <w:tc>
          <w:tcPr>
            <w:tcW w:w="196" w:type="dxa"/>
            <w:shd w:val="clear" w:color="auto" w:fill="auto"/>
          </w:tcPr>
          <w:p w14:paraId="72342E00" w14:textId="77777777" w:rsidR="00C16E23" w:rsidRPr="009E1EE5" w:rsidRDefault="00C16E23" w:rsidP="00C16E2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56D5A63E" w14:textId="1C4467BA" w:rsidR="00C16E23" w:rsidRPr="009E1EE5" w:rsidRDefault="00C16E23"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10,274</w:t>
            </w:r>
          </w:p>
        </w:tc>
        <w:tc>
          <w:tcPr>
            <w:tcW w:w="224" w:type="dxa"/>
            <w:shd w:val="clear" w:color="auto" w:fill="auto"/>
          </w:tcPr>
          <w:p w14:paraId="5D577642" w14:textId="77777777" w:rsidR="00C16E23" w:rsidRPr="00A4057C" w:rsidRDefault="00C16E23" w:rsidP="00C16E2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7F60A4BA" w14:textId="3A6241E4" w:rsidR="00C16E23" w:rsidRPr="00D115B1" w:rsidRDefault="0025287F"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w:t>
            </w:r>
          </w:p>
        </w:tc>
        <w:tc>
          <w:tcPr>
            <w:tcW w:w="178" w:type="dxa"/>
          </w:tcPr>
          <w:p w14:paraId="399C8335" w14:textId="77777777" w:rsidR="00C16E23" w:rsidRPr="00F7454E" w:rsidRDefault="00C16E23" w:rsidP="00C16E23">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44626A09" w14:textId="2230BA9E" w:rsidR="00C16E23" w:rsidRPr="00F7454E" w:rsidRDefault="00C16E23" w:rsidP="00C16E23">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w:t>
            </w:r>
          </w:p>
        </w:tc>
      </w:tr>
      <w:tr w:rsidR="00C16E23" w:rsidRPr="00F7454E" w14:paraId="63C6A9A3" w14:textId="77777777" w:rsidTr="0029051B">
        <w:trPr>
          <w:trHeight w:val="300"/>
        </w:trPr>
        <w:tc>
          <w:tcPr>
            <w:tcW w:w="4031" w:type="dxa"/>
          </w:tcPr>
          <w:p w14:paraId="7A8F2220" w14:textId="77777777" w:rsidR="00C16E23" w:rsidRPr="00F7454E" w:rsidRDefault="00C16E23" w:rsidP="00C16E23">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รายได้ค่านายหน้าประกัน</w:t>
            </w:r>
          </w:p>
        </w:tc>
        <w:tc>
          <w:tcPr>
            <w:tcW w:w="1119" w:type="dxa"/>
            <w:shd w:val="clear" w:color="auto" w:fill="auto"/>
          </w:tcPr>
          <w:p w14:paraId="601D1B8F" w14:textId="22741457" w:rsidR="00C16E23" w:rsidRPr="009E1EE5" w:rsidRDefault="00E6652F"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6,55</w:t>
            </w:r>
            <w:r w:rsidR="00946D17">
              <w:rPr>
                <w:rFonts w:ascii="Browallia New" w:hAnsi="Browallia New" w:cs="Browallia New"/>
                <w:sz w:val="28"/>
                <w:szCs w:val="28"/>
              </w:rPr>
              <w:t>9</w:t>
            </w:r>
          </w:p>
        </w:tc>
        <w:tc>
          <w:tcPr>
            <w:tcW w:w="196" w:type="dxa"/>
            <w:shd w:val="clear" w:color="auto" w:fill="auto"/>
          </w:tcPr>
          <w:p w14:paraId="57B7398E" w14:textId="77777777" w:rsidR="00C16E23" w:rsidRPr="009E1EE5" w:rsidRDefault="00C16E23" w:rsidP="00C16E23">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2B27D90D" w14:textId="074C1D25" w:rsidR="00C16E23" w:rsidRPr="009E1EE5" w:rsidRDefault="00C16E23"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8,583</w:t>
            </w:r>
          </w:p>
        </w:tc>
        <w:tc>
          <w:tcPr>
            <w:tcW w:w="224" w:type="dxa"/>
            <w:shd w:val="clear" w:color="auto" w:fill="auto"/>
          </w:tcPr>
          <w:p w14:paraId="32BE80BF" w14:textId="77777777" w:rsidR="00C16E23" w:rsidRPr="00A4057C" w:rsidRDefault="00C16E23" w:rsidP="00C16E23">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vAlign w:val="bottom"/>
          </w:tcPr>
          <w:p w14:paraId="515DDBA1" w14:textId="66868C03" w:rsidR="00C16E23" w:rsidRPr="00D115B1" w:rsidRDefault="0025287F"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w:t>
            </w:r>
          </w:p>
        </w:tc>
        <w:tc>
          <w:tcPr>
            <w:tcW w:w="178" w:type="dxa"/>
          </w:tcPr>
          <w:p w14:paraId="18BF8AD4" w14:textId="77777777" w:rsidR="00C16E23" w:rsidRPr="00F7454E" w:rsidRDefault="00C16E23" w:rsidP="00C16E23">
            <w:pPr>
              <w:tabs>
                <w:tab w:val="clear" w:pos="907"/>
              </w:tabs>
              <w:spacing w:line="240" w:lineRule="auto"/>
              <w:ind w:right="127"/>
              <w:jc w:val="right"/>
              <w:rPr>
                <w:rFonts w:ascii="Browallia New" w:hAnsi="Browallia New" w:cs="Browallia New"/>
                <w:sz w:val="28"/>
                <w:szCs w:val="28"/>
                <w:cs/>
              </w:rPr>
            </w:pPr>
          </w:p>
        </w:tc>
        <w:tc>
          <w:tcPr>
            <w:tcW w:w="1112" w:type="dxa"/>
            <w:vAlign w:val="bottom"/>
          </w:tcPr>
          <w:p w14:paraId="073DAA9B" w14:textId="4273FE43" w:rsidR="00C16E23" w:rsidRPr="00F7454E" w:rsidRDefault="00C16E23" w:rsidP="00C16E23">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w:t>
            </w:r>
          </w:p>
        </w:tc>
      </w:tr>
      <w:tr w:rsidR="000C3D16" w:rsidRPr="00F7454E" w14:paraId="75C64C98" w14:textId="77777777" w:rsidTr="00CF72E5">
        <w:trPr>
          <w:trHeight w:val="300"/>
        </w:trPr>
        <w:tc>
          <w:tcPr>
            <w:tcW w:w="4031" w:type="dxa"/>
          </w:tcPr>
          <w:p w14:paraId="5766CE4C" w14:textId="77777777" w:rsidR="000C3D16" w:rsidRPr="00F7454E" w:rsidRDefault="000C3D16" w:rsidP="000C3D1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รายได้หนี้สูญรับคืน</w:t>
            </w:r>
          </w:p>
        </w:tc>
        <w:tc>
          <w:tcPr>
            <w:tcW w:w="1119" w:type="dxa"/>
            <w:shd w:val="clear" w:color="auto" w:fill="auto"/>
          </w:tcPr>
          <w:p w14:paraId="1E050BA9" w14:textId="54F52183" w:rsidR="000C3D16" w:rsidRPr="009E1EE5" w:rsidRDefault="000C3D16" w:rsidP="000C3D16">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13,866</w:t>
            </w:r>
          </w:p>
        </w:tc>
        <w:tc>
          <w:tcPr>
            <w:tcW w:w="196" w:type="dxa"/>
            <w:shd w:val="clear" w:color="auto" w:fill="auto"/>
          </w:tcPr>
          <w:p w14:paraId="429D01E6" w14:textId="77777777" w:rsidR="000C3D16" w:rsidRPr="009E1EE5" w:rsidRDefault="000C3D16" w:rsidP="000C3D1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1C5EB48A" w14:textId="7112C4A4" w:rsidR="000C3D16" w:rsidRPr="009E1EE5" w:rsidRDefault="000C3D16" w:rsidP="000C3D16">
            <w:pPr>
              <w:tabs>
                <w:tab w:val="clear" w:pos="907"/>
              </w:tabs>
              <w:spacing w:line="240" w:lineRule="auto"/>
              <w:ind w:right="127"/>
              <w:jc w:val="right"/>
              <w:rPr>
                <w:rFonts w:ascii="Browallia New" w:hAnsi="Browallia New" w:cs="Browallia New"/>
                <w:sz w:val="28"/>
                <w:szCs w:val="28"/>
                <w:cs/>
              </w:rPr>
            </w:pPr>
            <w:r w:rsidRPr="00DC74A5">
              <w:rPr>
                <w:rFonts w:ascii="Browallia New" w:hAnsi="Browallia New" w:cs="Browallia New"/>
                <w:sz w:val="28"/>
                <w:szCs w:val="28"/>
              </w:rPr>
              <w:t>14,335</w:t>
            </w:r>
          </w:p>
        </w:tc>
        <w:tc>
          <w:tcPr>
            <w:tcW w:w="224" w:type="dxa"/>
            <w:shd w:val="clear" w:color="auto" w:fill="auto"/>
          </w:tcPr>
          <w:p w14:paraId="7840DFC1" w14:textId="77777777" w:rsidR="000C3D16" w:rsidRPr="00A4057C" w:rsidRDefault="000C3D16" w:rsidP="000C3D1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6BD4F635" w14:textId="2854ABFF" w:rsidR="000C3D16" w:rsidRPr="00D115B1" w:rsidRDefault="000C3D16" w:rsidP="000C3D16">
            <w:pPr>
              <w:tabs>
                <w:tab w:val="clear" w:pos="907"/>
              </w:tabs>
              <w:spacing w:line="240" w:lineRule="auto"/>
              <w:ind w:right="127"/>
              <w:jc w:val="right"/>
              <w:rPr>
                <w:rFonts w:ascii="Browallia New" w:hAnsi="Browallia New" w:cs="Browallia New"/>
                <w:sz w:val="28"/>
                <w:szCs w:val="28"/>
              </w:rPr>
            </w:pPr>
            <w:r w:rsidRPr="000C3D16">
              <w:rPr>
                <w:rFonts w:ascii="Browallia New" w:hAnsi="Browallia New" w:cs="Browallia New"/>
                <w:sz w:val="28"/>
                <w:szCs w:val="28"/>
              </w:rPr>
              <w:t>1,803</w:t>
            </w:r>
          </w:p>
        </w:tc>
        <w:tc>
          <w:tcPr>
            <w:tcW w:w="178" w:type="dxa"/>
          </w:tcPr>
          <w:p w14:paraId="63F63C46" w14:textId="77777777" w:rsidR="000C3D16" w:rsidRPr="00F7454E" w:rsidRDefault="000C3D16" w:rsidP="000C3D16">
            <w:pPr>
              <w:tabs>
                <w:tab w:val="clear" w:pos="907"/>
              </w:tabs>
              <w:spacing w:line="240" w:lineRule="auto"/>
              <w:ind w:right="127"/>
              <w:jc w:val="right"/>
              <w:rPr>
                <w:rFonts w:ascii="Browallia New" w:hAnsi="Browallia New" w:cs="Browallia New"/>
                <w:sz w:val="28"/>
                <w:szCs w:val="28"/>
                <w:cs/>
              </w:rPr>
            </w:pPr>
          </w:p>
        </w:tc>
        <w:tc>
          <w:tcPr>
            <w:tcW w:w="1112" w:type="dxa"/>
          </w:tcPr>
          <w:p w14:paraId="78732E5B" w14:textId="76EE3963" w:rsidR="000C3D16" w:rsidRPr="00F7454E" w:rsidRDefault="000C3D16" w:rsidP="000C3D16">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3,100</w:t>
            </w:r>
          </w:p>
        </w:tc>
      </w:tr>
      <w:tr w:rsidR="000C3D16" w:rsidRPr="00F7454E" w14:paraId="1E242160" w14:textId="77777777" w:rsidTr="00CF72E5">
        <w:trPr>
          <w:trHeight w:val="300"/>
        </w:trPr>
        <w:tc>
          <w:tcPr>
            <w:tcW w:w="4031" w:type="dxa"/>
          </w:tcPr>
          <w:p w14:paraId="1F6FDC79" w14:textId="1DFCAF41" w:rsidR="000C3D16" w:rsidRPr="00F7454E" w:rsidRDefault="000C3D16" w:rsidP="000C3D16">
            <w:pPr>
              <w:tabs>
                <w:tab w:val="left" w:pos="3390"/>
              </w:tabs>
              <w:spacing w:line="240" w:lineRule="auto"/>
              <w:ind w:left="248" w:hanging="248"/>
              <w:rPr>
                <w:rFonts w:ascii="Browallia New" w:hAnsi="Browallia New" w:cs="Browallia New"/>
                <w:sz w:val="28"/>
                <w:szCs w:val="28"/>
                <w:cs/>
              </w:rPr>
            </w:pPr>
            <w:r>
              <w:rPr>
                <w:rFonts w:ascii="Browallia New" w:hAnsi="Browallia New" w:cs="Browallia New" w:hint="cs"/>
                <w:sz w:val="28"/>
                <w:szCs w:val="28"/>
                <w:cs/>
              </w:rPr>
              <w:t>รายได้ค่าธรรมเนียมการจัดการ</w:t>
            </w:r>
          </w:p>
        </w:tc>
        <w:tc>
          <w:tcPr>
            <w:tcW w:w="1119" w:type="dxa"/>
            <w:shd w:val="clear" w:color="auto" w:fill="auto"/>
          </w:tcPr>
          <w:p w14:paraId="2169D36B" w14:textId="0352FDF2" w:rsidR="000C3D16" w:rsidRPr="009E1EE5" w:rsidRDefault="000C3D16" w:rsidP="000C3D16">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13,894</w:t>
            </w:r>
          </w:p>
        </w:tc>
        <w:tc>
          <w:tcPr>
            <w:tcW w:w="196" w:type="dxa"/>
            <w:shd w:val="clear" w:color="auto" w:fill="auto"/>
          </w:tcPr>
          <w:p w14:paraId="73E071F4" w14:textId="77777777" w:rsidR="000C3D16" w:rsidRPr="009E1EE5" w:rsidRDefault="000C3D16" w:rsidP="000C3D16">
            <w:pPr>
              <w:tabs>
                <w:tab w:val="clear" w:pos="907"/>
              </w:tabs>
              <w:spacing w:line="240" w:lineRule="auto"/>
              <w:ind w:right="127"/>
              <w:jc w:val="right"/>
              <w:rPr>
                <w:rFonts w:ascii="Browallia New" w:hAnsi="Browallia New" w:cs="Browallia New"/>
                <w:sz w:val="28"/>
                <w:szCs w:val="28"/>
              </w:rPr>
            </w:pPr>
          </w:p>
        </w:tc>
        <w:tc>
          <w:tcPr>
            <w:tcW w:w="1080" w:type="dxa"/>
            <w:shd w:val="clear" w:color="auto" w:fill="auto"/>
          </w:tcPr>
          <w:p w14:paraId="0480A5CA" w14:textId="6991BB4C" w:rsidR="000C3D16" w:rsidRDefault="000C3D16" w:rsidP="000C3D16">
            <w:pPr>
              <w:tabs>
                <w:tab w:val="clear" w:pos="907"/>
              </w:tabs>
              <w:spacing w:line="240" w:lineRule="auto"/>
              <w:ind w:right="127"/>
              <w:jc w:val="right"/>
              <w:rPr>
                <w:rFonts w:ascii="Browallia New" w:hAnsi="Browallia New" w:cs="Browallia New"/>
                <w:sz w:val="28"/>
                <w:szCs w:val="28"/>
              </w:rPr>
            </w:pPr>
            <w:r w:rsidRPr="00DC74A5">
              <w:rPr>
                <w:rFonts w:ascii="Browallia New" w:hAnsi="Browallia New" w:cs="Browallia New"/>
                <w:sz w:val="28"/>
                <w:szCs w:val="28"/>
              </w:rPr>
              <w:t>10,808</w:t>
            </w:r>
          </w:p>
        </w:tc>
        <w:tc>
          <w:tcPr>
            <w:tcW w:w="224" w:type="dxa"/>
            <w:shd w:val="clear" w:color="auto" w:fill="auto"/>
          </w:tcPr>
          <w:p w14:paraId="5664EB82" w14:textId="77777777" w:rsidR="000C3D16" w:rsidRPr="00A4057C" w:rsidRDefault="000C3D16" w:rsidP="000C3D16">
            <w:pPr>
              <w:tabs>
                <w:tab w:val="clear" w:pos="907"/>
              </w:tabs>
              <w:spacing w:line="240" w:lineRule="auto"/>
              <w:ind w:right="127"/>
              <w:jc w:val="right"/>
              <w:rPr>
                <w:rFonts w:ascii="Browallia New" w:hAnsi="Browallia New" w:cs="Browallia New"/>
                <w:sz w:val="28"/>
                <w:szCs w:val="28"/>
              </w:rPr>
            </w:pPr>
          </w:p>
        </w:tc>
        <w:tc>
          <w:tcPr>
            <w:tcW w:w="1052" w:type="dxa"/>
            <w:shd w:val="clear" w:color="auto" w:fill="auto"/>
          </w:tcPr>
          <w:p w14:paraId="78ABABBF" w14:textId="4E8C5D9E" w:rsidR="000C3D16" w:rsidRDefault="000C3D16" w:rsidP="000C3D16">
            <w:pPr>
              <w:tabs>
                <w:tab w:val="clear" w:pos="907"/>
              </w:tabs>
              <w:spacing w:line="240" w:lineRule="auto"/>
              <w:ind w:right="127"/>
              <w:jc w:val="right"/>
              <w:rPr>
                <w:rFonts w:ascii="Browallia New" w:hAnsi="Browallia New" w:cs="Browallia New"/>
                <w:sz w:val="28"/>
                <w:szCs w:val="28"/>
              </w:rPr>
            </w:pPr>
            <w:r w:rsidRPr="000C3D16">
              <w:rPr>
                <w:rFonts w:ascii="Browallia New" w:hAnsi="Browallia New" w:cs="Browallia New"/>
                <w:sz w:val="28"/>
                <w:szCs w:val="28"/>
              </w:rPr>
              <w:t>4,718</w:t>
            </w:r>
          </w:p>
        </w:tc>
        <w:tc>
          <w:tcPr>
            <w:tcW w:w="178" w:type="dxa"/>
          </w:tcPr>
          <w:p w14:paraId="6CE8B033" w14:textId="77777777" w:rsidR="000C3D16" w:rsidRPr="00F7454E" w:rsidRDefault="000C3D16" w:rsidP="000C3D16">
            <w:pPr>
              <w:tabs>
                <w:tab w:val="clear" w:pos="907"/>
              </w:tabs>
              <w:spacing w:line="240" w:lineRule="auto"/>
              <w:ind w:right="127"/>
              <w:jc w:val="right"/>
              <w:rPr>
                <w:rFonts w:ascii="Browallia New" w:hAnsi="Browallia New" w:cs="Browallia New"/>
                <w:sz w:val="28"/>
                <w:szCs w:val="28"/>
                <w:cs/>
              </w:rPr>
            </w:pPr>
          </w:p>
        </w:tc>
        <w:tc>
          <w:tcPr>
            <w:tcW w:w="1112" w:type="dxa"/>
          </w:tcPr>
          <w:p w14:paraId="35BC916F" w14:textId="6CCAB957" w:rsidR="000C3D16" w:rsidRPr="00D115B1" w:rsidRDefault="000C3D16" w:rsidP="000C3D16">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2,160</w:t>
            </w:r>
          </w:p>
        </w:tc>
      </w:tr>
      <w:tr w:rsidR="000C3D16" w:rsidRPr="00F7454E" w14:paraId="6F9CE0E5" w14:textId="77777777" w:rsidTr="004C39EB">
        <w:trPr>
          <w:trHeight w:val="300"/>
        </w:trPr>
        <w:tc>
          <w:tcPr>
            <w:tcW w:w="4031" w:type="dxa"/>
          </w:tcPr>
          <w:p w14:paraId="67651867" w14:textId="77777777" w:rsidR="000C3D16" w:rsidRPr="00F7454E" w:rsidRDefault="000C3D16" w:rsidP="000C3D16">
            <w:pPr>
              <w:tabs>
                <w:tab w:val="left" w:pos="3390"/>
              </w:tabs>
              <w:spacing w:line="240" w:lineRule="auto"/>
              <w:ind w:left="248" w:hanging="248"/>
              <w:rPr>
                <w:rFonts w:ascii="Browallia New" w:hAnsi="Browallia New" w:cs="Browallia New"/>
                <w:sz w:val="28"/>
                <w:szCs w:val="28"/>
                <w:cs/>
              </w:rPr>
            </w:pPr>
            <w:r w:rsidRPr="00F7454E">
              <w:rPr>
                <w:rFonts w:ascii="Browallia New" w:hAnsi="Browallia New" w:cs="Browallia New"/>
                <w:sz w:val="28"/>
                <w:szCs w:val="28"/>
                <w:cs/>
              </w:rPr>
              <w:t>รายได้อื่น</w:t>
            </w:r>
          </w:p>
        </w:tc>
        <w:tc>
          <w:tcPr>
            <w:tcW w:w="1119" w:type="dxa"/>
            <w:shd w:val="clear" w:color="auto" w:fill="auto"/>
          </w:tcPr>
          <w:p w14:paraId="2C66060E" w14:textId="0D3963CE" w:rsidR="000C3D16" w:rsidRPr="009E1EE5" w:rsidRDefault="000C3D16" w:rsidP="000C3D16">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56,047</w:t>
            </w:r>
          </w:p>
        </w:tc>
        <w:tc>
          <w:tcPr>
            <w:tcW w:w="196" w:type="dxa"/>
          </w:tcPr>
          <w:p w14:paraId="61030A5F" w14:textId="77777777" w:rsidR="000C3D16" w:rsidRPr="009E1EE5" w:rsidRDefault="000C3D16" w:rsidP="000C3D16">
            <w:pPr>
              <w:tabs>
                <w:tab w:val="clear" w:pos="907"/>
              </w:tabs>
              <w:spacing w:line="240" w:lineRule="auto"/>
              <w:ind w:right="127"/>
              <w:jc w:val="right"/>
              <w:rPr>
                <w:rFonts w:ascii="Browallia New" w:hAnsi="Browallia New" w:cs="Browallia New"/>
                <w:sz w:val="28"/>
                <w:szCs w:val="28"/>
              </w:rPr>
            </w:pPr>
          </w:p>
        </w:tc>
        <w:tc>
          <w:tcPr>
            <w:tcW w:w="1080" w:type="dxa"/>
            <w:tcBorders>
              <w:bottom w:val="single" w:sz="4" w:space="0" w:color="auto"/>
            </w:tcBorders>
          </w:tcPr>
          <w:p w14:paraId="4CB1BCB2" w14:textId="0C88FD0A" w:rsidR="000C3D16" w:rsidRPr="009E1EE5" w:rsidRDefault="000C3D16" w:rsidP="000C3D16">
            <w:pPr>
              <w:tabs>
                <w:tab w:val="clear" w:pos="907"/>
              </w:tabs>
              <w:spacing w:line="240" w:lineRule="auto"/>
              <w:ind w:right="127"/>
              <w:jc w:val="right"/>
              <w:rPr>
                <w:rFonts w:ascii="Browallia New" w:hAnsi="Browallia New" w:cs="Browallia New"/>
                <w:sz w:val="28"/>
                <w:szCs w:val="28"/>
                <w:cs/>
              </w:rPr>
            </w:pPr>
            <w:r w:rsidRPr="00DC74A5">
              <w:rPr>
                <w:rFonts w:ascii="Browallia New" w:hAnsi="Browallia New" w:cs="Browallia New"/>
                <w:sz w:val="28"/>
                <w:szCs w:val="28"/>
              </w:rPr>
              <w:t>65,823</w:t>
            </w:r>
          </w:p>
        </w:tc>
        <w:tc>
          <w:tcPr>
            <w:tcW w:w="224" w:type="dxa"/>
          </w:tcPr>
          <w:p w14:paraId="59A0DEDD" w14:textId="77777777" w:rsidR="000C3D16" w:rsidRPr="00F7454E" w:rsidRDefault="000C3D16" w:rsidP="000C3D16">
            <w:pPr>
              <w:tabs>
                <w:tab w:val="clear" w:pos="907"/>
              </w:tabs>
              <w:spacing w:line="240" w:lineRule="auto"/>
              <w:ind w:right="127"/>
              <w:jc w:val="right"/>
              <w:rPr>
                <w:rFonts w:ascii="Browallia New" w:hAnsi="Browallia New" w:cs="Browallia New"/>
                <w:sz w:val="28"/>
                <w:szCs w:val="28"/>
              </w:rPr>
            </w:pPr>
          </w:p>
        </w:tc>
        <w:tc>
          <w:tcPr>
            <w:tcW w:w="1052" w:type="dxa"/>
            <w:tcBorders>
              <w:bottom w:val="single" w:sz="4" w:space="0" w:color="auto"/>
            </w:tcBorders>
            <w:shd w:val="clear" w:color="auto" w:fill="auto"/>
          </w:tcPr>
          <w:p w14:paraId="0B92BB33" w14:textId="1570ACBF" w:rsidR="000C3D16" w:rsidRPr="00D115B1" w:rsidRDefault="000C3D16" w:rsidP="000C3D16">
            <w:pPr>
              <w:tabs>
                <w:tab w:val="clear" w:pos="907"/>
              </w:tabs>
              <w:spacing w:line="240" w:lineRule="auto"/>
              <w:ind w:right="127"/>
              <w:jc w:val="right"/>
              <w:rPr>
                <w:rFonts w:ascii="Browallia New" w:hAnsi="Browallia New" w:cs="Browallia New"/>
                <w:sz w:val="28"/>
                <w:szCs w:val="28"/>
              </w:rPr>
            </w:pPr>
            <w:r w:rsidRPr="000C3D16">
              <w:rPr>
                <w:rFonts w:ascii="Browallia New" w:hAnsi="Browallia New" w:cs="Browallia New"/>
                <w:sz w:val="28"/>
                <w:szCs w:val="28"/>
              </w:rPr>
              <w:t>11,008</w:t>
            </w:r>
          </w:p>
        </w:tc>
        <w:tc>
          <w:tcPr>
            <w:tcW w:w="178" w:type="dxa"/>
          </w:tcPr>
          <w:p w14:paraId="1724511F" w14:textId="77777777" w:rsidR="000C3D16" w:rsidRPr="00F7454E" w:rsidRDefault="000C3D16" w:rsidP="000C3D16">
            <w:pPr>
              <w:tabs>
                <w:tab w:val="clear" w:pos="907"/>
              </w:tabs>
              <w:spacing w:line="240" w:lineRule="auto"/>
              <w:ind w:right="127"/>
              <w:jc w:val="right"/>
              <w:rPr>
                <w:rFonts w:ascii="Browallia New" w:hAnsi="Browallia New" w:cs="Browallia New"/>
                <w:sz w:val="28"/>
                <w:szCs w:val="28"/>
                <w:cs/>
              </w:rPr>
            </w:pPr>
          </w:p>
        </w:tc>
        <w:tc>
          <w:tcPr>
            <w:tcW w:w="1112" w:type="dxa"/>
            <w:tcBorders>
              <w:bottom w:val="single" w:sz="4" w:space="0" w:color="auto"/>
            </w:tcBorders>
          </w:tcPr>
          <w:p w14:paraId="6748D193" w14:textId="1CD7799F" w:rsidR="000C3D16" w:rsidRPr="00F7454E" w:rsidRDefault="000C3D16" w:rsidP="000C3D16">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1</w:t>
            </w:r>
            <w:r>
              <w:rPr>
                <w:rFonts w:ascii="Browallia New" w:hAnsi="Browallia New" w:cs="Browallia New"/>
                <w:sz w:val="28"/>
                <w:szCs w:val="28"/>
              </w:rPr>
              <w:t>0,153</w:t>
            </w:r>
          </w:p>
        </w:tc>
      </w:tr>
      <w:tr w:rsidR="00C16E23" w:rsidRPr="00F7454E" w14:paraId="4B88789B" w14:textId="77777777" w:rsidTr="00CF72E5">
        <w:trPr>
          <w:trHeight w:val="300"/>
        </w:trPr>
        <w:tc>
          <w:tcPr>
            <w:tcW w:w="4031" w:type="dxa"/>
          </w:tcPr>
          <w:p w14:paraId="706CB1FE" w14:textId="77777777" w:rsidR="00C16E23" w:rsidRPr="004A09BB" w:rsidRDefault="00C16E23" w:rsidP="00C16E23">
            <w:pPr>
              <w:tabs>
                <w:tab w:val="clear" w:pos="227"/>
                <w:tab w:val="clear" w:pos="454"/>
              </w:tabs>
              <w:spacing w:line="240" w:lineRule="auto"/>
              <w:ind w:left="283"/>
              <w:rPr>
                <w:rFonts w:ascii="Browallia New" w:hAnsi="Browallia New" w:cs="Browallia New"/>
                <w:sz w:val="28"/>
                <w:szCs w:val="28"/>
                <w:highlight w:val="yellow"/>
                <w:cs/>
              </w:rPr>
            </w:pPr>
            <w:r w:rsidRPr="00C65FE5">
              <w:rPr>
                <w:rFonts w:ascii="Browallia New" w:hAnsi="Browallia New" w:cs="Browallia New"/>
                <w:sz w:val="28"/>
                <w:szCs w:val="28"/>
                <w:cs/>
              </w:rPr>
              <w:t>รวม</w:t>
            </w:r>
          </w:p>
        </w:tc>
        <w:tc>
          <w:tcPr>
            <w:tcW w:w="1119" w:type="dxa"/>
            <w:tcBorders>
              <w:top w:val="single" w:sz="4" w:space="0" w:color="auto"/>
              <w:bottom w:val="single" w:sz="12" w:space="0" w:color="auto"/>
            </w:tcBorders>
            <w:shd w:val="clear" w:color="auto" w:fill="auto"/>
          </w:tcPr>
          <w:p w14:paraId="14F54068" w14:textId="598393ED" w:rsidR="00C16E23" w:rsidRPr="009E1EE5" w:rsidRDefault="00BD1BB6" w:rsidP="00C16E23">
            <w:pPr>
              <w:tabs>
                <w:tab w:val="clear" w:pos="907"/>
              </w:tabs>
              <w:spacing w:line="240" w:lineRule="auto"/>
              <w:ind w:right="127"/>
              <w:jc w:val="right"/>
              <w:rPr>
                <w:rFonts w:ascii="Browallia New" w:hAnsi="Browallia New" w:cs="Browallia New"/>
                <w:sz w:val="28"/>
                <w:szCs w:val="28"/>
                <w:cs/>
              </w:rPr>
            </w:pPr>
            <w:r>
              <w:rPr>
                <w:rFonts w:ascii="Browallia New" w:hAnsi="Browallia New" w:cs="Browallia New"/>
                <w:sz w:val="28"/>
                <w:szCs w:val="28"/>
              </w:rPr>
              <w:t>1</w:t>
            </w:r>
            <w:r w:rsidR="004A764C">
              <w:rPr>
                <w:rFonts w:ascii="Browallia New" w:hAnsi="Browallia New" w:cs="Browallia New"/>
                <w:sz w:val="28"/>
                <w:szCs w:val="28"/>
              </w:rPr>
              <w:t>66,</w:t>
            </w:r>
            <w:r w:rsidR="00B2739B">
              <w:rPr>
                <w:rFonts w:ascii="Browallia New" w:hAnsi="Browallia New" w:cs="Browallia New"/>
                <w:sz w:val="28"/>
                <w:szCs w:val="28"/>
              </w:rPr>
              <w:t>353</w:t>
            </w:r>
          </w:p>
        </w:tc>
        <w:tc>
          <w:tcPr>
            <w:tcW w:w="196" w:type="dxa"/>
          </w:tcPr>
          <w:p w14:paraId="1FB4953F" w14:textId="77777777" w:rsidR="00C16E23" w:rsidRPr="009E1EE5" w:rsidRDefault="00C16E23" w:rsidP="00C16E23">
            <w:pPr>
              <w:tabs>
                <w:tab w:val="clear" w:pos="907"/>
              </w:tabs>
              <w:spacing w:line="240" w:lineRule="auto"/>
              <w:ind w:right="127"/>
              <w:jc w:val="right"/>
              <w:rPr>
                <w:rFonts w:ascii="Browallia New" w:hAnsi="Browallia New" w:cs="Browallia New"/>
                <w:sz w:val="28"/>
                <w:szCs w:val="28"/>
              </w:rPr>
            </w:pPr>
          </w:p>
        </w:tc>
        <w:tc>
          <w:tcPr>
            <w:tcW w:w="1080" w:type="dxa"/>
            <w:tcBorders>
              <w:top w:val="single" w:sz="4" w:space="0" w:color="auto"/>
              <w:bottom w:val="single" w:sz="12" w:space="0" w:color="auto"/>
            </w:tcBorders>
          </w:tcPr>
          <w:p w14:paraId="6DCE65F4" w14:textId="25BC95FC" w:rsidR="00C16E23" w:rsidRPr="009E1EE5" w:rsidRDefault="00C16E23" w:rsidP="00C16E23">
            <w:pPr>
              <w:tabs>
                <w:tab w:val="clear" w:pos="907"/>
              </w:tabs>
              <w:spacing w:line="240" w:lineRule="auto"/>
              <w:ind w:right="127"/>
              <w:jc w:val="right"/>
              <w:rPr>
                <w:rFonts w:ascii="Browallia New" w:hAnsi="Browallia New" w:cs="Browallia New"/>
                <w:sz w:val="28"/>
                <w:szCs w:val="28"/>
                <w:cs/>
              </w:rPr>
            </w:pPr>
            <w:r w:rsidRPr="00E12458">
              <w:rPr>
                <w:rFonts w:ascii="Browallia New" w:hAnsi="Browallia New" w:cs="Browallia New"/>
                <w:sz w:val="28"/>
                <w:szCs w:val="28"/>
              </w:rPr>
              <w:fldChar w:fldCharType="begin"/>
            </w:r>
            <w:r>
              <w:rPr>
                <w:rFonts w:ascii="Browallia New" w:hAnsi="Browallia New" w:cs="Browallia New"/>
                <w:sz w:val="28"/>
                <w:szCs w:val="28"/>
                <w:highlight w:val="green"/>
              </w:rPr>
              <w:instrText xml:space="preserve"> =SUM(ABOVE) </w:instrText>
            </w:r>
            <w:r w:rsidRPr="00E12458">
              <w:rPr>
                <w:rFonts w:ascii="Browallia New" w:hAnsi="Browallia New" w:cs="Browallia New"/>
                <w:sz w:val="28"/>
                <w:szCs w:val="28"/>
              </w:rPr>
              <w:fldChar w:fldCharType="separate"/>
            </w:r>
            <w:r w:rsidRPr="00E12458">
              <w:rPr>
                <w:rFonts w:ascii="Browallia New" w:hAnsi="Browallia New" w:cs="Browallia New"/>
                <w:sz w:val="28"/>
                <w:szCs w:val="28"/>
              </w:rPr>
              <w:t>171,627</w:t>
            </w:r>
            <w:r w:rsidRPr="00E12458">
              <w:rPr>
                <w:rFonts w:ascii="Browallia New" w:hAnsi="Browallia New" w:cs="Browallia New"/>
                <w:sz w:val="28"/>
                <w:szCs w:val="28"/>
              </w:rPr>
              <w:fldChar w:fldCharType="end"/>
            </w:r>
          </w:p>
        </w:tc>
        <w:tc>
          <w:tcPr>
            <w:tcW w:w="224" w:type="dxa"/>
          </w:tcPr>
          <w:p w14:paraId="222A3A34" w14:textId="77777777" w:rsidR="00C16E23" w:rsidRPr="00AD0671" w:rsidRDefault="00C16E23" w:rsidP="00C16E23">
            <w:pPr>
              <w:tabs>
                <w:tab w:val="clear" w:pos="907"/>
              </w:tabs>
              <w:spacing w:line="240" w:lineRule="auto"/>
              <w:ind w:right="127"/>
              <w:jc w:val="right"/>
              <w:rPr>
                <w:rFonts w:ascii="Browallia New" w:hAnsi="Browallia New" w:cs="Browallia New"/>
                <w:sz w:val="28"/>
                <w:szCs w:val="28"/>
              </w:rPr>
            </w:pPr>
          </w:p>
        </w:tc>
        <w:tc>
          <w:tcPr>
            <w:tcW w:w="1052" w:type="dxa"/>
            <w:tcBorders>
              <w:top w:val="single" w:sz="4" w:space="0" w:color="auto"/>
              <w:bottom w:val="single" w:sz="12" w:space="0" w:color="auto"/>
            </w:tcBorders>
            <w:shd w:val="clear" w:color="auto" w:fill="auto"/>
          </w:tcPr>
          <w:p w14:paraId="49079A68" w14:textId="10ABD333" w:rsidR="00C16E23" w:rsidRPr="00C35F29" w:rsidRDefault="00506542" w:rsidP="00C16E23">
            <w:pPr>
              <w:tabs>
                <w:tab w:val="clear" w:pos="907"/>
              </w:tabs>
              <w:spacing w:line="240" w:lineRule="auto"/>
              <w:ind w:right="127"/>
              <w:jc w:val="right"/>
              <w:rPr>
                <w:rFonts w:ascii="Browallia New" w:hAnsi="Browallia New" w:cs="Browallia New"/>
                <w:sz w:val="28"/>
                <w:szCs w:val="28"/>
              </w:rPr>
            </w:pPr>
            <w:r>
              <w:rPr>
                <w:rFonts w:ascii="Browallia New" w:hAnsi="Browallia New" w:cs="Browallia New"/>
                <w:sz w:val="28"/>
                <w:szCs w:val="28"/>
              </w:rPr>
              <w:t>54,777</w:t>
            </w:r>
          </w:p>
        </w:tc>
        <w:tc>
          <w:tcPr>
            <w:tcW w:w="178" w:type="dxa"/>
          </w:tcPr>
          <w:p w14:paraId="43BB667E" w14:textId="77777777" w:rsidR="00C16E23" w:rsidRPr="0028463A" w:rsidRDefault="00C16E23" w:rsidP="00C16E23">
            <w:pPr>
              <w:tabs>
                <w:tab w:val="clear" w:pos="907"/>
              </w:tabs>
              <w:spacing w:line="240" w:lineRule="auto"/>
              <w:ind w:right="127"/>
              <w:jc w:val="right"/>
              <w:rPr>
                <w:rFonts w:ascii="Browallia New" w:hAnsi="Browallia New" w:cs="Browallia New"/>
                <w:sz w:val="28"/>
                <w:szCs w:val="28"/>
                <w:cs/>
              </w:rPr>
            </w:pPr>
          </w:p>
        </w:tc>
        <w:tc>
          <w:tcPr>
            <w:tcW w:w="1112" w:type="dxa"/>
            <w:tcBorders>
              <w:top w:val="single" w:sz="4" w:space="0" w:color="auto"/>
              <w:bottom w:val="single" w:sz="12" w:space="0" w:color="auto"/>
            </w:tcBorders>
          </w:tcPr>
          <w:p w14:paraId="0757BA08" w14:textId="5C1F98DF" w:rsidR="00C16E23" w:rsidRPr="0028463A" w:rsidRDefault="00C16E23" w:rsidP="00C16E23">
            <w:pPr>
              <w:tabs>
                <w:tab w:val="clear" w:pos="907"/>
              </w:tabs>
              <w:spacing w:line="240" w:lineRule="auto"/>
              <w:ind w:right="127"/>
              <w:jc w:val="right"/>
              <w:rPr>
                <w:rFonts w:ascii="Browallia New" w:hAnsi="Browallia New" w:cs="Browallia New"/>
                <w:sz w:val="28"/>
                <w:szCs w:val="28"/>
              </w:rPr>
            </w:pPr>
            <w:r w:rsidRPr="00D115B1">
              <w:rPr>
                <w:rFonts w:ascii="Browallia New" w:hAnsi="Browallia New" w:cs="Browallia New"/>
                <w:sz w:val="28"/>
                <w:szCs w:val="28"/>
              </w:rPr>
              <w:t>49,064</w:t>
            </w:r>
          </w:p>
        </w:tc>
      </w:tr>
    </w:tbl>
    <w:p w14:paraId="4D87B8E3"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p w14:paraId="6ACCA97D" w14:textId="77777777" w:rsidR="006E266A" w:rsidRPr="00BE3B9C" w:rsidRDefault="006E266A"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E3B9C">
        <w:rPr>
          <w:rFonts w:ascii="Browallia New" w:hAnsi="Browallia New" w:cs="Browallia New"/>
          <w:b/>
          <w:bCs/>
          <w:sz w:val="28"/>
          <w:szCs w:val="28"/>
          <w:cs/>
          <w:lang w:val="en-GB"/>
        </w:rPr>
        <w:t>ค่าใช้จ่ายตามลักษณะ</w:t>
      </w:r>
    </w:p>
    <w:p w14:paraId="488F161F" w14:textId="77777777" w:rsidR="006E266A" w:rsidRPr="00BA61B7" w:rsidRDefault="006E266A" w:rsidP="002B5287">
      <w:pPr>
        <w:tabs>
          <w:tab w:val="clear" w:pos="454"/>
          <w:tab w:val="left" w:pos="1440"/>
          <w:tab w:val="right" w:pos="7200"/>
          <w:tab w:val="right" w:pos="8540"/>
        </w:tabs>
        <w:spacing w:line="240" w:lineRule="auto"/>
        <w:ind w:left="364" w:right="-45"/>
        <w:jc w:val="thaiDistribute"/>
        <w:rPr>
          <w:rFonts w:ascii="Browallia New" w:hAnsi="Browallia New" w:cs="Browallia New"/>
          <w:sz w:val="22"/>
          <w:szCs w:val="22"/>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6E266A" w:rsidRPr="00F7454E" w14:paraId="7065142B" w14:textId="77777777" w:rsidTr="00BA00A2">
        <w:trPr>
          <w:trHeight w:val="20"/>
          <w:tblHeader/>
        </w:trPr>
        <w:tc>
          <w:tcPr>
            <w:tcW w:w="4045" w:type="dxa"/>
            <w:shd w:val="clear" w:color="auto" w:fill="auto"/>
            <w:vAlign w:val="bottom"/>
          </w:tcPr>
          <w:p w14:paraId="34508AE3" w14:textId="77777777" w:rsidR="006E266A" w:rsidRPr="00F7454E" w:rsidRDefault="006E266A" w:rsidP="00395409">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10ED0853" w14:textId="115D4D57" w:rsidR="006E266A" w:rsidRPr="00F7454E" w:rsidRDefault="006E266A" w:rsidP="00395409">
            <w:pPr>
              <w:tabs>
                <w:tab w:val="clear" w:pos="4678"/>
              </w:tabs>
              <w:spacing w:line="240" w:lineRule="auto"/>
              <w:ind w:left="237" w:right="24" w:hanging="237"/>
              <w:jc w:val="right"/>
              <w:rPr>
                <w:rFonts w:ascii="Browallia New" w:hAnsi="Browallia New" w:cs="Browallia New"/>
                <w:sz w:val="24"/>
                <w:szCs w:val="24"/>
                <w:cs/>
              </w:rPr>
            </w:pPr>
            <w:r w:rsidRPr="00F7454E">
              <w:rPr>
                <w:rFonts w:ascii="Browallia New" w:hAnsi="Browallia New" w:cs="Browallia New"/>
                <w:color w:val="000000"/>
                <w:sz w:val="24"/>
                <w:szCs w:val="24"/>
                <w:cs/>
              </w:rPr>
              <w:t>(หน่วย</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w:t>
            </w:r>
            <w:r w:rsidR="00F46B29" w:rsidRPr="00F46B29">
              <w:rPr>
                <w:rFonts w:ascii="Browallia New" w:hAnsi="Browallia New" w:cs="Browallia New"/>
                <w:color w:val="000000"/>
                <w:sz w:val="24"/>
                <w:szCs w:val="24"/>
              </w:rPr>
              <w:t xml:space="preserve"> </w:t>
            </w:r>
            <w:r w:rsidRPr="00F7454E">
              <w:rPr>
                <w:rFonts w:ascii="Browallia New" w:hAnsi="Browallia New" w:cs="Browallia New"/>
                <w:color w:val="000000"/>
                <w:sz w:val="24"/>
                <w:szCs w:val="24"/>
                <w:cs/>
              </w:rPr>
              <w:t>พันบาท)</w:t>
            </w:r>
          </w:p>
        </w:tc>
      </w:tr>
      <w:tr w:rsidR="006E266A" w:rsidRPr="00F7454E" w14:paraId="13B02A49" w14:textId="77777777" w:rsidTr="00BA00A2">
        <w:trPr>
          <w:trHeight w:val="20"/>
          <w:tblHeader/>
        </w:trPr>
        <w:tc>
          <w:tcPr>
            <w:tcW w:w="4045" w:type="dxa"/>
            <w:shd w:val="clear" w:color="auto" w:fill="auto"/>
            <w:vAlign w:val="bottom"/>
          </w:tcPr>
          <w:p w14:paraId="70C3A26A" w14:textId="77777777" w:rsidR="006E266A" w:rsidRPr="00F7454E" w:rsidRDefault="006E266A" w:rsidP="00395409">
            <w:pPr>
              <w:spacing w:line="240" w:lineRule="auto"/>
              <w:ind w:left="248" w:right="-45" w:hanging="248"/>
              <w:rPr>
                <w:rFonts w:ascii="Browallia New" w:hAnsi="Browallia New" w:cs="Browallia New"/>
                <w:sz w:val="24"/>
                <w:szCs w:val="24"/>
                <w:cs/>
              </w:rPr>
            </w:pPr>
          </w:p>
        </w:tc>
        <w:tc>
          <w:tcPr>
            <w:tcW w:w="2410" w:type="dxa"/>
            <w:gridSpan w:val="3"/>
            <w:tcBorders>
              <w:bottom w:val="single" w:sz="4" w:space="0" w:color="auto"/>
            </w:tcBorders>
            <w:shd w:val="clear" w:color="auto" w:fill="auto"/>
            <w:vAlign w:val="bottom"/>
          </w:tcPr>
          <w:p w14:paraId="1C3AB2D2"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งบการเงินรวม</w:t>
            </w:r>
          </w:p>
        </w:tc>
        <w:tc>
          <w:tcPr>
            <w:tcW w:w="222" w:type="dxa"/>
            <w:shd w:val="clear" w:color="auto" w:fill="auto"/>
            <w:vAlign w:val="bottom"/>
          </w:tcPr>
          <w:p w14:paraId="12EAF4F0" w14:textId="77777777" w:rsidR="006E266A" w:rsidRPr="00F7454E" w:rsidRDefault="006E266A" w:rsidP="00395409">
            <w:pPr>
              <w:spacing w:line="240" w:lineRule="auto"/>
              <w:ind w:right="851"/>
              <w:rPr>
                <w:rFonts w:ascii="Browallia New" w:hAnsi="Browallia New" w:cs="Browallia New"/>
                <w:sz w:val="24"/>
                <w:szCs w:val="24"/>
              </w:rPr>
            </w:pPr>
          </w:p>
        </w:tc>
        <w:tc>
          <w:tcPr>
            <w:tcW w:w="2338" w:type="dxa"/>
            <w:gridSpan w:val="3"/>
            <w:tcBorders>
              <w:bottom w:val="single" w:sz="4" w:space="0" w:color="auto"/>
            </w:tcBorders>
            <w:shd w:val="clear" w:color="auto" w:fill="auto"/>
            <w:vAlign w:val="bottom"/>
          </w:tcPr>
          <w:p w14:paraId="5AC35C13" w14:textId="77777777" w:rsidR="006E266A" w:rsidRPr="00F7454E" w:rsidRDefault="006E266A" w:rsidP="00395409">
            <w:pPr>
              <w:spacing w:line="240" w:lineRule="auto"/>
              <w:ind w:left="237" w:right="-45" w:hanging="237"/>
              <w:jc w:val="center"/>
              <w:rPr>
                <w:rFonts w:ascii="Browallia New" w:hAnsi="Browallia New" w:cs="Browallia New"/>
                <w:sz w:val="24"/>
                <w:szCs w:val="24"/>
                <w:cs/>
              </w:rPr>
            </w:pPr>
            <w:r w:rsidRPr="00F7454E">
              <w:rPr>
                <w:rFonts w:ascii="Browallia New" w:hAnsi="Browallia New" w:cs="Browallia New"/>
                <w:sz w:val="24"/>
                <w:szCs w:val="24"/>
                <w:cs/>
              </w:rPr>
              <w:t>งบการเงินเฉพาะของบริษัท</w:t>
            </w:r>
          </w:p>
        </w:tc>
      </w:tr>
      <w:tr w:rsidR="00C16E23" w:rsidRPr="00F7454E" w14:paraId="73013C2E" w14:textId="77777777" w:rsidTr="00BA00A2">
        <w:trPr>
          <w:trHeight w:val="20"/>
          <w:tblHeader/>
        </w:trPr>
        <w:tc>
          <w:tcPr>
            <w:tcW w:w="4045" w:type="dxa"/>
            <w:shd w:val="clear" w:color="auto" w:fill="auto"/>
            <w:vAlign w:val="bottom"/>
          </w:tcPr>
          <w:p w14:paraId="12FD68A5" w14:textId="77777777" w:rsidR="00C16E23" w:rsidRPr="00F7454E" w:rsidRDefault="00C16E23" w:rsidP="00C16E23">
            <w:pPr>
              <w:spacing w:line="240" w:lineRule="auto"/>
              <w:ind w:left="248" w:right="851" w:hanging="248"/>
              <w:rPr>
                <w:rFonts w:ascii="Browallia New" w:hAnsi="Browallia New" w:cs="Browallia New"/>
                <w:sz w:val="24"/>
                <w:szCs w:val="24"/>
              </w:rPr>
            </w:pPr>
          </w:p>
        </w:tc>
        <w:tc>
          <w:tcPr>
            <w:tcW w:w="1107" w:type="dxa"/>
            <w:tcBorders>
              <w:top w:val="single" w:sz="4" w:space="0" w:color="auto"/>
              <w:bottom w:val="single" w:sz="4" w:space="0" w:color="auto"/>
            </w:tcBorders>
            <w:shd w:val="clear" w:color="auto" w:fill="auto"/>
            <w:vAlign w:val="bottom"/>
          </w:tcPr>
          <w:p w14:paraId="1EA4327F" w14:textId="2C5DB008" w:rsidR="00C16E23" w:rsidRPr="00F7454E" w:rsidRDefault="00C16E23" w:rsidP="00C16E2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6</w:t>
            </w:r>
          </w:p>
        </w:tc>
        <w:tc>
          <w:tcPr>
            <w:tcW w:w="209" w:type="dxa"/>
            <w:tcBorders>
              <w:top w:val="single" w:sz="4" w:space="0" w:color="auto"/>
            </w:tcBorders>
            <w:shd w:val="clear" w:color="auto" w:fill="auto"/>
            <w:vAlign w:val="bottom"/>
          </w:tcPr>
          <w:p w14:paraId="1C320097" w14:textId="77777777" w:rsidR="00C16E23" w:rsidRPr="00F7454E" w:rsidRDefault="00C16E23" w:rsidP="00C16E23">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454D5B26" w14:textId="50B134ED" w:rsidR="00C16E23" w:rsidRPr="00F7454E" w:rsidRDefault="00C16E23" w:rsidP="00C16E2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65</w:t>
            </w:r>
          </w:p>
        </w:tc>
        <w:tc>
          <w:tcPr>
            <w:tcW w:w="222" w:type="dxa"/>
            <w:shd w:val="clear" w:color="auto" w:fill="auto"/>
            <w:vAlign w:val="bottom"/>
          </w:tcPr>
          <w:p w14:paraId="43AEA6C8" w14:textId="77777777" w:rsidR="00C16E23" w:rsidRPr="00F7454E" w:rsidRDefault="00C16E23" w:rsidP="00C16E23">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1E4128AA" w14:textId="4DAD3F04" w:rsidR="00C16E23" w:rsidRPr="00F7454E" w:rsidRDefault="00C16E23" w:rsidP="00C16E2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lang w:val="en-GB"/>
              </w:rPr>
              <w:t>256</w:t>
            </w:r>
            <w:r>
              <w:rPr>
                <w:rFonts w:ascii="Browallia New" w:hAnsi="Browallia New" w:cs="Browallia New"/>
                <w:sz w:val="24"/>
                <w:szCs w:val="24"/>
                <w:lang w:val="en-GB"/>
              </w:rPr>
              <w:t>6</w:t>
            </w:r>
          </w:p>
        </w:tc>
        <w:tc>
          <w:tcPr>
            <w:tcW w:w="196" w:type="dxa"/>
            <w:tcBorders>
              <w:top w:val="single" w:sz="4" w:space="0" w:color="auto"/>
            </w:tcBorders>
            <w:shd w:val="clear" w:color="auto" w:fill="auto"/>
            <w:vAlign w:val="bottom"/>
          </w:tcPr>
          <w:p w14:paraId="44C1CBB6" w14:textId="77777777" w:rsidR="00C16E23" w:rsidRPr="00F7454E" w:rsidRDefault="00C16E23" w:rsidP="00C16E23">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59B0E9AB" w14:textId="55AFD4BC" w:rsidR="00C16E23" w:rsidRPr="00F7454E" w:rsidRDefault="00C16E23" w:rsidP="00C16E23">
            <w:pPr>
              <w:tabs>
                <w:tab w:val="clear" w:pos="907"/>
              </w:tabs>
              <w:spacing w:line="240" w:lineRule="auto"/>
              <w:ind w:left="-108" w:right="-108"/>
              <w:jc w:val="center"/>
              <w:rPr>
                <w:rFonts w:ascii="Browallia New" w:hAnsi="Browallia New" w:cs="Browallia New"/>
                <w:sz w:val="24"/>
                <w:szCs w:val="24"/>
                <w:lang w:val="en-GB"/>
              </w:rPr>
            </w:pPr>
            <w:r w:rsidRPr="00F7454E">
              <w:rPr>
                <w:rFonts w:ascii="Browallia New" w:hAnsi="Browallia New" w:cs="Browallia New"/>
                <w:sz w:val="24"/>
                <w:szCs w:val="24"/>
              </w:rPr>
              <w:t>25</w:t>
            </w:r>
            <w:r>
              <w:rPr>
                <w:rFonts w:ascii="Browallia New" w:hAnsi="Browallia New" w:cs="Browallia New"/>
                <w:sz w:val="24"/>
                <w:szCs w:val="24"/>
              </w:rPr>
              <w:t>65</w:t>
            </w:r>
          </w:p>
        </w:tc>
      </w:tr>
      <w:tr w:rsidR="006017EF" w:rsidRPr="00F7454E" w14:paraId="396C96EA" w14:textId="77777777">
        <w:trPr>
          <w:trHeight w:val="20"/>
          <w:tblHeader/>
        </w:trPr>
        <w:tc>
          <w:tcPr>
            <w:tcW w:w="4045" w:type="dxa"/>
            <w:shd w:val="clear" w:color="auto" w:fill="auto"/>
            <w:vAlign w:val="bottom"/>
          </w:tcPr>
          <w:p w14:paraId="74869D74" w14:textId="1914EF8B" w:rsidR="006017EF" w:rsidRPr="00F7454E" w:rsidRDefault="006017EF" w:rsidP="006017EF">
            <w:pPr>
              <w:tabs>
                <w:tab w:val="left" w:pos="1026"/>
              </w:tabs>
              <w:spacing w:line="240" w:lineRule="auto"/>
              <w:ind w:left="248" w:hanging="248"/>
              <w:rPr>
                <w:rFonts w:ascii="Browallia New" w:hAnsi="Browallia New" w:cs="Browallia New"/>
                <w:sz w:val="24"/>
                <w:szCs w:val="24"/>
                <w:cs/>
              </w:rPr>
            </w:pPr>
          </w:p>
        </w:tc>
        <w:tc>
          <w:tcPr>
            <w:tcW w:w="1107" w:type="dxa"/>
            <w:tcBorders>
              <w:top w:val="single" w:sz="4" w:space="0" w:color="auto"/>
            </w:tcBorders>
            <w:shd w:val="clear" w:color="auto" w:fill="auto"/>
          </w:tcPr>
          <w:p w14:paraId="6B535EE7" w14:textId="0D7693E8" w:rsidR="006017EF" w:rsidRPr="00F7454E" w:rsidRDefault="006017EF" w:rsidP="006017EF">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786CB62E" w14:textId="77777777" w:rsidR="006017EF" w:rsidRPr="00F7454E" w:rsidRDefault="006017EF" w:rsidP="006017EF">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tcPr>
          <w:p w14:paraId="7D96030F" w14:textId="7419664D" w:rsidR="006017EF" w:rsidRPr="00F7454E" w:rsidRDefault="006017EF" w:rsidP="006017EF">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F005C7E" w14:textId="77777777" w:rsidR="006017EF" w:rsidRPr="00F7454E" w:rsidRDefault="006017EF" w:rsidP="006017EF">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tcPr>
          <w:p w14:paraId="4BE94C54" w14:textId="3C61196E" w:rsidR="006017EF" w:rsidRPr="00F7454E" w:rsidRDefault="006017EF" w:rsidP="006017EF">
            <w:pPr>
              <w:spacing w:line="240" w:lineRule="auto"/>
              <w:jc w:val="right"/>
              <w:rPr>
                <w:rFonts w:ascii="Browallia New" w:hAnsi="Browallia New" w:cs="Browallia New"/>
                <w:sz w:val="24"/>
                <w:szCs w:val="24"/>
                <w:cs/>
              </w:rPr>
            </w:pPr>
          </w:p>
        </w:tc>
        <w:tc>
          <w:tcPr>
            <w:tcW w:w="196" w:type="dxa"/>
            <w:shd w:val="clear" w:color="auto" w:fill="auto"/>
            <w:vAlign w:val="bottom"/>
          </w:tcPr>
          <w:p w14:paraId="50220469" w14:textId="77777777" w:rsidR="006017EF" w:rsidRPr="00F7454E" w:rsidRDefault="006017EF" w:rsidP="006017EF">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tcPr>
          <w:p w14:paraId="44101E70" w14:textId="6DF07262" w:rsidR="006017EF" w:rsidRPr="00F7454E" w:rsidRDefault="006017EF" w:rsidP="006017EF">
            <w:pPr>
              <w:spacing w:line="240" w:lineRule="auto"/>
              <w:jc w:val="right"/>
              <w:rPr>
                <w:rFonts w:ascii="Browallia New" w:hAnsi="Browallia New" w:cs="Browallia New"/>
                <w:sz w:val="24"/>
                <w:szCs w:val="24"/>
              </w:rPr>
            </w:pPr>
          </w:p>
        </w:tc>
      </w:tr>
      <w:tr w:rsidR="006017EF" w:rsidRPr="00F7454E" w14:paraId="1AAAD5F9" w14:textId="77777777" w:rsidTr="00C07995">
        <w:trPr>
          <w:trHeight w:val="20"/>
        </w:trPr>
        <w:tc>
          <w:tcPr>
            <w:tcW w:w="4045" w:type="dxa"/>
            <w:shd w:val="clear" w:color="auto" w:fill="auto"/>
            <w:vAlign w:val="bottom"/>
          </w:tcPr>
          <w:p w14:paraId="7E58D238" w14:textId="557F49FA" w:rsidR="006017EF" w:rsidRPr="00F7454E" w:rsidRDefault="006017EF" w:rsidP="006017EF">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การเปลี่ยนแปลงในต้นทุนโครงการพัฒนาอสังหาริมทรัพย์</w:t>
            </w:r>
          </w:p>
        </w:tc>
        <w:tc>
          <w:tcPr>
            <w:tcW w:w="1107" w:type="dxa"/>
            <w:shd w:val="clear" w:color="auto" w:fill="auto"/>
          </w:tcPr>
          <w:p w14:paraId="3085B837" w14:textId="793905FD" w:rsidR="006017EF" w:rsidRPr="007147AF" w:rsidRDefault="00B41A26" w:rsidP="006017EF">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252,</w:t>
            </w:r>
            <w:r w:rsidR="0070441D">
              <w:rPr>
                <w:rFonts w:ascii="Browallia New" w:hAnsi="Browallia New" w:cs="Browallia New"/>
                <w:sz w:val="24"/>
                <w:szCs w:val="24"/>
              </w:rPr>
              <w:t>796</w:t>
            </w:r>
          </w:p>
        </w:tc>
        <w:tc>
          <w:tcPr>
            <w:tcW w:w="209" w:type="dxa"/>
            <w:shd w:val="clear" w:color="auto" w:fill="auto"/>
            <w:vAlign w:val="bottom"/>
          </w:tcPr>
          <w:p w14:paraId="14F8D1DA" w14:textId="77777777" w:rsidR="006017EF" w:rsidRPr="00C07995" w:rsidRDefault="006017EF" w:rsidP="006017E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89750B1" w14:textId="0559239D" w:rsidR="006017EF" w:rsidRPr="00CC73D9" w:rsidRDefault="006017EF" w:rsidP="006017EF">
            <w:pPr>
              <w:spacing w:line="240" w:lineRule="auto"/>
              <w:ind w:left="-46" w:right="25"/>
              <w:jc w:val="right"/>
              <w:rPr>
                <w:rFonts w:ascii="Browallia New" w:hAnsi="Browallia New" w:cs="Browallia New"/>
                <w:sz w:val="24"/>
                <w:szCs w:val="24"/>
              </w:rPr>
            </w:pPr>
            <w:r>
              <w:rPr>
                <w:rFonts w:ascii="Browallia New" w:hAnsi="Browallia New" w:cs="Browallia New" w:hint="cs"/>
                <w:sz w:val="24"/>
                <w:szCs w:val="24"/>
                <w:cs/>
              </w:rPr>
              <w:t>(</w:t>
            </w:r>
            <w:r>
              <w:rPr>
                <w:rFonts w:ascii="Browallia New" w:hAnsi="Browallia New" w:cs="Browallia New"/>
                <w:sz w:val="24"/>
                <w:szCs w:val="24"/>
              </w:rPr>
              <w:t>104,017</w:t>
            </w:r>
            <w:r>
              <w:rPr>
                <w:rFonts w:ascii="Browallia New" w:hAnsi="Browallia New" w:cs="Browallia New" w:hint="cs"/>
                <w:sz w:val="24"/>
                <w:szCs w:val="24"/>
                <w:cs/>
              </w:rPr>
              <w:t>)</w:t>
            </w:r>
          </w:p>
        </w:tc>
        <w:tc>
          <w:tcPr>
            <w:tcW w:w="222" w:type="dxa"/>
            <w:shd w:val="clear" w:color="auto" w:fill="auto"/>
            <w:vAlign w:val="bottom"/>
          </w:tcPr>
          <w:p w14:paraId="4FFF6E7E" w14:textId="77777777" w:rsidR="006017EF" w:rsidRPr="00CC73D9" w:rsidRDefault="006017EF" w:rsidP="006017EF">
            <w:pPr>
              <w:spacing w:line="240" w:lineRule="auto"/>
              <w:ind w:left="-46" w:right="25"/>
              <w:jc w:val="right"/>
              <w:rPr>
                <w:rFonts w:ascii="Browallia New" w:hAnsi="Browallia New" w:cs="Browallia New"/>
                <w:sz w:val="24"/>
                <w:szCs w:val="24"/>
              </w:rPr>
            </w:pPr>
          </w:p>
        </w:tc>
        <w:tc>
          <w:tcPr>
            <w:tcW w:w="1022" w:type="dxa"/>
            <w:shd w:val="clear" w:color="auto" w:fill="auto"/>
          </w:tcPr>
          <w:p w14:paraId="153EA999" w14:textId="47B7EF7D" w:rsidR="006017EF" w:rsidRPr="007147AF" w:rsidRDefault="006017EF"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w:t>
            </w:r>
          </w:p>
        </w:tc>
        <w:tc>
          <w:tcPr>
            <w:tcW w:w="196" w:type="dxa"/>
            <w:shd w:val="clear" w:color="auto" w:fill="auto"/>
            <w:vAlign w:val="bottom"/>
          </w:tcPr>
          <w:p w14:paraId="1FFD138C" w14:textId="77777777" w:rsidR="006017EF" w:rsidRPr="00F7454E" w:rsidRDefault="006017EF" w:rsidP="006017EF">
            <w:pPr>
              <w:spacing w:line="240" w:lineRule="auto"/>
              <w:ind w:left="-46" w:right="25"/>
              <w:jc w:val="right"/>
              <w:rPr>
                <w:rFonts w:ascii="Browallia New" w:hAnsi="Browallia New" w:cs="Browallia New"/>
                <w:sz w:val="24"/>
                <w:szCs w:val="24"/>
              </w:rPr>
            </w:pPr>
          </w:p>
        </w:tc>
        <w:tc>
          <w:tcPr>
            <w:tcW w:w="1120" w:type="dxa"/>
            <w:shd w:val="clear" w:color="auto" w:fill="auto"/>
          </w:tcPr>
          <w:p w14:paraId="4AE3A7D8" w14:textId="766B63C0" w:rsidR="006017EF" w:rsidRPr="00F7454E" w:rsidRDefault="006017EF" w:rsidP="006017EF">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w:t>
            </w:r>
          </w:p>
        </w:tc>
      </w:tr>
      <w:tr w:rsidR="006017EF" w:rsidRPr="00F7454E" w14:paraId="45EF5901" w14:textId="77777777" w:rsidTr="00C07995">
        <w:trPr>
          <w:trHeight w:val="20"/>
        </w:trPr>
        <w:tc>
          <w:tcPr>
            <w:tcW w:w="4045" w:type="dxa"/>
            <w:shd w:val="clear" w:color="auto" w:fill="auto"/>
            <w:vAlign w:val="bottom"/>
          </w:tcPr>
          <w:p w14:paraId="0C157647" w14:textId="10DEB8AF" w:rsidR="006017EF" w:rsidRPr="00F7454E" w:rsidRDefault="006017EF" w:rsidP="006017EF">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การเปลี่ยนแปลงในสินค้าคงเหลือ</w:t>
            </w:r>
          </w:p>
        </w:tc>
        <w:tc>
          <w:tcPr>
            <w:tcW w:w="1107" w:type="dxa"/>
            <w:shd w:val="clear" w:color="auto" w:fill="auto"/>
          </w:tcPr>
          <w:p w14:paraId="2E673DE3" w14:textId="7B0865AA" w:rsidR="006017EF" w:rsidRPr="007147AF" w:rsidRDefault="006017EF"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w:t>
            </w:r>
            <w:r w:rsidR="00680E27">
              <w:rPr>
                <w:rFonts w:ascii="Browallia New" w:hAnsi="Browallia New" w:cs="Browallia New"/>
                <w:sz w:val="24"/>
                <w:szCs w:val="24"/>
              </w:rPr>
              <w:t>6,</w:t>
            </w:r>
            <w:r w:rsidR="008210C2">
              <w:rPr>
                <w:rFonts w:ascii="Browallia New" w:hAnsi="Browallia New" w:cs="Browallia New"/>
                <w:sz w:val="24"/>
                <w:szCs w:val="24"/>
              </w:rPr>
              <w:t>929</w:t>
            </w:r>
            <w:r w:rsidRPr="007147AF">
              <w:rPr>
                <w:rFonts w:ascii="Browallia New" w:hAnsi="Browallia New" w:cs="Browallia New"/>
                <w:sz w:val="24"/>
                <w:szCs w:val="24"/>
              </w:rPr>
              <w:t>)</w:t>
            </w:r>
          </w:p>
        </w:tc>
        <w:tc>
          <w:tcPr>
            <w:tcW w:w="209" w:type="dxa"/>
            <w:shd w:val="clear" w:color="auto" w:fill="auto"/>
            <w:vAlign w:val="bottom"/>
          </w:tcPr>
          <w:p w14:paraId="49BDFADE" w14:textId="77777777" w:rsidR="006017EF" w:rsidRPr="00C07995" w:rsidRDefault="006017EF" w:rsidP="006017E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84DE27B" w14:textId="369B386D" w:rsidR="006017EF" w:rsidRDefault="006017EF" w:rsidP="006017EF">
            <w:pPr>
              <w:spacing w:line="240" w:lineRule="auto"/>
              <w:ind w:left="-46" w:right="25"/>
              <w:jc w:val="right"/>
              <w:rPr>
                <w:rFonts w:ascii="Browallia New" w:hAnsi="Browallia New" w:cs="Browallia New"/>
                <w:sz w:val="24"/>
                <w:szCs w:val="24"/>
                <w:cs/>
              </w:rPr>
            </w:pPr>
            <w:r>
              <w:rPr>
                <w:rFonts w:ascii="Browallia New" w:hAnsi="Browallia New" w:cs="Browallia New" w:hint="cs"/>
                <w:sz w:val="24"/>
                <w:szCs w:val="24"/>
                <w:cs/>
              </w:rPr>
              <w:t>(</w:t>
            </w:r>
            <w:r>
              <w:rPr>
                <w:rFonts w:ascii="Browallia New" w:hAnsi="Browallia New" w:cs="Browallia New"/>
                <w:sz w:val="24"/>
                <w:szCs w:val="24"/>
              </w:rPr>
              <w:t>36,394</w:t>
            </w:r>
            <w:r>
              <w:rPr>
                <w:rFonts w:ascii="Browallia New" w:hAnsi="Browallia New" w:cs="Browallia New" w:hint="cs"/>
                <w:sz w:val="24"/>
                <w:szCs w:val="24"/>
                <w:cs/>
              </w:rPr>
              <w:t>)</w:t>
            </w:r>
          </w:p>
        </w:tc>
        <w:tc>
          <w:tcPr>
            <w:tcW w:w="222" w:type="dxa"/>
            <w:shd w:val="clear" w:color="auto" w:fill="auto"/>
            <w:vAlign w:val="bottom"/>
          </w:tcPr>
          <w:p w14:paraId="7EF63543" w14:textId="77777777" w:rsidR="006017EF" w:rsidRPr="00CC73D9" w:rsidRDefault="006017EF" w:rsidP="006017EF">
            <w:pPr>
              <w:spacing w:line="240" w:lineRule="auto"/>
              <w:ind w:left="-46" w:right="25"/>
              <w:jc w:val="right"/>
              <w:rPr>
                <w:rFonts w:ascii="Browallia New" w:hAnsi="Browallia New" w:cs="Browallia New"/>
                <w:sz w:val="24"/>
                <w:szCs w:val="24"/>
              </w:rPr>
            </w:pPr>
          </w:p>
        </w:tc>
        <w:tc>
          <w:tcPr>
            <w:tcW w:w="1022" w:type="dxa"/>
            <w:shd w:val="clear" w:color="auto" w:fill="auto"/>
          </w:tcPr>
          <w:p w14:paraId="46664E77" w14:textId="3F0C75A0" w:rsidR="006017EF" w:rsidRPr="007147AF" w:rsidRDefault="006017EF"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hint="cs"/>
                <w:sz w:val="24"/>
                <w:szCs w:val="24"/>
                <w:cs/>
              </w:rPr>
              <w:t>11</w:t>
            </w:r>
            <w:r w:rsidRPr="007147AF">
              <w:rPr>
                <w:rFonts w:ascii="Browallia New" w:hAnsi="Browallia New" w:cs="DokChampa"/>
                <w:sz w:val="24"/>
                <w:szCs w:val="24"/>
                <w:lang w:bidi="lo-LA"/>
              </w:rPr>
              <w:t>,004</w:t>
            </w:r>
          </w:p>
        </w:tc>
        <w:tc>
          <w:tcPr>
            <w:tcW w:w="196" w:type="dxa"/>
            <w:shd w:val="clear" w:color="auto" w:fill="auto"/>
            <w:vAlign w:val="bottom"/>
          </w:tcPr>
          <w:p w14:paraId="5DDD0046" w14:textId="77777777" w:rsidR="006017EF" w:rsidRPr="00F7454E" w:rsidRDefault="006017EF" w:rsidP="006017EF">
            <w:pPr>
              <w:spacing w:line="240" w:lineRule="auto"/>
              <w:ind w:left="-46" w:right="25"/>
              <w:jc w:val="right"/>
              <w:rPr>
                <w:rFonts w:ascii="Browallia New" w:hAnsi="Browallia New" w:cs="Browallia New"/>
                <w:sz w:val="24"/>
                <w:szCs w:val="24"/>
              </w:rPr>
            </w:pPr>
          </w:p>
        </w:tc>
        <w:tc>
          <w:tcPr>
            <w:tcW w:w="1120" w:type="dxa"/>
            <w:shd w:val="clear" w:color="auto" w:fill="auto"/>
          </w:tcPr>
          <w:p w14:paraId="02605D7E" w14:textId="097B6A47" w:rsidR="006017EF" w:rsidRPr="00C826EA" w:rsidRDefault="006017EF" w:rsidP="006017EF">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cs/>
              </w:rPr>
              <w:t>(</w:t>
            </w:r>
            <w:r w:rsidRPr="003F1336">
              <w:rPr>
                <w:rFonts w:ascii="Browallia New" w:hAnsi="Browallia New" w:cs="Browallia New"/>
                <w:sz w:val="24"/>
                <w:szCs w:val="24"/>
              </w:rPr>
              <w:t>7</w:t>
            </w:r>
            <w:r w:rsidRPr="00C826EA">
              <w:rPr>
                <w:rFonts w:ascii="Browallia New" w:hAnsi="Browallia New" w:cs="Browallia New"/>
                <w:sz w:val="24"/>
                <w:szCs w:val="24"/>
              </w:rPr>
              <w:t>,</w:t>
            </w:r>
            <w:r w:rsidRPr="003F1336">
              <w:rPr>
                <w:rFonts w:ascii="Browallia New" w:hAnsi="Browallia New" w:cs="Browallia New"/>
                <w:sz w:val="24"/>
                <w:szCs w:val="24"/>
              </w:rPr>
              <w:t>201</w:t>
            </w:r>
            <w:r w:rsidRPr="00C826EA">
              <w:rPr>
                <w:rFonts w:ascii="Browallia New" w:hAnsi="Browallia New" w:cs="Browallia New"/>
                <w:sz w:val="24"/>
                <w:szCs w:val="24"/>
                <w:cs/>
              </w:rPr>
              <w:t>)</w:t>
            </w:r>
          </w:p>
        </w:tc>
      </w:tr>
      <w:tr w:rsidR="006017EF" w:rsidRPr="00F7454E" w14:paraId="7D0D7FE0" w14:textId="77777777" w:rsidTr="00C07995">
        <w:trPr>
          <w:trHeight w:val="20"/>
        </w:trPr>
        <w:tc>
          <w:tcPr>
            <w:tcW w:w="4045" w:type="dxa"/>
            <w:shd w:val="clear" w:color="auto" w:fill="auto"/>
            <w:vAlign w:val="bottom"/>
          </w:tcPr>
          <w:p w14:paraId="30B2A026" w14:textId="77777777" w:rsidR="006017EF" w:rsidRPr="00F7454E" w:rsidRDefault="006017EF" w:rsidP="006017EF">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ต้นทุนพัฒนาโครงการอสังหาริมทรัพย์ในระหว่างปี</w:t>
            </w:r>
          </w:p>
        </w:tc>
        <w:tc>
          <w:tcPr>
            <w:tcW w:w="1107" w:type="dxa"/>
            <w:shd w:val="clear" w:color="auto" w:fill="auto"/>
          </w:tcPr>
          <w:p w14:paraId="4FB6904B" w14:textId="209412D8" w:rsidR="006017EF" w:rsidRPr="007147AF" w:rsidRDefault="00B44EF8" w:rsidP="006017EF">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403</w:t>
            </w:r>
            <w:r w:rsidR="00DC10E4">
              <w:rPr>
                <w:rFonts w:ascii="Browallia New" w:hAnsi="Browallia New" w:cs="Browallia New"/>
                <w:sz w:val="24"/>
                <w:szCs w:val="24"/>
              </w:rPr>
              <w:t>,</w:t>
            </w:r>
            <w:r w:rsidR="001D6720">
              <w:rPr>
                <w:rFonts w:ascii="Browallia New" w:hAnsi="Browallia New" w:cs="Browallia New"/>
                <w:sz w:val="24"/>
                <w:szCs w:val="24"/>
              </w:rPr>
              <w:t>690</w:t>
            </w:r>
          </w:p>
        </w:tc>
        <w:tc>
          <w:tcPr>
            <w:tcW w:w="209" w:type="dxa"/>
            <w:shd w:val="clear" w:color="auto" w:fill="auto"/>
            <w:vAlign w:val="bottom"/>
          </w:tcPr>
          <w:p w14:paraId="29CA79D2" w14:textId="77777777" w:rsidR="006017EF" w:rsidRPr="00C07995" w:rsidRDefault="006017EF" w:rsidP="006017E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7B02855" w14:textId="502C7FB8" w:rsidR="006017EF" w:rsidRPr="00CC73D9" w:rsidRDefault="006017EF" w:rsidP="006017EF">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394,235</w:t>
            </w:r>
          </w:p>
        </w:tc>
        <w:tc>
          <w:tcPr>
            <w:tcW w:w="222" w:type="dxa"/>
            <w:shd w:val="clear" w:color="auto" w:fill="auto"/>
            <w:vAlign w:val="bottom"/>
          </w:tcPr>
          <w:p w14:paraId="1C0823D1" w14:textId="77777777" w:rsidR="006017EF" w:rsidRPr="00C07995" w:rsidRDefault="006017EF" w:rsidP="006017EF">
            <w:pPr>
              <w:spacing w:line="240" w:lineRule="auto"/>
              <w:ind w:left="-46" w:right="25"/>
              <w:jc w:val="right"/>
              <w:rPr>
                <w:rFonts w:ascii="Browallia New" w:hAnsi="Browallia New" w:cs="Browallia New"/>
                <w:sz w:val="24"/>
                <w:szCs w:val="24"/>
              </w:rPr>
            </w:pPr>
          </w:p>
        </w:tc>
        <w:tc>
          <w:tcPr>
            <w:tcW w:w="1022" w:type="dxa"/>
            <w:shd w:val="clear" w:color="auto" w:fill="auto"/>
          </w:tcPr>
          <w:p w14:paraId="7F52C1B8" w14:textId="703F2B51" w:rsidR="006017EF" w:rsidRPr="007147AF" w:rsidRDefault="006017EF"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w:t>
            </w:r>
          </w:p>
        </w:tc>
        <w:tc>
          <w:tcPr>
            <w:tcW w:w="196" w:type="dxa"/>
            <w:shd w:val="clear" w:color="auto" w:fill="auto"/>
            <w:vAlign w:val="bottom"/>
          </w:tcPr>
          <w:p w14:paraId="24DEA3E9" w14:textId="77777777" w:rsidR="006017EF" w:rsidRPr="00BF0D66" w:rsidRDefault="006017EF" w:rsidP="006017EF">
            <w:pPr>
              <w:spacing w:line="240" w:lineRule="auto"/>
              <w:ind w:left="-46" w:right="25"/>
              <w:jc w:val="right"/>
              <w:rPr>
                <w:rFonts w:ascii="Browallia New" w:hAnsi="Browallia New" w:cs="Browallia New"/>
                <w:sz w:val="24"/>
                <w:szCs w:val="24"/>
              </w:rPr>
            </w:pPr>
          </w:p>
        </w:tc>
        <w:tc>
          <w:tcPr>
            <w:tcW w:w="1120" w:type="dxa"/>
            <w:shd w:val="clear" w:color="auto" w:fill="auto"/>
          </w:tcPr>
          <w:p w14:paraId="0C42E30F" w14:textId="0DFD7EB3" w:rsidR="006017EF" w:rsidRPr="00BF0D66" w:rsidRDefault="006017EF" w:rsidP="006017EF">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w:t>
            </w:r>
          </w:p>
        </w:tc>
      </w:tr>
      <w:tr w:rsidR="006017EF" w:rsidRPr="00F7454E" w14:paraId="54C050FC" w14:textId="77777777" w:rsidTr="00C07995">
        <w:trPr>
          <w:trHeight w:val="20"/>
        </w:trPr>
        <w:tc>
          <w:tcPr>
            <w:tcW w:w="4045" w:type="dxa"/>
            <w:shd w:val="clear" w:color="auto" w:fill="auto"/>
            <w:vAlign w:val="bottom"/>
          </w:tcPr>
          <w:p w14:paraId="09EFB4E1" w14:textId="77777777" w:rsidR="006017EF" w:rsidRPr="00F7454E" w:rsidRDefault="006017EF" w:rsidP="006017EF">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ซื้อสินค้า</w:t>
            </w:r>
          </w:p>
        </w:tc>
        <w:tc>
          <w:tcPr>
            <w:tcW w:w="1107" w:type="dxa"/>
            <w:shd w:val="clear" w:color="auto" w:fill="auto"/>
          </w:tcPr>
          <w:p w14:paraId="4BFAE2FF" w14:textId="788BD05D" w:rsidR="006017EF" w:rsidRPr="007147AF" w:rsidRDefault="007B5258"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2</w:t>
            </w:r>
            <w:r w:rsidR="00733858">
              <w:rPr>
                <w:rFonts w:ascii="Browallia New" w:hAnsi="Browallia New" w:cs="Browallia New"/>
                <w:sz w:val="24"/>
                <w:szCs w:val="24"/>
              </w:rPr>
              <w:t>63,</w:t>
            </w:r>
            <w:r w:rsidR="00BB30A5">
              <w:rPr>
                <w:rFonts w:ascii="Browallia New" w:hAnsi="Browallia New" w:cs="Browallia New"/>
                <w:sz w:val="24"/>
                <w:szCs w:val="24"/>
              </w:rPr>
              <w:t>331</w:t>
            </w:r>
          </w:p>
        </w:tc>
        <w:tc>
          <w:tcPr>
            <w:tcW w:w="209" w:type="dxa"/>
            <w:shd w:val="clear" w:color="auto" w:fill="auto"/>
            <w:vAlign w:val="bottom"/>
          </w:tcPr>
          <w:p w14:paraId="72E32082" w14:textId="77777777" w:rsidR="006017EF" w:rsidRPr="00C07995" w:rsidRDefault="006017EF" w:rsidP="006017E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0E630D32" w14:textId="562CA782" w:rsidR="006017EF" w:rsidRPr="00CC73D9" w:rsidRDefault="006017EF" w:rsidP="006017EF">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307,882</w:t>
            </w:r>
          </w:p>
        </w:tc>
        <w:tc>
          <w:tcPr>
            <w:tcW w:w="222" w:type="dxa"/>
            <w:shd w:val="clear" w:color="auto" w:fill="auto"/>
            <w:vAlign w:val="bottom"/>
          </w:tcPr>
          <w:p w14:paraId="08FDF549" w14:textId="77777777" w:rsidR="006017EF" w:rsidRPr="00C07995" w:rsidRDefault="006017EF" w:rsidP="006017EF">
            <w:pPr>
              <w:spacing w:line="240" w:lineRule="auto"/>
              <w:ind w:left="-46" w:right="25"/>
              <w:jc w:val="right"/>
              <w:rPr>
                <w:rFonts w:ascii="Browallia New" w:hAnsi="Browallia New" w:cs="Browallia New"/>
                <w:sz w:val="24"/>
                <w:szCs w:val="24"/>
              </w:rPr>
            </w:pPr>
          </w:p>
        </w:tc>
        <w:tc>
          <w:tcPr>
            <w:tcW w:w="1022" w:type="dxa"/>
            <w:shd w:val="clear" w:color="auto" w:fill="auto"/>
          </w:tcPr>
          <w:p w14:paraId="11B794E4" w14:textId="426DA974" w:rsidR="006017EF" w:rsidRPr="007147AF" w:rsidRDefault="006017EF" w:rsidP="00601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172,138</w:t>
            </w:r>
          </w:p>
        </w:tc>
        <w:tc>
          <w:tcPr>
            <w:tcW w:w="196" w:type="dxa"/>
            <w:shd w:val="clear" w:color="auto" w:fill="auto"/>
            <w:vAlign w:val="bottom"/>
          </w:tcPr>
          <w:p w14:paraId="4AD7981D" w14:textId="77777777" w:rsidR="006017EF" w:rsidRPr="00BF0D66" w:rsidRDefault="006017EF" w:rsidP="006017EF">
            <w:pPr>
              <w:spacing w:line="240" w:lineRule="auto"/>
              <w:ind w:left="-46" w:right="25"/>
              <w:jc w:val="right"/>
              <w:rPr>
                <w:rFonts w:ascii="Browallia New" w:hAnsi="Browallia New" w:cs="Browallia New"/>
                <w:sz w:val="24"/>
                <w:szCs w:val="24"/>
              </w:rPr>
            </w:pPr>
          </w:p>
        </w:tc>
        <w:tc>
          <w:tcPr>
            <w:tcW w:w="1120" w:type="dxa"/>
            <w:shd w:val="clear" w:color="auto" w:fill="auto"/>
          </w:tcPr>
          <w:p w14:paraId="4BF36D98" w14:textId="50F25605" w:rsidR="006017EF" w:rsidRPr="00BF0D66" w:rsidRDefault="006017EF" w:rsidP="006017EF">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225,769</w:t>
            </w:r>
          </w:p>
        </w:tc>
      </w:tr>
      <w:tr w:rsidR="005E0EAE" w:rsidRPr="00F7454E" w14:paraId="580FFF2B" w14:textId="77777777" w:rsidTr="00C07995">
        <w:trPr>
          <w:trHeight w:val="20"/>
        </w:trPr>
        <w:tc>
          <w:tcPr>
            <w:tcW w:w="4045" w:type="dxa"/>
            <w:shd w:val="clear" w:color="auto" w:fill="auto"/>
            <w:vAlign w:val="bottom"/>
          </w:tcPr>
          <w:p w14:paraId="55CB8454" w14:textId="1266B2A6" w:rsidR="005E0EAE" w:rsidRPr="00F7454E" w:rsidRDefault="005E0EAE" w:rsidP="005E0EAE">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ค่าใช้จ่ายพนักงาน</w:t>
            </w:r>
          </w:p>
        </w:tc>
        <w:tc>
          <w:tcPr>
            <w:tcW w:w="1107" w:type="dxa"/>
            <w:shd w:val="clear" w:color="auto" w:fill="auto"/>
          </w:tcPr>
          <w:p w14:paraId="7BA06D0B" w14:textId="78A967D7" w:rsidR="005E0EAE" w:rsidRPr="007147AF" w:rsidRDefault="00362ED0" w:rsidP="005E0EAE">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601,234</w:t>
            </w:r>
          </w:p>
        </w:tc>
        <w:tc>
          <w:tcPr>
            <w:tcW w:w="209" w:type="dxa"/>
            <w:shd w:val="clear" w:color="auto" w:fill="auto"/>
            <w:vAlign w:val="bottom"/>
          </w:tcPr>
          <w:p w14:paraId="548439BA" w14:textId="77777777" w:rsidR="005E0EAE" w:rsidRPr="00C07995" w:rsidRDefault="005E0EAE" w:rsidP="005E0EA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6FA782CA" w14:textId="20E50E58" w:rsidR="005E0EAE" w:rsidRDefault="005E0EAE" w:rsidP="005E0EAE">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572,564</w:t>
            </w:r>
          </w:p>
        </w:tc>
        <w:tc>
          <w:tcPr>
            <w:tcW w:w="222" w:type="dxa"/>
            <w:shd w:val="clear" w:color="auto" w:fill="auto"/>
            <w:vAlign w:val="bottom"/>
          </w:tcPr>
          <w:p w14:paraId="085160A5" w14:textId="77777777" w:rsidR="005E0EAE" w:rsidRPr="00C07995" w:rsidRDefault="005E0EAE" w:rsidP="005E0EAE">
            <w:pPr>
              <w:spacing w:line="240" w:lineRule="auto"/>
              <w:ind w:left="-46" w:right="25"/>
              <w:jc w:val="right"/>
              <w:rPr>
                <w:rFonts w:ascii="Browallia New" w:hAnsi="Browallia New" w:cs="Browallia New"/>
                <w:sz w:val="24"/>
                <w:szCs w:val="24"/>
              </w:rPr>
            </w:pPr>
          </w:p>
        </w:tc>
        <w:tc>
          <w:tcPr>
            <w:tcW w:w="1022" w:type="dxa"/>
            <w:shd w:val="clear" w:color="auto" w:fill="auto"/>
          </w:tcPr>
          <w:p w14:paraId="34F544BA" w14:textId="0E6403A3" w:rsidR="005E0EAE" w:rsidRPr="007147AF" w:rsidRDefault="005E0EAE" w:rsidP="005E0EAE">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280,190</w:t>
            </w:r>
          </w:p>
        </w:tc>
        <w:tc>
          <w:tcPr>
            <w:tcW w:w="196" w:type="dxa"/>
            <w:shd w:val="clear" w:color="auto" w:fill="auto"/>
            <w:vAlign w:val="bottom"/>
          </w:tcPr>
          <w:p w14:paraId="405A628C" w14:textId="77777777" w:rsidR="005E0EAE" w:rsidRPr="00BF0D66" w:rsidRDefault="005E0EAE" w:rsidP="005E0EAE">
            <w:pPr>
              <w:spacing w:line="240" w:lineRule="auto"/>
              <w:ind w:left="-46" w:right="25"/>
              <w:jc w:val="right"/>
              <w:rPr>
                <w:rFonts w:ascii="Browallia New" w:hAnsi="Browallia New" w:cs="Browallia New"/>
                <w:sz w:val="24"/>
                <w:szCs w:val="24"/>
              </w:rPr>
            </w:pPr>
          </w:p>
        </w:tc>
        <w:tc>
          <w:tcPr>
            <w:tcW w:w="1120" w:type="dxa"/>
            <w:shd w:val="clear" w:color="auto" w:fill="auto"/>
          </w:tcPr>
          <w:p w14:paraId="66835991" w14:textId="2DEC4A80" w:rsidR="005E0EAE" w:rsidRPr="00C826EA" w:rsidRDefault="005E0EAE" w:rsidP="005E0EAE">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299,597</w:t>
            </w:r>
          </w:p>
        </w:tc>
      </w:tr>
      <w:tr w:rsidR="0072017B" w:rsidRPr="00F7454E" w14:paraId="69BF59FB" w14:textId="77777777" w:rsidTr="00C07995">
        <w:trPr>
          <w:trHeight w:val="20"/>
        </w:trPr>
        <w:tc>
          <w:tcPr>
            <w:tcW w:w="4045" w:type="dxa"/>
            <w:shd w:val="clear" w:color="auto" w:fill="auto"/>
            <w:vAlign w:val="bottom"/>
          </w:tcPr>
          <w:p w14:paraId="46EB3B8F" w14:textId="0C38EB72" w:rsidR="0072017B" w:rsidRPr="00F7454E" w:rsidRDefault="0072017B" w:rsidP="0072017B">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ค่านายหน้า</w:t>
            </w:r>
          </w:p>
        </w:tc>
        <w:tc>
          <w:tcPr>
            <w:tcW w:w="1107" w:type="dxa"/>
            <w:shd w:val="clear" w:color="auto" w:fill="auto"/>
          </w:tcPr>
          <w:p w14:paraId="4958C94C" w14:textId="6323BB60" w:rsidR="0072017B" w:rsidRPr="007147AF" w:rsidRDefault="0072017B" w:rsidP="0072017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17</w:t>
            </w:r>
            <w:r w:rsidR="00751833">
              <w:rPr>
                <w:rFonts w:ascii="Browallia New" w:hAnsi="Browallia New" w:cs="Browallia New"/>
                <w:sz w:val="24"/>
                <w:szCs w:val="24"/>
              </w:rPr>
              <w:t>4,470</w:t>
            </w:r>
          </w:p>
        </w:tc>
        <w:tc>
          <w:tcPr>
            <w:tcW w:w="209" w:type="dxa"/>
            <w:shd w:val="clear" w:color="auto" w:fill="auto"/>
            <w:vAlign w:val="bottom"/>
          </w:tcPr>
          <w:p w14:paraId="6E2F351C" w14:textId="77777777" w:rsidR="0072017B" w:rsidRPr="00C07995" w:rsidRDefault="0072017B" w:rsidP="0072017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4155E79" w14:textId="55D730DE" w:rsidR="0072017B" w:rsidRDefault="0072017B" w:rsidP="0072017B">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135,999</w:t>
            </w:r>
          </w:p>
        </w:tc>
        <w:tc>
          <w:tcPr>
            <w:tcW w:w="222" w:type="dxa"/>
            <w:shd w:val="clear" w:color="auto" w:fill="auto"/>
            <w:vAlign w:val="bottom"/>
          </w:tcPr>
          <w:p w14:paraId="62D5FFA1" w14:textId="77777777" w:rsidR="0072017B" w:rsidRPr="00C07995" w:rsidRDefault="0072017B" w:rsidP="0072017B">
            <w:pPr>
              <w:spacing w:line="240" w:lineRule="auto"/>
              <w:ind w:left="-46" w:right="25"/>
              <w:jc w:val="right"/>
              <w:rPr>
                <w:rFonts w:ascii="Browallia New" w:hAnsi="Browallia New" w:cs="Browallia New"/>
                <w:sz w:val="24"/>
                <w:szCs w:val="24"/>
              </w:rPr>
            </w:pPr>
          </w:p>
        </w:tc>
        <w:tc>
          <w:tcPr>
            <w:tcW w:w="1022" w:type="dxa"/>
            <w:shd w:val="clear" w:color="auto" w:fill="auto"/>
          </w:tcPr>
          <w:p w14:paraId="46BC9BC1" w14:textId="3B7A95D5" w:rsidR="0072017B" w:rsidRPr="007147AF" w:rsidRDefault="0072017B" w:rsidP="0072017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69,763</w:t>
            </w:r>
          </w:p>
        </w:tc>
        <w:tc>
          <w:tcPr>
            <w:tcW w:w="196" w:type="dxa"/>
            <w:shd w:val="clear" w:color="auto" w:fill="auto"/>
            <w:vAlign w:val="bottom"/>
          </w:tcPr>
          <w:p w14:paraId="4CB013E7" w14:textId="77777777" w:rsidR="0072017B" w:rsidRPr="00BF0D66" w:rsidRDefault="0072017B" w:rsidP="0072017B">
            <w:pPr>
              <w:spacing w:line="240" w:lineRule="auto"/>
              <w:ind w:left="-46" w:right="25"/>
              <w:jc w:val="right"/>
              <w:rPr>
                <w:rFonts w:ascii="Browallia New" w:hAnsi="Browallia New" w:cs="Browallia New"/>
                <w:sz w:val="24"/>
                <w:szCs w:val="24"/>
              </w:rPr>
            </w:pPr>
          </w:p>
        </w:tc>
        <w:tc>
          <w:tcPr>
            <w:tcW w:w="1120" w:type="dxa"/>
            <w:shd w:val="clear" w:color="auto" w:fill="auto"/>
          </w:tcPr>
          <w:p w14:paraId="19F86820" w14:textId="68D2D668" w:rsidR="0072017B" w:rsidRPr="00C826EA" w:rsidRDefault="0072017B" w:rsidP="0072017B">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72,761</w:t>
            </w:r>
          </w:p>
        </w:tc>
      </w:tr>
      <w:tr w:rsidR="00E72A72" w:rsidRPr="00F7454E" w14:paraId="7088B95B" w14:textId="77777777">
        <w:trPr>
          <w:trHeight w:val="20"/>
        </w:trPr>
        <w:tc>
          <w:tcPr>
            <w:tcW w:w="4045" w:type="dxa"/>
            <w:shd w:val="clear" w:color="auto" w:fill="auto"/>
            <w:vAlign w:val="bottom"/>
          </w:tcPr>
          <w:p w14:paraId="1B96DA70" w14:textId="7CE2CDA0" w:rsidR="00E72A72" w:rsidRDefault="00E72A72" w:rsidP="00E72A72">
            <w:pPr>
              <w:tabs>
                <w:tab w:val="left" w:pos="3390"/>
              </w:tabs>
              <w:spacing w:line="240" w:lineRule="auto"/>
              <w:ind w:left="248" w:hanging="248"/>
              <w:rPr>
                <w:rFonts w:ascii="Browallia New" w:hAnsi="Browallia New" w:cs="Browallia New"/>
                <w:sz w:val="24"/>
                <w:szCs w:val="24"/>
                <w:cs/>
              </w:rPr>
            </w:pPr>
            <w:r w:rsidRPr="00361297">
              <w:rPr>
                <w:rFonts w:ascii="Browallia New" w:hAnsi="Browallia New" w:cs="Browallia New"/>
                <w:sz w:val="24"/>
                <w:szCs w:val="24"/>
                <w:cs/>
              </w:rPr>
              <w:t>ขาดทุนจา</w:t>
            </w:r>
            <w:r>
              <w:rPr>
                <w:rFonts w:ascii="Browallia New" w:hAnsi="Browallia New" w:cs="Browallia New" w:hint="cs"/>
                <w:sz w:val="24"/>
                <w:szCs w:val="24"/>
                <w:cs/>
              </w:rPr>
              <w:t>ก</w:t>
            </w:r>
            <w:r w:rsidRPr="00361297">
              <w:rPr>
                <w:rFonts w:ascii="Browallia New" w:hAnsi="Browallia New" w:cs="Browallia New"/>
                <w:sz w:val="24"/>
                <w:szCs w:val="24"/>
                <w:cs/>
              </w:rPr>
              <w:t>การตัดจำหน่ายสินทรัพย์</w:t>
            </w:r>
          </w:p>
        </w:tc>
        <w:tc>
          <w:tcPr>
            <w:tcW w:w="1107" w:type="dxa"/>
            <w:shd w:val="clear" w:color="auto" w:fill="auto"/>
            <w:vAlign w:val="bottom"/>
          </w:tcPr>
          <w:p w14:paraId="0546BB5B" w14:textId="2AF128BA" w:rsidR="00E72A72" w:rsidRPr="00914D28" w:rsidRDefault="00564BAE" w:rsidP="00E72A72">
            <w:pPr>
              <w:spacing w:line="240" w:lineRule="auto"/>
              <w:ind w:left="-46" w:right="25"/>
              <w:jc w:val="right"/>
              <w:rPr>
                <w:rFonts w:ascii="Browallia New" w:hAnsi="Browallia New" w:cs="Browallia New"/>
                <w:sz w:val="24"/>
                <w:szCs w:val="24"/>
              </w:rPr>
            </w:pPr>
            <w:r w:rsidRPr="00914D28">
              <w:rPr>
                <w:rFonts w:ascii="Browallia New" w:hAnsi="Browallia New" w:cs="Browallia New"/>
                <w:sz w:val="24"/>
                <w:szCs w:val="24"/>
              </w:rPr>
              <w:t>1,088</w:t>
            </w:r>
          </w:p>
        </w:tc>
        <w:tc>
          <w:tcPr>
            <w:tcW w:w="209" w:type="dxa"/>
            <w:shd w:val="clear" w:color="auto" w:fill="auto"/>
          </w:tcPr>
          <w:p w14:paraId="058E3C2C" w14:textId="77777777" w:rsidR="00E72A72" w:rsidRPr="00C07995" w:rsidRDefault="00E72A72" w:rsidP="00E72A7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vAlign w:val="bottom"/>
          </w:tcPr>
          <w:p w14:paraId="3CA71A9C" w14:textId="6421F117" w:rsidR="00E72A72" w:rsidRDefault="00E72A72" w:rsidP="00E72A72">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854</w:t>
            </w:r>
          </w:p>
        </w:tc>
        <w:tc>
          <w:tcPr>
            <w:tcW w:w="222" w:type="dxa"/>
            <w:shd w:val="clear" w:color="auto" w:fill="auto"/>
          </w:tcPr>
          <w:p w14:paraId="71B4961B" w14:textId="77777777" w:rsidR="00E72A72" w:rsidRPr="00C07995" w:rsidRDefault="00E72A72" w:rsidP="00E72A72">
            <w:pPr>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37EF75EE" w14:textId="052AE81C" w:rsidR="00E72A72" w:rsidRPr="007147AF" w:rsidRDefault="00E72A72" w:rsidP="00E72A72">
            <w:pPr>
              <w:spacing w:line="240" w:lineRule="auto"/>
              <w:ind w:left="-46" w:right="25"/>
              <w:jc w:val="right"/>
              <w:rPr>
                <w:rFonts w:ascii="Browallia New" w:hAnsi="Browallia New" w:cs="Browallia New"/>
                <w:sz w:val="24"/>
                <w:szCs w:val="24"/>
              </w:rPr>
            </w:pPr>
            <w:r w:rsidRPr="00AB62C1">
              <w:rPr>
                <w:rFonts w:ascii="Browallia New" w:hAnsi="Browallia New" w:cs="Browallia New"/>
                <w:sz w:val="24"/>
                <w:szCs w:val="24"/>
              </w:rPr>
              <w:t>945</w:t>
            </w:r>
          </w:p>
        </w:tc>
        <w:tc>
          <w:tcPr>
            <w:tcW w:w="196" w:type="dxa"/>
            <w:shd w:val="clear" w:color="auto" w:fill="auto"/>
            <w:vAlign w:val="bottom"/>
          </w:tcPr>
          <w:p w14:paraId="788C097E" w14:textId="77777777" w:rsidR="00E72A72" w:rsidRPr="00BF0D66" w:rsidRDefault="00E72A72" w:rsidP="00E72A72">
            <w:pPr>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2F552567" w14:textId="5A172B19" w:rsidR="00E72A72" w:rsidRPr="00C826EA" w:rsidRDefault="00E72A72" w:rsidP="00E72A72">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10</w:t>
            </w:r>
          </w:p>
        </w:tc>
      </w:tr>
      <w:tr w:rsidR="004147EF" w:rsidRPr="00F7454E" w14:paraId="6B27BFA1" w14:textId="77777777" w:rsidTr="00C07995">
        <w:trPr>
          <w:trHeight w:val="20"/>
        </w:trPr>
        <w:tc>
          <w:tcPr>
            <w:tcW w:w="4045" w:type="dxa"/>
            <w:shd w:val="clear" w:color="auto" w:fill="auto"/>
            <w:vAlign w:val="bottom"/>
          </w:tcPr>
          <w:p w14:paraId="70EFBB8B" w14:textId="205D23E7" w:rsidR="004147EF" w:rsidRPr="00F7454E" w:rsidRDefault="004147EF" w:rsidP="004147EF">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ค่าน้ำมันรถ</w:t>
            </w:r>
          </w:p>
        </w:tc>
        <w:tc>
          <w:tcPr>
            <w:tcW w:w="1107" w:type="dxa"/>
            <w:shd w:val="clear" w:color="auto" w:fill="auto"/>
          </w:tcPr>
          <w:p w14:paraId="37FAC832" w14:textId="303721B9" w:rsidR="004147EF" w:rsidRPr="007147AF" w:rsidRDefault="004147EF" w:rsidP="00414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58,361</w:t>
            </w:r>
          </w:p>
        </w:tc>
        <w:tc>
          <w:tcPr>
            <w:tcW w:w="209" w:type="dxa"/>
            <w:shd w:val="clear" w:color="auto" w:fill="auto"/>
            <w:vAlign w:val="bottom"/>
          </w:tcPr>
          <w:p w14:paraId="2ADEF404" w14:textId="77777777" w:rsidR="004147EF" w:rsidRPr="00C07995" w:rsidRDefault="004147EF" w:rsidP="004147E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6440CBA" w14:textId="4E1570A7" w:rsidR="004147EF" w:rsidRPr="00CC73D9" w:rsidRDefault="004147EF" w:rsidP="004147EF">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67,075</w:t>
            </w:r>
          </w:p>
        </w:tc>
        <w:tc>
          <w:tcPr>
            <w:tcW w:w="222" w:type="dxa"/>
            <w:shd w:val="clear" w:color="auto" w:fill="auto"/>
            <w:vAlign w:val="bottom"/>
          </w:tcPr>
          <w:p w14:paraId="3BA91C27" w14:textId="77777777" w:rsidR="004147EF" w:rsidRPr="00C07995" w:rsidRDefault="004147EF" w:rsidP="004147EF">
            <w:pPr>
              <w:spacing w:line="240" w:lineRule="auto"/>
              <w:ind w:left="-46" w:right="25"/>
              <w:jc w:val="right"/>
              <w:rPr>
                <w:rFonts w:ascii="Browallia New" w:hAnsi="Browallia New" w:cs="Browallia New"/>
                <w:sz w:val="24"/>
                <w:szCs w:val="24"/>
              </w:rPr>
            </w:pPr>
          </w:p>
        </w:tc>
        <w:tc>
          <w:tcPr>
            <w:tcW w:w="1022" w:type="dxa"/>
            <w:shd w:val="clear" w:color="auto" w:fill="auto"/>
          </w:tcPr>
          <w:p w14:paraId="61A9E32D" w14:textId="278F8438" w:rsidR="004147EF" w:rsidRPr="007147AF" w:rsidRDefault="004147EF" w:rsidP="004147EF">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55,631</w:t>
            </w:r>
          </w:p>
        </w:tc>
        <w:tc>
          <w:tcPr>
            <w:tcW w:w="196" w:type="dxa"/>
            <w:shd w:val="clear" w:color="auto" w:fill="auto"/>
            <w:vAlign w:val="bottom"/>
          </w:tcPr>
          <w:p w14:paraId="4D7D1B79" w14:textId="77777777" w:rsidR="004147EF" w:rsidRPr="00BF0D66" w:rsidRDefault="004147EF" w:rsidP="004147EF">
            <w:pPr>
              <w:spacing w:line="240" w:lineRule="auto"/>
              <w:ind w:left="-46" w:right="25"/>
              <w:jc w:val="right"/>
              <w:rPr>
                <w:rFonts w:ascii="Browallia New" w:hAnsi="Browallia New" w:cs="Browallia New"/>
                <w:sz w:val="24"/>
                <w:szCs w:val="24"/>
              </w:rPr>
            </w:pPr>
          </w:p>
        </w:tc>
        <w:tc>
          <w:tcPr>
            <w:tcW w:w="1120" w:type="dxa"/>
            <w:shd w:val="clear" w:color="auto" w:fill="auto"/>
          </w:tcPr>
          <w:p w14:paraId="5393E0E6" w14:textId="47D0321C" w:rsidR="004147EF" w:rsidRPr="00BF0D66" w:rsidRDefault="004147EF" w:rsidP="004147EF">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62,668</w:t>
            </w:r>
          </w:p>
        </w:tc>
      </w:tr>
      <w:tr w:rsidR="00A9207E" w:rsidRPr="00F7454E" w14:paraId="0E257F51" w14:textId="77777777" w:rsidTr="00C07995">
        <w:trPr>
          <w:trHeight w:val="20"/>
        </w:trPr>
        <w:tc>
          <w:tcPr>
            <w:tcW w:w="4045" w:type="dxa"/>
            <w:shd w:val="clear" w:color="auto" w:fill="auto"/>
            <w:vAlign w:val="bottom"/>
          </w:tcPr>
          <w:p w14:paraId="1EA3C790" w14:textId="35DFCA72" w:rsidR="00A9207E" w:rsidRPr="00F7454E" w:rsidRDefault="00A9207E" w:rsidP="00A9207E">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ค่าเสื่อมราคาและ</w:t>
            </w:r>
            <w:r w:rsidRPr="001937FE">
              <w:rPr>
                <w:rFonts w:ascii="Browallia New" w:hAnsi="Browallia New" w:cs="Browallia New"/>
                <w:sz w:val="24"/>
                <w:szCs w:val="24"/>
                <w:cs/>
              </w:rPr>
              <w:t>ค่าตัดจำหน่าย</w:t>
            </w:r>
          </w:p>
        </w:tc>
        <w:tc>
          <w:tcPr>
            <w:tcW w:w="1107" w:type="dxa"/>
            <w:shd w:val="clear" w:color="auto" w:fill="auto"/>
          </w:tcPr>
          <w:p w14:paraId="0C2BAFF0" w14:textId="33107984" w:rsidR="00A9207E" w:rsidRPr="007147AF" w:rsidRDefault="00D96F9E" w:rsidP="00A9207E">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102,810</w:t>
            </w:r>
          </w:p>
        </w:tc>
        <w:tc>
          <w:tcPr>
            <w:tcW w:w="209" w:type="dxa"/>
            <w:shd w:val="clear" w:color="auto" w:fill="auto"/>
            <w:vAlign w:val="bottom"/>
          </w:tcPr>
          <w:p w14:paraId="03094EC0" w14:textId="77777777" w:rsidR="00A9207E" w:rsidRPr="00C07995" w:rsidRDefault="00A9207E" w:rsidP="00A920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71ED6F2" w14:textId="21F47487" w:rsidR="00A9207E" w:rsidRDefault="00A9207E" w:rsidP="00A9207E">
            <w:pPr>
              <w:spacing w:line="240" w:lineRule="auto"/>
              <w:ind w:left="-46" w:right="25"/>
              <w:jc w:val="right"/>
              <w:rPr>
                <w:rFonts w:ascii="Browallia New" w:hAnsi="Browallia New" w:cs="Browallia New"/>
                <w:sz w:val="24"/>
                <w:szCs w:val="24"/>
              </w:rPr>
            </w:pPr>
            <w:r w:rsidRPr="00582E6C">
              <w:rPr>
                <w:rFonts w:ascii="Browallia New" w:hAnsi="Browallia New" w:cs="Browallia New"/>
                <w:sz w:val="24"/>
                <w:szCs w:val="24"/>
              </w:rPr>
              <w:t>152,085</w:t>
            </w:r>
          </w:p>
        </w:tc>
        <w:tc>
          <w:tcPr>
            <w:tcW w:w="222" w:type="dxa"/>
            <w:shd w:val="clear" w:color="auto" w:fill="auto"/>
            <w:vAlign w:val="bottom"/>
          </w:tcPr>
          <w:p w14:paraId="1528C86D" w14:textId="77777777" w:rsidR="00A9207E" w:rsidRPr="00C07995" w:rsidRDefault="00A9207E" w:rsidP="00A9207E">
            <w:pPr>
              <w:spacing w:line="240" w:lineRule="auto"/>
              <w:ind w:left="-46" w:right="25"/>
              <w:jc w:val="right"/>
              <w:rPr>
                <w:rFonts w:ascii="Browallia New" w:hAnsi="Browallia New" w:cs="Browallia New"/>
                <w:sz w:val="24"/>
                <w:szCs w:val="24"/>
              </w:rPr>
            </w:pPr>
          </w:p>
        </w:tc>
        <w:tc>
          <w:tcPr>
            <w:tcW w:w="1022" w:type="dxa"/>
            <w:shd w:val="clear" w:color="auto" w:fill="auto"/>
          </w:tcPr>
          <w:p w14:paraId="589DC527" w14:textId="3A272759" w:rsidR="00A9207E" w:rsidRPr="007147AF" w:rsidRDefault="00A9207E" w:rsidP="00A9207E">
            <w:pPr>
              <w:spacing w:line="240" w:lineRule="auto"/>
              <w:ind w:left="-46" w:right="25"/>
              <w:jc w:val="right"/>
              <w:rPr>
                <w:rFonts w:ascii="Browallia New" w:hAnsi="Browallia New" w:cs="Browallia New"/>
                <w:sz w:val="24"/>
                <w:szCs w:val="24"/>
              </w:rPr>
            </w:pPr>
            <w:r w:rsidRPr="00AB62C1">
              <w:rPr>
                <w:rFonts w:ascii="Browallia New" w:hAnsi="Browallia New" w:cs="Browallia New"/>
                <w:sz w:val="24"/>
                <w:szCs w:val="24"/>
              </w:rPr>
              <w:t>53,850</w:t>
            </w:r>
          </w:p>
        </w:tc>
        <w:tc>
          <w:tcPr>
            <w:tcW w:w="196" w:type="dxa"/>
            <w:shd w:val="clear" w:color="auto" w:fill="auto"/>
            <w:vAlign w:val="bottom"/>
          </w:tcPr>
          <w:p w14:paraId="37A154EA" w14:textId="77777777" w:rsidR="00A9207E" w:rsidRPr="00BF0D66" w:rsidRDefault="00A9207E" w:rsidP="00A9207E">
            <w:pPr>
              <w:spacing w:line="240" w:lineRule="auto"/>
              <w:ind w:left="-46" w:right="25"/>
              <w:jc w:val="right"/>
              <w:rPr>
                <w:rFonts w:ascii="Browallia New" w:hAnsi="Browallia New" w:cs="Browallia New"/>
                <w:sz w:val="24"/>
                <w:szCs w:val="24"/>
              </w:rPr>
            </w:pPr>
          </w:p>
        </w:tc>
        <w:tc>
          <w:tcPr>
            <w:tcW w:w="1120" w:type="dxa"/>
            <w:shd w:val="clear" w:color="auto" w:fill="auto"/>
          </w:tcPr>
          <w:p w14:paraId="4343767D" w14:textId="0B1D660A" w:rsidR="00A9207E" w:rsidRPr="00C826EA" w:rsidRDefault="00A9207E" w:rsidP="00A9207E">
            <w:pPr>
              <w:spacing w:line="240" w:lineRule="auto"/>
              <w:ind w:left="-46" w:right="25"/>
              <w:jc w:val="right"/>
              <w:rPr>
                <w:rFonts w:ascii="Browallia New" w:hAnsi="Browallia New" w:cs="Browallia New"/>
                <w:sz w:val="24"/>
                <w:szCs w:val="24"/>
              </w:rPr>
            </w:pPr>
            <w:r w:rsidRPr="003769E5">
              <w:rPr>
                <w:rFonts w:ascii="Browallia New" w:hAnsi="Browallia New" w:cs="Browallia New"/>
                <w:sz w:val="24"/>
                <w:szCs w:val="24"/>
              </w:rPr>
              <w:t>58,738</w:t>
            </w:r>
          </w:p>
        </w:tc>
      </w:tr>
      <w:tr w:rsidR="00A9207E" w:rsidRPr="00F7454E" w14:paraId="1A87B063" w14:textId="77777777" w:rsidTr="00C07995">
        <w:trPr>
          <w:trHeight w:val="20"/>
        </w:trPr>
        <w:tc>
          <w:tcPr>
            <w:tcW w:w="4045" w:type="dxa"/>
            <w:shd w:val="clear" w:color="auto" w:fill="auto"/>
            <w:vAlign w:val="bottom"/>
          </w:tcPr>
          <w:p w14:paraId="6EEF68CA" w14:textId="66374AF7" w:rsidR="00A9207E" w:rsidRPr="00F7454E" w:rsidRDefault="00A9207E" w:rsidP="00A9207E">
            <w:pPr>
              <w:tabs>
                <w:tab w:val="left" w:pos="3390"/>
              </w:tabs>
              <w:spacing w:line="240" w:lineRule="auto"/>
              <w:ind w:left="248" w:hanging="248"/>
              <w:rPr>
                <w:rFonts w:ascii="Browallia New" w:hAnsi="Browallia New" w:cs="Browallia New"/>
                <w:sz w:val="24"/>
                <w:szCs w:val="24"/>
              </w:rPr>
            </w:pPr>
            <w:r w:rsidRPr="00F7454E">
              <w:rPr>
                <w:rFonts w:ascii="Browallia New" w:hAnsi="Browallia New" w:cs="Browallia New"/>
                <w:sz w:val="24"/>
                <w:szCs w:val="24"/>
                <w:cs/>
              </w:rPr>
              <w:t>ค่าตอบแทนผู้บริหาร</w:t>
            </w:r>
          </w:p>
        </w:tc>
        <w:tc>
          <w:tcPr>
            <w:tcW w:w="1107" w:type="dxa"/>
            <w:shd w:val="clear" w:color="auto" w:fill="auto"/>
          </w:tcPr>
          <w:p w14:paraId="7193FD66" w14:textId="275C2E98" w:rsidR="00A9207E" w:rsidRPr="00B61942" w:rsidRDefault="00AC6229" w:rsidP="00A9207E">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31</w:t>
            </w:r>
            <w:r w:rsidR="00B71836">
              <w:rPr>
                <w:rFonts w:ascii="Browallia New" w:hAnsi="Browallia New" w:cs="Browallia New"/>
                <w:sz w:val="24"/>
                <w:szCs w:val="24"/>
              </w:rPr>
              <w:t>,069</w:t>
            </w:r>
          </w:p>
        </w:tc>
        <w:tc>
          <w:tcPr>
            <w:tcW w:w="209" w:type="dxa"/>
            <w:shd w:val="clear" w:color="auto" w:fill="auto"/>
            <w:vAlign w:val="bottom"/>
          </w:tcPr>
          <w:p w14:paraId="556D212C" w14:textId="77777777" w:rsidR="00A9207E" w:rsidRPr="00C07995" w:rsidRDefault="00A9207E" w:rsidP="00A9207E">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69E7D35" w14:textId="2FED499D" w:rsidR="00A9207E" w:rsidRPr="00C07995" w:rsidRDefault="00A9207E" w:rsidP="00A9207E">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30,413</w:t>
            </w:r>
          </w:p>
        </w:tc>
        <w:tc>
          <w:tcPr>
            <w:tcW w:w="222" w:type="dxa"/>
            <w:shd w:val="clear" w:color="auto" w:fill="auto"/>
            <w:vAlign w:val="bottom"/>
          </w:tcPr>
          <w:p w14:paraId="19364D7F" w14:textId="77777777" w:rsidR="00A9207E" w:rsidRPr="00C07995" w:rsidRDefault="00A9207E" w:rsidP="00A9207E">
            <w:pPr>
              <w:spacing w:line="240" w:lineRule="auto"/>
              <w:ind w:left="-46" w:right="25"/>
              <w:jc w:val="right"/>
              <w:rPr>
                <w:rFonts w:ascii="Browallia New" w:hAnsi="Browallia New" w:cs="Browallia New"/>
                <w:sz w:val="24"/>
                <w:szCs w:val="24"/>
              </w:rPr>
            </w:pPr>
          </w:p>
        </w:tc>
        <w:tc>
          <w:tcPr>
            <w:tcW w:w="1022" w:type="dxa"/>
            <w:shd w:val="clear" w:color="auto" w:fill="auto"/>
          </w:tcPr>
          <w:p w14:paraId="5347C28C" w14:textId="3D2DCD4C" w:rsidR="00A9207E" w:rsidRPr="007147AF" w:rsidRDefault="00A9207E" w:rsidP="00A9207E">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14,514</w:t>
            </w:r>
          </w:p>
        </w:tc>
        <w:tc>
          <w:tcPr>
            <w:tcW w:w="196" w:type="dxa"/>
            <w:shd w:val="clear" w:color="auto" w:fill="auto"/>
            <w:vAlign w:val="bottom"/>
          </w:tcPr>
          <w:p w14:paraId="02FF64A8" w14:textId="77777777" w:rsidR="00A9207E" w:rsidRPr="00BF0D66" w:rsidRDefault="00A9207E" w:rsidP="00A9207E">
            <w:pPr>
              <w:spacing w:line="240" w:lineRule="auto"/>
              <w:ind w:left="-46" w:right="25"/>
              <w:jc w:val="right"/>
              <w:rPr>
                <w:rFonts w:ascii="Browallia New" w:hAnsi="Browallia New" w:cs="Browallia New"/>
                <w:sz w:val="24"/>
                <w:szCs w:val="24"/>
              </w:rPr>
            </w:pPr>
          </w:p>
        </w:tc>
        <w:tc>
          <w:tcPr>
            <w:tcW w:w="1120" w:type="dxa"/>
            <w:shd w:val="clear" w:color="auto" w:fill="auto"/>
          </w:tcPr>
          <w:p w14:paraId="1AC534CF" w14:textId="2129BE78" w:rsidR="00A9207E" w:rsidRPr="00BF0D66" w:rsidRDefault="00A9207E" w:rsidP="00A9207E">
            <w:pPr>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14,513</w:t>
            </w:r>
          </w:p>
        </w:tc>
      </w:tr>
      <w:tr w:rsidR="007E3992" w:rsidRPr="00F7454E" w14:paraId="77C7F1DA" w14:textId="77777777">
        <w:trPr>
          <w:trHeight w:val="20"/>
        </w:trPr>
        <w:tc>
          <w:tcPr>
            <w:tcW w:w="4045" w:type="dxa"/>
            <w:shd w:val="clear" w:color="auto" w:fill="auto"/>
            <w:vAlign w:val="bottom"/>
          </w:tcPr>
          <w:p w14:paraId="62867F82" w14:textId="393CBF77" w:rsidR="007E3992" w:rsidRPr="00F7454E" w:rsidRDefault="007E3992" w:rsidP="007E3992">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ค่าซ่อมแซม</w:t>
            </w:r>
            <w:r w:rsidR="00A06D2A">
              <w:rPr>
                <w:rFonts w:ascii="Browallia New" w:hAnsi="Browallia New" w:cs="Browallia New" w:hint="cs"/>
                <w:sz w:val="24"/>
                <w:szCs w:val="24"/>
                <w:cs/>
              </w:rPr>
              <w:t>ยานพาหนะ</w:t>
            </w:r>
          </w:p>
        </w:tc>
        <w:tc>
          <w:tcPr>
            <w:tcW w:w="1107" w:type="dxa"/>
            <w:shd w:val="clear" w:color="auto" w:fill="auto"/>
          </w:tcPr>
          <w:p w14:paraId="5CD68B3F" w14:textId="0D0B360A" w:rsidR="007E3992" w:rsidRPr="007147AF" w:rsidRDefault="0047042D" w:rsidP="007E3992">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31,085</w:t>
            </w:r>
          </w:p>
        </w:tc>
        <w:tc>
          <w:tcPr>
            <w:tcW w:w="209" w:type="dxa"/>
            <w:shd w:val="clear" w:color="auto" w:fill="auto"/>
            <w:vAlign w:val="bottom"/>
          </w:tcPr>
          <w:p w14:paraId="2DA8D4BE" w14:textId="77777777" w:rsidR="007E3992" w:rsidRPr="00C07995" w:rsidRDefault="007E3992" w:rsidP="007E39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0F6433B" w14:textId="21A24C71" w:rsidR="007E3992" w:rsidRPr="00C07995" w:rsidRDefault="007E3992" w:rsidP="007E3992">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29,127</w:t>
            </w:r>
          </w:p>
        </w:tc>
        <w:tc>
          <w:tcPr>
            <w:tcW w:w="222" w:type="dxa"/>
            <w:shd w:val="clear" w:color="auto" w:fill="auto"/>
            <w:vAlign w:val="bottom"/>
          </w:tcPr>
          <w:p w14:paraId="427E0FD7" w14:textId="77777777" w:rsidR="007E3992" w:rsidRPr="00C07995" w:rsidRDefault="007E3992" w:rsidP="007E39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9328A09" w14:textId="6A5B4FC2" w:rsidR="007E3992" w:rsidRPr="007147AF" w:rsidRDefault="007E3992" w:rsidP="007E3992">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17,031</w:t>
            </w:r>
          </w:p>
        </w:tc>
        <w:tc>
          <w:tcPr>
            <w:tcW w:w="196" w:type="dxa"/>
            <w:shd w:val="clear" w:color="auto" w:fill="auto"/>
            <w:vAlign w:val="bottom"/>
          </w:tcPr>
          <w:p w14:paraId="22E680CB" w14:textId="77777777" w:rsidR="007E3992" w:rsidRPr="00C07995" w:rsidRDefault="007E3992" w:rsidP="007E399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7FE7B998" w14:textId="4C0FB4F8" w:rsidR="007E3992" w:rsidRPr="00C07995" w:rsidRDefault="007E3992" w:rsidP="007E3992">
            <w:pPr>
              <w:pStyle w:val="acctfourfigures"/>
              <w:tabs>
                <w:tab w:val="clear" w:pos="765"/>
              </w:tabs>
              <w:spacing w:line="240" w:lineRule="auto"/>
              <w:ind w:left="-46" w:right="25"/>
              <w:jc w:val="right"/>
              <w:rPr>
                <w:rFonts w:ascii="Browallia New" w:hAnsi="Browallia New" w:cs="Browallia New"/>
                <w:sz w:val="24"/>
                <w:szCs w:val="24"/>
                <w:lang w:val="en-US" w:bidi="th-TH"/>
              </w:rPr>
            </w:pPr>
            <w:r w:rsidRPr="00C826EA">
              <w:rPr>
                <w:rFonts w:ascii="Browallia New" w:hAnsi="Browallia New" w:cs="Browallia New"/>
                <w:sz w:val="24"/>
                <w:szCs w:val="24"/>
              </w:rPr>
              <w:t>18,212</w:t>
            </w:r>
          </w:p>
        </w:tc>
      </w:tr>
      <w:tr w:rsidR="00A06D2A" w:rsidRPr="00F7454E" w14:paraId="660023C9" w14:textId="77777777">
        <w:trPr>
          <w:trHeight w:val="20"/>
        </w:trPr>
        <w:tc>
          <w:tcPr>
            <w:tcW w:w="4045" w:type="dxa"/>
            <w:shd w:val="clear" w:color="auto" w:fill="auto"/>
            <w:vAlign w:val="bottom"/>
          </w:tcPr>
          <w:p w14:paraId="55A933D9" w14:textId="126F6080" w:rsidR="00A06D2A" w:rsidRPr="00F7454E" w:rsidRDefault="00A06D2A" w:rsidP="00A06D2A">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ค่าเบี้ยประกันภัย</w:t>
            </w:r>
          </w:p>
        </w:tc>
        <w:tc>
          <w:tcPr>
            <w:tcW w:w="1107" w:type="dxa"/>
            <w:shd w:val="clear" w:color="auto" w:fill="auto"/>
          </w:tcPr>
          <w:p w14:paraId="5736FB66" w14:textId="0541C9F5" w:rsidR="00A06D2A" w:rsidRPr="007147AF" w:rsidRDefault="00A06D2A" w:rsidP="00A06D2A">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1,90</w:t>
            </w:r>
            <w:r w:rsidR="003F5969">
              <w:rPr>
                <w:rFonts w:ascii="Browallia New" w:hAnsi="Browallia New" w:cs="Browallia New"/>
                <w:sz w:val="24"/>
                <w:szCs w:val="24"/>
              </w:rPr>
              <w:t>3</w:t>
            </w:r>
          </w:p>
        </w:tc>
        <w:tc>
          <w:tcPr>
            <w:tcW w:w="209" w:type="dxa"/>
            <w:shd w:val="clear" w:color="auto" w:fill="auto"/>
            <w:vAlign w:val="bottom"/>
          </w:tcPr>
          <w:p w14:paraId="735763A6" w14:textId="77777777" w:rsidR="00A06D2A" w:rsidRPr="00C07995" w:rsidRDefault="00A06D2A" w:rsidP="00A06D2A">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7A96D136" w14:textId="0400EB30" w:rsidR="00A06D2A" w:rsidRDefault="00A06D2A" w:rsidP="00A06D2A">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2,468</w:t>
            </w:r>
          </w:p>
        </w:tc>
        <w:tc>
          <w:tcPr>
            <w:tcW w:w="222" w:type="dxa"/>
            <w:shd w:val="clear" w:color="auto" w:fill="auto"/>
            <w:vAlign w:val="bottom"/>
          </w:tcPr>
          <w:p w14:paraId="06E4F2D7" w14:textId="77777777" w:rsidR="00A06D2A" w:rsidRPr="00C07995" w:rsidRDefault="00A06D2A" w:rsidP="00A06D2A">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1844DD14" w14:textId="324B38FA" w:rsidR="00A06D2A" w:rsidRPr="007147AF" w:rsidRDefault="00A06D2A" w:rsidP="00A06D2A">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1,586</w:t>
            </w:r>
          </w:p>
        </w:tc>
        <w:tc>
          <w:tcPr>
            <w:tcW w:w="196" w:type="dxa"/>
            <w:shd w:val="clear" w:color="auto" w:fill="auto"/>
            <w:vAlign w:val="bottom"/>
          </w:tcPr>
          <w:p w14:paraId="24E1F9DF" w14:textId="77777777" w:rsidR="00A06D2A" w:rsidRPr="00C07995" w:rsidRDefault="00A06D2A" w:rsidP="00A06D2A">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0C3B9CEF" w14:textId="0AD58C91" w:rsidR="00A06D2A" w:rsidRPr="00C826EA" w:rsidRDefault="00A06D2A" w:rsidP="00A06D2A">
            <w:pPr>
              <w:pStyle w:val="acctfourfigures"/>
              <w:tabs>
                <w:tab w:val="clear" w:pos="765"/>
              </w:tabs>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1,531</w:t>
            </w:r>
          </w:p>
        </w:tc>
      </w:tr>
      <w:tr w:rsidR="00875022" w:rsidRPr="00F7454E" w14:paraId="036C26A9" w14:textId="77777777">
        <w:trPr>
          <w:trHeight w:val="20"/>
        </w:trPr>
        <w:tc>
          <w:tcPr>
            <w:tcW w:w="4045" w:type="dxa"/>
            <w:shd w:val="clear" w:color="auto" w:fill="auto"/>
            <w:vAlign w:val="bottom"/>
          </w:tcPr>
          <w:p w14:paraId="66713988" w14:textId="544E74F4" w:rsidR="00875022" w:rsidRPr="00F7454E" w:rsidRDefault="00875022" w:rsidP="00875022">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lang w:val="en-GB"/>
              </w:rPr>
              <w:t>ขาดทุนจากการลดมูลค่าสินค้า</w:t>
            </w:r>
          </w:p>
        </w:tc>
        <w:tc>
          <w:tcPr>
            <w:tcW w:w="1107" w:type="dxa"/>
            <w:shd w:val="clear" w:color="auto" w:fill="auto"/>
          </w:tcPr>
          <w:p w14:paraId="20B8FFC2" w14:textId="60E985DC" w:rsidR="00875022" w:rsidRPr="007147AF" w:rsidRDefault="00875022" w:rsidP="00875022">
            <w:pPr>
              <w:spacing w:line="240" w:lineRule="auto"/>
              <w:ind w:left="-46" w:right="25"/>
              <w:jc w:val="right"/>
              <w:rPr>
                <w:rFonts w:ascii="Browallia New" w:hAnsi="Browallia New" w:cs="Browallia New"/>
                <w:sz w:val="24"/>
                <w:szCs w:val="24"/>
              </w:rPr>
            </w:pPr>
            <w:r w:rsidRPr="007F0692">
              <w:rPr>
                <w:rFonts w:ascii="Browallia New" w:hAnsi="Browallia New" w:cs="Browallia New"/>
                <w:sz w:val="24"/>
                <w:szCs w:val="24"/>
              </w:rPr>
              <w:t>1,423</w:t>
            </w:r>
          </w:p>
        </w:tc>
        <w:tc>
          <w:tcPr>
            <w:tcW w:w="209" w:type="dxa"/>
            <w:shd w:val="clear" w:color="auto" w:fill="auto"/>
            <w:vAlign w:val="bottom"/>
          </w:tcPr>
          <w:p w14:paraId="743877C9"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355850B5" w14:textId="79C1453A" w:rsidR="00875022" w:rsidRDefault="00875022" w:rsidP="00875022">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2,255</w:t>
            </w:r>
          </w:p>
        </w:tc>
        <w:tc>
          <w:tcPr>
            <w:tcW w:w="222" w:type="dxa"/>
            <w:shd w:val="clear" w:color="auto" w:fill="auto"/>
            <w:vAlign w:val="bottom"/>
          </w:tcPr>
          <w:p w14:paraId="181CFECE"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B67F084" w14:textId="0689A907" w:rsidR="00875022" w:rsidRPr="007147AF" w:rsidRDefault="00875022" w:rsidP="00875022">
            <w:pPr>
              <w:spacing w:line="240" w:lineRule="auto"/>
              <w:ind w:left="-46" w:right="25"/>
              <w:jc w:val="right"/>
              <w:rPr>
                <w:rFonts w:ascii="Browallia New" w:hAnsi="Browallia New" w:cs="Browallia New"/>
                <w:sz w:val="24"/>
                <w:szCs w:val="24"/>
              </w:rPr>
            </w:pPr>
            <w:r w:rsidRPr="00A84CFD">
              <w:rPr>
                <w:rFonts w:ascii="Browallia New" w:hAnsi="Browallia New" w:cs="Browallia New"/>
                <w:sz w:val="24"/>
                <w:szCs w:val="24"/>
              </w:rPr>
              <w:t>1,423</w:t>
            </w:r>
          </w:p>
        </w:tc>
        <w:tc>
          <w:tcPr>
            <w:tcW w:w="196" w:type="dxa"/>
            <w:shd w:val="clear" w:color="auto" w:fill="auto"/>
            <w:vAlign w:val="bottom"/>
          </w:tcPr>
          <w:p w14:paraId="4D82BCF6"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2B980E5F" w14:textId="6A2614D5" w:rsidR="00875022" w:rsidRPr="00C826EA" w:rsidRDefault="00875022" w:rsidP="00875022">
            <w:pPr>
              <w:pStyle w:val="acctfourfigures"/>
              <w:tabs>
                <w:tab w:val="clear" w:pos="765"/>
              </w:tabs>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2,321</w:t>
            </w:r>
          </w:p>
        </w:tc>
      </w:tr>
      <w:tr w:rsidR="00875022" w:rsidRPr="00F7454E" w14:paraId="3078A8F5" w14:textId="77777777">
        <w:trPr>
          <w:trHeight w:val="20"/>
        </w:trPr>
        <w:tc>
          <w:tcPr>
            <w:tcW w:w="4045" w:type="dxa"/>
            <w:shd w:val="clear" w:color="auto" w:fill="auto"/>
            <w:vAlign w:val="bottom"/>
          </w:tcPr>
          <w:p w14:paraId="303234E7" w14:textId="61632C25" w:rsidR="00875022" w:rsidRPr="00F7454E" w:rsidRDefault="00875022" w:rsidP="00875022">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หนี้สูญและ</w:t>
            </w:r>
            <w:r>
              <w:rPr>
                <w:rFonts w:ascii="Browallia New" w:hAnsi="Browallia New" w:cs="Browallia New" w:hint="cs"/>
                <w:sz w:val="24"/>
                <w:szCs w:val="24"/>
                <w:cs/>
              </w:rPr>
              <w:t>ผลขาดทุนจากการด้อยค่า</w:t>
            </w:r>
            <w:r w:rsidRPr="00F46B29">
              <w:rPr>
                <w:rFonts w:ascii="Browallia New" w:hAnsi="Browallia New" w:cs="Browallia New"/>
                <w:sz w:val="24"/>
                <w:szCs w:val="24"/>
              </w:rPr>
              <w:t xml:space="preserve"> </w:t>
            </w:r>
          </w:p>
        </w:tc>
        <w:tc>
          <w:tcPr>
            <w:tcW w:w="1107" w:type="dxa"/>
            <w:shd w:val="clear" w:color="auto" w:fill="auto"/>
          </w:tcPr>
          <w:p w14:paraId="1124523F" w14:textId="34A16075" w:rsidR="00875022" w:rsidRPr="007147AF" w:rsidRDefault="00875022" w:rsidP="00875022">
            <w:pPr>
              <w:spacing w:line="240" w:lineRule="auto"/>
              <w:ind w:left="-46" w:right="25"/>
              <w:jc w:val="right"/>
              <w:rPr>
                <w:rFonts w:ascii="Browallia New" w:hAnsi="Browallia New" w:cs="Browallia New"/>
                <w:sz w:val="24"/>
                <w:szCs w:val="24"/>
              </w:rPr>
            </w:pPr>
            <w:r w:rsidRPr="00AB62C1">
              <w:rPr>
                <w:rFonts w:ascii="Browallia New" w:hAnsi="Browallia New" w:cs="Browallia New"/>
                <w:sz w:val="24"/>
                <w:szCs w:val="24"/>
              </w:rPr>
              <w:t>152,024</w:t>
            </w:r>
          </w:p>
        </w:tc>
        <w:tc>
          <w:tcPr>
            <w:tcW w:w="209" w:type="dxa"/>
            <w:shd w:val="clear" w:color="auto" w:fill="auto"/>
            <w:vAlign w:val="bottom"/>
          </w:tcPr>
          <w:p w14:paraId="3973E393"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DEE4A15" w14:textId="2DFE3A41" w:rsidR="00875022" w:rsidRDefault="00875022" w:rsidP="00875022">
            <w:pPr>
              <w:pStyle w:val="acctfourfigures"/>
              <w:tabs>
                <w:tab w:val="clear" w:pos="765"/>
              </w:tabs>
              <w:spacing w:line="240" w:lineRule="auto"/>
              <w:ind w:left="-46" w:right="25"/>
              <w:jc w:val="right"/>
              <w:rPr>
                <w:rFonts w:ascii="Browallia New" w:hAnsi="Browallia New" w:cs="Browallia New"/>
                <w:sz w:val="24"/>
                <w:szCs w:val="24"/>
              </w:rPr>
            </w:pPr>
            <w:r w:rsidRPr="005E1028">
              <w:rPr>
                <w:rFonts w:ascii="Browallia New" w:hAnsi="Browallia New" w:cs="Browallia New"/>
                <w:sz w:val="24"/>
                <w:szCs w:val="24"/>
              </w:rPr>
              <w:t>96,003</w:t>
            </w:r>
          </w:p>
        </w:tc>
        <w:tc>
          <w:tcPr>
            <w:tcW w:w="222" w:type="dxa"/>
            <w:shd w:val="clear" w:color="auto" w:fill="auto"/>
            <w:vAlign w:val="bottom"/>
          </w:tcPr>
          <w:p w14:paraId="299CCCA4"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F636E37" w14:textId="0D0D899C" w:rsidR="00875022" w:rsidRPr="007147AF" w:rsidRDefault="00875022" w:rsidP="00875022">
            <w:pPr>
              <w:spacing w:line="240" w:lineRule="auto"/>
              <w:ind w:left="-46" w:right="25"/>
              <w:jc w:val="right"/>
              <w:rPr>
                <w:rFonts w:ascii="Browallia New" w:hAnsi="Browallia New" w:cs="Browallia New"/>
                <w:sz w:val="24"/>
                <w:szCs w:val="24"/>
              </w:rPr>
            </w:pPr>
            <w:r w:rsidRPr="00172D4E">
              <w:rPr>
                <w:rFonts w:ascii="Browallia New" w:hAnsi="Browallia New" w:cs="Browallia New"/>
                <w:sz w:val="24"/>
                <w:szCs w:val="24"/>
              </w:rPr>
              <w:t>46,636</w:t>
            </w:r>
          </w:p>
        </w:tc>
        <w:tc>
          <w:tcPr>
            <w:tcW w:w="196" w:type="dxa"/>
            <w:shd w:val="clear" w:color="auto" w:fill="auto"/>
            <w:vAlign w:val="bottom"/>
          </w:tcPr>
          <w:p w14:paraId="24882E7D" w14:textId="77777777" w:rsidR="00875022" w:rsidRPr="00C07995" w:rsidRDefault="00875022" w:rsidP="00875022">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176C4AA7" w14:textId="5B64EFC6" w:rsidR="00875022" w:rsidRPr="00C826EA" w:rsidRDefault="00875022" w:rsidP="00875022">
            <w:pPr>
              <w:pStyle w:val="acctfourfigures"/>
              <w:tabs>
                <w:tab w:val="clear" w:pos="765"/>
              </w:tabs>
              <w:spacing w:line="240" w:lineRule="auto"/>
              <w:ind w:left="-46" w:right="25"/>
              <w:jc w:val="right"/>
              <w:rPr>
                <w:rFonts w:ascii="Browallia New" w:hAnsi="Browallia New" w:cs="Browallia New"/>
                <w:sz w:val="24"/>
                <w:szCs w:val="24"/>
              </w:rPr>
            </w:pPr>
            <w:r w:rsidRPr="005E1028">
              <w:rPr>
                <w:rFonts w:ascii="Browallia New" w:hAnsi="Browallia New" w:cs="Browallia New"/>
                <w:sz w:val="24"/>
                <w:szCs w:val="24"/>
              </w:rPr>
              <w:t>38,300</w:t>
            </w:r>
          </w:p>
        </w:tc>
      </w:tr>
      <w:tr w:rsidR="007D78B5" w:rsidRPr="00F7454E" w14:paraId="01A41791" w14:textId="77777777">
        <w:trPr>
          <w:trHeight w:val="20"/>
        </w:trPr>
        <w:tc>
          <w:tcPr>
            <w:tcW w:w="4045" w:type="dxa"/>
            <w:shd w:val="clear" w:color="auto" w:fill="auto"/>
            <w:vAlign w:val="bottom"/>
          </w:tcPr>
          <w:p w14:paraId="60E98E56" w14:textId="73C74C69" w:rsidR="007D78B5" w:rsidRPr="00F7454E" w:rsidRDefault="007D78B5" w:rsidP="007D78B5">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ค่าสาธารณูปโภค</w:t>
            </w:r>
          </w:p>
        </w:tc>
        <w:tc>
          <w:tcPr>
            <w:tcW w:w="1107" w:type="dxa"/>
            <w:shd w:val="clear" w:color="auto" w:fill="auto"/>
          </w:tcPr>
          <w:p w14:paraId="7B066210" w14:textId="670DB338" w:rsidR="007D78B5" w:rsidRPr="007147AF" w:rsidRDefault="007476EE" w:rsidP="007D78B5">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85</w:t>
            </w:r>
            <w:r w:rsidR="00A301F6">
              <w:rPr>
                <w:rFonts w:ascii="Browallia New" w:hAnsi="Browallia New" w:cs="Browallia New"/>
                <w:sz w:val="24"/>
                <w:szCs w:val="24"/>
              </w:rPr>
              <w:t>,841</w:t>
            </w:r>
          </w:p>
        </w:tc>
        <w:tc>
          <w:tcPr>
            <w:tcW w:w="209" w:type="dxa"/>
            <w:shd w:val="clear" w:color="auto" w:fill="auto"/>
            <w:vAlign w:val="bottom"/>
          </w:tcPr>
          <w:p w14:paraId="3EED0470" w14:textId="77777777" w:rsidR="007D78B5" w:rsidRPr="00C07995" w:rsidRDefault="007D78B5" w:rsidP="007D78B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25D003A6" w14:textId="780334E6" w:rsidR="007D78B5" w:rsidRDefault="007D78B5" w:rsidP="007D78B5">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66,033</w:t>
            </w:r>
          </w:p>
        </w:tc>
        <w:tc>
          <w:tcPr>
            <w:tcW w:w="222" w:type="dxa"/>
            <w:shd w:val="clear" w:color="auto" w:fill="auto"/>
            <w:vAlign w:val="bottom"/>
          </w:tcPr>
          <w:p w14:paraId="3828AB4E" w14:textId="77777777" w:rsidR="007D78B5" w:rsidRPr="00C07995" w:rsidRDefault="007D78B5" w:rsidP="007D78B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0B40AB6D" w14:textId="2E115BFC" w:rsidR="007D78B5" w:rsidRPr="007147AF" w:rsidRDefault="007D78B5" w:rsidP="007D78B5">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23,697</w:t>
            </w:r>
          </w:p>
        </w:tc>
        <w:tc>
          <w:tcPr>
            <w:tcW w:w="196" w:type="dxa"/>
            <w:shd w:val="clear" w:color="auto" w:fill="auto"/>
            <w:vAlign w:val="bottom"/>
          </w:tcPr>
          <w:p w14:paraId="4AFD3124" w14:textId="77777777" w:rsidR="007D78B5" w:rsidRPr="00C07995" w:rsidRDefault="007D78B5" w:rsidP="007D78B5">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6E5302EC" w14:textId="6B0292E8" w:rsidR="007D78B5" w:rsidRPr="00C826EA" w:rsidRDefault="007D78B5" w:rsidP="007D78B5">
            <w:pPr>
              <w:pStyle w:val="acctfourfigures"/>
              <w:tabs>
                <w:tab w:val="clear" w:pos="765"/>
              </w:tabs>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20,829</w:t>
            </w:r>
          </w:p>
        </w:tc>
      </w:tr>
      <w:tr w:rsidR="00784E3B" w:rsidRPr="00F7454E" w14:paraId="72F46382" w14:textId="77777777">
        <w:trPr>
          <w:trHeight w:val="20"/>
        </w:trPr>
        <w:tc>
          <w:tcPr>
            <w:tcW w:w="4045" w:type="dxa"/>
            <w:shd w:val="clear" w:color="auto" w:fill="auto"/>
            <w:vAlign w:val="bottom"/>
          </w:tcPr>
          <w:p w14:paraId="0E94BF48" w14:textId="07A45539" w:rsidR="00784E3B" w:rsidRPr="00650DFF" w:rsidRDefault="00784E3B" w:rsidP="00784E3B">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ค่าโฆษณาและประชาสัมพันธ์</w:t>
            </w:r>
          </w:p>
        </w:tc>
        <w:tc>
          <w:tcPr>
            <w:tcW w:w="1107" w:type="dxa"/>
            <w:shd w:val="clear" w:color="auto" w:fill="auto"/>
          </w:tcPr>
          <w:p w14:paraId="7B7AEB6B" w14:textId="46662720" w:rsidR="00784E3B" w:rsidRPr="007147AF" w:rsidRDefault="00784E3B" w:rsidP="00784E3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50,730</w:t>
            </w:r>
          </w:p>
        </w:tc>
        <w:tc>
          <w:tcPr>
            <w:tcW w:w="209" w:type="dxa"/>
            <w:shd w:val="clear" w:color="auto" w:fill="auto"/>
            <w:vAlign w:val="bottom"/>
          </w:tcPr>
          <w:p w14:paraId="35A665E7"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4BA01679" w14:textId="57F7D209"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32,104</w:t>
            </w:r>
          </w:p>
        </w:tc>
        <w:tc>
          <w:tcPr>
            <w:tcW w:w="222" w:type="dxa"/>
            <w:shd w:val="clear" w:color="auto" w:fill="auto"/>
            <w:vAlign w:val="bottom"/>
          </w:tcPr>
          <w:p w14:paraId="578B0BB4"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0C4CD9E0" w14:textId="5941942F" w:rsidR="00784E3B" w:rsidRPr="007147AF" w:rsidRDefault="00784E3B" w:rsidP="00784E3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2,123</w:t>
            </w:r>
          </w:p>
        </w:tc>
        <w:tc>
          <w:tcPr>
            <w:tcW w:w="196" w:type="dxa"/>
            <w:shd w:val="clear" w:color="auto" w:fill="auto"/>
            <w:vAlign w:val="bottom"/>
          </w:tcPr>
          <w:p w14:paraId="7B4F25E9"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266E5D0C" w14:textId="43DEC503"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r w:rsidRPr="00C826EA">
              <w:rPr>
                <w:rFonts w:ascii="Browallia New" w:hAnsi="Browallia New" w:cs="Browallia New"/>
                <w:sz w:val="24"/>
                <w:szCs w:val="24"/>
              </w:rPr>
              <w:t>2,378</w:t>
            </w:r>
          </w:p>
        </w:tc>
      </w:tr>
      <w:tr w:rsidR="00784E3B" w:rsidRPr="00F7454E" w14:paraId="338864B0" w14:textId="77777777">
        <w:trPr>
          <w:trHeight w:val="20"/>
        </w:trPr>
        <w:tc>
          <w:tcPr>
            <w:tcW w:w="4045" w:type="dxa"/>
            <w:shd w:val="clear" w:color="auto" w:fill="auto"/>
            <w:vAlign w:val="bottom"/>
          </w:tcPr>
          <w:p w14:paraId="1E4921BA" w14:textId="17BF7EFB" w:rsidR="00784E3B" w:rsidRPr="00F7454E" w:rsidRDefault="00784E3B" w:rsidP="00784E3B">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sz w:val="24"/>
                <w:szCs w:val="24"/>
                <w:cs/>
              </w:rPr>
              <w:t>ค่าภาษีธุรกิจเฉพาะ</w:t>
            </w:r>
          </w:p>
        </w:tc>
        <w:tc>
          <w:tcPr>
            <w:tcW w:w="1107" w:type="dxa"/>
            <w:shd w:val="clear" w:color="auto" w:fill="auto"/>
          </w:tcPr>
          <w:p w14:paraId="769F9969" w14:textId="5FB1201C" w:rsidR="00784E3B" w:rsidRPr="00AB62C1" w:rsidRDefault="00784E3B" w:rsidP="00784E3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5</w:t>
            </w:r>
            <w:r w:rsidR="008A26B5">
              <w:rPr>
                <w:rFonts w:ascii="Browallia New" w:hAnsi="Browallia New" w:cs="Browallia New"/>
                <w:sz w:val="24"/>
                <w:szCs w:val="24"/>
              </w:rPr>
              <w:t>6,182</w:t>
            </w:r>
          </w:p>
        </w:tc>
        <w:tc>
          <w:tcPr>
            <w:tcW w:w="209" w:type="dxa"/>
            <w:shd w:val="clear" w:color="auto" w:fill="auto"/>
            <w:vAlign w:val="bottom"/>
          </w:tcPr>
          <w:p w14:paraId="63CD3DDD"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53CB36B4" w14:textId="7A992F7A" w:rsidR="00784E3B" w:rsidRDefault="00784E3B" w:rsidP="00784E3B">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16,779</w:t>
            </w:r>
          </w:p>
        </w:tc>
        <w:tc>
          <w:tcPr>
            <w:tcW w:w="222" w:type="dxa"/>
            <w:shd w:val="clear" w:color="auto" w:fill="auto"/>
            <w:vAlign w:val="bottom"/>
          </w:tcPr>
          <w:p w14:paraId="35FE750D"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7DDD4F82" w14:textId="61BF670F" w:rsidR="00784E3B" w:rsidRPr="007147AF" w:rsidRDefault="00784E3B" w:rsidP="00784E3B">
            <w:pPr>
              <w:spacing w:line="240" w:lineRule="auto"/>
              <w:ind w:left="-46" w:right="25"/>
              <w:jc w:val="right"/>
              <w:rPr>
                <w:rFonts w:ascii="Browallia New" w:hAnsi="Browallia New" w:cs="Browallia New"/>
                <w:sz w:val="24"/>
                <w:szCs w:val="24"/>
              </w:rPr>
            </w:pPr>
            <w:r w:rsidRPr="007147AF">
              <w:rPr>
                <w:rFonts w:ascii="Browallia New" w:hAnsi="Browallia New" w:cs="Browallia New"/>
                <w:sz w:val="24"/>
                <w:szCs w:val="24"/>
              </w:rPr>
              <w:t>12,325</w:t>
            </w:r>
          </w:p>
        </w:tc>
        <w:tc>
          <w:tcPr>
            <w:tcW w:w="196" w:type="dxa"/>
            <w:shd w:val="clear" w:color="auto" w:fill="auto"/>
            <w:vAlign w:val="bottom"/>
          </w:tcPr>
          <w:p w14:paraId="2E401BA0" w14:textId="77777777" w:rsidR="00784E3B" w:rsidRPr="006D07B7"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shd w:val="clear" w:color="auto" w:fill="auto"/>
          </w:tcPr>
          <w:p w14:paraId="6C708417" w14:textId="06E1A184" w:rsidR="00784E3B" w:rsidRPr="00C826EA" w:rsidRDefault="00784E3B" w:rsidP="00784E3B">
            <w:pPr>
              <w:pStyle w:val="acctfourfigures"/>
              <w:tabs>
                <w:tab w:val="clear" w:pos="765"/>
              </w:tabs>
              <w:spacing w:line="240" w:lineRule="auto"/>
              <w:ind w:left="-46" w:right="25"/>
              <w:jc w:val="right"/>
              <w:rPr>
                <w:rFonts w:ascii="Browallia New" w:hAnsi="Browallia New" w:cs="Browallia New"/>
                <w:sz w:val="24"/>
                <w:szCs w:val="24"/>
              </w:rPr>
            </w:pPr>
            <w:r w:rsidRPr="00C826EA">
              <w:rPr>
                <w:rFonts w:ascii="Browallia New" w:hAnsi="Browallia New" w:cs="Browallia New"/>
                <w:sz w:val="24"/>
                <w:szCs w:val="24"/>
              </w:rPr>
              <w:t>148</w:t>
            </w:r>
          </w:p>
        </w:tc>
      </w:tr>
      <w:tr w:rsidR="00784E3B" w:rsidRPr="00F7454E" w14:paraId="5A028EE5" w14:textId="77777777">
        <w:trPr>
          <w:trHeight w:val="20"/>
        </w:trPr>
        <w:tc>
          <w:tcPr>
            <w:tcW w:w="4045" w:type="dxa"/>
            <w:shd w:val="clear" w:color="auto" w:fill="auto"/>
            <w:vAlign w:val="bottom"/>
          </w:tcPr>
          <w:p w14:paraId="4C963F4A" w14:textId="46E09417" w:rsidR="00784E3B" w:rsidRPr="00F7454E" w:rsidRDefault="00784E3B" w:rsidP="00784E3B">
            <w:pPr>
              <w:tabs>
                <w:tab w:val="left" w:pos="3390"/>
              </w:tabs>
              <w:spacing w:line="240" w:lineRule="auto"/>
              <w:ind w:left="248" w:hanging="248"/>
              <w:rPr>
                <w:rFonts w:ascii="Browallia New" w:hAnsi="Browallia New" w:cs="Browallia New"/>
                <w:sz w:val="24"/>
                <w:szCs w:val="24"/>
                <w:cs/>
              </w:rPr>
            </w:pPr>
            <w:r w:rsidRPr="00F7454E">
              <w:rPr>
                <w:rFonts w:ascii="Browallia New" w:hAnsi="Browallia New" w:cs="Browallia New" w:hint="cs"/>
                <w:sz w:val="24"/>
                <w:szCs w:val="24"/>
                <w:cs/>
              </w:rPr>
              <w:t>ค่าธรรมเนียมอื่นๆ</w:t>
            </w:r>
          </w:p>
        </w:tc>
        <w:tc>
          <w:tcPr>
            <w:tcW w:w="1107" w:type="dxa"/>
            <w:shd w:val="clear" w:color="auto" w:fill="auto"/>
          </w:tcPr>
          <w:p w14:paraId="3B06E6E7" w14:textId="5F853C1C" w:rsidR="00784E3B" w:rsidRPr="007147AF" w:rsidRDefault="00C3248C" w:rsidP="00784E3B">
            <w:pPr>
              <w:spacing w:line="240" w:lineRule="auto"/>
              <w:ind w:left="-46" w:right="25"/>
              <w:jc w:val="right"/>
              <w:rPr>
                <w:rFonts w:ascii="Browallia New" w:hAnsi="Browallia New" w:cs="Browallia New"/>
                <w:sz w:val="24"/>
                <w:szCs w:val="24"/>
              </w:rPr>
            </w:pPr>
            <w:r>
              <w:rPr>
                <w:rFonts w:ascii="Browallia New" w:hAnsi="Browallia New" w:cs="Browallia New"/>
                <w:sz w:val="24"/>
                <w:szCs w:val="24"/>
              </w:rPr>
              <w:t>41</w:t>
            </w:r>
            <w:r w:rsidR="00152558">
              <w:rPr>
                <w:rFonts w:ascii="Browallia New" w:hAnsi="Browallia New" w:cs="Browallia New"/>
                <w:sz w:val="24"/>
                <w:szCs w:val="24"/>
              </w:rPr>
              <w:t>,168</w:t>
            </w:r>
          </w:p>
        </w:tc>
        <w:tc>
          <w:tcPr>
            <w:tcW w:w="209" w:type="dxa"/>
            <w:shd w:val="clear" w:color="auto" w:fill="auto"/>
            <w:vAlign w:val="bottom"/>
          </w:tcPr>
          <w:p w14:paraId="12D510C6" w14:textId="77777777" w:rsidR="00784E3B" w:rsidRPr="00C07995"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94" w:type="dxa"/>
            <w:shd w:val="clear" w:color="auto" w:fill="auto"/>
          </w:tcPr>
          <w:p w14:paraId="12F14224" w14:textId="38567D10" w:rsidR="00784E3B" w:rsidRPr="00C07995" w:rsidRDefault="00784E3B" w:rsidP="00784E3B">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rPr>
              <w:t>30,033</w:t>
            </w:r>
          </w:p>
        </w:tc>
        <w:tc>
          <w:tcPr>
            <w:tcW w:w="222" w:type="dxa"/>
            <w:shd w:val="clear" w:color="auto" w:fill="auto"/>
            <w:vAlign w:val="bottom"/>
          </w:tcPr>
          <w:p w14:paraId="4C831A1F" w14:textId="77777777" w:rsidR="00784E3B" w:rsidRPr="00C07995" w:rsidRDefault="00784E3B" w:rsidP="00784E3B">
            <w:pPr>
              <w:spacing w:line="240" w:lineRule="auto"/>
              <w:ind w:left="-46" w:right="25"/>
              <w:jc w:val="right"/>
              <w:rPr>
                <w:rFonts w:ascii="Browallia New" w:hAnsi="Browallia New" w:cs="Browallia New"/>
                <w:sz w:val="24"/>
                <w:szCs w:val="24"/>
              </w:rPr>
            </w:pPr>
          </w:p>
        </w:tc>
        <w:tc>
          <w:tcPr>
            <w:tcW w:w="1022" w:type="dxa"/>
            <w:shd w:val="clear" w:color="auto" w:fill="auto"/>
          </w:tcPr>
          <w:p w14:paraId="5C8DF632" w14:textId="6908B2D7" w:rsidR="00784E3B" w:rsidRPr="007147AF" w:rsidRDefault="00784E3B" w:rsidP="00784E3B">
            <w:pPr>
              <w:spacing w:line="240" w:lineRule="auto"/>
              <w:ind w:left="-46" w:right="25"/>
              <w:jc w:val="right"/>
              <w:rPr>
                <w:rFonts w:ascii="Browallia New" w:hAnsi="Browallia New" w:cs="Browallia New"/>
                <w:sz w:val="24"/>
                <w:szCs w:val="24"/>
                <w:cs/>
              </w:rPr>
            </w:pPr>
            <w:r w:rsidRPr="007147AF">
              <w:rPr>
                <w:rFonts w:ascii="Browallia New" w:hAnsi="Browallia New" w:cs="Browallia New"/>
                <w:sz w:val="24"/>
                <w:szCs w:val="24"/>
              </w:rPr>
              <w:t>8,243</w:t>
            </w:r>
          </w:p>
        </w:tc>
        <w:tc>
          <w:tcPr>
            <w:tcW w:w="196" w:type="dxa"/>
            <w:shd w:val="clear" w:color="auto" w:fill="auto"/>
            <w:vAlign w:val="bottom"/>
          </w:tcPr>
          <w:p w14:paraId="4D2ABB53" w14:textId="77777777" w:rsidR="00784E3B" w:rsidRPr="00C07995" w:rsidRDefault="00784E3B" w:rsidP="00784E3B">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p>
        </w:tc>
        <w:tc>
          <w:tcPr>
            <w:tcW w:w="1120" w:type="dxa"/>
            <w:shd w:val="clear" w:color="auto" w:fill="auto"/>
          </w:tcPr>
          <w:p w14:paraId="7B612CDA" w14:textId="0DC1CEC1" w:rsidR="00784E3B" w:rsidRPr="00C07995" w:rsidRDefault="00784E3B" w:rsidP="00784E3B">
            <w:pPr>
              <w:pStyle w:val="acctfourfigures"/>
              <w:tabs>
                <w:tab w:val="clear" w:pos="765"/>
              </w:tabs>
              <w:spacing w:line="240" w:lineRule="auto"/>
              <w:ind w:left="-46" w:right="25"/>
              <w:jc w:val="right"/>
              <w:rPr>
                <w:rFonts w:ascii="Browallia New" w:hAnsi="Browallia New" w:cs="Browallia New"/>
                <w:sz w:val="24"/>
                <w:szCs w:val="24"/>
                <w:cs/>
                <w:lang w:val="en-US"/>
              </w:rPr>
            </w:pPr>
            <w:r w:rsidRPr="00C826EA">
              <w:rPr>
                <w:rFonts w:ascii="Browallia New" w:hAnsi="Browallia New" w:cs="Browallia New"/>
                <w:sz w:val="24"/>
                <w:szCs w:val="24"/>
              </w:rPr>
              <w:t>4,751</w:t>
            </w:r>
          </w:p>
        </w:tc>
      </w:tr>
    </w:tbl>
    <w:p w14:paraId="5A1D4736" w14:textId="77777777" w:rsidR="009974D5"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6926354A" w14:textId="77777777" w:rsidR="009974D5"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51CEBE88" w14:textId="77777777" w:rsidR="009974D5"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0427E3B3" w14:textId="77777777" w:rsidR="009974D5" w:rsidRDefault="009974D5" w:rsidP="009974D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086E3AA3" w14:textId="5B6C0589" w:rsidR="008A494B" w:rsidRPr="00804FA7" w:rsidRDefault="008A494B" w:rsidP="00804FA7">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sidRPr="00804FA7">
        <w:rPr>
          <w:rFonts w:ascii="Browallia New" w:hAnsi="Browallia New" w:cs="Browallia New"/>
          <w:b/>
          <w:bCs/>
          <w:sz w:val="28"/>
          <w:szCs w:val="28"/>
          <w:cs/>
        </w:rPr>
        <w:t>เครื่องมือทาง</w:t>
      </w:r>
      <w:r w:rsidRPr="00804FA7">
        <w:rPr>
          <w:rFonts w:ascii="Browallia New" w:hAnsi="Browallia New" w:cs="Browallia New"/>
          <w:b/>
          <w:bCs/>
          <w:sz w:val="28"/>
          <w:szCs w:val="28"/>
          <w:cs/>
          <w:lang w:val="en-GB"/>
        </w:rPr>
        <w:t>การเงิน</w:t>
      </w:r>
    </w:p>
    <w:p w14:paraId="1E68DE5E" w14:textId="77777777" w:rsidR="00192823" w:rsidRPr="00C07995" w:rsidRDefault="00192823" w:rsidP="00C626F2">
      <w:pPr>
        <w:tabs>
          <w:tab w:val="clear" w:pos="454"/>
          <w:tab w:val="right" w:pos="7200"/>
          <w:tab w:val="right" w:pos="8540"/>
        </w:tabs>
        <w:spacing w:line="240" w:lineRule="auto"/>
        <w:ind w:left="364" w:right="-34"/>
        <w:jc w:val="thaiDistribute"/>
        <w:rPr>
          <w:rFonts w:ascii="Browallia New" w:hAnsi="Browallia New" w:cs="Browallia New"/>
          <w:i/>
          <w:iCs/>
          <w:sz w:val="20"/>
          <w:szCs w:val="20"/>
        </w:rPr>
      </w:pPr>
    </w:p>
    <w:p w14:paraId="3DFE3647" w14:textId="7BF5C3E3" w:rsidR="008A494B" w:rsidRPr="007D6EAE" w:rsidRDefault="008A494B" w:rsidP="00C626F2">
      <w:pPr>
        <w:tabs>
          <w:tab w:val="clear" w:pos="454"/>
          <w:tab w:val="right" w:pos="7200"/>
          <w:tab w:val="right" w:pos="8540"/>
        </w:tabs>
        <w:spacing w:line="240" w:lineRule="auto"/>
        <w:ind w:left="364" w:right="-34"/>
        <w:jc w:val="thaiDistribute"/>
        <w:rPr>
          <w:rFonts w:ascii="Browallia New" w:hAnsi="Browallia New" w:cs="Browallia New"/>
          <w:i/>
          <w:iCs/>
          <w:sz w:val="28"/>
          <w:szCs w:val="28"/>
        </w:rPr>
      </w:pPr>
      <w:r w:rsidRPr="007D6EAE">
        <w:rPr>
          <w:rFonts w:ascii="Browallia New" w:hAnsi="Browallia New" w:cs="Browallia New"/>
          <w:i/>
          <w:iCs/>
          <w:sz w:val="28"/>
          <w:szCs w:val="28"/>
          <w:cs/>
        </w:rPr>
        <w:t>การบริหารความเสี่ยง</w:t>
      </w:r>
    </w:p>
    <w:p w14:paraId="5C751603" w14:textId="30B73ED3" w:rsidR="008A494B" w:rsidRPr="007D6EAE" w:rsidRDefault="00E7073E" w:rsidP="00C626F2">
      <w:pPr>
        <w:tabs>
          <w:tab w:val="clear" w:pos="454"/>
          <w:tab w:val="left" w:pos="1440"/>
          <w:tab w:val="right" w:pos="7200"/>
          <w:tab w:val="right" w:pos="8540"/>
        </w:tabs>
        <w:spacing w:line="240" w:lineRule="auto"/>
        <w:ind w:left="364" w:right="-45"/>
        <w:jc w:val="thaiDistribute"/>
        <w:rPr>
          <w:rFonts w:ascii="Browallia New" w:hAnsi="Browallia New" w:cs="Browallia New"/>
          <w:spacing w:val="4"/>
          <w:sz w:val="28"/>
          <w:szCs w:val="28"/>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บริษัทมีเครื่องมือทางการเงินที่สำคัญที่แสดงในงบแสดงฐานะการเงินประกอบด้วย</w:t>
      </w:r>
      <w:r w:rsidR="00F46B29" w:rsidRPr="007D6EAE">
        <w:rPr>
          <w:rFonts w:ascii="Browallia New" w:hAnsi="Browallia New" w:cs="Browallia New"/>
          <w:sz w:val="28"/>
          <w:szCs w:val="28"/>
        </w:rPr>
        <w:t xml:space="preserve"> </w:t>
      </w:r>
      <w:bookmarkStart w:id="6" w:name="_Hlk2204045"/>
      <w:r w:rsidR="008A494B"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D61771" w:rsidRPr="007D6EAE">
        <w:rPr>
          <w:rFonts w:ascii="Browallia New" w:hAnsi="Browallia New" w:cs="Browallia New"/>
          <w:sz w:val="28"/>
          <w:szCs w:val="28"/>
          <w:cs/>
        </w:rPr>
        <w:t>ลูกหนี้ตามสัญญาเช่าซื้อ</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w:t>
      </w:r>
      <w:r w:rsidR="008A494B" w:rsidRPr="007D6EAE">
        <w:rPr>
          <w:rFonts w:ascii="Browallia New" w:hAnsi="Browallia New" w:cs="Browallia New"/>
          <w:spacing w:val="4"/>
          <w:sz w:val="28"/>
          <w:szCs w:val="28"/>
          <w:cs/>
        </w:rPr>
        <w:t>ให้กู้ยืม</w:t>
      </w:r>
      <w:r w:rsidR="00F46B29" w:rsidRPr="007D6EAE">
        <w:rPr>
          <w:rFonts w:ascii="Browallia New" w:hAnsi="Browallia New" w:cs="Browallia New"/>
          <w:spacing w:val="4"/>
          <w:sz w:val="28"/>
          <w:szCs w:val="28"/>
        </w:rPr>
        <w:t xml:space="preserve"> </w:t>
      </w:r>
      <w:r w:rsidR="003F70D9" w:rsidRPr="007D6EAE">
        <w:rPr>
          <w:rFonts w:ascii="Browallia New" w:hAnsi="Browallia New" w:cs="Browallia New"/>
          <w:sz w:val="28"/>
          <w:szCs w:val="28"/>
          <w:cs/>
        </w:rPr>
        <w:t>เงินฝากธนาคารที่มีข้อจำกัดในการใช้</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rPr>
        <w:t xml:space="preserve"> </w:t>
      </w:r>
      <w:r w:rsidR="008A494B" w:rsidRPr="007D6EAE">
        <w:rPr>
          <w:rFonts w:ascii="Browallia New" w:hAnsi="Browallia New" w:cs="Browallia New"/>
          <w:spacing w:val="4"/>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3F70D9" w:rsidRPr="007D6EAE">
        <w:rPr>
          <w:rFonts w:ascii="Browallia New" w:hAnsi="Browallia New" w:cs="Browallia New"/>
          <w:sz w:val="28"/>
          <w:szCs w:val="28"/>
          <w:cs/>
        </w:rPr>
        <w:t>หุ้นกู้</w:t>
      </w:r>
      <w:r w:rsidR="00F46B29" w:rsidRPr="007D6EAE">
        <w:rPr>
          <w:rFonts w:ascii="Browallia New" w:hAnsi="Browallia New" w:cs="Browallia New" w:hint="cs"/>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และเงินกู้ยืมระยะยาว</w:t>
      </w:r>
      <w:r w:rsidR="00F46B29" w:rsidRPr="007D6EAE">
        <w:rPr>
          <w:rFonts w:ascii="Browallia New" w:hAnsi="Browallia New" w:cs="Browallia New"/>
          <w:sz w:val="28"/>
          <w:szCs w:val="28"/>
        </w:rPr>
        <w:t xml:space="preserve"> </w:t>
      </w:r>
      <w:bookmarkEnd w:id="6"/>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บริษัทมีความเสี่ยงที่เกี่ยวข้องกับเครื่องมือทางการเงินดังกล่าว</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และมีนโยบายในการบริหารความเสี่ยงดังนี้</w:t>
      </w:r>
    </w:p>
    <w:p w14:paraId="12DA513A" w14:textId="77777777" w:rsidR="008A494B" w:rsidRPr="00C07995" w:rsidRDefault="008A494B" w:rsidP="00C626F2">
      <w:pPr>
        <w:tabs>
          <w:tab w:val="clear" w:pos="454"/>
          <w:tab w:val="left" w:pos="360"/>
          <w:tab w:val="left" w:pos="1440"/>
          <w:tab w:val="right" w:pos="7200"/>
          <w:tab w:val="right" w:pos="8540"/>
        </w:tabs>
        <w:spacing w:line="240" w:lineRule="auto"/>
        <w:ind w:left="364" w:right="-45"/>
        <w:jc w:val="thaiDistribute"/>
        <w:rPr>
          <w:rFonts w:ascii="Browallia New" w:hAnsi="Browallia New" w:cs="Browallia New"/>
        </w:rPr>
      </w:pPr>
    </w:p>
    <w:p w14:paraId="5B879304"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ความเสี่ยงด้านการให้สินเชื่อ</w:t>
      </w:r>
    </w:p>
    <w:p w14:paraId="5107409B" w14:textId="1F7E896F"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บริษัทมีความเสี่ยงด้านการให้สินเชื่อที่เกี่ยวเนื่องกับลูกหนี้ตามสัญญาเช่าซื้อและเงินให้กู้ยืม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ฝ่ายบริหารควบคุมความเสี่ยงนี้โดยการกำหนดให้มีนโยบายและวิธีการในการควบคุมสินเชื่อที่เหมาะสม</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นอกจากนี้</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การให้สินเชื่อของ</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บริษัทไม่มีการกระจุกตัวเนื่องจาก</w:t>
      </w:r>
      <w:r w:rsidR="006D07A8" w:rsidRPr="007D6EAE">
        <w:rPr>
          <w:rFonts w:ascii="Browallia New" w:hAnsi="Browallia New" w:cs="Browallia New" w:hint="cs"/>
          <w:sz w:val="28"/>
          <w:szCs w:val="28"/>
          <w:cs/>
        </w:rPr>
        <w:t>กลุ่ม</w:t>
      </w:r>
      <w:r w:rsidR="007E6A09" w:rsidRPr="007D6EAE">
        <w:rPr>
          <w:rFonts w:ascii="Browallia New" w:hAnsi="Browallia New" w:cs="Browallia New"/>
          <w:sz w:val="28"/>
          <w:szCs w:val="28"/>
          <w:cs/>
        </w:rPr>
        <w:t>บริษัทมีฐานของลูกค้าที่หลากหลายและมีอยู่จำนวนมากราย</w:t>
      </w:r>
      <w:r w:rsidR="00F46B29" w:rsidRPr="007D6EAE">
        <w:rPr>
          <w:rFonts w:ascii="Browallia New" w:hAnsi="Browallia New" w:cs="Browallia New"/>
          <w:sz w:val="28"/>
          <w:szCs w:val="28"/>
        </w:rPr>
        <w:t xml:space="preserve"> </w:t>
      </w:r>
      <w:r w:rsidR="007E6A09" w:rsidRPr="007D6EAE">
        <w:rPr>
          <w:rFonts w:ascii="Browallia New" w:hAnsi="Browallia New" w:cs="Browallia New"/>
          <w:sz w:val="28"/>
          <w:szCs w:val="28"/>
          <w:cs/>
        </w:rPr>
        <w:t>ดังนั้นบริษัทจึงไม่คาดว่าจะได้รับความเสียหายที่เป็นสาระสำคัญจากการให้สินเชื่อนอกจากจำนวน</w:t>
      </w:r>
      <w:r w:rsidR="00021F84" w:rsidRPr="00021F84">
        <w:rPr>
          <w:rFonts w:ascii="Browallia New" w:hAnsi="Browallia New" w:cs="Browallia New"/>
          <w:sz w:val="28"/>
          <w:szCs w:val="28"/>
          <w:cs/>
        </w:rPr>
        <w:t>ค่าเผื่อผลขาดทุนด้านเครดิตที่คาดว่าจะเกิดขึ้น</w:t>
      </w:r>
      <w:r w:rsidR="007E6A09" w:rsidRPr="007D6EAE">
        <w:rPr>
          <w:rFonts w:ascii="Browallia New" w:hAnsi="Browallia New" w:cs="Browallia New"/>
          <w:sz w:val="28"/>
          <w:szCs w:val="28"/>
          <w:cs/>
        </w:rPr>
        <w:t>ที่บันทึกไว้แล้วในบัญชี</w:t>
      </w:r>
    </w:p>
    <w:p w14:paraId="2FF9F512" w14:textId="77777777" w:rsidR="00E87538" w:rsidRPr="00C07995"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sz w:val="20"/>
          <w:szCs w:val="20"/>
          <w:lang w:val="en-GB"/>
        </w:rPr>
      </w:pPr>
    </w:p>
    <w:p w14:paraId="7E22E9D2" w14:textId="77777777" w:rsidR="00E87538" w:rsidRPr="007D6EAE" w:rsidRDefault="008A494B" w:rsidP="00C626F2">
      <w:pPr>
        <w:tabs>
          <w:tab w:val="clear" w:pos="454"/>
          <w:tab w:val="left" w:pos="2160"/>
          <w:tab w:val="left" w:pos="2880"/>
        </w:tabs>
        <w:spacing w:line="240" w:lineRule="auto"/>
        <w:ind w:left="364" w:right="-45"/>
        <w:jc w:val="thaiDistribute"/>
        <w:rPr>
          <w:rFonts w:ascii="Browallia New" w:hAnsi="Browallia New" w:cs="Browallia New"/>
          <w:i/>
          <w:iCs/>
          <w:sz w:val="28"/>
          <w:szCs w:val="28"/>
          <w:lang w:val="en-GB"/>
        </w:rPr>
      </w:pPr>
      <w:r w:rsidRPr="007D6EAE">
        <w:rPr>
          <w:rFonts w:ascii="Browallia New" w:hAnsi="Browallia New" w:cs="Browallia New"/>
          <w:i/>
          <w:iCs/>
          <w:sz w:val="28"/>
          <w:szCs w:val="28"/>
          <w:cs/>
        </w:rPr>
        <w:t>ความเสี่ยงจากอัตราดอกเบี้ย</w:t>
      </w:r>
    </w:p>
    <w:p w14:paraId="24B60898" w14:textId="14139BA6" w:rsidR="00E87538" w:rsidRPr="007D6EAE" w:rsidRDefault="003C178F" w:rsidP="00C626F2">
      <w:pPr>
        <w:tabs>
          <w:tab w:val="clear" w:pos="454"/>
          <w:tab w:val="left" w:pos="2160"/>
          <w:tab w:val="left" w:pos="2880"/>
        </w:tabs>
        <w:spacing w:line="240" w:lineRule="auto"/>
        <w:ind w:left="364" w:right="-45"/>
        <w:jc w:val="thaiDistribute"/>
        <w:rPr>
          <w:rFonts w:ascii="Browallia New" w:hAnsi="Browallia New" w:cs="Browallia New"/>
          <w:b/>
          <w:bCs/>
          <w:i/>
          <w:iCs/>
          <w:sz w:val="28"/>
          <w:szCs w:val="28"/>
          <w:lang w:val="en-GB"/>
        </w:rPr>
      </w:pPr>
      <w:r w:rsidRPr="007D6EAE">
        <w:rPr>
          <w:rFonts w:ascii="Browallia New" w:hAnsi="Browallia New" w:cs="Browallia New" w:hint="cs"/>
          <w:sz w:val="28"/>
          <w:szCs w:val="28"/>
          <w:cs/>
        </w:rPr>
        <w:t>กลุ่ม</w:t>
      </w:r>
      <w:r w:rsidR="008A494B" w:rsidRPr="007D6EAE">
        <w:rPr>
          <w:rFonts w:ascii="Browallia New" w:hAnsi="Browallia New" w:cs="Browallia New"/>
          <w:sz w:val="28"/>
          <w:szCs w:val="28"/>
          <w:cs/>
        </w:rPr>
        <w:t>บริษัทมีความเสี่ยงจากอัตราดอกเบี้ยที่สำคัญอันเกี่ยวเนื่องกับ</w:t>
      </w:r>
      <w:r w:rsidR="00393688" w:rsidRPr="007D6EAE">
        <w:rPr>
          <w:rFonts w:ascii="Browallia New" w:hAnsi="Browallia New" w:cs="Browallia New"/>
          <w:sz w:val="28"/>
          <w:szCs w:val="28"/>
          <w:cs/>
        </w:rPr>
        <w:t>เงินสดและรายการเทียบเท่าเงินสด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เงินเบิกเกินบัญชีและเงินกู้ยืมระยะสั้นจากสถาบันการเงิน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เงินกู้ยืมระยะสั้น</w:t>
      </w:r>
      <w:r w:rsidR="00F46B29" w:rsidRPr="007D6EAE">
        <w:rPr>
          <w:rFonts w:ascii="Browallia New" w:hAnsi="Browallia New" w:cs="Browallia New"/>
          <w:sz w:val="28"/>
          <w:szCs w:val="28"/>
        </w:rPr>
        <w:t xml:space="preserve"> </w:t>
      </w:r>
      <w:r w:rsidR="00DD7679" w:rsidRPr="007D6EAE">
        <w:rPr>
          <w:rFonts w:ascii="Browallia New" w:hAnsi="Browallia New" w:cs="Browallia New"/>
          <w:sz w:val="28"/>
          <w:szCs w:val="28"/>
          <w:cs/>
        </w:rPr>
        <w:t>หนี้สินตามสัญญาเช่า</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หุ้นกู้และเงินกู้ยืมระยะยาวที่มีดอกเบี้ย</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อย่างไรก็ตาม</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เนื่องจากสินทรัพย์และหนี้สินทางการเงินส่วนใหญ่มีอัตราดอกเบี้ยที่ปรับขึ้นลงตามอัตราตลาด</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หรือมีอัตราดอกเบี้ยคงที่ซึ่งใกล้เคียงกับอัตราตลาดในปัจจุบัน</w:t>
      </w:r>
      <w:r w:rsidR="00F46B29" w:rsidRPr="007D6EAE">
        <w:rPr>
          <w:rFonts w:ascii="Browallia New" w:hAnsi="Browallia New" w:cs="Browallia New"/>
          <w:sz w:val="28"/>
          <w:szCs w:val="28"/>
        </w:rPr>
        <w:t xml:space="preserve"> </w:t>
      </w:r>
      <w:r w:rsidR="008A494B" w:rsidRPr="007D6EAE">
        <w:rPr>
          <w:rFonts w:ascii="Browallia New" w:hAnsi="Browallia New" w:cs="Browallia New"/>
          <w:sz w:val="28"/>
          <w:szCs w:val="28"/>
          <w:cs/>
        </w:rPr>
        <w:t>ความเสี่ยงจากอัตราดอกเบี้ยของบริษัทจึงอยู่ในระดับต่ำ</w:t>
      </w:r>
    </w:p>
    <w:p w14:paraId="619DCF2B" w14:textId="62C76113" w:rsidR="00E87538" w:rsidRPr="00C07995" w:rsidRDefault="00E87538" w:rsidP="00C626F2">
      <w:pPr>
        <w:tabs>
          <w:tab w:val="clear" w:pos="454"/>
          <w:tab w:val="left" w:pos="2160"/>
          <w:tab w:val="left" w:pos="2880"/>
        </w:tabs>
        <w:spacing w:line="240" w:lineRule="auto"/>
        <w:ind w:left="364" w:right="-45"/>
        <w:jc w:val="thaiDistribute"/>
        <w:rPr>
          <w:rFonts w:ascii="Browallia New" w:hAnsi="Browallia New" w:cs="Browallia New"/>
          <w:b/>
          <w:bCs/>
          <w:i/>
          <w:iCs/>
          <w:lang w:val="en-GB"/>
        </w:rPr>
      </w:pPr>
    </w:p>
    <w:p w14:paraId="3BB08523" w14:textId="7D6AD164" w:rsidR="000711FD" w:rsidRDefault="000711FD" w:rsidP="00C626F2">
      <w:pPr>
        <w:tabs>
          <w:tab w:val="clear" w:pos="454"/>
          <w:tab w:val="left" w:pos="2160"/>
          <w:tab w:val="left" w:pos="2880"/>
        </w:tabs>
        <w:spacing w:line="240" w:lineRule="auto"/>
        <w:ind w:left="364" w:right="-45"/>
        <w:jc w:val="thaiDistribute"/>
        <w:rPr>
          <w:rFonts w:ascii="Browallia New" w:hAnsi="Browallia New" w:cs="Browallia New"/>
          <w:spacing w:val="-2"/>
          <w:sz w:val="28"/>
          <w:szCs w:val="28"/>
        </w:rPr>
      </w:pPr>
      <w:r w:rsidRPr="007D6EAE">
        <w:rPr>
          <w:rFonts w:ascii="Browallia New" w:hAnsi="Browallia New" w:cs="Browallia New"/>
          <w:spacing w:val="-2"/>
          <w:sz w:val="28"/>
          <w:szCs w:val="28"/>
          <w:cs/>
        </w:rPr>
        <w:t>ณ</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cs/>
        </w:rPr>
        <w:t>วันที่</w:t>
      </w:r>
      <w:r w:rsidR="00F46B29" w:rsidRPr="007D6EAE">
        <w:rPr>
          <w:rFonts w:ascii="Browallia New" w:hAnsi="Browallia New" w:cs="Browallia New"/>
          <w:spacing w:val="-2"/>
          <w:sz w:val="28"/>
          <w:szCs w:val="28"/>
        </w:rPr>
        <w:t xml:space="preserve"> </w:t>
      </w:r>
      <w:r w:rsidRPr="007D6EAE">
        <w:rPr>
          <w:rFonts w:ascii="Browallia New" w:hAnsi="Browallia New" w:cs="Browallia New"/>
          <w:spacing w:val="-2"/>
          <w:sz w:val="28"/>
          <w:szCs w:val="28"/>
        </w:rPr>
        <w:t>31</w:t>
      </w:r>
      <w:r w:rsidRPr="00534952">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rPr>
        <w:t>25</w:t>
      </w:r>
      <w:r>
        <w:rPr>
          <w:rFonts w:ascii="Browallia New" w:hAnsi="Browallia New" w:cs="Browallia New"/>
          <w:spacing w:val="-2"/>
          <w:sz w:val="28"/>
          <w:szCs w:val="28"/>
        </w:rPr>
        <w:t>6</w:t>
      </w:r>
      <w:r w:rsidR="006C5480">
        <w:rPr>
          <w:rFonts w:ascii="Browallia New" w:hAnsi="Browallia New" w:cs="Browallia New" w:hint="cs"/>
          <w:spacing w:val="-2"/>
          <w:sz w:val="28"/>
          <w:szCs w:val="28"/>
          <w:cs/>
        </w:rPr>
        <w:t>6</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534952">
        <w:rPr>
          <w:rFonts w:ascii="Browallia New" w:hAnsi="Browallia New" w:cs="Browallia New"/>
          <w:spacing w:val="-2"/>
          <w:sz w:val="28"/>
          <w:szCs w:val="28"/>
          <w:cs/>
        </w:rPr>
        <w:t>ได้ดังนี้</w:t>
      </w:r>
    </w:p>
    <w:p w14:paraId="39E28523" w14:textId="77777777" w:rsidR="00106551" w:rsidRDefault="00106551" w:rsidP="00C626F2">
      <w:pPr>
        <w:tabs>
          <w:tab w:val="clear" w:pos="454"/>
          <w:tab w:val="left" w:pos="2160"/>
          <w:tab w:val="left" w:pos="2880"/>
        </w:tabs>
        <w:spacing w:line="240" w:lineRule="auto"/>
        <w:ind w:left="364" w:right="-45"/>
        <w:jc w:val="thaiDistribute"/>
        <w:rPr>
          <w:rFonts w:ascii="Browallia New" w:hAnsi="Browallia New" w:cs="Browallia New"/>
          <w:spacing w:val="-2"/>
          <w:sz w:val="20"/>
          <w:szCs w:val="20"/>
        </w:rPr>
      </w:pPr>
    </w:p>
    <w:p w14:paraId="0FDDE7F3" w14:textId="77777777" w:rsidR="0020680E" w:rsidRPr="00C07995" w:rsidRDefault="0020680E" w:rsidP="00C626F2">
      <w:pPr>
        <w:tabs>
          <w:tab w:val="clear" w:pos="454"/>
          <w:tab w:val="left" w:pos="2160"/>
          <w:tab w:val="left" w:pos="2880"/>
        </w:tabs>
        <w:spacing w:line="240" w:lineRule="auto"/>
        <w:ind w:left="364" w:right="-45"/>
        <w:jc w:val="thaiDistribute"/>
        <w:rPr>
          <w:rFonts w:ascii="Browallia New" w:hAnsi="Browallia New" w:cs="Browallia New"/>
          <w:spacing w:val="-2"/>
          <w:sz w:val="20"/>
          <w:szCs w:val="20"/>
        </w:rPr>
      </w:pPr>
    </w:p>
    <w:tbl>
      <w:tblPr>
        <w:tblW w:w="9058" w:type="dxa"/>
        <w:tblInd w:w="360" w:type="dxa"/>
        <w:tblLayout w:type="fixed"/>
        <w:tblLook w:val="0000" w:firstRow="0" w:lastRow="0" w:firstColumn="0" w:lastColumn="0" w:noHBand="0" w:noVBand="0"/>
      </w:tblPr>
      <w:tblGrid>
        <w:gridCol w:w="3627"/>
        <w:gridCol w:w="907"/>
        <w:gridCol w:w="238"/>
        <w:gridCol w:w="822"/>
        <w:gridCol w:w="247"/>
        <w:gridCol w:w="1052"/>
        <w:gridCol w:w="252"/>
        <w:gridCol w:w="837"/>
        <w:gridCol w:w="239"/>
        <w:gridCol w:w="831"/>
        <w:gridCol w:w="6"/>
      </w:tblGrid>
      <w:tr w:rsidR="004A7494" w:rsidRPr="00534952" w14:paraId="4B85F95F" w14:textId="77777777" w:rsidTr="006C5480">
        <w:trPr>
          <w:gridAfter w:val="1"/>
          <w:wAfter w:w="6" w:type="dxa"/>
          <w:tblHeader/>
        </w:trPr>
        <w:tc>
          <w:tcPr>
            <w:tcW w:w="3627" w:type="dxa"/>
          </w:tcPr>
          <w:p w14:paraId="1C7F1AD8" w14:textId="77777777" w:rsidR="004A7494" w:rsidRPr="00534952" w:rsidRDefault="004A7494" w:rsidP="00975523">
            <w:pPr>
              <w:spacing w:line="240" w:lineRule="auto"/>
              <w:rPr>
                <w:rFonts w:ascii="Browallia New" w:hAnsi="Browallia New" w:cs="Browallia New"/>
                <w:bCs/>
                <w:snapToGrid w:val="0"/>
                <w:sz w:val="20"/>
                <w:szCs w:val="20"/>
              </w:rPr>
            </w:pPr>
          </w:p>
        </w:tc>
        <w:tc>
          <w:tcPr>
            <w:tcW w:w="5425" w:type="dxa"/>
            <w:gridSpan w:val="9"/>
          </w:tcPr>
          <w:p w14:paraId="5335A19E" w14:textId="77777777" w:rsidR="004A7494" w:rsidRPr="00534952" w:rsidRDefault="004A7494" w:rsidP="00975523">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4A7494" w:rsidRPr="00534952" w14:paraId="7F288B63" w14:textId="77777777" w:rsidTr="006C5480">
        <w:trPr>
          <w:gridAfter w:val="1"/>
          <w:wAfter w:w="6" w:type="dxa"/>
          <w:tblHeader/>
        </w:trPr>
        <w:tc>
          <w:tcPr>
            <w:tcW w:w="3627" w:type="dxa"/>
          </w:tcPr>
          <w:p w14:paraId="6DBC9C95" w14:textId="77777777" w:rsidR="004A7494" w:rsidRPr="00534952" w:rsidRDefault="004A7494" w:rsidP="00975523">
            <w:pPr>
              <w:spacing w:line="240" w:lineRule="auto"/>
              <w:rPr>
                <w:rFonts w:ascii="Browallia New" w:hAnsi="Browallia New" w:cs="Browallia New"/>
                <w:bCs/>
                <w:snapToGrid w:val="0"/>
                <w:sz w:val="20"/>
                <w:szCs w:val="20"/>
              </w:rPr>
            </w:pPr>
          </w:p>
        </w:tc>
        <w:tc>
          <w:tcPr>
            <w:tcW w:w="5425" w:type="dxa"/>
            <w:gridSpan w:val="9"/>
          </w:tcPr>
          <w:p w14:paraId="77CFEF9E" w14:textId="5F7433CE" w:rsidR="004A7494" w:rsidRPr="00534952" w:rsidRDefault="00E40E46" w:rsidP="00975523">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4A7494" w:rsidRPr="00534952" w14:paraId="2B0EFE6C" w14:textId="77777777" w:rsidTr="006C5480">
        <w:trPr>
          <w:tblHeader/>
        </w:trPr>
        <w:tc>
          <w:tcPr>
            <w:tcW w:w="3627" w:type="dxa"/>
          </w:tcPr>
          <w:p w14:paraId="51785312" w14:textId="77777777" w:rsidR="004A7494" w:rsidRPr="00534952" w:rsidRDefault="004A7494" w:rsidP="00975523">
            <w:pPr>
              <w:spacing w:line="240" w:lineRule="auto"/>
              <w:rPr>
                <w:rFonts w:ascii="Browallia New" w:hAnsi="Browallia New" w:cs="Browallia New"/>
                <w:bCs/>
                <w:snapToGrid w:val="0"/>
                <w:sz w:val="20"/>
                <w:szCs w:val="20"/>
              </w:rPr>
            </w:pPr>
          </w:p>
        </w:tc>
        <w:tc>
          <w:tcPr>
            <w:tcW w:w="1967" w:type="dxa"/>
            <w:gridSpan w:val="3"/>
            <w:tcBorders>
              <w:top w:val="single" w:sz="4" w:space="0" w:color="auto"/>
              <w:bottom w:val="single" w:sz="4" w:space="0" w:color="auto"/>
            </w:tcBorders>
          </w:tcPr>
          <w:p w14:paraId="1017A7F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7694759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2" w:type="dxa"/>
            <w:tcBorders>
              <w:top w:val="single" w:sz="4" w:space="0" w:color="auto"/>
            </w:tcBorders>
          </w:tcPr>
          <w:p w14:paraId="386F21A7"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1A6AE5C0"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37" w:type="dxa"/>
            <w:tcBorders>
              <w:top w:val="single" w:sz="4" w:space="0" w:color="auto"/>
            </w:tcBorders>
          </w:tcPr>
          <w:p w14:paraId="11FCC7AD"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2984F1EB"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37" w:type="dxa"/>
            <w:gridSpan w:val="2"/>
            <w:tcBorders>
              <w:top w:val="single" w:sz="4" w:space="0" w:color="auto"/>
            </w:tcBorders>
          </w:tcPr>
          <w:p w14:paraId="6C419571"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32A77226" w14:textId="77777777" w:rsidTr="006C5480">
        <w:trPr>
          <w:tblHeader/>
        </w:trPr>
        <w:tc>
          <w:tcPr>
            <w:tcW w:w="3627" w:type="dxa"/>
          </w:tcPr>
          <w:p w14:paraId="79433E23" w14:textId="77777777" w:rsidR="004A7494" w:rsidRPr="00534952" w:rsidRDefault="004A7494" w:rsidP="00975523">
            <w:pPr>
              <w:spacing w:line="240" w:lineRule="auto"/>
              <w:rPr>
                <w:rFonts w:ascii="Browallia New" w:hAnsi="Browallia New" w:cs="Browallia New"/>
                <w:bCs/>
                <w:snapToGrid w:val="0"/>
                <w:sz w:val="20"/>
                <w:szCs w:val="20"/>
              </w:rPr>
            </w:pPr>
          </w:p>
        </w:tc>
        <w:tc>
          <w:tcPr>
            <w:tcW w:w="907" w:type="dxa"/>
            <w:tcBorders>
              <w:top w:val="single" w:sz="4" w:space="0" w:color="auto"/>
            </w:tcBorders>
          </w:tcPr>
          <w:p w14:paraId="23B3BACE"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1122E8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22" w:type="dxa"/>
            <w:tcBorders>
              <w:top w:val="single" w:sz="4" w:space="0" w:color="auto"/>
            </w:tcBorders>
          </w:tcPr>
          <w:p w14:paraId="718ED125"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0EFA60D2"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1052" w:type="dxa"/>
          </w:tcPr>
          <w:p w14:paraId="36610CD1"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44356E11" w14:textId="77777777" w:rsidR="004A7494" w:rsidRPr="00534952" w:rsidRDefault="004A7494" w:rsidP="00975523">
            <w:pPr>
              <w:spacing w:line="240" w:lineRule="auto"/>
              <w:jc w:val="center"/>
              <w:rPr>
                <w:rFonts w:ascii="Browallia New" w:hAnsi="Browallia New" w:cs="Browallia New"/>
                <w:b/>
                <w:snapToGrid w:val="0"/>
                <w:sz w:val="20"/>
                <w:szCs w:val="20"/>
                <w:cs/>
              </w:rPr>
            </w:pPr>
          </w:p>
        </w:tc>
        <w:tc>
          <w:tcPr>
            <w:tcW w:w="837" w:type="dxa"/>
          </w:tcPr>
          <w:p w14:paraId="50CC483C" w14:textId="77777777" w:rsidR="004A7494" w:rsidRPr="00534952" w:rsidRDefault="004A7494" w:rsidP="00975523">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47FBF944" w14:textId="77777777" w:rsidR="004A7494" w:rsidRPr="00534952" w:rsidRDefault="004A7494" w:rsidP="00975523">
            <w:pPr>
              <w:spacing w:line="240" w:lineRule="auto"/>
              <w:jc w:val="center"/>
              <w:rPr>
                <w:rFonts w:ascii="Browallia New" w:hAnsi="Browallia New" w:cs="Browallia New"/>
                <w:b/>
                <w:snapToGrid w:val="0"/>
                <w:sz w:val="20"/>
                <w:szCs w:val="20"/>
              </w:rPr>
            </w:pPr>
          </w:p>
        </w:tc>
        <w:tc>
          <w:tcPr>
            <w:tcW w:w="837" w:type="dxa"/>
            <w:gridSpan w:val="2"/>
          </w:tcPr>
          <w:p w14:paraId="28968CE2" w14:textId="77777777" w:rsidR="004A7494" w:rsidRPr="00534952" w:rsidRDefault="004A7494" w:rsidP="00975523">
            <w:pPr>
              <w:spacing w:line="240" w:lineRule="auto"/>
              <w:jc w:val="center"/>
              <w:rPr>
                <w:rFonts w:ascii="Browallia New" w:hAnsi="Browallia New" w:cs="Browallia New"/>
                <w:b/>
                <w:snapToGrid w:val="0"/>
                <w:sz w:val="20"/>
                <w:szCs w:val="20"/>
              </w:rPr>
            </w:pPr>
          </w:p>
        </w:tc>
      </w:tr>
      <w:tr w:rsidR="004A7494" w:rsidRPr="00534952" w14:paraId="11AA0619" w14:textId="77777777" w:rsidTr="006C5480">
        <w:trPr>
          <w:tblHeader/>
        </w:trPr>
        <w:tc>
          <w:tcPr>
            <w:tcW w:w="3627" w:type="dxa"/>
          </w:tcPr>
          <w:p w14:paraId="5CD2F08C" w14:textId="77777777" w:rsidR="004A7494" w:rsidRPr="00534952" w:rsidRDefault="004A7494" w:rsidP="00975523">
            <w:pPr>
              <w:spacing w:line="240" w:lineRule="auto"/>
              <w:rPr>
                <w:rFonts w:ascii="Browallia New" w:hAnsi="Browallia New" w:cs="Browallia New"/>
                <w:bCs/>
                <w:snapToGrid w:val="0"/>
                <w:sz w:val="20"/>
                <w:szCs w:val="20"/>
              </w:rPr>
            </w:pPr>
          </w:p>
        </w:tc>
        <w:tc>
          <w:tcPr>
            <w:tcW w:w="907" w:type="dxa"/>
            <w:tcBorders>
              <w:bottom w:val="single" w:sz="4" w:space="0" w:color="auto"/>
            </w:tcBorders>
          </w:tcPr>
          <w:p w14:paraId="2363156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B391B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22" w:type="dxa"/>
            <w:tcBorders>
              <w:bottom w:val="single" w:sz="4" w:space="0" w:color="auto"/>
            </w:tcBorders>
          </w:tcPr>
          <w:p w14:paraId="48EEA209"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05CB085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52" w:type="dxa"/>
            <w:tcBorders>
              <w:bottom w:val="single" w:sz="4" w:space="0" w:color="auto"/>
            </w:tcBorders>
          </w:tcPr>
          <w:p w14:paraId="590AC51F"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0D390ADC"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tcBorders>
              <w:bottom w:val="single" w:sz="4" w:space="0" w:color="auto"/>
            </w:tcBorders>
          </w:tcPr>
          <w:p w14:paraId="6062502B"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36AA6EF1"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gridSpan w:val="2"/>
            <w:tcBorders>
              <w:bottom w:val="single" w:sz="4" w:space="0" w:color="auto"/>
            </w:tcBorders>
          </w:tcPr>
          <w:p w14:paraId="436EEDEA" w14:textId="77777777" w:rsidR="004A7494" w:rsidRPr="00534952" w:rsidRDefault="004A7494" w:rsidP="00975523">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4A7494" w:rsidRPr="00534952" w14:paraId="0FF1F43C" w14:textId="77777777" w:rsidTr="006C5480">
        <w:tc>
          <w:tcPr>
            <w:tcW w:w="3627" w:type="dxa"/>
          </w:tcPr>
          <w:p w14:paraId="42B8A9A0" w14:textId="77777777" w:rsidR="004A7494" w:rsidRPr="00534952" w:rsidRDefault="004A7494" w:rsidP="00975523">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07" w:type="dxa"/>
            <w:tcBorders>
              <w:top w:val="single" w:sz="4" w:space="0" w:color="auto"/>
            </w:tcBorders>
          </w:tcPr>
          <w:p w14:paraId="41502FF9" w14:textId="77777777" w:rsidR="004A7494" w:rsidRPr="00534952" w:rsidRDefault="004A7494" w:rsidP="00975523">
            <w:pPr>
              <w:spacing w:line="240" w:lineRule="auto"/>
              <w:jc w:val="center"/>
              <w:rPr>
                <w:rFonts w:ascii="Browallia New" w:hAnsi="Browallia New" w:cs="Browallia New"/>
                <w:sz w:val="20"/>
                <w:szCs w:val="20"/>
              </w:rPr>
            </w:pPr>
          </w:p>
        </w:tc>
        <w:tc>
          <w:tcPr>
            <w:tcW w:w="238" w:type="dxa"/>
          </w:tcPr>
          <w:p w14:paraId="3C4D3CEC" w14:textId="77777777" w:rsidR="004A7494" w:rsidRPr="00534952" w:rsidRDefault="004A7494" w:rsidP="00975523">
            <w:pPr>
              <w:spacing w:line="240" w:lineRule="auto"/>
              <w:jc w:val="center"/>
              <w:rPr>
                <w:rFonts w:ascii="Browallia New" w:hAnsi="Browallia New" w:cs="Browallia New"/>
                <w:sz w:val="20"/>
                <w:szCs w:val="20"/>
              </w:rPr>
            </w:pPr>
          </w:p>
        </w:tc>
        <w:tc>
          <w:tcPr>
            <w:tcW w:w="822" w:type="dxa"/>
            <w:tcBorders>
              <w:top w:val="single" w:sz="4" w:space="0" w:color="auto"/>
            </w:tcBorders>
          </w:tcPr>
          <w:p w14:paraId="7A26FEED" w14:textId="77777777" w:rsidR="004A7494" w:rsidRPr="00534952" w:rsidRDefault="004A7494" w:rsidP="00975523">
            <w:pPr>
              <w:spacing w:line="240" w:lineRule="auto"/>
              <w:jc w:val="center"/>
              <w:rPr>
                <w:rFonts w:ascii="Browallia New" w:hAnsi="Browallia New" w:cs="Browallia New"/>
                <w:sz w:val="20"/>
                <w:szCs w:val="20"/>
              </w:rPr>
            </w:pPr>
          </w:p>
        </w:tc>
        <w:tc>
          <w:tcPr>
            <w:tcW w:w="247" w:type="dxa"/>
          </w:tcPr>
          <w:p w14:paraId="450EB818" w14:textId="77777777" w:rsidR="004A7494" w:rsidRPr="00534952" w:rsidRDefault="004A7494" w:rsidP="00975523">
            <w:pPr>
              <w:spacing w:line="240" w:lineRule="auto"/>
              <w:jc w:val="center"/>
              <w:rPr>
                <w:rFonts w:ascii="Browallia New" w:hAnsi="Browallia New" w:cs="Browallia New"/>
                <w:sz w:val="20"/>
                <w:szCs w:val="20"/>
              </w:rPr>
            </w:pPr>
          </w:p>
        </w:tc>
        <w:tc>
          <w:tcPr>
            <w:tcW w:w="1052" w:type="dxa"/>
            <w:tcBorders>
              <w:top w:val="single" w:sz="4" w:space="0" w:color="auto"/>
            </w:tcBorders>
          </w:tcPr>
          <w:p w14:paraId="60B93D12" w14:textId="77777777" w:rsidR="004A7494" w:rsidRPr="00534952" w:rsidRDefault="004A7494" w:rsidP="00975523">
            <w:pPr>
              <w:spacing w:line="240" w:lineRule="auto"/>
              <w:jc w:val="center"/>
              <w:rPr>
                <w:rFonts w:ascii="Browallia New" w:hAnsi="Browallia New" w:cs="Browallia New"/>
                <w:sz w:val="20"/>
                <w:szCs w:val="20"/>
              </w:rPr>
            </w:pPr>
          </w:p>
        </w:tc>
        <w:tc>
          <w:tcPr>
            <w:tcW w:w="252" w:type="dxa"/>
          </w:tcPr>
          <w:p w14:paraId="3D68B8E6" w14:textId="77777777" w:rsidR="004A7494" w:rsidRPr="00534952" w:rsidRDefault="004A7494" w:rsidP="00975523">
            <w:pPr>
              <w:spacing w:line="240" w:lineRule="auto"/>
              <w:jc w:val="center"/>
              <w:rPr>
                <w:rFonts w:ascii="Browallia New" w:hAnsi="Browallia New" w:cs="Browallia New"/>
                <w:sz w:val="20"/>
                <w:szCs w:val="20"/>
              </w:rPr>
            </w:pPr>
          </w:p>
        </w:tc>
        <w:tc>
          <w:tcPr>
            <w:tcW w:w="837" w:type="dxa"/>
            <w:tcBorders>
              <w:top w:val="single" w:sz="4" w:space="0" w:color="auto"/>
            </w:tcBorders>
          </w:tcPr>
          <w:p w14:paraId="758A35D4" w14:textId="77777777" w:rsidR="004A7494" w:rsidRPr="00534952" w:rsidRDefault="004A7494" w:rsidP="00975523">
            <w:pPr>
              <w:spacing w:line="240" w:lineRule="auto"/>
              <w:jc w:val="center"/>
              <w:rPr>
                <w:rFonts w:ascii="Browallia New" w:hAnsi="Browallia New" w:cs="Browallia New"/>
                <w:sz w:val="20"/>
                <w:szCs w:val="20"/>
              </w:rPr>
            </w:pPr>
          </w:p>
        </w:tc>
        <w:tc>
          <w:tcPr>
            <w:tcW w:w="239" w:type="dxa"/>
          </w:tcPr>
          <w:p w14:paraId="524003E5" w14:textId="77777777" w:rsidR="004A7494" w:rsidRPr="00534952" w:rsidRDefault="004A7494" w:rsidP="00975523">
            <w:pPr>
              <w:spacing w:line="240" w:lineRule="auto"/>
              <w:jc w:val="center"/>
              <w:rPr>
                <w:rFonts w:ascii="Browallia New" w:hAnsi="Browallia New" w:cs="Browallia New"/>
                <w:sz w:val="20"/>
                <w:szCs w:val="20"/>
              </w:rPr>
            </w:pPr>
          </w:p>
        </w:tc>
        <w:tc>
          <w:tcPr>
            <w:tcW w:w="837" w:type="dxa"/>
            <w:gridSpan w:val="2"/>
            <w:tcBorders>
              <w:top w:val="single" w:sz="4" w:space="0" w:color="auto"/>
            </w:tcBorders>
          </w:tcPr>
          <w:p w14:paraId="7CE24805" w14:textId="77777777" w:rsidR="004A7494" w:rsidRPr="00534952" w:rsidRDefault="004A7494" w:rsidP="00975523">
            <w:pPr>
              <w:spacing w:line="240" w:lineRule="auto"/>
              <w:jc w:val="center"/>
              <w:rPr>
                <w:rFonts w:ascii="Browallia New" w:hAnsi="Browallia New" w:cs="Browallia New"/>
                <w:sz w:val="20"/>
                <w:szCs w:val="20"/>
              </w:rPr>
            </w:pPr>
          </w:p>
        </w:tc>
      </w:tr>
      <w:tr w:rsidR="00BA3AC4" w:rsidRPr="0058415C" w14:paraId="642083AB" w14:textId="77777777" w:rsidTr="006C5480">
        <w:trPr>
          <w:trHeight w:val="57"/>
        </w:trPr>
        <w:tc>
          <w:tcPr>
            <w:tcW w:w="3627" w:type="dxa"/>
          </w:tcPr>
          <w:p w14:paraId="5033648F" w14:textId="77777777" w:rsidR="00BA3AC4" w:rsidRPr="0012599C" w:rsidRDefault="00BA3AC4" w:rsidP="00BA3AC4">
            <w:pPr>
              <w:spacing w:line="240" w:lineRule="auto"/>
              <w:rPr>
                <w:rFonts w:ascii="Browallia New" w:hAnsi="Browallia New" w:cs="Browallia New"/>
                <w:b/>
                <w:snapToGrid w:val="0"/>
                <w:sz w:val="20"/>
                <w:szCs w:val="20"/>
              </w:rPr>
            </w:pPr>
            <w:r w:rsidRPr="0012599C">
              <w:rPr>
                <w:rFonts w:ascii="Browallia New" w:hAnsi="Browallia New" w:cs="Browallia New"/>
                <w:b/>
                <w:snapToGrid w:val="0"/>
                <w:sz w:val="20"/>
                <w:szCs w:val="20"/>
                <w:cs/>
              </w:rPr>
              <w:t>เงินสดและรายการเทียบเท่าเงินสด</w:t>
            </w:r>
            <w:r w:rsidRPr="0012599C">
              <w:rPr>
                <w:rFonts w:ascii="Browallia New" w:hAnsi="Browallia New" w:cs="Browallia New"/>
                <w:b/>
                <w:snapToGrid w:val="0"/>
                <w:sz w:val="20"/>
                <w:szCs w:val="20"/>
              </w:rPr>
              <w:t xml:space="preserve"> </w:t>
            </w:r>
          </w:p>
        </w:tc>
        <w:tc>
          <w:tcPr>
            <w:tcW w:w="907" w:type="dxa"/>
            <w:vAlign w:val="bottom"/>
          </w:tcPr>
          <w:p w14:paraId="5EA595B8" w14:textId="274D1E46" w:rsidR="00BA3AC4" w:rsidRPr="000220F7" w:rsidRDefault="00030BB1" w:rsidP="00BA3AC4">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8" w:type="dxa"/>
            <w:vAlign w:val="bottom"/>
          </w:tcPr>
          <w:p w14:paraId="116D9089" w14:textId="77777777" w:rsidR="00BA3AC4" w:rsidRPr="000220F7" w:rsidRDefault="00BA3AC4" w:rsidP="00BA3AC4">
            <w:pPr>
              <w:spacing w:line="240" w:lineRule="auto"/>
              <w:jc w:val="right"/>
              <w:rPr>
                <w:rFonts w:ascii="Browallia New" w:hAnsi="Browallia New" w:cs="Browallia New"/>
                <w:sz w:val="20"/>
                <w:szCs w:val="20"/>
              </w:rPr>
            </w:pPr>
          </w:p>
        </w:tc>
        <w:tc>
          <w:tcPr>
            <w:tcW w:w="822" w:type="dxa"/>
            <w:vAlign w:val="bottom"/>
          </w:tcPr>
          <w:p w14:paraId="334E7F55" w14:textId="0EA7ED95" w:rsidR="00BA3AC4" w:rsidRPr="000220F7" w:rsidRDefault="00487ACB" w:rsidP="00BA3AC4">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vAlign w:val="bottom"/>
          </w:tcPr>
          <w:p w14:paraId="6577B61F" w14:textId="77777777" w:rsidR="00BA3AC4" w:rsidRPr="000220F7" w:rsidRDefault="00BA3AC4" w:rsidP="00BA3AC4">
            <w:pPr>
              <w:spacing w:line="240" w:lineRule="auto"/>
              <w:jc w:val="right"/>
              <w:rPr>
                <w:rFonts w:ascii="Browallia New" w:hAnsi="Browallia New" w:cs="Browallia New"/>
                <w:sz w:val="20"/>
                <w:szCs w:val="20"/>
              </w:rPr>
            </w:pPr>
          </w:p>
        </w:tc>
        <w:tc>
          <w:tcPr>
            <w:tcW w:w="1052" w:type="dxa"/>
          </w:tcPr>
          <w:p w14:paraId="3C929FB9" w14:textId="6ACA898D" w:rsidR="00BA3AC4" w:rsidRPr="000220F7" w:rsidRDefault="00E258C4" w:rsidP="00BA3AC4">
            <w:pPr>
              <w:spacing w:line="240" w:lineRule="auto"/>
              <w:jc w:val="right"/>
              <w:rPr>
                <w:rFonts w:ascii="Browallia New" w:hAnsi="Browallia New" w:cs="Browallia New"/>
                <w:sz w:val="20"/>
                <w:szCs w:val="20"/>
              </w:rPr>
            </w:pPr>
            <w:r>
              <w:rPr>
                <w:rFonts w:ascii="Browallia New" w:hAnsi="Browallia New" w:cs="Browallia New"/>
                <w:sz w:val="20"/>
                <w:szCs w:val="20"/>
              </w:rPr>
              <w:t>103,82</w:t>
            </w:r>
            <w:r w:rsidR="00296535">
              <w:rPr>
                <w:rFonts w:ascii="Browallia New" w:hAnsi="Browallia New" w:cs="Browallia New"/>
                <w:sz w:val="20"/>
                <w:szCs w:val="20"/>
              </w:rPr>
              <w:t>8</w:t>
            </w:r>
          </w:p>
        </w:tc>
        <w:tc>
          <w:tcPr>
            <w:tcW w:w="252" w:type="dxa"/>
            <w:vAlign w:val="bottom"/>
          </w:tcPr>
          <w:p w14:paraId="60065B97" w14:textId="77777777" w:rsidR="00BA3AC4" w:rsidRPr="000220F7" w:rsidRDefault="00BA3AC4" w:rsidP="00BA3AC4">
            <w:pPr>
              <w:spacing w:line="240" w:lineRule="auto"/>
              <w:jc w:val="right"/>
              <w:rPr>
                <w:rFonts w:ascii="Browallia New" w:hAnsi="Browallia New" w:cs="Browallia New"/>
                <w:sz w:val="20"/>
                <w:szCs w:val="20"/>
              </w:rPr>
            </w:pPr>
          </w:p>
        </w:tc>
        <w:tc>
          <w:tcPr>
            <w:tcW w:w="837" w:type="dxa"/>
          </w:tcPr>
          <w:p w14:paraId="6EF49275" w14:textId="23119C3A" w:rsidR="00BA3AC4" w:rsidRPr="000220F7" w:rsidRDefault="00E258C4" w:rsidP="00BA3AC4">
            <w:pPr>
              <w:spacing w:line="240" w:lineRule="auto"/>
              <w:jc w:val="right"/>
              <w:rPr>
                <w:rFonts w:ascii="Browallia New" w:hAnsi="Browallia New" w:cs="Browallia New"/>
                <w:sz w:val="20"/>
                <w:szCs w:val="20"/>
              </w:rPr>
            </w:pPr>
            <w:r>
              <w:rPr>
                <w:rFonts w:ascii="Browallia New" w:hAnsi="Browallia New" w:cs="Browallia New"/>
                <w:sz w:val="20"/>
                <w:szCs w:val="20"/>
              </w:rPr>
              <w:t>44,12</w:t>
            </w:r>
            <w:r w:rsidR="00963C52">
              <w:rPr>
                <w:rFonts w:ascii="Browallia New" w:hAnsi="Browallia New" w:cs="Browallia New"/>
                <w:sz w:val="20"/>
                <w:szCs w:val="20"/>
              </w:rPr>
              <w:t>6</w:t>
            </w:r>
          </w:p>
        </w:tc>
        <w:tc>
          <w:tcPr>
            <w:tcW w:w="239" w:type="dxa"/>
            <w:vAlign w:val="bottom"/>
          </w:tcPr>
          <w:p w14:paraId="37A39435" w14:textId="77777777" w:rsidR="00BA3AC4" w:rsidRPr="000220F7" w:rsidRDefault="00BA3AC4" w:rsidP="00BA3AC4">
            <w:pPr>
              <w:spacing w:line="240" w:lineRule="auto"/>
              <w:jc w:val="right"/>
              <w:rPr>
                <w:rFonts w:ascii="Browallia New" w:hAnsi="Browallia New" w:cs="Browallia New"/>
                <w:sz w:val="20"/>
                <w:szCs w:val="20"/>
              </w:rPr>
            </w:pPr>
          </w:p>
        </w:tc>
        <w:tc>
          <w:tcPr>
            <w:tcW w:w="837" w:type="dxa"/>
            <w:gridSpan w:val="2"/>
            <w:vAlign w:val="bottom"/>
          </w:tcPr>
          <w:p w14:paraId="197978EB" w14:textId="66F48824" w:rsidR="00BA3AC4" w:rsidRPr="000220F7" w:rsidRDefault="00C25C29" w:rsidP="00BA3AC4">
            <w:pPr>
              <w:spacing w:line="240" w:lineRule="auto"/>
              <w:jc w:val="right"/>
              <w:rPr>
                <w:rFonts w:ascii="Browallia New" w:hAnsi="Browallia New" w:cs="Browallia New"/>
                <w:sz w:val="20"/>
                <w:szCs w:val="20"/>
              </w:rPr>
            </w:pPr>
            <w:r>
              <w:rPr>
                <w:rFonts w:ascii="Browallia New" w:hAnsi="Browallia New" w:cs="Browallia New"/>
                <w:sz w:val="20"/>
                <w:szCs w:val="20"/>
              </w:rPr>
              <w:t>147,954</w:t>
            </w:r>
          </w:p>
        </w:tc>
      </w:tr>
      <w:tr w:rsidR="00BA3AC4" w:rsidRPr="0058415C" w14:paraId="4A456D60" w14:textId="77777777" w:rsidTr="006C5480">
        <w:tc>
          <w:tcPr>
            <w:tcW w:w="3627" w:type="dxa"/>
          </w:tcPr>
          <w:p w14:paraId="4E682F15" w14:textId="77777777" w:rsidR="00BA3AC4" w:rsidRPr="00534952" w:rsidRDefault="00BA3AC4" w:rsidP="00BA3AC4">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07" w:type="dxa"/>
            <w:vAlign w:val="bottom"/>
          </w:tcPr>
          <w:p w14:paraId="0DE30B0E" w14:textId="1777A741" w:rsidR="00BA3AC4" w:rsidRPr="001821F7" w:rsidRDefault="00FE5C43" w:rsidP="00BA3AC4">
            <w:pPr>
              <w:spacing w:line="240" w:lineRule="auto"/>
              <w:jc w:val="right"/>
              <w:rPr>
                <w:rFonts w:ascii="Browallia New" w:hAnsi="Browallia New" w:cs="Browallia New"/>
                <w:sz w:val="20"/>
                <w:szCs w:val="20"/>
              </w:rPr>
            </w:pPr>
            <w:r>
              <w:rPr>
                <w:rFonts w:ascii="Browallia New" w:hAnsi="Browallia New" w:cs="Browallia New"/>
                <w:sz w:val="20"/>
                <w:szCs w:val="20"/>
              </w:rPr>
              <w:t>1,212,473</w:t>
            </w:r>
          </w:p>
        </w:tc>
        <w:tc>
          <w:tcPr>
            <w:tcW w:w="238" w:type="dxa"/>
            <w:vAlign w:val="bottom"/>
          </w:tcPr>
          <w:p w14:paraId="5A2BC411" w14:textId="77777777" w:rsidR="00BA3AC4" w:rsidRPr="001821F7" w:rsidRDefault="00BA3AC4" w:rsidP="00BA3AC4">
            <w:pPr>
              <w:spacing w:line="240" w:lineRule="auto"/>
              <w:jc w:val="right"/>
              <w:rPr>
                <w:rFonts w:ascii="Browallia New" w:hAnsi="Browallia New" w:cs="Browallia New"/>
                <w:sz w:val="20"/>
                <w:szCs w:val="20"/>
              </w:rPr>
            </w:pPr>
          </w:p>
        </w:tc>
        <w:tc>
          <w:tcPr>
            <w:tcW w:w="822" w:type="dxa"/>
          </w:tcPr>
          <w:p w14:paraId="5C0DB1EA" w14:textId="194EFC48" w:rsidR="00BA3AC4" w:rsidRPr="001821F7" w:rsidRDefault="00282DB6" w:rsidP="00BA3AC4">
            <w:pPr>
              <w:spacing w:line="240" w:lineRule="auto"/>
              <w:jc w:val="right"/>
              <w:rPr>
                <w:rFonts w:ascii="Browallia New" w:hAnsi="Browallia New" w:cs="Browallia New"/>
                <w:sz w:val="20"/>
                <w:szCs w:val="20"/>
              </w:rPr>
            </w:pPr>
            <w:r>
              <w:rPr>
                <w:rFonts w:ascii="Browallia New" w:hAnsi="Browallia New" w:cs="Browallia New"/>
                <w:sz w:val="20"/>
                <w:szCs w:val="20"/>
              </w:rPr>
              <w:t>1,958,470</w:t>
            </w:r>
          </w:p>
        </w:tc>
        <w:tc>
          <w:tcPr>
            <w:tcW w:w="247" w:type="dxa"/>
            <w:vAlign w:val="bottom"/>
          </w:tcPr>
          <w:p w14:paraId="146F53DF" w14:textId="77777777" w:rsidR="00BA3AC4" w:rsidRPr="001821F7" w:rsidRDefault="00BA3AC4" w:rsidP="00BA3AC4">
            <w:pPr>
              <w:spacing w:line="240" w:lineRule="auto"/>
              <w:jc w:val="right"/>
              <w:rPr>
                <w:rFonts w:ascii="Browallia New" w:hAnsi="Browallia New" w:cs="Browallia New"/>
                <w:sz w:val="20"/>
                <w:szCs w:val="20"/>
              </w:rPr>
            </w:pPr>
          </w:p>
        </w:tc>
        <w:tc>
          <w:tcPr>
            <w:tcW w:w="1052" w:type="dxa"/>
          </w:tcPr>
          <w:p w14:paraId="0DF16124" w14:textId="47DC3009" w:rsidR="00BA3AC4" w:rsidRPr="001821F7" w:rsidRDefault="00C310C0" w:rsidP="00BA3AC4">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vAlign w:val="bottom"/>
          </w:tcPr>
          <w:p w14:paraId="00284E5D" w14:textId="77777777" w:rsidR="00BA3AC4" w:rsidRPr="001821F7" w:rsidRDefault="00BA3AC4" w:rsidP="00BA3AC4">
            <w:pPr>
              <w:spacing w:line="240" w:lineRule="auto"/>
              <w:jc w:val="right"/>
              <w:rPr>
                <w:rFonts w:ascii="Browallia New" w:hAnsi="Browallia New" w:cs="Browallia New"/>
                <w:sz w:val="20"/>
                <w:szCs w:val="20"/>
              </w:rPr>
            </w:pPr>
          </w:p>
        </w:tc>
        <w:tc>
          <w:tcPr>
            <w:tcW w:w="837" w:type="dxa"/>
          </w:tcPr>
          <w:p w14:paraId="255306AD" w14:textId="2FEF53CC" w:rsidR="00BA3AC4" w:rsidRPr="001821F7" w:rsidRDefault="00263897" w:rsidP="00BA3AC4">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vAlign w:val="bottom"/>
          </w:tcPr>
          <w:p w14:paraId="7D33D9DC" w14:textId="77777777" w:rsidR="00BA3AC4" w:rsidRPr="001821F7" w:rsidRDefault="00BA3AC4" w:rsidP="00BA3AC4">
            <w:pPr>
              <w:spacing w:line="240" w:lineRule="auto"/>
              <w:jc w:val="right"/>
              <w:rPr>
                <w:rFonts w:ascii="Browallia New" w:hAnsi="Browallia New" w:cs="Browallia New"/>
                <w:sz w:val="20"/>
                <w:szCs w:val="20"/>
              </w:rPr>
            </w:pPr>
          </w:p>
        </w:tc>
        <w:tc>
          <w:tcPr>
            <w:tcW w:w="837" w:type="dxa"/>
            <w:gridSpan w:val="2"/>
            <w:vAlign w:val="bottom"/>
          </w:tcPr>
          <w:p w14:paraId="4939D24B" w14:textId="4557797B" w:rsidR="00BA3AC4" w:rsidRPr="001821F7" w:rsidRDefault="00C310C0" w:rsidP="00BA3AC4">
            <w:pPr>
              <w:spacing w:line="240" w:lineRule="auto"/>
              <w:jc w:val="right"/>
              <w:rPr>
                <w:rFonts w:ascii="Browallia New" w:hAnsi="Browallia New" w:cs="Browallia New"/>
                <w:sz w:val="20"/>
                <w:szCs w:val="20"/>
              </w:rPr>
            </w:pPr>
            <w:r>
              <w:rPr>
                <w:rFonts w:ascii="Browallia New" w:hAnsi="Browallia New" w:cs="Browallia New"/>
                <w:sz w:val="20"/>
                <w:szCs w:val="20"/>
              </w:rPr>
              <w:t>3,170,943</w:t>
            </w:r>
          </w:p>
        </w:tc>
      </w:tr>
      <w:tr w:rsidR="00801935" w:rsidRPr="0058415C" w14:paraId="68B09350" w14:textId="77777777" w:rsidTr="006C5480">
        <w:tc>
          <w:tcPr>
            <w:tcW w:w="3627" w:type="dxa"/>
          </w:tcPr>
          <w:p w14:paraId="35691605" w14:textId="653742C5" w:rsidR="00801935" w:rsidRPr="00534952" w:rsidRDefault="00801935" w:rsidP="00801935">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07" w:type="dxa"/>
            <w:vAlign w:val="bottom"/>
          </w:tcPr>
          <w:p w14:paraId="1B7E7D6F" w14:textId="117021BE" w:rsidR="00801935" w:rsidRPr="00B45E56" w:rsidRDefault="00D167DA" w:rsidP="00801935">
            <w:pPr>
              <w:spacing w:line="240" w:lineRule="auto"/>
              <w:jc w:val="right"/>
              <w:rPr>
                <w:rFonts w:ascii="Browallia New" w:hAnsi="Browallia New" w:cs="Browallia New"/>
                <w:sz w:val="20"/>
                <w:szCs w:val="20"/>
              </w:rPr>
            </w:pPr>
            <w:r>
              <w:rPr>
                <w:rFonts w:ascii="Browallia New" w:hAnsi="Browallia New" w:cs="Browallia New"/>
                <w:sz w:val="20"/>
                <w:szCs w:val="20"/>
              </w:rPr>
              <w:t>136,384</w:t>
            </w:r>
          </w:p>
        </w:tc>
        <w:tc>
          <w:tcPr>
            <w:tcW w:w="238" w:type="dxa"/>
            <w:vAlign w:val="bottom"/>
          </w:tcPr>
          <w:p w14:paraId="5E9EC6F7" w14:textId="77777777" w:rsidR="00801935" w:rsidRPr="00B45E56" w:rsidRDefault="00801935" w:rsidP="00801935">
            <w:pPr>
              <w:spacing w:line="240" w:lineRule="auto"/>
              <w:jc w:val="right"/>
              <w:rPr>
                <w:rFonts w:ascii="Browallia New" w:hAnsi="Browallia New" w:cs="Browallia New"/>
                <w:sz w:val="20"/>
                <w:szCs w:val="20"/>
              </w:rPr>
            </w:pPr>
          </w:p>
        </w:tc>
        <w:tc>
          <w:tcPr>
            <w:tcW w:w="822" w:type="dxa"/>
          </w:tcPr>
          <w:p w14:paraId="0C43E20D" w14:textId="15CB3C02" w:rsidR="00801935" w:rsidRPr="00B45E56" w:rsidRDefault="00D167DA" w:rsidP="0080193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vAlign w:val="bottom"/>
          </w:tcPr>
          <w:p w14:paraId="2343CAEA" w14:textId="77777777" w:rsidR="00801935" w:rsidRPr="00B45E56" w:rsidRDefault="00801935" w:rsidP="00801935">
            <w:pPr>
              <w:spacing w:line="240" w:lineRule="auto"/>
              <w:jc w:val="right"/>
              <w:rPr>
                <w:rFonts w:ascii="Browallia New" w:hAnsi="Browallia New" w:cs="Browallia New"/>
                <w:sz w:val="20"/>
                <w:szCs w:val="20"/>
              </w:rPr>
            </w:pPr>
          </w:p>
        </w:tc>
        <w:tc>
          <w:tcPr>
            <w:tcW w:w="1052" w:type="dxa"/>
          </w:tcPr>
          <w:p w14:paraId="7ACC43B4" w14:textId="30C9E53B" w:rsidR="00801935" w:rsidRPr="00B45E56" w:rsidRDefault="00D167DA" w:rsidP="0080193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vAlign w:val="bottom"/>
          </w:tcPr>
          <w:p w14:paraId="094E4249" w14:textId="77777777" w:rsidR="00801935" w:rsidRPr="00B45E56" w:rsidRDefault="00801935" w:rsidP="00801935">
            <w:pPr>
              <w:spacing w:line="240" w:lineRule="auto"/>
              <w:jc w:val="right"/>
              <w:rPr>
                <w:rFonts w:ascii="Browallia New" w:hAnsi="Browallia New" w:cs="Browallia New"/>
                <w:sz w:val="20"/>
                <w:szCs w:val="20"/>
              </w:rPr>
            </w:pPr>
          </w:p>
        </w:tc>
        <w:tc>
          <w:tcPr>
            <w:tcW w:w="837" w:type="dxa"/>
          </w:tcPr>
          <w:p w14:paraId="1A51A198" w14:textId="39E0190B" w:rsidR="00801935" w:rsidRPr="00B45E56" w:rsidRDefault="0018059E" w:rsidP="00801935">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vAlign w:val="bottom"/>
          </w:tcPr>
          <w:p w14:paraId="48B10B1A" w14:textId="77777777" w:rsidR="00801935" w:rsidRPr="00B45E56" w:rsidRDefault="00801935" w:rsidP="00801935">
            <w:pPr>
              <w:spacing w:line="240" w:lineRule="auto"/>
              <w:jc w:val="right"/>
              <w:rPr>
                <w:rFonts w:ascii="Browallia New" w:hAnsi="Browallia New" w:cs="Browallia New"/>
                <w:sz w:val="20"/>
                <w:szCs w:val="20"/>
              </w:rPr>
            </w:pPr>
          </w:p>
        </w:tc>
        <w:tc>
          <w:tcPr>
            <w:tcW w:w="837" w:type="dxa"/>
            <w:gridSpan w:val="2"/>
            <w:vAlign w:val="bottom"/>
          </w:tcPr>
          <w:p w14:paraId="4B03B7D7" w14:textId="1C1EEBE7" w:rsidR="00801935" w:rsidRPr="00B45E56" w:rsidRDefault="00681C88" w:rsidP="00801935">
            <w:pPr>
              <w:spacing w:line="240" w:lineRule="auto"/>
              <w:jc w:val="right"/>
              <w:rPr>
                <w:rFonts w:ascii="Browallia New" w:hAnsi="Browallia New" w:cs="Browallia New"/>
                <w:sz w:val="20"/>
                <w:szCs w:val="20"/>
              </w:rPr>
            </w:pPr>
            <w:r>
              <w:rPr>
                <w:rFonts w:ascii="Browallia New" w:hAnsi="Browallia New" w:cs="Browallia New"/>
                <w:sz w:val="20"/>
                <w:szCs w:val="20"/>
              </w:rPr>
              <w:t>136,384</w:t>
            </w:r>
          </w:p>
        </w:tc>
      </w:tr>
      <w:tr w:rsidR="00BE7F8D" w:rsidRPr="00A22F05" w14:paraId="24E32A3C" w14:textId="77777777" w:rsidTr="006C5480">
        <w:tc>
          <w:tcPr>
            <w:tcW w:w="3627" w:type="dxa"/>
          </w:tcPr>
          <w:p w14:paraId="68E70752" w14:textId="77777777" w:rsidR="00BE7F8D" w:rsidRPr="00534952" w:rsidRDefault="00BE7F8D" w:rsidP="00BE7F8D">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07" w:type="dxa"/>
          </w:tcPr>
          <w:p w14:paraId="0210C9FB" w14:textId="33630DF6" w:rsidR="00BE7F8D" w:rsidRPr="00CF30D1" w:rsidRDefault="00157A63" w:rsidP="00BE7F8D">
            <w:pPr>
              <w:spacing w:line="240" w:lineRule="auto"/>
              <w:jc w:val="right"/>
              <w:rPr>
                <w:rFonts w:ascii="Browallia New" w:hAnsi="Browallia New" w:cs="Browallia New"/>
                <w:sz w:val="20"/>
                <w:szCs w:val="20"/>
              </w:rPr>
            </w:pPr>
            <w:r>
              <w:rPr>
                <w:rFonts w:ascii="Browallia New" w:hAnsi="Browallia New" w:cs="Browallia New"/>
                <w:sz w:val="20"/>
                <w:szCs w:val="20"/>
              </w:rPr>
              <w:t>1,100</w:t>
            </w:r>
          </w:p>
        </w:tc>
        <w:tc>
          <w:tcPr>
            <w:tcW w:w="238" w:type="dxa"/>
            <w:vAlign w:val="bottom"/>
          </w:tcPr>
          <w:p w14:paraId="592158F4" w14:textId="77777777" w:rsidR="00BE7F8D" w:rsidRPr="00CF30D1" w:rsidRDefault="00BE7F8D" w:rsidP="00BE7F8D">
            <w:pPr>
              <w:spacing w:line="240" w:lineRule="auto"/>
              <w:jc w:val="right"/>
              <w:rPr>
                <w:rFonts w:ascii="Browallia New" w:hAnsi="Browallia New" w:cs="Browallia New"/>
                <w:sz w:val="20"/>
                <w:szCs w:val="20"/>
              </w:rPr>
            </w:pPr>
          </w:p>
        </w:tc>
        <w:tc>
          <w:tcPr>
            <w:tcW w:w="822" w:type="dxa"/>
            <w:vAlign w:val="bottom"/>
          </w:tcPr>
          <w:p w14:paraId="6F5E8060" w14:textId="1299D32E" w:rsidR="00BE7F8D" w:rsidRPr="00CF30D1" w:rsidRDefault="00604957" w:rsidP="00BE7F8D">
            <w:pPr>
              <w:spacing w:line="240" w:lineRule="auto"/>
              <w:jc w:val="right"/>
              <w:rPr>
                <w:rFonts w:ascii="Browallia New" w:hAnsi="Browallia New" w:cs="Browallia New"/>
                <w:sz w:val="20"/>
                <w:szCs w:val="20"/>
              </w:rPr>
            </w:pPr>
            <w:r>
              <w:rPr>
                <w:rFonts w:ascii="Browallia New" w:hAnsi="Browallia New" w:cs="Browallia New"/>
                <w:sz w:val="20"/>
                <w:szCs w:val="20"/>
              </w:rPr>
              <w:t>49,142</w:t>
            </w:r>
          </w:p>
        </w:tc>
        <w:tc>
          <w:tcPr>
            <w:tcW w:w="247" w:type="dxa"/>
            <w:vAlign w:val="bottom"/>
          </w:tcPr>
          <w:p w14:paraId="176FDDC3" w14:textId="77777777" w:rsidR="00BE7F8D" w:rsidRPr="00BC3FB8" w:rsidRDefault="00BE7F8D" w:rsidP="00BE7F8D">
            <w:pPr>
              <w:spacing w:line="240" w:lineRule="auto"/>
              <w:jc w:val="right"/>
              <w:rPr>
                <w:rFonts w:ascii="Browallia New" w:hAnsi="Browallia New" w:cs="Browallia New"/>
                <w:sz w:val="20"/>
                <w:szCs w:val="20"/>
                <w:highlight w:val="green"/>
              </w:rPr>
            </w:pPr>
          </w:p>
        </w:tc>
        <w:tc>
          <w:tcPr>
            <w:tcW w:w="1052" w:type="dxa"/>
          </w:tcPr>
          <w:p w14:paraId="399B311F" w14:textId="3247530C" w:rsidR="00BE7F8D" w:rsidRPr="00475F11" w:rsidRDefault="00604957" w:rsidP="00BE7F8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vAlign w:val="bottom"/>
          </w:tcPr>
          <w:p w14:paraId="11B83D58" w14:textId="77777777" w:rsidR="00BE7F8D" w:rsidRPr="00475F11" w:rsidRDefault="00BE7F8D" w:rsidP="00BE7F8D">
            <w:pPr>
              <w:spacing w:line="240" w:lineRule="auto"/>
              <w:jc w:val="right"/>
              <w:rPr>
                <w:rFonts w:ascii="Browallia New" w:hAnsi="Browallia New" w:cs="Browallia New"/>
                <w:sz w:val="20"/>
                <w:szCs w:val="20"/>
              </w:rPr>
            </w:pPr>
          </w:p>
        </w:tc>
        <w:tc>
          <w:tcPr>
            <w:tcW w:w="837" w:type="dxa"/>
          </w:tcPr>
          <w:p w14:paraId="64160C98" w14:textId="7549BAD7" w:rsidR="00BE7F8D" w:rsidRPr="00475F11" w:rsidRDefault="00604957" w:rsidP="00BE7F8D">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vAlign w:val="bottom"/>
          </w:tcPr>
          <w:p w14:paraId="3CEE02D4" w14:textId="77777777" w:rsidR="00BE7F8D" w:rsidRPr="00475F11" w:rsidRDefault="00BE7F8D" w:rsidP="00BE7F8D">
            <w:pPr>
              <w:spacing w:line="240" w:lineRule="auto"/>
              <w:jc w:val="right"/>
              <w:rPr>
                <w:rFonts w:ascii="Browallia New" w:hAnsi="Browallia New" w:cs="Browallia New"/>
                <w:sz w:val="20"/>
                <w:szCs w:val="20"/>
              </w:rPr>
            </w:pPr>
          </w:p>
        </w:tc>
        <w:tc>
          <w:tcPr>
            <w:tcW w:w="837" w:type="dxa"/>
            <w:gridSpan w:val="2"/>
            <w:vAlign w:val="bottom"/>
          </w:tcPr>
          <w:p w14:paraId="11EF502B" w14:textId="7D71CB57" w:rsidR="00BE7F8D" w:rsidRPr="00475F11" w:rsidRDefault="00F9153F" w:rsidP="00BE7F8D">
            <w:pPr>
              <w:spacing w:line="240" w:lineRule="auto"/>
              <w:jc w:val="right"/>
              <w:rPr>
                <w:rFonts w:ascii="Browallia New" w:hAnsi="Browallia New" w:cs="Browallia New"/>
                <w:sz w:val="20"/>
                <w:szCs w:val="20"/>
              </w:rPr>
            </w:pPr>
            <w:r>
              <w:rPr>
                <w:rFonts w:ascii="Browallia New" w:hAnsi="Browallia New" w:cs="Browallia New"/>
                <w:sz w:val="20"/>
                <w:szCs w:val="20"/>
              </w:rPr>
              <w:t>50,242</w:t>
            </w:r>
          </w:p>
        </w:tc>
      </w:tr>
      <w:tr w:rsidR="00BF1DD7" w:rsidRPr="0058415C" w14:paraId="0E3F7EB0" w14:textId="77777777" w:rsidTr="006C5480">
        <w:tc>
          <w:tcPr>
            <w:tcW w:w="3627" w:type="dxa"/>
          </w:tcPr>
          <w:p w14:paraId="39D80482" w14:textId="77777777" w:rsidR="00BF1DD7" w:rsidRPr="00534952" w:rsidRDefault="00BF1DD7" w:rsidP="00BF1DD7">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07" w:type="dxa"/>
          </w:tcPr>
          <w:p w14:paraId="2F31B85C" w14:textId="2B9DF77E" w:rsidR="00BF1DD7" w:rsidRPr="00613FAC" w:rsidRDefault="0058697C" w:rsidP="00BF1DD7">
            <w:pPr>
              <w:spacing w:line="240" w:lineRule="auto"/>
              <w:jc w:val="right"/>
              <w:rPr>
                <w:rFonts w:ascii="Browallia New" w:hAnsi="Browallia New" w:cs="Browallia New"/>
                <w:sz w:val="20"/>
                <w:szCs w:val="20"/>
              </w:rPr>
            </w:pPr>
            <w:r>
              <w:rPr>
                <w:rFonts w:ascii="Browallia New" w:hAnsi="Browallia New" w:cs="Browallia New"/>
                <w:sz w:val="20"/>
                <w:szCs w:val="20"/>
              </w:rPr>
              <w:t>207,469</w:t>
            </w:r>
          </w:p>
        </w:tc>
        <w:tc>
          <w:tcPr>
            <w:tcW w:w="238" w:type="dxa"/>
            <w:vAlign w:val="bottom"/>
          </w:tcPr>
          <w:p w14:paraId="217A5FB1" w14:textId="77777777" w:rsidR="00BF1DD7" w:rsidRPr="00613FAC" w:rsidRDefault="00BF1DD7" w:rsidP="00BF1DD7">
            <w:pPr>
              <w:spacing w:line="240" w:lineRule="auto"/>
              <w:jc w:val="right"/>
              <w:rPr>
                <w:rFonts w:ascii="Browallia New" w:hAnsi="Browallia New" w:cs="Browallia New"/>
                <w:sz w:val="20"/>
                <w:szCs w:val="20"/>
              </w:rPr>
            </w:pPr>
          </w:p>
        </w:tc>
        <w:tc>
          <w:tcPr>
            <w:tcW w:w="822" w:type="dxa"/>
            <w:vAlign w:val="bottom"/>
          </w:tcPr>
          <w:p w14:paraId="6EB5BA9A" w14:textId="2E9DCD31" w:rsidR="00BF1DD7" w:rsidRPr="00613FAC" w:rsidRDefault="0058697C" w:rsidP="00BF1DD7">
            <w:pPr>
              <w:spacing w:line="240" w:lineRule="auto"/>
              <w:jc w:val="right"/>
              <w:rPr>
                <w:rFonts w:ascii="Browallia New" w:hAnsi="Browallia New" w:cs="Browallia New"/>
                <w:sz w:val="20"/>
                <w:szCs w:val="20"/>
              </w:rPr>
            </w:pPr>
            <w:r>
              <w:rPr>
                <w:rFonts w:ascii="Browallia New" w:hAnsi="Browallia New" w:cs="Browallia New"/>
                <w:sz w:val="20"/>
                <w:szCs w:val="20"/>
              </w:rPr>
              <w:t>109,303</w:t>
            </w:r>
          </w:p>
        </w:tc>
        <w:tc>
          <w:tcPr>
            <w:tcW w:w="247" w:type="dxa"/>
            <w:vAlign w:val="bottom"/>
          </w:tcPr>
          <w:p w14:paraId="4CC493B7" w14:textId="77777777" w:rsidR="00BF1DD7" w:rsidRPr="00613FAC" w:rsidRDefault="00BF1DD7" w:rsidP="00BF1DD7">
            <w:pPr>
              <w:spacing w:line="240" w:lineRule="auto"/>
              <w:jc w:val="right"/>
              <w:rPr>
                <w:rFonts w:ascii="Browallia New" w:hAnsi="Browallia New" w:cs="Browallia New"/>
                <w:sz w:val="20"/>
                <w:szCs w:val="20"/>
              </w:rPr>
            </w:pPr>
          </w:p>
        </w:tc>
        <w:tc>
          <w:tcPr>
            <w:tcW w:w="1052" w:type="dxa"/>
          </w:tcPr>
          <w:p w14:paraId="2C63B15E" w14:textId="153350A2" w:rsidR="00BF1DD7" w:rsidRPr="00613FAC" w:rsidRDefault="00AF30B7" w:rsidP="00BF1DD7">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vAlign w:val="bottom"/>
          </w:tcPr>
          <w:p w14:paraId="07982D7B" w14:textId="77777777" w:rsidR="00BF1DD7" w:rsidRPr="00613FAC" w:rsidRDefault="00BF1DD7" w:rsidP="00BF1DD7">
            <w:pPr>
              <w:spacing w:line="240" w:lineRule="auto"/>
              <w:jc w:val="right"/>
              <w:rPr>
                <w:rFonts w:ascii="Browallia New" w:hAnsi="Browallia New" w:cs="Browallia New"/>
                <w:sz w:val="20"/>
                <w:szCs w:val="20"/>
              </w:rPr>
            </w:pPr>
          </w:p>
        </w:tc>
        <w:tc>
          <w:tcPr>
            <w:tcW w:w="837" w:type="dxa"/>
          </w:tcPr>
          <w:p w14:paraId="74158259" w14:textId="6CA90288" w:rsidR="00BF1DD7" w:rsidRPr="00613FAC" w:rsidRDefault="00AF30B7" w:rsidP="00BF1DD7">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vAlign w:val="bottom"/>
          </w:tcPr>
          <w:p w14:paraId="78369926" w14:textId="77777777" w:rsidR="00BF1DD7" w:rsidRPr="00613FAC" w:rsidRDefault="00BF1DD7" w:rsidP="00BF1DD7">
            <w:pPr>
              <w:spacing w:line="240" w:lineRule="auto"/>
              <w:jc w:val="right"/>
              <w:rPr>
                <w:rFonts w:ascii="Browallia New" w:hAnsi="Browallia New" w:cs="Browallia New"/>
                <w:sz w:val="20"/>
                <w:szCs w:val="20"/>
              </w:rPr>
            </w:pPr>
          </w:p>
        </w:tc>
        <w:tc>
          <w:tcPr>
            <w:tcW w:w="837" w:type="dxa"/>
            <w:gridSpan w:val="2"/>
            <w:vAlign w:val="bottom"/>
          </w:tcPr>
          <w:p w14:paraId="619E3AB8" w14:textId="4A890479" w:rsidR="00BF1DD7" w:rsidRPr="00613FAC" w:rsidRDefault="00150A13" w:rsidP="00BF1DD7">
            <w:pPr>
              <w:spacing w:line="240" w:lineRule="auto"/>
              <w:jc w:val="right"/>
              <w:rPr>
                <w:rFonts w:ascii="Browallia New" w:hAnsi="Browallia New" w:cs="Browallia New"/>
                <w:sz w:val="20"/>
                <w:szCs w:val="20"/>
              </w:rPr>
            </w:pPr>
            <w:r>
              <w:rPr>
                <w:rFonts w:ascii="Browallia New" w:hAnsi="Browallia New" w:cs="Browallia New"/>
                <w:sz w:val="20"/>
                <w:szCs w:val="20"/>
              </w:rPr>
              <w:t>316,772</w:t>
            </w:r>
          </w:p>
        </w:tc>
      </w:tr>
      <w:tr w:rsidR="0012599C" w:rsidRPr="0058415C" w14:paraId="2B402E55" w14:textId="77777777" w:rsidTr="006C5480">
        <w:tc>
          <w:tcPr>
            <w:tcW w:w="3627" w:type="dxa"/>
          </w:tcPr>
          <w:p w14:paraId="555F15A3" w14:textId="52A0CF2C" w:rsidR="0012599C" w:rsidRPr="00534952" w:rsidRDefault="0012599C" w:rsidP="0012599C">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sidR="005E5270">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07" w:type="dxa"/>
            <w:vAlign w:val="bottom"/>
          </w:tcPr>
          <w:p w14:paraId="3BCDFDEF" w14:textId="1D4F293D" w:rsidR="0012599C" w:rsidRPr="0015725C" w:rsidRDefault="0016503C" w:rsidP="0012599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8" w:type="dxa"/>
            <w:vAlign w:val="bottom"/>
          </w:tcPr>
          <w:p w14:paraId="68938CFE" w14:textId="77777777" w:rsidR="0012599C" w:rsidRPr="0015725C" w:rsidRDefault="0012599C" w:rsidP="0012599C">
            <w:pPr>
              <w:spacing w:line="240" w:lineRule="auto"/>
              <w:jc w:val="right"/>
              <w:rPr>
                <w:rFonts w:ascii="Browallia New" w:hAnsi="Browallia New" w:cs="Browallia New"/>
                <w:sz w:val="20"/>
                <w:szCs w:val="20"/>
              </w:rPr>
            </w:pPr>
          </w:p>
        </w:tc>
        <w:tc>
          <w:tcPr>
            <w:tcW w:w="822" w:type="dxa"/>
            <w:vAlign w:val="bottom"/>
          </w:tcPr>
          <w:p w14:paraId="7F94DDF0" w14:textId="00EDD358" w:rsidR="0012599C" w:rsidRPr="0015725C" w:rsidRDefault="0016503C" w:rsidP="0012599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vAlign w:val="bottom"/>
          </w:tcPr>
          <w:p w14:paraId="0D132F16" w14:textId="77777777" w:rsidR="0012599C" w:rsidRPr="0015725C" w:rsidRDefault="0012599C" w:rsidP="0012599C">
            <w:pPr>
              <w:spacing w:line="240" w:lineRule="auto"/>
              <w:jc w:val="right"/>
              <w:rPr>
                <w:rFonts w:ascii="Browallia New" w:hAnsi="Browallia New" w:cs="Browallia New"/>
                <w:sz w:val="20"/>
                <w:szCs w:val="20"/>
              </w:rPr>
            </w:pPr>
          </w:p>
        </w:tc>
        <w:tc>
          <w:tcPr>
            <w:tcW w:w="1052" w:type="dxa"/>
            <w:vAlign w:val="bottom"/>
          </w:tcPr>
          <w:p w14:paraId="34020BE0" w14:textId="666FA605" w:rsidR="0012599C" w:rsidRPr="0015725C" w:rsidRDefault="0016503C" w:rsidP="0012599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vAlign w:val="bottom"/>
          </w:tcPr>
          <w:p w14:paraId="4D8E62A5" w14:textId="77777777" w:rsidR="0012599C" w:rsidRPr="0015725C" w:rsidRDefault="0012599C" w:rsidP="0012599C">
            <w:pPr>
              <w:spacing w:line="240" w:lineRule="auto"/>
              <w:jc w:val="right"/>
              <w:rPr>
                <w:rFonts w:ascii="Browallia New" w:hAnsi="Browallia New" w:cs="Browallia New"/>
                <w:sz w:val="20"/>
                <w:szCs w:val="20"/>
              </w:rPr>
            </w:pPr>
          </w:p>
        </w:tc>
        <w:tc>
          <w:tcPr>
            <w:tcW w:w="837" w:type="dxa"/>
            <w:vAlign w:val="bottom"/>
          </w:tcPr>
          <w:p w14:paraId="6A6B3EB6" w14:textId="79A267A9" w:rsidR="0012599C" w:rsidRPr="0015725C" w:rsidDel="006F5FBA" w:rsidRDefault="0016503C" w:rsidP="0012599C">
            <w:pPr>
              <w:spacing w:line="240" w:lineRule="auto"/>
              <w:jc w:val="right"/>
              <w:rPr>
                <w:rFonts w:ascii="Browallia New" w:hAnsi="Browallia New" w:cs="Browallia New"/>
                <w:sz w:val="20"/>
                <w:szCs w:val="20"/>
              </w:rPr>
            </w:pPr>
            <w:r>
              <w:rPr>
                <w:rFonts w:ascii="Browallia New" w:hAnsi="Browallia New" w:cs="Browallia New"/>
                <w:sz w:val="20"/>
                <w:szCs w:val="20"/>
              </w:rPr>
              <w:t>56,577</w:t>
            </w:r>
          </w:p>
        </w:tc>
        <w:tc>
          <w:tcPr>
            <w:tcW w:w="239" w:type="dxa"/>
            <w:vAlign w:val="bottom"/>
          </w:tcPr>
          <w:p w14:paraId="2F51C61A" w14:textId="77777777" w:rsidR="0012599C" w:rsidRPr="0015725C" w:rsidRDefault="0012599C" w:rsidP="0012599C">
            <w:pPr>
              <w:spacing w:line="240" w:lineRule="auto"/>
              <w:jc w:val="right"/>
              <w:rPr>
                <w:rFonts w:ascii="Browallia New" w:hAnsi="Browallia New" w:cs="Browallia New"/>
                <w:sz w:val="20"/>
                <w:szCs w:val="20"/>
              </w:rPr>
            </w:pPr>
          </w:p>
        </w:tc>
        <w:tc>
          <w:tcPr>
            <w:tcW w:w="837" w:type="dxa"/>
            <w:gridSpan w:val="2"/>
            <w:vAlign w:val="bottom"/>
          </w:tcPr>
          <w:p w14:paraId="6F29A231" w14:textId="7EE6056E" w:rsidR="0012599C" w:rsidRPr="0015725C" w:rsidRDefault="0016503C" w:rsidP="0012599C">
            <w:pPr>
              <w:spacing w:line="240" w:lineRule="auto"/>
              <w:jc w:val="right"/>
              <w:rPr>
                <w:rFonts w:ascii="Browallia New" w:hAnsi="Browallia New" w:cs="Browallia New"/>
                <w:sz w:val="20"/>
                <w:szCs w:val="20"/>
              </w:rPr>
            </w:pPr>
            <w:r>
              <w:rPr>
                <w:rFonts w:ascii="Browallia New" w:hAnsi="Browallia New" w:cs="Browallia New"/>
                <w:sz w:val="20"/>
                <w:szCs w:val="20"/>
              </w:rPr>
              <w:t>56,577</w:t>
            </w:r>
          </w:p>
        </w:tc>
      </w:tr>
      <w:tr w:rsidR="0098785D" w:rsidRPr="006903E0" w14:paraId="0B18998A" w14:textId="77777777" w:rsidTr="006C5480">
        <w:tc>
          <w:tcPr>
            <w:tcW w:w="3627" w:type="dxa"/>
          </w:tcPr>
          <w:p w14:paraId="34EBD13F" w14:textId="77777777" w:rsidR="0098785D" w:rsidRPr="00C07995" w:rsidRDefault="0098785D" w:rsidP="0098785D">
            <w:pPr>
              <w:spacing w:line="240" w:lineRule="auto"/>
              <w:rPr>
                <w:rFonts w:ascii="Browallia New" w:hAnsi="Browallia New" w:cs="Browallia New"/>
                <w:b/>
                <w:sz w:val="10"/>
                <w:szCs w:val="10"/>
              </w:rPr>
            </w:pPr>
          </w:p>
        </w:tc>
        <w:tc>
          <w:tcPr>
            <w:tcW w:w="907" w:type="dxa"/>
            <w:vAlign w:val="bottom"/>
          </w:tcPr>
          <w:p w14:paraId="55C73746"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38" w:type="dxa"/>
            <w:vAlign w:val="bottom"/>
          </w:tcPr>
          <w:p w14:paraId="56A06D04"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22" w:type="dxa"/>
            <w:vAlign w:val="bottom"/>
          </w:tcPr>
          <w:p w14:paraId="63832491"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47" w:type="dxa"/>
            <w:vAlign w:val="bottom"/>
          </w:tcPr>
          <w:p w14:paraId="391EC104"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1052" w:type="dxa"/>
            <w:vAlign w:val="bottom"/>
          </w:tcPr>
          <w:p w14:paraId="6BDF9755" w14:textId="77777777" w:rsidR="0098785D" w:rsidRPr="00BC3FB8" w:rsidRDefault="0098785D" w:rsidP="00847340">
            <w:pPr>
              <w:spacing w:line="240" w:lineRule="auto"/>
              <w:jc w:val="right"/>
              <w:rPr>
                <w:rFonts w:ascii="Browallia New" w:hAnsi="Browallia New" w:cs="Browallia New"/>
                <w:sz w:val="10"/>
                <w:szCs w:val="10"/>
                <w:highlight w:val="green"/>
              </w:rPr>
            </w:pPr>
          </w:p>
        </w:tc>
        <w:tc>
          <w:tcPr>
            <w:tcW w:w="252" w:type="dxa"/>
            <w:vAlign w:val="bottom"/>
          </w:tcPr>
          <w:p w14:paraId="7BBD92C2"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37" w:type="dxa"/>
            <w:vAlign w:val="bottom"/>
          </w:tcPr>
          <w:p w14:paraId="32B4187C"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239" w:type="dxa"/>
            <w:vAlign w:val="bottom"/>
          </w:tcPr>
          <w:p w14:paraId="421C1833"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c>
          <w:tcPr>
            <w:tcW w:w="837" w:type="dxa"/>
            <w:gridSpan w:val="2"/>
            <w:vAlign w:val="bottom"/>
          </w:tcPr>
          <w:p w14:paraId="4AD93D7C" w14:textId="77777777" w:rsidR="0098785D" w:rsidRPr="00BC3FB8" w:rsidRDefault="0098785D" w:rsidP="00847340">
            <w:pPr>
              <w:spacing w:line="240" w:lineRule="auto"/>
              <w:jc w:val="right"/>
              <w:rPr>
                <w:rFonts w:ascii="Browallia New" w:hAnsi="Browallia New" w:cs="Browallia New"/>
                <w:snapToGrid w:val="0"/>
                <w:sz w:val="10"/>
                <w:szCs w:val="10"/>
                <w:highlight w:val="green"/>
              </w:rPr>
            </w:pPr>
          </w:p>
        </w:tc>
      </w:tr>
      <w:tr w:rsidR="0098785D" w:rsidRPr="0058415C" w14:paraId="02D046FD" w14:textId="77777777" w:rsidTr="006C5480">
        <w:tc>
          <w:tcPr>
            <w:tcW w:w="3627" w:type="dxa"/>
          </w:tcPr>
          <w:p w14:paraId="49C6EE4B" w14:textId="77777777" w:rsidR="0098785D" w:rsidRPr="00534952" w:rsidRDefault="0098785D" w:rsidP="0098785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07" w:type="dxa"/>
            <w:vAlign w:val="bottom"/>
          </w:tcPr>
          <w:p w14:paraId="6FB07EB2"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38" w:type="dxa"/>
            <w:vAlign w:val="bottom"/>
          </w:tcPr>
          <w:p w14:paraId="60F96F7E"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22" w:type="dxa"/>
            <w:vAlign w:val="bottom"/>
          </w:tcPr>
          <w:p w14:paraId="5C37264A"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47" w:type="dxa"/>
            <w:vAlign w:val="bottom"/>
          </w:tcPr>
          <w:p w14:paraId="4AC4C5D7"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1052" w:type="dxa"/>
            <w:vAlign w:val="bottom"/>
          </w:tcPr>
          <w:p w14:paraId="79E6A497" w14:textId="77777777" w:rsidR="0098785D" w:rsidRPr="00BC3FB8" w:rsidRDefault="0098785D" w:rsidP="00847340">
            <w:pPr>
              <w:spacing w:line="240" w:lineRule="auto"/>
              <w:jc w:val="right"/>
              <w:rPr>
                <w:rFonts w:ascii="Browallia New" w:hAnsi="Browallia New" w:cs="Browallia New"/>
                <w:sz w:val="20"/>
                <w:szCs w:val="20"/>
                <w:highlight w:val="green"/>
              </w:rPr>
            </w:pPr>
          </w:p>
        </w:tc>
        <w:tc>
          <w:tcPr>
            <w:tcW w:w="252" w:type="dxa"/>
            <w:vAlign w:val="bottom"/>
          </w:tcPr>
          <w:p w14:paraId="20452CBE"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37" w:type="dxa"/>
            <w:vAlign w:val="bottom"/>
          </w:tcPr>
          <w:p w14:paraId="18D2407B"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239" w:type="dxa"/>
            <w:vAlign w:val="bottom"/>
          </w:tcPr>
          <w:p w14:paraId="55005EC9"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c>
          <w:tcPr>
            <w:tcW w:w="837" w:type="dxa"/>
            <w:gridSpan w:val="2"/>
            <w:vAlign w:val="bottom"/>
          </w:tcPr>
          <w:p w14:paraId="0A413664" w14:textId="77777777" w:rsidR="0098785D" w:rsidRPr="00BC3FB8" w:rsidRDefault="0098785D" w:rsidP="00847340">
            <w:pPr>
              <w:spacing w:line="240" w:lineRule="auto"/>
              <w:jc w:val="right"/>
              <w:rPr>
                <w:rFonts w:ascii="Browallia New" w:hAnsi="Browallia New" w:cs="Browallia New"/>
                <w:snapToGrid w:val="0"/>
                <w:sz w:val="20"/>
                <w:szCs w:val="20"/>
                <w:highlight w:val="green"/>
              </w:rPr>
            </w:pPr>
          </w:p>
        </w:tc>
      </w:tr>
      <w:tr w:rsidR="00B57AE8" w:rsidRPr="0058415C" w14:paraId="532C6113" w14:textId="77777777" w:rsidTr="006C5480">
        <w:tc>
          <w:tcPr>
            <w:tcW w:w="3627" w:type="dxa"/>
          </w:tcPr>
          <w:p w14:paraId="0B401548" w14:textId="77777777" w:rsidR="00B57AE8" w:rsidRPr="0011214C" w:rsidRDefault="00B57AE8" w:rsidP="00B57AE8">
            <w:pPr>
              <w:tabs>
                <w:tab w:val="clear" w:pos="454"/>
              </w:tabs>
              <w:spacing w:line="240" w:lineRule="auto"/>
              <w:ind w:left="276" w:hanging="270"/>
              <w:rPr>
                <w:rFonts w:ascii="Browallia New" w:hAnsi="Browallia New" w:cs="Browallia New"/>
                <w:b/>
                <w:snapToGrid w:val="0"/>
                <w:sz w:val="20"/>
                <w:szCs w:val="20"/>
              </w:rPr>
            </w:pPr>
            <w:r w:rsidRPr="0011214C">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07" w:type="dxa"/>
            <w:shd w:val="clear" w:color="auto" w:fill="auto"/>
            <w:noWrap/>
            <w:vAlign w:val="bottom"/>
          </w:tcPr>
          <w:p w14:paraId="347D1592" w14:textId="29A61E55" w:rsidR="00B57AE8" w:rsidRPr="00073EAD" w:rsidRDefault="00117A7C" w:rsidP="00B57AE8">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1,090,582</w:t>
            </w:r>
          </w:p>
        </w:tc>
        <w:tc>
          <w:tcPr>
            <w:tcW w:w="238" w:type="dxa"/>
            <w:shd w:val="clear" w:color="auto" w:fill="auto"/>
            <w:vAlign w:val="bottom"/>
          </w:tcPr>
          <w:p w14:paraId="3DB1452A"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22" w:type="dxa"/>
            <w:shd w:val="clear" w:color="auto" w:fill="auto"/>
            <w:noWrap/>
          </w:tcPr>
          <w:p w14:paraId="54B7439F" w14:textId="17DD8A71" w:rsidR="00B57AE8" w:rsidRPr="00073EAD" w:rsidRDefault="00117A7C" w:rsidP="00B57AE8">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shd w:val="clear" w:color="auto" w:fill="auto"/>
            <w:vAlign w:val="bottom"/>
          </w:tcPr>
          <w:p w14:paraId="15AA0760"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1052" w:type="dxa"/>
            <w:shd w:val="clear" w:color="auto" w:fill="auto"/>
            <w:noWrap/>
          </w:tcPr>
          <w:p w14:paraId="36E9B4D5" w14:textId="2914DA1C" w:rsidR="00B57AE8" w:rsidRPr="00073EAD" w:rsidRDefault="00117A7C" w:rsidP="00B57AE8">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shd w:val="clear" w:color="auto" w:fill="auto"/>
            <w:vAlign w:val="bottom"/>
          </w:tcPr>
          <w:p w14:paraId="3ECB29BE"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37" w:type="dxa"/>
            <w:shd w:val="clear" w:color="auto" w:fill="auto"/>
            <w:noWrap/>
          </w:tcPr>
          <w:p w14:paraId="130D3A1D" w14:textId="20001B79" w:rsidR="00B57AE8" w:rsidRPr="00073EAD" w:rsidRDefault="00117A7C" w:rsidP="00B57AE8">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shd w:val="clear" w:color="auto" w:fill="auto"/>
            <w:vAlign w:val="bottom"/>
          </w:tcPr>
          <w:p w14:paraId="7D7B2713" w14:textId="77777777" w:rsidR="00B57AE8" w:rsidRPr="00073EAD" w:rsidRDefault="00B57AE8" w:rsidP="00B57AE8">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7896FB1C" w14:textId="4833EBA9" w:rsidR="00B57AE8" w:rsidRPr="00073EAD" w:rsidRDefault="00117A7C" w:rsidP="00B57AE8">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1,090,582</w:t>
            </w:r>
          </w:p>
        </w:tc>
      </w:tr>
      <w:tr w:rsidR="00E966AE" w:rsidRPr="0058415C" w14:paraId="5E749F47" w14:textId="77777777" w:rsidTr="006C5480">
        <w:tc>
          <w:tcPr>
            <w:tcW w:w="3627" w:type="dxa"/>
          </w:tcPr>
          <w:p w14:paraId="030D4222" w14:textId="7CC518E4" w:rsidR="00E966AE" w:rsidRPr="00534952" w:rsidRDefault="00E966AE" w:rsidP="00E966AE">
            <w:pPr>
              <w:tabs>
                <w:tab w:val="clear" w:pos="454"/>
              </w:tabs>
              <w:spacing w:line="240" w:lineRule="auto"/>
              <w:ind w:left="276" w:hanging="270"/>
              <w:rPr>
                <w:rFonts w:ascii="Browallia New" w:hAnsi="Browallia New" w:cs="Browallia New"/>
                <w:b/>
                <w:snapToGrid w:val="0"/>
                <w:sz w:val="20"/>
                <w:szCs w:val="20"/>
                <w:cs/>
              </w:rPr>
            </w:pPr>
            <w:r w:rsidRPr="005761B4">
              <w:rPr>
                <w:rFonts w:ascii="Browallia New" w:hAnsi="Browallia New" w:cs="Browallia New"/>
                <w:b/>
                <w:snapToGrid w:val="0"/>
                <w:sz w:val="20"/>
                <w:szCs w:val="20"/>
                <w:cs/>
              </w:rPr>
              <w:t>เงินกู้ยืมระยะสั้นจากบุคคลและบริษัทที่เกี่ยวข้องและ</w:t>
            </w:r>
            <w:r w:rsidR="005E5270">
              <w:rPr>
                <w:rFonts w:ascii="Browallia New" w:hAnsi="Browallia New" w:cs="Browallia New"/>
                <w:b/>
                <w:snapToGrid w:val="0"/>
                <w:sz w:val="20"/>
                <w:szCs w:val="20"/>
              </w:rPr>
              <w:br/>
            </w:r>
            <w:r w:rsidRPr="005761B4">
              <w:rPr>
                <w:rFonts w:ascii="Browallia New" w:hAnsi="Browallia New" w:cs="Browallia New"/>
                <w:b/>
                <w:snapToGrid w:val="0"/>
                <w:sz w:val="20"/>
                <w:szCs w:val="20"/>
                <w:cs/>
              </w:rPr>
              <w:t>ดอกเบี้ยค้างจ่าย</w:t>
            </w:r>
          </w:p>
        </w:tc>
        <w:tc>
          <w:tcPr>
            <w:tcW w:w="907" w:type="dxa"/>
            <w:shd w:val="clear" w:color="auto" w:fill="auto"/>
            <w:noWrap/>
            <w:vAlign w:val="bottom"/>
          </w:tcPr>
          <w:p w14:paraId="2EAEB20C" w14:textId="22E56965" w:rsidR="00E966AE" w:rsidRPr="000B5CD5" w:rsidRDefault="001F2F67" w:rsidP="00E966AE">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1,609,734</w:t>
            </w:r>
          </w:p>
        </w:tc>
        <w:tc>
          <w:tcPr>
            <w:tcW w:w="238" w:type="dxa"/>
            <w:shd w:val="clear" w:color="auto" w:fill="auto"/>
            <w:vAlign w:val="bottom"/>
          </w:tcPr>
          <w:p w14:paraId="7EF149D4"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09AA4833" w14:textId="56091757" w:rsidR="00E966AE" w:rsidRPr="000B5CD5" w:rsidRDefault="001F2F67" w:rsidP="00E966A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shd w:val="clear" w:color="auto" w:fill="auto"/>
            <w:vAlign w:val="bottom"/>
          </w:tcPr>
          <w:p w14:paraId="64A07B81"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1052" w:type="dxa"/>
            <w:shd w:val="clear" w:color="auto" w:fill="auto"/>
            <w:noWrap/>
            <w:vAlign w:val="bottom"/>
          </w:tcPr>
          <w:p w14:paraId="7BAEFFCB" w14:textId="35D141AB" w:rsidR="00E966AE" w:rsidRPr="000B5CD5" w:rsidRDefault="001F2F67" w:rsidP="00E966A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shd w:val="clear" w:color="auto" w:fill="auto"/>
            <w:vAlign w:val="bottom"/>
          </w:tcPr>
          <w:p w14:paraId="0397F939"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37" w:type="dxa"/>
            <w:shd w:val="clear" w:color="auto" w:fill="auto"/>
            <w:noWrap/>
            <w:vAlign w:val="bottom"/>
          </w:tcPr>
          <w:p w14:paraId="7840B787" w14:textId="37D10787" w:rsidR="00E966AE" w:rsidRPr="000B5CD5" w:rsidRDefault="001F2F67" w:rsidP="00E966AE">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shd w:val="clear" w:color="auto" w:fill="auto"/>
            <w:vAlign w:val="bottom"/>
          </w:tcPr>
          <w:p w14:paraId="65CD9C3E" w14:textId="77777777" w:rsidR="00E966AE" w:rsidRPr="000B5CD5" w:rsidRDefault="00E966AE" w:rsidP="00E966AE">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1BEFED70" w14:textId="3511D0AD" w:rsidR="00E966AE" w:rsidRPr="000B5CD5" w:rsidRDefault="001F2F67" w:rsidP="00E966AE">
            <w:pPr>
              <w:spacing w:line="240" w:lineRule="auto"/>
              <w:jc w:val="right"/>
              <w:rPr>
                <w:rFonts w:ascii="Browallia New" w:hAnsi="Browallia New" w:cs="Browallia New"/>
                <w:snapToGrid w:val="0"/>
                <w:sz w:val="20"/>
                <w:szCs w:val="20"/>
              </w:rPr>
            </w:pPr>
            <w:r>
              <w:rPr>
                <w:rFonts w:ascii="Browallia New" w:hAnsi="Browallia New" w:cs="Browallia New"/>
                <w:snapToGrid w:val="0"/>
                <w:sz w:val="20"/>
                <w:szCs w:val="20"/>
              </w:rPr>
              <w:t>1,609,734</w:t>
            </w:r>
          </w:p>
        </w:tc>
      </w:tr>
      <w:tr w:rsidR="00C6428B" w:rsidRPr="00A22F05" w14:paraId="0C363900" w14:textId="77777777" w:rsidTr="006C5480">
        <w:tc>
          <w:tcPr>
            <w:tcW w:w="3627" w:type="dxa"/>
          </w:tcPr>
          <w:p w14:paraId="112416F3" w14:textId="77186070" w:rsidR="00C6428B" w:rsidRPr="00534952" w:rsidRDefault="00C6428B" w:rsidP="00C6428B">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hint="cs"/>
                <w:b/>
                <w:sz w:val="20"/>
                <w:szCs w:val="20"/>
                <w:cs/>
              </w:rPr>
              <w:t>หุ้นกู้</w:t>
            </w:r>
          </w:p>
        </w:tc>
        <w:tc>
          <w:tcPr>
            <w:tcW w:w="907" w:type="dxa"/>
            <w:shd w:val="clear" w:color="auto" w:fill="auto"/>
            <w:noWrap/>
            <w:vAlign w:val="bottom"/>
          </w:tcPr>
          <w:p w14:paraId="30912ABD" w14:textId="1DDDFEE6" w:rsidR="00C6428B" w:rsidRPr="000B5CD5" w:rsidRDefault="00935CB4" w:rsidP="00C6428B">
            <w:pPr>
              <w:spacing w:line="240" w:lineRule="auto"/>
              <w:jc w:val="right"/>
              <w:rPr>
                <w:rFonts w:ascii="Browallia New" w:hAnsi="Browallia New" w:cs="DokChampa"/>
                <w:snapToGrid w:val="0"/>
                <w:sz w:val="20"/>
                <w:szCs w:val="20"/>
                <w:lang w:bidi="lo-LA"/>
              </w:rPr>
            </w:pPr>
            <w:r>
              <w:rPr>
                <w:rFonts w:ascii="Browallia New" w:hAnsi="Browallia New" w:cs="DokChampa"/>
                <w:snapToGrid w:val="0"/>
                <w:sz w:val="20"/>
                <w:szCs w:val="20"/>
                <w:lang w:bidi="lo-LA"/>
              </w:rPr>
              <w:t>-</w:t>
            </w:r>
          </w:p>
        </w:tc>
        <w:tc>
          <w:tcPr>
            <w:tcW w:w="238" w:type="dxa"/>
            <w:shd w:val="clear" w:color="auto" w:fill="auto"/>
            <w:vAlign w:val="bottom"/>
          </w:tcPr>
          <w:p w14:paraId="4C2172EB"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3A428E8B" w14:textId="6F894D5F" w:rsidR="00C6428B" w:rsidRPr="000B5CD5" w:rsidRDefault="00935CB4" w:rsidP="00C6428B">
            <w:pPr>
              <w:spacing w:line="240" w:lineRule="auto"/>
              <w:jc w:val="right"/>
              <w:rPr>
                <w:rFonts w:ascii="Browallia New" w:hAnsi="Browallia New" w:cs="Browallia New"/>
                <w:sz w:val="20"/>
                <w:szCs w:val="20"/>
              </w:rPr>
            </w:pPr>
            <w:r>
              <w:rPr>
                <w:rFonts w:ascii="Browallia New" w:hAnsi="Browallia New" w:cs="Browallia New"/>
                <w:sz w:val="20"/>
                <w:szCs w:val="20"/>
              </w:rPr>
              <w:t>720,</w:t>
            </w:r>
            <w:r w:rsidR="00D3716B">
              <w:rPr>
                <w:rFonts w:ascii="Browallia New" w:hAnsi="Browallia New" w:cs="Browallia New"/>
                <w:sz w:val="20"/>
                <w:szCs w:val="20"/>
              </w:rPr>
              <w:t>570</w:t>
            </w:r>
          </w:p>
        </w:tc>
        <w:tc>
          <w:tcPr>
            <w:tcW w:w="247" w:type="dxa"/>
            <w:shd w:val="clear" w:color="auto" w:fill="auto"/>
            <w:vAlign w:val="bottom"/>
          </w:tcPr>
          <w:p w14:paraId="266336ED"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1052" w:type="dxa"/>
            <w:shd w:val="clear" w:color="auto" w:fill="auto"/>
            <w:noWrap/>
          </w:tcPr>
          <w:p w14:paraId="473EE010" w14:textId="016A26BC" w:rsidR="00C6428B" w:rsidRPr="000B5CD5" w:rsidRDefault="00D3716B" w:rsidP="00C6428B">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shd w:val="clear" w:color="auto" w:fill="auto"/>
            <w:vAlign w:val="bottom"/>
          </w:tcPr>
          <w:p w14:paraId="5226A7F8"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37" w:type="dxa"/>
            <w:shd w:val="clear" w:color="auto" w:fill="auto"/>
            <w:noWrap/>
          </w:tcPr>
          <w:p w14:paraId="3006ACFC" w14:textId="605C9917" w:rsidR="00C6428B" w:rsidRPr="000B5CD5" w:rsidRDefault="00D3716B" w:rsidP="00C6428B">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shd w:val="clear" w:color="auto" w:fill="auto"/>
            <w:vAlign w:val="bottom"/>
          </w:tcPr>
          <w:p w14:paraId="0B271BDD" w14:textId="77777777" w:rsidR="00C6428B" w:rsidRPr="000B5CD5" w:rsidRDefault="00C6428B" w:rsidP="00C6428B">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7664985E" w14:textId="4C6216B5" w:rsidR="00C6428B" w:rsidRPr="000B5CD5" w:rsidRDefault="00D3716B" w:rsidP="00C6428B">
            <w:pPr>
              <w:spacing w:line="240" w:lineRule="auto"/>
              <w:jc w:val="right"/>
              <w:rPr>
                <w:rFonts w:ascii="Browallia New" w:hAnsi="Browallia New" w:cs="DokChampa"/>
                <w:snapToGrid w:val="0"/>
                <w:sz w:val="20"/>
                <w:szCs w:val="20"/>
              </w:rPr>
            </w:pPr>
            <w:r>
              <w:rPr>
                <w:rFonts w:ascii="Browallia New" w:hAnsi="Browallia New" w:cs="DokChampa"/>
                <w:snapToGrid w:val="0"/>
                <w:sz w:val="20"/>
                <w:szCs w:val="20"/>
              </w:rPr>
              <w:t>720,570</w:t>
            </w:r>
          </w:p>
        </w:tc>
      </w:tr>
      <w:tr w:rsidR="00C67803" w:rsidRPr="0058415C" w14:paraId="7235626F" w14:textId="77777777" w:rsidTr="006C5480">
        <w:tc>
          <w:tcPr>
            <w:tcW w:w="3627" w:type="dxa"/>
          </w:tcPr>
          <w:p w14:paraId="5D9EDDF6" w14:textId="77777777" w:rsidR="00C67803" w:rsidRPr="00534952" w:rsidRDefault="00C67803" w:rsidP="00C67803">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07" w:type="dxa"/>
            <w:shd w:val="clear" w:color="auto" w:fill="auto"/>
            <w:noWrap/>
            <w:vAlign w:val="bottom"/>
          </w:tcPr>
          <w:p w14:paraId="32B62047" w14:textId="09F1E734" w:rsidR="00C67803" w:rsidRPr="0056675C" w:rsidRDefault="00BB7694" w:rsidP="00C67803">
            <w:pPr>
              <w:spacing w:line="240" w:lineRule="auto"/>
              <w:jc w:val="right"/>
              <w:rPr>
                <w:rFonts w:ascii="Browallia New" w:hAnsi="Browallia New" w:cs="Browallia New"/>
                <w:sz w:val="20"/>
                <w:szCs w:val="20"/>
              </w:rPr>
            </w:pPr>
            <w:r>
              <w:rPr>
                <w:rFonts w:ascii="Browallia New" w:hAnsi="Browallia New" w:cs="Browallia New"/>
                <w:sz w:val="20"/>
                <w:szCs w:val="20"/>
              </w:rPr>
              <w:t>15,524</w:t>
            </w:r>
          </w:p>
        </w:tc>
        <w:tc>
          <w:tcPr>
            <w:tcW w:w="238" w:type="dxa"/>
            <w:shd w:val="clear" w:color="auto" w:fill="auto"/>
            <w:vAlign w:val="bottom"/>
          </w:tcPr>
          <w:p w14:paraId="10010B94" w14:textId="77777777" w:rsidR="00C67803" w:rsidRPr="0056675C" w:rsidRDefault="00C67803" w:rsidP="00C67803">
            <w:pPr>
              <w:spacing w:line="240" w:lineRule="auto"/>
              <w:jc w:val="right"/>
              <w:rPr>
                <w:rFonts w:ascii="Browallia New" w:hAnsi="Browallia New" w:cs="Browallia New"/>
                <w:sz w:val="20"/>
                <w:szCs w:val="20"/>
              </w:rPr>
            </w:pPr>
          </w:p>
        </w:tc>
        <w:tc>
          <w:tcPr>
            <w:tcW w:w="822" w:type="dxa"/>
            <w:shd w:val="clear" w:color="auto" w:fill="auto"/>
            <w:noWrap/>
            <w:vAlign w:val="bottom"/>
          </w:tcPr>
          <w:p w14:paraId="1325E0B2" w14:textId="15C3C86F" w:rsidR="00C67803" w:rsidRPr="0056675C" w:rsidRDefault="00902D82" w:rsidP="00C67803">
            <w:pPr>
              <w:spacing w:line="240" w:lineRule="auto"/>
              <w:jc w:val="right"/>
              <w:rPr>
                <w:rFonts w:ascii="Browallia New" w:hAnsi="Browallia New" w:cs="Browallia New"/>
                <w:sz w:val="20"/>
                <w:szCs w:val="20"/>
              </w:rPr>
            </w:pPr>
            <w:r w:rsidRPr="00B37448">
              <w:rPr>
                <w:rFonts w:ascii="Browallia New" w:hAnsi="Browallia New" w:cs="Browallia New"/>
                <w:sz w:val="20"/>
                <w:szCs w:val="20"/>
              </w:rPr>
              <w:t>40,</w:t>
            </w:r>
            <w:r w:rsidR="00B37448" w:rsidRPr="00B37448">
              <w:rPr>
                <w:rFonts w:ascii="Browallia New" w:hAnsi="Browallia New" w:cs="Browallia New"/>
                <w:sz w:val="20"/>
                <w:szCs w:val="20"/>
              </w:rPr>
              <w:t>521</w:t>
            </w:r>
          </w:p>
        </w:tc>
        <w:tc>
          <w:tcPr>
            <w:tcW w:w="247" w:type="dxa"/>
            <w:shd w:val="clear" w:color="auto" w:fill="auto"/>
            <w:vAlign w:val="bottom"/>
          </w:tcPr>
          <w:p w14:paraId="2F29BB6C" w14:textId="77777777" w:rsidR="00C67803" w:rsidRPr="00C07995" w:rsidRDefault="00C67803" w:rsidP="00C67803">
            <w:pPr>
              <w:spacing w:line="240" w:lineRule="auto"/>
              <w:jc w:val="right"/>
              <w:rPr>
                <w:rFonts w:ascii="Browallia New" w:hAnsi="Browallia New" w:cs="Browallia New"/>
                <w:sz w:val="20"/>
                <w:szCs w:val="20"/>
              </w:rPr>
            </w:pPr>
          </w:p>
        </w:tc>
        <w:tc>
          <w:tcPr>
            <w:tcW w:w="1052" w:type="dxa"/>
            <w:shd w:val="clear" w:color="auto" w:fill="auto"/>
            <w:noWrap/>
          </w:tcPr>
          <w:p w14:paraId="6F07DEE5" w14:textId="751A2F0A" w:rsidR="00C67803" w:rsidRPr="0056675C" w:rsidRDefault="008E4078" w:rsidP="00C67803">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52" w:type="dxa"/>
            <w:shd w:val="clear" w:color="auto" w:fill="auto"/>
            <w:vAlign w:val="bottom"/>
          </w:tcPr>
          <w:p w14:paraId="1BFEEE08" w14:textId="77777777" w:rsidR="00C67803" w:rsidRPr="0056675C" w:rsidRDefault="00C67803" w:rsidP="00C67803">
            <w:pPr>
              <w:spacing w:line="240" w:lineRule="auto"/>
              <w:jc w:val="right"/>
              <w:rPr>
                <w:rFonts w:ascii="Browallia New" w:hAnsi="Browallia New" w:cs="Browallia New"/>
                <w:sz w:val="20"/>
                <w:szCs w:val="20"/>
              </w:rPr>
            </w:pPr>
          </w:p>
        </w:tc>
        <w:tc>
          <w:tcPr>
            <w:tcW w:w="837" w:type="dxa"/>
            <w:shd w:val="clear" w:color="auto" w:fill="auto"/>
            <w:noWrap/>
          </w:tcPr>
          <w:p w14:paraId="1DFE5FAE" w14:textId="088B75D7" w:rsidR="00C67803" w:rsidRPr="0056675C" w:rsidRDefault="008E4078" w:rsidP="00C67803">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shd w:val="clear" w:color="auto" w:fill="auto"/>
            <w:vAlign w:val="bottom"/>
          </w:tcPr>
          <w:p w14:paraId="42A96795" w14:textId="77777777" w:rsidR="00C67803" w:rsidRPr="0056675C" w:rsidRDefault="00C67803" w:rsidP="00C67803">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77F7A301" w14:textId="28B557DE" w:rsidR="00C67803" w:rsidRPr="0056675C" w:rsidRDefault="00606F2E" w:rsidP="00C67803">
            <w:pPr>
              <w:spacing w:line="240" w:lineRule="auto"/>
              <w:jc w:val="right"/>
              <w:rPr>
                <w:rFonts w:ascii="Browallia New" w:hAnsi="Browallia New" w:cs="Browallia New"/>
                <w:sz w:val="20"/>
                <w:szCs w:val="20"/>
              </w:rPr>
            </w:pPr>
            <w:r>
              <w:rPr>
                <w:rFonts w:ascii="Browallia New" w:hAnsi="Browallia New" w:cs="Browallia New"/>
                <w:sz w:val="20"/>
                <w:szCs w:val="20"/>
              </w:rPr>
              <w:t>56,045</w:t>
            </w:r>
          </w:p>
        </w:tc>
      </w:tr>
      <w:tr w:rsidR="004C7A89" w14:paraId="38A1DD4E" w14:textId="77777777" w:rsidTr="006C5480">
        <w:tc>
          <w:tcPr>
            <w:tcW w:w="3627" w:type="dxa"/>
          </w:tcPr>
          <w:p w14:paraId="050E2CF2" w14:textId="77777777" w:rsidR="004C7A89" w:rsidRPr="0011214C" w:rsidRDefault="004C7A89" w:rsidP="004C7A89">
            <w:pPr>
              <w:spacing w:line="240" w:lineRule="auto"/>
              <w:rPr>
                <w:rFonts w:ascii="Browallia New" w:hAnsi="Browallia New" w:cs="Browallia New"/>
                <w:b/>
                <w:sz w:val="20"/>
                <w:szCs w:val="20"/>
                <w:cs/>
              </w:rPr>
            </w:pPr>
            <w:r w:rsidRPr="0011214C">
              <w:rPr>
                <w:rFonts w:ascii="Browallia New" w:hAnsi="Browallia New" w:cs="Browallia New"/>
                <w:b/>
                <w:sz w:val="20"/>
                <w:szCs w:val="20"/>
                <w:cs/>
              </w:rPr>
              <w:t>เงินกู้ยืมระยะยาวจากสถาบันการเงิน</w:t>
            </w:r>
          </w:p>
        </w:tc>
        <w:tc>
          <w:tcPr>
            <w:tcW w:w="907" w:type="dxa"/>
            <w:shd w:val="clear" w:color="auto" w:fill="auto"/>
            <w:noWrap/>
            <w:vAlign w:val="bottom"/>
          </w:tcPr>
          <w:p w14:paraId="0BDEF3B1" w14:textId="72451C10" w:rsidR="004C7A89" w:rsidRPr="002F035C" w:rsidRDefault="00041F85" w:rsidP="004C7A89">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8" w:type="dxa"/>
            <w:shd w:val="clear" w:color="auto" w:fill="auto"/>
            <w:vAlign w:val="bottom"/>
          </w:tcPr>
          <w:p w14:paraId="0337947D" w14:textId="77777777" w:rsidR="004C7A89" w:rsidRPr="002F035C" w:rsidRDefault="004C7A89" w:rsidP="004C7A89">
            <w:pPr>
              <w:spacing w:line="240" w:lineRule="auto"/>
              <w:jc w:val="right"/>
              <w:rPr>
                <w:rFonts w:ascii="Browallia New" w:hAnsi="Browallia New" w:cs="Browallia New"/>
                <w:sz w:val="20"/>
                <w:szCs w:val="20"/>
              </w:rPr>
            </w:pPr>
          </w:p>
        </w:tc>
        <w:tc>
          <w:tcPr>
            <w:tcW w:w="822" w:type="dxa"/>
            <w:shd w:val="clear" w:color="auto" w:fill="auto"/>
            <w:noWrap/>
            <w:vAlign w:val="bottom"/>
          </w:tcPr>
          <w:p w14:paraId="064821F5" w14:textId="60527757" w:rsidR="004C7A89" w:rsidRPr="002F035C" w:rsidRDefault="00041F85" w:rsidP="004C7A89">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47" w:type="dxa"/>
            <w:shd w:val="clear" w:color="auto" w:fill="auto"/>
            <w:vAlign w:val="bottom"/>
          </w:tcPr>
          <w:p w14:paraId="184B5D5F" w14:textId="77777777" w:rsidR="004C7A89" w:rsidRPr="002F035C" w:rsidRDefault="004C7A89" w:rsidP="004C7A89">
            <w:pPr>
              <w:spacing w:line="240" w:lineRule="auto"/>
              <w:jc w:val="right"/>
              <w:rPr>
                <w:rFonts w:ascii="Browallia New" w:hAnsi="Browallia New" w:cs="Browallia New"/>
                <w:sz w:val="20"/>
                <w:szCs w:val="20"/>
              </w:rPr>
            </w:pPr>
          </w:p>
        </w:tc>
        <w:tc>
          <w:tcPr>
            <w:tcW w:w="1052" w:type="dxa"/>
            <w:shd w:val="clear" w:color="auto" w:fill="auto"/>
            <w:noWrap/>
            <w:vAlign w:val="bottom"/>
          </w:tcPr>
          <w:p w14:paraId="1E49B3CF" w14:textId="25028D2F" w:rsidR="004C7A89" w:rsidRPr="002F035C" w:rsidRDefault="00041F85" w:rsidP="004C7A89">
            <w:pPr>
              <w:spacing w:line="240" w:lineRule="auto"/>
              <w:jc w:val="right"/>
              <w:rPr>
                <w:rFonts w:ascii="Browallia New" w:hAnsi="Browallia New" w:cs="Browallia New"/>
                <w:sz w:val="20"/>
                <w:szCs w:val="20"/>
              </w:rPr>
            </w:pPr>
            <w:r>
              <w:rPr>
                <w:rFonts w:ascii="Browallia New" w:hAnsi="Browallia New" w:cs="Browallia New"/>
                <w:sz w:val="20"/>
                <w:szCs w:val="20"/>
              </w:rPr>
              <w:t>1,217,986</w:t>
            </w:r>
          </w:p>
        </w:tc>
        <w:tc>
          <w:tcPr>
            <w:tcW w:w="252" w:type="dxa"/>
            <w:shd w:val="clear" w:color="auto" w:fill="auto"/>
            <w:vAlign w:val="bottom"/>
          </w:tcPr>
          <w:p w14:paraId="0C83E089" w14:textId="77777777" w:rsidR="004C7A89" w:rsidRPr="002F035C" w:rsidRDefault="004C7A89" w:rsidP="004C7A89">
            <w:pPr>
              <w:spacing w:line="240" w:lineRule="auto"/>
              <w:jc w:val="right"/>
              <w:rPr>
                <w:rFonts w:ascii="Browallia New" w:hAnsi="Browallia New" w:cs="Browallia New"/>
                <w:sz w:val="20"/>
                <w:szCs w:val="20"/>
              </w:rPr>
            </w:pPr>
          </w:p>
        </w:tc>
        <w:tc>
          <w:tcPr>
            <w:tcW w:w="837" w:type="dxa"/>
            <w:shd w:val="clear" w:color="auto" w:fill="auto"/>
            <w:noWrap/>
          </w:tcPr>
          <w:p w14:paraId="3A4998D0" w14:textId="0A30B476" w:rsidR="004C7A89" w:rsidRPr="002F035C" w:rsidRDefault="00F47356" w:rsidP="004C7A89">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239" w:type="dxa"/>
            <w:shd w:val="clear" w:color="auto" w:fill="auto"/>
            <w:vAlign w:val="bottom"/>
          </w:tcPr>
          <w:p w14:paraId="347825C3" w14:textId="77777777" w:rsidR="004C7A89" w:rsidRPr="002F035C" w:rsidRDefault="004C7A89" w:rsidP="004C7A89">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004D82DC" w14:textId="1EF16B07" w:rsidR="004C7A89" w:rsidRPr="002F035C" w:rsidRDefault="00F47356" w:rsidP="004C7A89">
            <w:pPr>
              <w:spacing w:line="240" w:lineRule="auto"/>
              <w:jc w:val="right"/>
              <w:rPr>
                <w:rFonts w:ascii="Browallia New" w:hAnsi="Browallia New" w:cs="Browallia New"/>
                <w:sz w:val="20"/>
                <w:szCs w:val="20"/>
              </w:rPr>
            </w:pPr>
            <w:r>
              <w:rPr>
                <w:rFonts w:ascii="Browallia New" w:hAnsi="Browallia New" w:cs="Browallia New"/>
                <w:sz w:val="20"/>
                <w:szCs w:val="20"/>
              </w:rPr>
              <w:t>1,217,986</w:t>
            </w:r>
          </w:p>
        </w:tc>
      </w:tr>
    </w:tbl>
    <w:p w14:paraId="1529318C" w14:textId="77777777" w:rsidR="004A7494" w:rsidRPr="00E04643" w:rsidRDefault="004A7494" w:rsidP="00C626F2">
      <w:pPr>
        <w:tabs>
          <w:tab w:val="clear" w:pos="454"/>
          <w:tab w:val="left" w:pos="2160"/>
          <w:tab w:val="left" w:pos="2880"/>
        </w:tabs>
        <w:spacing w:line="240" w:lineRule="auto"/>
        <w:ind w:left="364" w:right="-45"/>
        <w:jc w:val="thaiDistribute"/>
        <w:rPr>
          <w:rFonts w:ascii="Browallia New" w:hAnsi="Browallia New" w:cs="Browallia New"/>
          <w:spacing w:val="-2"/>
          <w:sz w:val="2"/>
          <w:szCs w:val="2"/>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923F37" w:rsidRPr="00534952" w14:paraId="5DA55C64" w14:textId="77777777" w:rsidTr="00B608E9">
        <w:trPr>
          <w:tblHeader/>
        </w:trPr>
        <w:tc>
          <w:tcPr>
            <w:tcW w:w="3543" w:type="dxa"/>
          </w:tcPr>
          <w:p w14:paraId="7059652A"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308AF352" w14:textId="43C127B1" w:rsidR="00923F37" w:rsidRPr="00534952" w:rsidRDefault="00B94B92" w:rsidP="00E0464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Pr>
                <w:rFonts w:ascii="Browallia New" w:hAnsi="Browallia New" w:cs="Browallia New"/>
                <w:color w:val="000000"/>
                <w:sz w:val="20"/>
                <w:szCs w:val="20"/>
                <w:cs/>
              </w:rPr>
              <w:tab/>
            </w:r>
            <w:r>
              <w:rPr>
                <w:rFonts w:ascii="Browallia New" w:hAnsi="Browallia New" w:cs="Browallia New"/>
                <w:color w:val="000000"/>
                <w:sz w:val="20"/>
                <w:szCs w:val="20"/>
                <w:cs/>
              </w:rPr>
              <w:tab/>
            </w:r>
            <w:r w:rsidR="00E04643" w:rsidRPr="00534952">
              <w:rPr>
                <w:rFonts w:ascii="Browallia New" w:hAnsi="Browallia New" w:cs="Browallia New"/>
                <w:color w:val="000000"/>
                <w:sz w:val="20"/>
                <w:szCs w:val="20"/>
                <w:cs/>
              </w:rPr>
              <w:t>(หน่วย</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w:t>
            </w:r>
            <w:r w:rsidR="00E04643" w:rsidRPr="00F46B29">
              <w:rPr>
                <w:rFonts w:ascii="Browallia New" w:hAnsi="Browallia New" w:cs="Browallia New"/>
                <w:color w:val="000000"/>
                <w:sz w:val="20"/>
                <w:szCs w:val="20"/>
              </w:rPr>
              <w:t xml:space="preserve"> </w:t>
            </w:r>
            <w:r w:rsidR="00E04643" w:rsidRPr="00534952">
              <w:rPr>
                <w:rFonts w:ascii="Browallia New" w:hAnsi="Browallia New" w:cs="Browallia New"/>
                <w:color w:val="000000"/>
                <w:sz w:val="20"/>
                <w:szCs w:val="20"/>
                <w:cs/>
              </w:rPr>
              <w:t>พันบาท)</w:t>
            </w:r>
          </w:p>
        </w:tc>
      </w:tr>
      <w:tr w:rsidR="00923F37" w:rsidRPr="00534952" w14:paraId="61C59238" w14:textId="77777777" w:rsidTr="00B608E9">
        <w:trPr>
          <w:tblHeader/>
        </w:trPr>
        <w:tc>
          <w:tcPr>
            <w:tcW w:w="3543" w:type="dxa"/>
          </w:tcPr>
          <w:p w14:paraId="2BD64CBC" w14:textId="77777777" w:rsidR="00923F37" w:rsidRPr="00534952" w:rsidRDefault="00923F37" w:rsidP="00C53F8E">
            <w:pPr>
              <w:spacing w:line="240" w:lineRule="auto"/>
              <w:rPr>
                <w:rFonts w:ascii="Browallia New" w:hAnsi="Browallia New" w:cs="Browallia New"/>
                <w:bCs/>
                <w:snapToGrid w:val="0"/>
                <w:sz w:val="20"/>
                <w:szCs w:val="20"/>
              </w:rPr>
            </w:pPr>
          </w:p>
        </w:tc>
        <w:tc>
          <w:tcPr>
            <w:tcW w:w="5387" w:type="dxa"/>
            <w:gridSpan w:val="9"/>
          </w:tcPr>
          <w:p w14:paraId="574A8B0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923F37" w:rsidRPr="00534952" w14:paraId="25743E81" w14:textId="77777777" w:rsidTr="00B608E9">
        <w:trPr>
          <w:tblHeader/>
        </w:trPr>
        <w:tc>
          <w:tcPr>
            <w:tcW w:w="3543" w:type="dxa"/>
          </w:tcPr>
          <w:p w14:paraId="73874B07" w14:textId="77777777" w:rsidR="00923F37" w:rsidRPr="00534952" w:rsidRDefault="00923F37" w:rsidP="00C53F8E">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28563FD5"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0FDBA4A0"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78474438"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61111E17"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68BC3B09"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1831AA94"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4469AF3B"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2A492E4B" w14:textId="77777777" w:rsidTr="00B608E9">
        <w:trPr>
          <w:tblHeader/>
        </w:trPr>
        <w:tc>
          <w:tcPr>
            <w:tcW w:w="3543" w:type="dxa"/>
          </w:tcPr>
          <w:p w14:paraId="778EAD0E"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3791FC41"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7687215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39176E6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52F4722A"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1064" w:type="dxa"/>
          </w:tcPr>
          <w:p w14:paraId="06CC86EF"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6F6131D9" w14:textId="77777777" w:rsidR="00923F37" w:rsidRPr="00534952" w:rsidRDefault="00923F37" w:rsidP="00C53F8E">
            <w:pPr>
              <w:spacing w:line="240" w:lineRule="auto"/>
              <w:jc w:val="center"/>
              <w:rPr>
                <w:rFonts w:ascii="Browallia New" w:hAnsi="Browallia New" w:cs="Browallia New"/>
                <w:b/>
                <w:snapToGrid w:val="0"/>
                <w:sz w:val="20"/>
                <w:szCs w:val="20"/>
                <w:cs/>
              </w:rPr>
            </w:pPr>
          </w:p>
        </w:tc>
        <w:tc>
          <w:tcPr>
            <w:tcW w:w="755" w:type="dxa"/>
          </w:tcPr>
          <w:p w14:paraId="7EC2466B" w14:textId="77777777" w:rsidR="00923F37" w:rsidRPr="00534952" w:rsidRDefault="00923F37" w:rsidP="00C53F8E">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7E1468FC" w14:textId="77777777" w:rsidR="00923F37" w:rsidRPr="00534952" w:rsidRDefault="00923F37" w:rsidP="00C53F8E">
            <w:pPr>
              <w:spacing w:line="240" w:lineRule="auto"/>
              <w:jc w:val="center"/>
              <w:rPr>
                <w:rFonts w:ascii="Browallia New" w:hAnsi="Browallia New" w:cs="Browallia New"/>
                <w:b/>
                <w:snapToGrid w:val="0"/>
                <w:sz w:val="20"/>
                <w:szCs w:val="20"/>
              </w:rPr>
            </w:pPr>
          </w:p>
        </w:tc>
        <w:tc>
          <w:tcPr>
            <w:tcW w:w="845" w:type="dxa"/>
          </w:tcPr>
          <w:p w14:paraId="700C7DF6" w14:textId="77777777" w:rsidR="00923F37" w:rsidRPr="00534952" w:rsidRDefault="00923F37" w:rsidP="00C53F8E">
            <w:pPr>
              <w:spacing w:line="240" w:lineRule="auto"/>
              <w:jc w:val="center"/>
              <w:rPr>
                <w:rFonts w:ascii="Browallia New" w:hAnsi="Browallia New" w:cs="Browallia New"/>
                <w:b/>
                <w:snapToGrid w:val="0"/>
                <w:sz w:val="20"/>
                <w:szCs w:val="20"/>
              </w:rPr>
            </w:pPr>
          </w:p>
        </w:tc>
      </w:tr>
      <w:tr w:rsidR="00923F37" w:rsidRPr="00534952" w14:paraId="54312AAA" w14:textId="77777777" w:rsidTr="00B608E9">
        <w:trPr>
          <w:tblHeader/>
        </w:trPr>
        <w:tc>
          <w:tcPr>
            <w:tcW w:w="3543" w:type="dxa"/>
          </w:tcPr>
          <w:p w14:paraId="5481CAB0" w14:textId="77777777" w:rsidR="00923F37" w:rsidRPr="00534952" w:rsidRDefault="00923F37" w:rsidP="00C53F8E">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12499ACE"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2CC494A6"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0C87668B"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4175ABDA"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5A4E9D5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14F7EA74"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05EA2CAD"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03C095BC"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0E3CF935" w14:textId="77777777" w:rsidR="00923F37" w:rsidRPr="00534952" w:rsidRDefault="00923F37" w:rsidP="00C53F8E">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923F37" w:rsidRPr="00534952" w14:paraId="37DDEBE1" w14:textId="77777777" w:rsidTr="00B608E9">
        <w:tc>
          <w:tcPr>
            <w:tcW w:w="3543" w:type="dxa"/>
          </w:tcPr>
          <w:p w14:paraId="7D3E8F60" w14:textId="77777777" w:rsidR="00923F37" w:rsidRPr="00534952" w:rsidRDefault="00923F37" w:rsidP="00C53F8E">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640F4AFC" w14:textId="77777777" w:rsidR="00923F37" w:rsidRPr="00534952" w:rsidRDefault="00923F37" w:rsidP="00C53F8E">
            <w:pPr>
              <w:spacing w:line="240" w:lineRule="auto"/>
              <w:jc w:val="center"/>
              <w:rPr>
                <w:rFonts w:ascii="Browallia New" w:hAnsi="Browallia New" w:cs="Browallia New"/>
                <w:sz w:val="20"/>
                <w:szCs w:val="20"/>
              </w:rPr>
            </w:pPr>
          </w:p>
        </w:tc>
        <w:tc>
          <w:tcPr>
            <w:tcW w:w="238" w:type="dxa"/>
          </w:tcPr>
          <w:p w14:paraId="39BCA227" w14:textId="77777777" w:rsidR="00923F37" w:rsidRPr="00534952" w:rsidRDefault="00923F37" w:rsidP="00C53F8E">
            <w:pPr>
              <w:spacing w:line="240" w:lineRule="auto"/>
              <w:jc w:val="center"/>
              <w:rPr>
                <w:rFonts w:ascii="Browallia New" w:hAnsi="Browallia New" w:cs="Browallia New"/>
                <w:sz w:val="20"/>
                <w:szCs w:val="20"/>
              </w:rPr>
            </w:pPr>
          </w:p>
        </w:tc>
        <w:tc>
          <w:tcPr>
            <w:tcW w:w="830" w:type="dxa"/>
            <w:tcBorders>
              <w:top w:val="single" w:sz="4" w:space="0" w:color="auto"/>
            </w:tcBorders>
          </w:tcPr>
          <w:p w14:paraId="14A58EA2" w14:textId="77777777" w:rsidR="00923F37" w:rsidRPr="00534952" w:rsidRDefault="00923F37" w:rsidP="00C53F8E">
            <w:pPr>
              <w:spacing w:line="240" w:lineRule="auto"/>
              <w:jc w:val="center"/>
              <w:rPr>
                <w:rFonts w:ascii="Browallia New" w:hAnsi="Browallia New" w:cs="Browallia New"/>
                <w:sz w:val="20"/>
                <w:szCs w:val="20"/>
              </w:rPr>
            </w:pPr>
          </w:p>
        </w:tc>
        <w:tc>
          <w:tcPr>
            <w:tcW w:w="247" w:type="dxa"/>
          </w:tcPr>
          <w:p w14:paraId="2E5D95E0" w14:textId="77777777" w:rsidR="00923F37" w:rsidRPr="00534952" w:rsidRDefault="00923F37" w:rsidP="00C53F8E">
            <w:pPr>
              <w:spacing w:line="240" w:lineRule="auto"/>
              <w:jc w:val="center"/>
              <w:rPr>
                <w:rFonts w:ascii="Browallia New" w:hAnsi="Browallia New" w:cs="Browallia New"/>
                <w:sz w:val="20"/>
                <w:szCs w:val="20"/>
              </w:rPr>
            </w:pPr>
          </w:p>
        </w:tc>
        <w:tc>
          <w:tcPr>
            <w:tcW w:w="1064" w:type="dxa"/>
            <w:tcBorders>
              <w:top w:val="single" w:sz="4" w:space="0" w:color="auto"/>
            </w:tcBorders>
          </w:tcPr>
          <w:p w14:paraId="574B6E9E" w14:textId="77777777" w:rsidR="00923F37" w:rsidRPr="00534952" w:rsidRDefault="00923F37" w:rsidP="00C53F8E">
            <w:pPr>
              <w:spacing w:line="240" w:lineRule="auto"/>
              <w:jc w:val="center"/>
              <w:rPr>
                <w:rFonts w:ascii="Browallia New" w:hAnsi="Browallia New" w:cs="Browallia New"/>
                <w:sz w:val="20"/>
                <w:szCs w:val="20"/>
              </w:rPr>
            </w:pPr>
          </w:p>
        </w:tc>
        <w:tc>
          <w:tcPr>
            <w:tcW w:w="252" w:type="dxa"/>
          </w:tcPr>
          <w:p w14:paraId="03DF7EBD" w14:textId="77777777" w:rsidR="00923F37" w:rsidRPr="00534952" w:rsidRDefault="00923F37" w:rsidP="00C53F8E">
            <w:pPr>
              <w:spacing w:line="240" w:lineRule="auto"/>
              <w:jc w:val="center"/>
              <w:rPr>
                <w:rFonts w:ascii="Browallia New" w:hAnsi="Browallia New" w:cs="Browallia New"/>
                <w:sz w:val="20"/>
                <w:szCs w:val="20"/>
              </w:rPr>
            </w:pPr>
          </w:p>
        </w:tc>
        <w:tc>
          <w:tcPr>
            <w:tcW w:w="755" w:type="dxa"/>
            <w:tcBorders>
              <w:top w:val="single" w:sz="4" w:space="0" w:color="auto"/>
            </w:tcBorders>
          </w:tcPr>
          <w:p w14:paraId="300DDC3F" w14:textId="77777777" w:rsidR="00923F37" w:rsidRPr="00534952" w:rsidRDefault="00923F37" w:rsidP="00C53F8E">
            <w:pPr>
              <w:spacing w:line="240" w:lineRule="auto"/>
              <w:jc w:val="center"/>
              <w:rPr>
                <w:rFonts w:ascii="Browallia New" w:hAnsi="Browallia New" w:cs="Browallia New"/>
                <w:sz w:val="20"/>
                <w:szCs w:val="20"/>
              </w:rPr>
            </w:pPr>
          </w:p>
        </w:tc>
        <w:tc>
          <w:tcPr>
            <w:tcW w:w="239" w:type="dxa"/>
          </w:tcPr>
          <w:p w14:paraId="1EC73095" w14:textId="77777777" w:rsidR="00923F37" w:rsidRPr="00534952" w:rsidRDefault="00923F37" w:rsidP="00C53F8E">
            <w:pPr>
              <w:spacing w:line="240" w:lineRule="auto"/>
              <w:jc w:val="center"/>
              <w:rPr>
                <w:rFonts w:ascii="Browallia New" w:hAnsi="Browallia New" w:cs="Browallia New"/>
                <w:sz w:val="20"/>
                <w:szCs w:val="20"/>
              </w:rPr>
            </w:pPr>
          </w:p>
        </w:tc>
        <w:tc>
          <w:tcPr>
            <w:tcW w:w="845" w:type="dxa"/>
            <w:tcBorders>
              <w:top w:val="single" w:sz="4" w:space="0" w:color="auto"/>
            </w:tcBorders>
          </w:tcPr>
          <w:p w14:paraId="5A9F99D8" w14:textId="77777777" w:rsidR="00923F37" w:rsidRPr="00534952" w:rsidRDefault="00923F37" w:rsidP="00C53F8E">
            <w:pPr>
              <w:spacing w:line="240" w:lineRule="auto"/>
              <w:jc w:val="center"/>
              <w:rPr>
                <w:rFonts w:ascii="Browallia New" w:hAnsi="Browallia New" w:cs="Browallia New"/>
                <w:sz w:val="20"/>
                <w:szCs w:val="20"/>
              </w:rPr>
            </w:pPr>
          </w:p>
        </w:tc>
      </w:tr>
      <w:tr w:rsidR="00923F37" w:rsidRPr="0058415C" w14:paraId="6EA2BD74" w14:textId="77777777" w:rsidTr="00B608E9">
        <w:trPr>
          <w:trHeight w:val="57"/>
        </w:trPr>
        <w:tc>
          <w:tcPr>
            <w:tcW w:w="3543" w:type="dxa"/>
          </w:tcPr>
          <w:p w14:paraId="57AEEC9B" w14:textId="77777777" w:rsidR="00923F37" w:rsidRPr="00534952" w:rsidRDefault="00923F37" w:rsidP="00C53F8E">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CB7D64A" w14:textId="1334A308" w:rsidR="00923F37" w:rsidRPr="00C764A6" w:rsidRDefault="00AF24CA" w:rsidP="0010652E">
            <w:pPr>
              <w:spacing w:line="240" w:lineRule="auto"/>
              <w:jc w:val="right"/>
              <w:rPr>
                <w:rFonts w:ascii="Browallia New" w:hAnsi="Browallia New" w:cs="Browallia New"/>
                <w:sz w:val="20"/>
                <w:szCs w:val="20"/>
              </w:rPr>
            </w:pPr>
            <w:r w:rsidRPr="00C764A6">
              <w:rPr>
                <w:rFonts w:ascii="Browallia New" w:hAnsi="Browallia New" w:cs="Browallia New"/>
                <w:sz w:val="20"/>
                <w:szCs w:val="20"/>
              </w:rPr>
              <w:t>-</w:t>
            </w:r>
          </w:p>
        </w:tc>
        <w:tc>
          <w:tcPr>
            <w:tcW w:w="238" w:type="dxa"/>
            <w:vAlign w:val="bottom"/>
          </w:tcPr>
          <w:p w14:paraId="63A4C8DF" w14:textId="77777777" w:rsidR="00923F37" w:rsidRPr="00C764A6" w:rsidRDefault="00923F37" w:rsidP="0010652E">
            <w:pPr>
              <w:spacing w:line="240" w:lineRule="auto"/>
              <w:jc w:val="right"/>
              <w:rPr>
                <w:rFonts w:ascii="Browallia New" w:hAnsi="Browallia New" w:cs="Browallia New"/>
                <w:sz w:val="20"/>
                <w:szCs w:val="20"/>
              </w:rPr>
            </w:pPr>
          </w:p>
        </w:tc>
        <w:tc>
          <w:tcPr>
            <w:tcW w:w="830" w:type="dxa"/>
          </w:tcPr>
          <w:p w14:paraId="43BAF3BF" w14:textId="655F1942" w:rsidR="00923F37" w:rsidRPr="00C764A6" w:rsidRDefault="00AF24CA" w:rsidP="0010652E">
            <w:pPr>
              <w:spacing w:line="240" w:lineRule="auto"/>
              <w:jc w:val="right"/>
              <w:rPr>
                <w:rFonts w:ascii="Browallia New" w:hAnsi="Browallia New" w:cs="Browallia New"/>
                <w:sz w:val="20"/>
                <w:szCs w:val="20"/>
              </w:rPr>
            </w:pPr>
            <w:r w:rsidRPr="00C764A6">
              <w:rPr>
                <w:rFonts w:ascii="Browallia New" w:hAnsi="Browallia New" w:cs="Browallia New"/>
                <w:sz w:val="20"/>
                <w:szCs w:val="20"/>
              </w:rPr>
              <w:t>-</w:t>
            </w:r>
          </w:p>
        </w:tc>
        <w:tc>
          <w:tcPr>
            <w:tcW w:w="247" w:type="dxa"/>
            <w:vAlign w:val="bottom"/>
          </w:tcPr>
          <w:p w14:paraId="7625ACF7" w14:textId="77777777" w:rsidR="00923F37" w:rsidRPr="00553430" w:rsidRDefault="00923F37" w:rsidP="0010652E">
            <w:pPr>
              <w:spacing w:line="240" w:lineRule="auto"/>
              <w:jc w:val="right"/>
              <w:rPr>
                <w:rFonts w:ascii="Browallia New" w:hAnsi="Browallia New" w:cs="Browallia New"/>
                <w:sz w:val="20"/>
                <w:szCs w:val="20"/>
                <w:highlight w:val="green"/>
              </w:rPr>
            </w:pPr>
          </w:p>
        </w:tc>
        <w:tc>
          <w:tcPr>
            <w:tcW w:w="1064" w:type="dxa"/>
            <w:vAlign w:val="bottom"/>
          </w:tcPr>
          <w:p w14:paraId="1E6983FB" w14:textId="0FF4E551" w:rsidR="00923F37" w:rsidRPr="008F437E" w:rsidRDefault="00C764A6" w:rsidP="0010652E">
            <w:pPr>
              <w:spacing w:line="240" w:lineRule="auto"/>
              <w:jc w:val="right"/>
              <w:rPr>
                <w:rFonts w:ascii="Browallia New" w:hAnsi="Browallia New" w:cs="Browallia New"/>
                <w:sz w:val="20"/>
                <w:szCs w:val="20"/>
              </w:rPr>
            </w:pPr>
            <w:r w:rsidRPr="008F437E">
              <w:rPr>
                <w:rFonts w:ascii="Browallia New" w:hAnsi="Browallia New" w:cs="Browallia New" w:hint="cs"/>
                <w:sz w:val="20"/>
                <w:szCs w:val="20"/>
                <w:cs/>
              </w:rPr>
              <w:t>8</w:t>
            </w:r>
            <w:r w:rsidRPr="008F437E">
              <w:rPr>
                <w:rFonts w:ascii="Browallia New" w:hAnsi="Browallia New" w:cs="Browallia New"/>
                <w:sz w:val="20"/>
                <w:szCs w:val="20"/>
              </w:rPr>
              <w:t>,307</w:t>
            </w:r>
          </w:p>
        </w:tc>
        <w:tc>
          <w:tcPr>
            <w:tcW w:w="252" w:type="dxa"/>
            <w:vAlign w:val="bottom"/>
          </w:tcPr>
          <w:p w14:paraId="50F8FE96" w14:textId="77777777" w:rsidR="00923F37" w:rsidRPr="008F437E" w:rsidRDefault="00923F37" w:rsidP="0010652E">
            <w:pPr>
              <w:spacing w:line="240" w:lineRule="auto"/>
              <w:jc w:val="right"/>
              <w:rPr>
                <w:rFonts w:ascii="Browallia New" w:hAnsi="Browallia New" w:cs="Browallia New"/>
                <w:sz w:val="20"/>
                <w:szCs w:val="20"/>
              </w:rPr>
            </w:pPr>
          </w:p>
        </w:tc>
        <w:tc>
          <w:tcPr>
            <w:tcW w:w="755" w:type="dxa"/>
            <w:vAlign w:val="bottom"/>
          </w:tcPr>
          <w:p w14:paraId="7B4BA87D" w14:textId="09C8084E" w:rsidR="00923F37" w:rsidRPr="008F437E" w:rsidRDefault="00C764A6" w:rsidP="0010652E">
            <w:pPr>
              <w:spacing w:line="240" w:lineRule="auto"/>
              <w:jc w:val="right"/>
              <w:rPr>
                <w:rFonts w:ascii="Browallia New" w:hAnsi="Browallia New" w:cs="Browallia New"/>
                <w:sz w:val="20"/>
                <w:szCs w:val="20"/>
              </w:rPr>
            </w:pPr>
            <w:r w:rsidRPr="008F437E">
              <w:rPr>
                <w:rFonts w:ascii="Browallia New" w:hAnsi="Browallia New" w:cs="Browallia New"/>
                <w:sz w:val="20"/>
                <w:szCs w:val="20"/>
              </w:rPr>
              <w:t>8,555</w:t>
            </w:r>
          </w:p>
        </w:tc>
        <w:tc>
          <w:tcPr>
            <w:tcW w:w="239" w:type="dxa"/>
            <w:vAlign w:val="bottom"/>
          </w:tcPr>
          <w:p w14:paraId="208BC81C" w14:textId="77777777" w:rsidR="00923F37" w:rsidRPr="008F437E" w:rsidRDefault="00923F37" w:rsidP="0010652E">
            <w:pPr>
              <w:spacing w:line="240" w:lineRule="auto"/>
              <w:jc w:val="right"/>
              <w:rPr>
                <w:rFonts w:ascii="Browallia New" w:hAnsi="Browallia New" w:cs="Browallia New"/>
                <w:sz w:val="20"/>
                <w:szCs w:val="20"/>
              </w:rPr>
            </w:pPr>
          </w:p>
        </w:tc>
        <w:tc>
          <w:tcPr>
            <w:tcW w:w="845" w:type="dxa"/>
            <w:vAlign w:val="bottom"/>
          </w:tcPr>
          <w:p w14:paraId="2D88A806" w14:textId="2F07A9AB" w:rsidR="00923F37" w:rsidRPr="008F437E" w:rsidRDefault="00C764A6" w:rsidP="0010652E">
            <w:pPr>
              <w:spacing w:line="240" w:lineRule="auto"/>
              <w:jc w:val="right"/>
              <w:rPr>
                <w:rFonts w:ascii="Browallia New" w:hAnsi="Browallia New" w:cs="Browallia New"/>
                <w:sz w:val="20"/>
                <w:szCs w:val="20"/>
              </w:rPr>
            </w:pPr>
            <w:r w:rsidRPr="008F437E">
              <w:rPr>
                <w:rFonts w:ascii="Browallia New" w:hAnsi="Browallia New" w:cs="Browallia New"/>
                <w:sz w:val="20"/>
                <w:szCs w:val="20"/>
              </w:rPr>
              <w:t>16,862</w:t>
            </w:r>
          </w:p>
        </w:tc>
      </w:tr>
      <w:tr w:rsidR="0039511B" w:rsidRPr="0058415C" w14:paraId="5327E0B0" w14:textId="77777777" w:rsidTr="00B608E9">
        <w:tc>
          <w:tcPr>
            <w:tcW w:w="3543" w:type="dxa"/>
          </w:tcPr>
          <w:p w14:paraId="744AEBB8" w14:textId="77777777" w:rsidR="0039511B" w:rsidRPr="00534952" w:rsidRDefault="0039511B" w:rsidP="0039511B">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7941F74A" w14:textId="2DC6E43D" w:rsidR="0039511B" w:rsidRPr="00832934" w:rsidRDefault="00A0585F" w:rsidP="0010652E">
            <w:pPr>
              <w:spacing w:line="240" w:lineRule="auto"/>
              <w:jc w:val="right"/>
              <w:rPr>
                <w:rFonts w:ascii="Browallia New" w:hAnsi="Browallia New" w:cs="Browallia New"/>
                <w:sz w:val="20"/>
                <w:szCs w:val="20"/>
              </w:rPr>
            </w:pPr>
            <w:r w:rsidRPr="00832934">
              <w:rPr>
                <w:rFonts w:ascii="Browallia New" w:hAnsi="Browallia New" w:cs="Browallia New"/>
                <w:sz w:val="20"/>
                <w:szCs w:val="20"/>
              </w:rPr>
              <w:t>247</w:t>
            </w:r>
            <w:r w:rsidR="007A610A" w:rsidRPr="00832934">
              <w:rPr>
                <w:rFonts w:ascii="Browallia New" w:hAnsi="Browallia New" w:cs="Browallia New"/>
                <w:sz w:val="20"/>
                <w:szCs w:val="20"/>
              </w:rPr>
              <w:t>,560</w:t>
            </w:r>
          </w:p>
        </w:tc>
        <w:tc>
          <w:tcPr>
            <w:tcW w:w="238" w:type="dxa"/>
            <w:vAlign w:val="bottom"/>
          </w:tcPr>
          <w:p w14:paraId="72B8BF0D" w14:textId="77777777" w:rsidR="0039511B" w:rsidRPr="00832934" w:rsidRDefault="0039511B" w:rsidP="0010652E">
            <w:pPr>
              <w:spacing w:line="240" w:lineRule="auto"/>
              <w:jc w:val="right"/>
              <w:rPr>
                <w:rFonts w:ascii="Browallia New" w:hAnsi="Browallia New" w:cs="Browallia New"/>
                <w:sz w:val="20"/>
                <w:szCs w:val="20"/>
              </w:rPr>
            </w:pPr>
          </w:p>
        </w:tc>
        <w:tc>
          <w:tcPr>
            <w:tcW w:w="830" w:type="dxa"/>
            <w:vAlign w:val="bottom"/>
          </w:tcPr>
          <w:p w14:paraId="34864897" w14:textId="24B67055" w:rsidR="0039511B" w:rsidRPr="00832934" w:rsidRDefault="007A610A" w:rsidP="0010652E">
            <w:pPr>
              <w:spacing w:line="240" w:lineRule="auto"/>
              <w:jc w:val="right"/>
              <w:rPr>
                <w:rFonts w:ascii="Browallia New" w:hAnsi="Browallia New" w:cs="Browallia New"/>
                <w:sz w:val="20"/>
                <w:szCs w:val="20"/>
              </w:rPr>
            </w:pPr>
            <w:r w:rsidRPr="00832934">
              <w:rPr>
                <w:rFonts w:ascii="Browallia New" w:hAnsi="Browallia New" w:cs="Browallia New"/>
                <w:sz w:val="20"/>
                <w:szCs w:val="20"/>
              </w:rPr>
              <w:t>105,382</w:t>
            </w:r>
          </w:p>
        </w:tc>
        <w:tc>
          <w:tcPr>
            <w:tcW w:w="247" w:type="dxa"/>
            <w:vAlign w:val="bottom"/>
          </w:tcPr>
          <w:p w14:paraId="1E9B8DDE" w14:textId="77777777" w:rsidR="0039511B" w:rsidRPr="00832934" w:rsidRDefault="0039511B" w:rsidP="0010652E">
            <w:pPr>
              <w:spacing w:line="240" w:lineRule="auto"/>
              <w:jc w:val="right"/>
              <w:rPr>
                <w:rFonts w:ascii="Browallia New" w:hAnsi="Browallia New" w:cs="Browallia New"/>
                <w:sz w:val="20"/>
                <w:szCs w:val="20"/>
              </w:rPr>
            </w:pPr>
          </w:p>
        </w:tc>
        <w:tc>
          <w:tcPr>
            <w:tcW w:w="1064" w:type="dxa"/>
          </w:tcPr>
          <w:p w14:paraId="509E3C4A" w14:textId="06002E5F" w:rsidR="0039511B" w:rsidRPr="00832934" w:rsidRDefault="007A610A" w:rsidP="0010652E">
            <w:pPr>
              <w:spacing w:line="240" w:lineRule="auto"/>
              <w:jc w:val="right"/>
              <w:rPr>
                <w:rFonts w:ascii="Browallia New" w:hAnsi="Browallia New" w:cs="Browallia New"/>
                <w:sz w:val="20"/>
                <w:szCs w:val="20"/>
              </w:rPr>
            </w:pPr>
            <w:r w:rsidRPr="00832934">
              <w:rPr>
                <w:rFonts w:ascii="Browallia New" w:hAnsi="Browallia New" w:cs="Browallia New"/>
                <w:sz w:val="20"/>
                <w:szCs w:val="20"/>
              </w:rPr>
              <w:t>-</w:t>
            </w:r>
          </w:p>
        </w:tc>
        <w:tc>
          <w:tcPr>
            <w:tcW w:w="252" w:type="dxa"/>
            <w:vAlign w:val="bottom"/>
          </w:tcPr>
          <w:p w14:paraId="617BB707" w14:textId="77777777" w:rsidR="0039511B" w:rsidRPr="00832934" w:rsidRDefault="0039511B" w:rsidP="0010652E">
            <w:pPr>
              <w:spacing w:line="240" w:lineRule="auto"/>
              <w:jc w:val="right"/>
              <w:rPr>
                <w:rFonts w:ascii="Browallia New" w:hAnsi="Browallia New" w:cs="Browallia New"/>
                <w:sz w:val="20"/>
                <w:szCs w:val="20"/>
              </w:rPr>
            </w:pPr>
          </w:p>
        </w:tc>
        <w:tc>
          <w:tcPr>
            <w:tcW w:w="755" w:type="dxa"/>
          </w:tcPr>
          <w:p w14:paraId="622960B5" w14:textId="4FFF9C8C" w:rsidR="0039511B" w:rsidRPr="00832934" w:rsidRDefault="007A610A" w:rsidP="0010652E">
            <w:pPr>
              <w:spacing w:line="240" w:lineRule="auto"/>
              <w:jc w:val="right"/>
              <w:rPr>
                <w:rFonts w:ascii="Browallia New" w:hAnsi="Browallia New" w:cs="Browallia New"/>
                <w:sz w:val="20"/>
                <w:szCs w:val="20"/>
              </w:rPr>
            </w:pPr>
            <w:r w:rsidRPr="00832934">
              <w:rPr>
                <w:rFonts w:ascii="Browallia New" w:hAnsi="Browallia New" w:cs="Browallia New"/>
                <w:sz w:val="20"/>
                <w:szCs w:val="20"/>
              </w:rPr>
              <w:t>-</w:t>
            </w:r>
          </w:p>
        </w:tc>
        <w:tc>
          <w:tcPr>
            <w:tcW w:w="239" w:type="dxa"/>
            <w:vAlign w:val="bottom"/>
          </w:tcPr>
          <w:p w14:paraId="686FDF6F" w14:textId="77777777" w:rsidR="0039511B" w:rsidRPr="00832934" w:rsidRDefault="0039511B" w:rsidP="0010652E">
            <w:pPr>
              <w:spacing w:line="240" w:lineRule="auto"/>
              <w:jc w:val="right"/>
              <w:rPr>
                <w:rFonts w:ascii="Browallia New" w:hAnsi="Browallia New" w:cs="Browallia New"/>
                <w:sz w:val="20"/>
                <w:szCs w:val="20"/>
              </w:rPr>
            </w:pPr>
          </w:p>
        </w:tc>
        <w:tc>
          <w:tcPr>
            <w:tcW w:w="845" w:type="dxa"/>
            <w:vAlign w:val="bottom"/>
          </w:tcPr>
          <w:p w14:paraId="26DBA3CE" w14:textId="316BE9E6" w:rsidR="0039511B" w:rsidRPr="00832934" w:rsidRDefault="00BF4E8B" w:rsidP="0010652E">
            <w:pPr>
              <w:spacing w:line="240" w:lineRule="auto"/>
              <w:jc w:val="right"/>
              <w:rPr>
                <w:rFonts w:ascii="Browallia New" w:hAnsi="Browallia New" w:cs="Browallia New"/>
                <w:sz w:val="20"/>
                <w:szCs w:val="20"/>
              </w:rPr>
            </w:pPr>
            <w:r w:rsidRPr="00832934">
              <w:rPr>
                <w:rFonts w:ascii="Browallia New" w:hAnsi="Browallia New" w:cs="Browallia New"/>
                <w:sz w:val="20"/>
                <w:szCs w:val="20"/>
              </w:rPr>
              <w:t>352,942</w:t>
            </w:r>
          </w:p>
        </w:tc>
      </w:tr>
      <w:tr w:rsidR="0039511B" w:rsidRPr="0058415C" w14:paraId="5857DF55" w14:textId="77777777" w:rsidTr="000734BC">
        <w:tc>
          <w:tcPr>
            <w:tcW w:w="3543" w:type="dxa"/>
          </w:tcPr>
          <w:p w14:paraId="2AB86F90" w14:textId="3C39D565" w:rsidR="0039511B" w:rsidRPr="00534952" w:rsidRDefault="0039511B" w:rsidP="0039511B">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009C9E8A" w14:textId="1873E8DC" w:rsidR="0039511B" w:rsidRPr="00A65DE3" w:rsidRDefault="00F2548F" w:rsidP="0010652E">
            <w:pPr>
              <w:spacing w:line="240" w:lineRule="auto"/>
              <w:jc w:val="right"/>
              <w:rPr>
                <w:rFonts w:ascii="Browallia New" w:hAnsi="Browallia New" w:cs="Browallia New"/>
                <w:sz w:val="20"/>
                <w:szCs w:val="20"/>
              </w:rPr>
            </w:pPr>
            <w:r w:rsidRPr="00A65DE3">
              <w:rPr>
                <w:rFonts w:ascii="Browallia New" w:hAnsi="Browallia New" w:cs="Browallia New"/>
                <w:sz w:val="20"/>
                <w:szCs w:val="20"/>
              </w:rPr>
              <w:t>32,778</w:t>
            </w:r>
          </w:p>
        </w:tc>
        <w:tc>
          <w:tcPr>
            <w:tcW w:w="238" w:type="dxa"/>
            <w:vAlign w:val="bottom"/>
          </w:tcPr>
          <w:p w14:paraId="137AC297" w14:textId="77777777" w:rsidR="0039511B" w:rsidRPr="00A65DE3" w:rsidRDefault="0039511B" w:rsidP="0010652E">
            <w:pPr>
              <w:spacing w:line="240" w:lineRule="auto"/>
              <w:jc w:val="right"/>
              <w:rPr>
                <w:rFonts w:ascii="Browallia New" w:hAnsi="Browallia New" w:cs="Browallia New"/>
                <w:sz w:val="20"/>
                <w:szCs w:val="20"/>
              </w:rPr>
            </w:pPr>
          </w:p>
        </w:tc>
        <w:tc>
          <w:tcPr>
            <w:tcW w:w="830" w:type="dxa"/>
          </w:tcPr>
          <w:p w14:paraId="6787E602" w14:textId="31B90276" w:rsidR="0039511B" w:rsidRPr="00A65DE3" w:rsidRDefault="00F2548F" w:rsidP="0010652E">
            <w:pPr>
              <w:spacing w:line="240" w:lineRule="auto"/>
              <w:jc w:val="right"/>
              <w:rPr>
                <w:rFonts w:ascii="Browallia New" w:hAnsi="Browallia New" w:cs="Browallia New"/>
                <w:sz w:val="20"/>
                <w:szCs w:val="20"/>
              </w:rPr>
            </w:pPr>
            <w:r w:rsidRPr="00A65DE3">
              <w:rPr>
                <w:rFonts w:ascii="Browallia New" w:hAnsi="Browallia New" w:cs="Browallia New"/>
                <w:sz w:val="20"/>
                <w:szCs w:val="20"/>
              </w:rPr>
              <w:t>-</w:t>
            </w:r>
          </w:p>
        </w:tc>
        <w:tc>
          <w:tcPr>
            <w:tcW w:w="247" w:type="dxa"/>
            <w:vAlign w:val="bottom"/>
          </w:tcPr>
          <w:p w14:paraId="638FC72F" w14:textId="77777777" w:rsidR="0039511B" w:rsidRPr="00A65DE3" w:rsidRDefault="0039511B" w:rsidP="0010652E">
            <w:pPr>
              <w:spacing w:line="240" w:lineRule="auto"/>
              <w:jc w:val="right"/>
              <w:rPr>
                <w:rFonts w:ascii="Browallia New" w:hAnsi="Browallia New" w:cs="Browallia New"/>
                <w:sz w:val="20"/>
                <w:szCs w:val="20"/>
              </w:rPr>
            </w:pPr>
          </w:p>
        </w:tc>
        <w:tc>
          <w:tcPr>
            <w:tcW w:w="1064" w:type="dxa"/>
          </w:tcPr>
          <w:p w14:paraId="1DD9402D" w14:textId="21A027BC" w:rsidR="0039511B" w:rsidRPr="00A65DE3" w:rsidRDefault="00F2548F" w:rsidP="0010652E">
            <w:pPr>
              <w:spacing w:line="240" w:lineRule="auto"/>
              <w:jc w:val="right"/>
              <w:rPr>
                <w:rFonts w:ascii="Browallia New" w:hAnsi="Browallia New" w:cs="Browallia New"/>
                <w:sz w:val="20"/>
                <w:szCs w:val="20"/>
              </w:rPr>
            </w:pPr>
            <w:r w:rsidRPr="00A65DE3">
              <w:rPr>
                <w:rFonts w:ascii="Browallia New" w:hAnsi="Browallia New" w:cs="Browallia New"/>
                <w:sz w:val="20"/>
                <w:szCs w:val="20"/>
              </w:rPr>
              <w:t>-</w:t>
            </w:r>
          </w:p>
        </w:tc>
        <w:tc>
          <w:tcPr>
            <w:tcW w:w="252" w:type="dxa"/>
            <w:vAlign w:val="bottom"/>
          </w:tcPr>
          <w:p w14:paraId="327FB99E" w14:textId="77777777" w:rsidR="0039511B" w:rsidRPr="00A65DE3" w:rsidRDefault="0039511B" w:rsidP="0010652E">
            <w:pPr>
              <w:spacing w:line="240" w:lineRule="auto"/>
              <w:jc w:val="right"/>
              <w:rPr>
                <w:rFonts w:ascii="Browallia New" w:hAnsi="Browallia New" w:cs="Browallia New"/>
                <w:sz w:val="20"/>
                <w:szCs w:val="20"/>
              </w:rPr>
            </w:pPr>
          </w:p>
        </w:tc>
        <w:tc>
          <w:tcPr>
            <w:tcW w:w="755" w:type="dxa"/>
          </w:tcPr>
          <w:p w14:paraId="6900AFDF" w14:textId="182119FC" w:rsidR="0039511B" w:rsidRPr="00A65DE3" w:rsidRDefault="00F2548F" w:rsidP="0010652E">
            <w:pPr>
              <w:spacing w:line="240" w:lineRule="auto"/>
              <w:jc w:val="right"/>
              <w:rPr>
                <w:rFonts w:ascii="Browallia New" w:hAnsi="Browallia New" w:cs="Browallia New"/>
                <w:sz w:val="20"/>
                <w:szCs w:val="20"/>
              </w:rPr>
            </w:pPr>
            <w:r w:rsidRPr="00A65DE3">
              <w:rPr>
                <w:rFonts w:ascii="Browallia New" w:hAnsi="Browallia New" w:cs="Browallia New"/>
                <w:sz w:val="20"/>
                <w:szCs w:val="20"/>
              </w:rPr>
              <w:t>-</w:t>
            </w:r>
          </w:p>
        </w:tc>
        <w:tc>
          <w:tcPr>
            <w:tcW w:w="239" w:type="dxa"/>
            <w:vAlign w:val="bottom"/>
          </w:tcPr>
          <w:p w14:paraId="5A67F72B" w14:textId="77777777" w:rsidR="0039511B" w:rsidRPr="00A65DE3" w:rsidRDefault="0039511B" w:rsidP="0010652E">
            <w:pPr>
              <w:spacing w:line="240" w:lineRule="auto"/>
              <w:jc w:val="right"/>
              <w:rPr>
                <w:rFonts w:ascii="Browallia New" w:hAnsi="Browallia New" w:cs="Browallia New"/>
                <w:sz w:val="20"/>
                <w:szCs w:val="20"/>
              </w:rPr>
            </w:pPr>
          </w:p>
        </w:tc>
        <w:tc>
          <w:tcPr>
            <w:tcW w:w="845" w:type="dxa"/>
            <w:vAlign w:val="bottom"/>
          </w:tcPr>
          <w:p w14:paraId="618221CF" w14:textId="5A2054EF" w:rsidR="0039511B" w:rsidRPr="00A65DE3" w:rsidRDefault="00F2548F" w:rsidP="0010652E">
            <w:pPr>
              <w:spacing w:line="240" w:lineRule="auto"/>
              <w:jc w:val="right"/>
              <w:rPr>
                <w:rFonts w:ascii="Browallia New" w:hAnsi="Browallia New" w:cs="Browallia New"/>
                <w:sz w:val="20"/>
                <w:szCs w:val="20"/>
              </w:rPr>
            </w:pPr>
            <w:r w:rsidRPr="00A65DE3">
              <w:rPr>
                <w:rFonts w:ascii="Browallia New" w:hAnsi="Browallia New" w:cs="Browallia New"/>
                <w:sz w:val="20"/>
                <w:szCs w:val="20"/>
              </w:rPr>
              <w:t>32,778</w:t>
            </w:r>
          </w:p>
        </w:tc>
      </w:tr>
      <w:tr w:rsidR="0039511B" w:rsidRPr="0058415C" w14:paraId="614B0DDB" w14:textId="77777777" w:rsidTr="00B608E9">
        <w:tc>
          <w:tcPr>
            <w:tcW w:w="3543" w:type="dxa"/>
          </w:tcPr>
          <w:p w14:paraId="3BE3AB63"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2832BA93" w14:textId="066CB66C" w:rsidR="0039511B" w:rsidRPr="0032240A" w:rsidRDefault="00386026" w:rsidP="0010652E">
            <w:pPr>
              <w:spacing w:line="240" w:lineRule="auto"/>
              <w:jc w:val="right"/>
              <w:rPr>
                <w:rFonts w:ascii="Browallia New" w:hAnsi="Browallia New" w:cs="Browallia New"/>
                <w:sz w:val="20"/>
                <w:szCs w:val="20"/>
              </w:rPr>
            </w:pPr>
            <w:r w:rsidRPr="0032240A">
              <w:rPr>
                <w:rFonts w:ascii="Browallia New" w:hAnsi="Browallia New" w:cs="Browallia New"/>
                <w:sz w:val="20"/>
                <w:szCs w:val="20"/>
              </w:rPr>
              <w:t>1,607</w:t>
            </w:r>
            <w:r w:rsidR="00853FC7" w:rsidRPr="0032240A">
              <w:rPr>
                <w:rFonts w:ascii="Browallia New" w:hAnsi="Browallia New" w:cs="Browallia New"/>
                <w:sz w:val="20"/>
                <w:szCs w:val="20"/>
              </w:rPr>
              <w:t>,858</w:t>
            </w:r>
          </w:p>
        </w:tc>
        <w:tc>
          <w:tcPr>
            <w:tcW w:w="238" w:type="dxa"/>
            <w:vAlign w:val="bottom"/>
          </w:tcPr>
          <w:p w14:paraId="3D2C696D" w14:textId="77777777" w:rsidR="0039511B" w:rsidRPr="0032240A" w:rsidRDefault="0039511B" w:rsidP="0010652E">
            <w:pPr>
              <w:spacing w:line="240" w:lineRule="auto"/>
              <w:jc w:val="right"/>
              <w:rPr>
                <w:rFonts w:ascii="Browallia New" w:hAnsi="Browallia New" w:cs="Browallia New"/>
                <w:sz w:val="20"/>
                <w:szCs w:val="20"/>
              </w:rPr>
            </w:pPr>
          </w:p>
        </w:tc>
        <w:tc>
          <w:tcPr>
            <w:tcW w:w="830" w:type="dxa"/>
          </w:tcPr>
          <w:p w14:paraId="72099EE0" w14:textId="139F0AE7" w:rsidR="0039511B" w:rsidRPr="0032240A" w:rsidRDefault="00853FC7" w:rsidP="0010652E">
            <w:pPr>
              <w:spacing w:line="240" w:lineRule="auto"/>
              <w:jc w:val="right"/>
              <w:rPr>
                <w:rFonts w:ascii="Browallia New" w:hAnsi="Browallia New" w:cs="Browallia New"/>
                <w:sz w:val="20"/>
                <w:szCs w:val="20"/>
              </w:rPr>
            </w:pPr>
            <w:r w:rsidRPr="0032240A">
              <w:rPr>
                <w:rFonts w:ascii="Browallia New" w:hAnsi="Browallia New" w:cs="Browallia New"/>
                <w:sz w:val="20"/>
                <w:szCs w:val="20"/>
              </w:rPr>
              <w:t>-</w:t>
            </w:r>
          </w:p>
        </w:tc>
        <w:tc>
          <w:tcPr>
            <w:tcW w:w="247" w:type="dxa"/>
            <w:vAlign w:val="bottom"/>
          </w:tcPr>
          <w:p w14:paraId="7620E165" w14:textId="77777777" w:rsidR="0039511B" w:rsidRPr="0032240A" w:rsidRDefault="0039511B" w:rsidP="0010652E">
            <w:pPr>
              <w:spacing w:line="240" w:lineRule="auto"/>
              <w:jc w:val="right"/>
              <w:rPr>
                <w:rFonts w:ascii="Browallia New" w:hAnsi="Browallia New" w:cs="Browallia New"/>
                <w:sz w:val="20"/>
                <w:szCs w:val="20"/>
              </w:rPr>
            </w:pPr>
          </w:p>
        </w:tc>
        <w:tc>
          <w:tcPr>
            <w:tcW w:w="1064" w:type="dxa"/>
          </w:tcPr>
          <w:p w14:paraId="0683A464" w14:textId="57720633" w:rsidR="0039511B" w:rsidRPr="0032240A" w:rsidRDefault="00853FC7" w:rsidP="0010652E">
            <w:pPr>
              <w:spacing w:line="240" w:lineRule="auto"/>
              <w:jc w:val="right"/>
              <w:rPr>
                <w:rFonts w:ascii="Browallia New" w:hAnsi="Browallia New" w:cs="Browallia New"/>
                <w:sz w:val="20"/>
                <w:szCs w:val="20"/>
              </w:rPr>
            </w:pPr>
            <w:r w:rsidRPr="0032240A">
              <w:rPr>
                <w:rFonts w:ascii="Browallia New" w:hAnsi="Browallia New" w:cs="Browallia New"/>
                <w:sz w:val="20"/>
                <w:szCs w:val="20"/>
              </w:rPr>
              <w:t>-</w:t>
            </w:r>
          </w:p>
        </w:tc>
        <w:tc>
          <w:tcPr>
            <w:tcW w:w="252" w:type="dxa"/>
            <w:vAlign w:val="bottom"/>
          </w:tcPr>
          <w:p w14:paraId="03463F3D" w14:textId="77777777" w:rsidR="0039511B" w:rsidRPr="0032240A" w:rsidRDefault="0039511B" w:rsidP="0010652E">
            <w:pPr>
              <w:spacing w:line="240" w:lineRule="auto"/>
              <w:jc w:val="right"/>
              <w:rPr>
                <w:rFonts w:ascii="Browallia New" w:hAnsi="Browallia New" w:cs="Browallia New"/>
                <w:sz w:val="20"/>
                <w:szCs w:val="20"/>
              </w:rPr>
            </w:pPr>
          </w:p>
        </w:tc>
        <w:tc>
          <w:tcPr>
            <w:tcW w:w="755" w:type="dxa"/>
          </w:tcPr>
          <w:p w14:paraId="1DF9A44A" w14:textId="4C64BAE7" w:rsidR="0039511B" w:rsidRPr="0032240A" w:rsidRDefault="00853FC7" w:rsidP="0010652E">
            <w:pPr>
              <w:spacing w:line="240" w:lineRule="auto"/>
              <w:jc w:val="right"/>
              <w:rPr>
                <w:rFonts w:ascii="Browallia New" w:hAnsi="Browallia New" w:cs="Browallia New"/>
                <w:sz w:val="20"/>
                <w:szCs w:val="20"/>
              </w:rPr>
            </w:pPr>
            <w:r w:rsidRPr="0032240A">
              <w:rPr>
                <w:rFonts w:ascii="Browallia New" w:hAnsi="Browallia New" w:cs="Browallia New"/>
                <w:sz w:val="20"/>
                <w:szCs w:val="20"/>
              </w:rPr>
              <w:t>-</w:t>
            </w:r>
          </w:p>
        </w:tc>
        <w:tc>
          <w:tcPr>
            <w:tcW w:w="239" w:type="dxa"/>
            <w:vAlign w:val="bottom"/>
          </w:tcPr>
          <w:p w14:paraId="0D207943" w14:textId="77777777" w:rsidR="0039511B" w:rsidRPr="0032240A" w:rsidRDefault="0039511B" w:rsidP="0010652E">
            <w:pPr>
              <w:spacing w:line="240" w:lineRule="auto"/>
              <w:jc w:val="right"/>
              <w:rPr>
                <w:rFonts w:ascii="Browallia New" w:hAnsi="Browallia New" w:cs="Browallia New"/>
                <w:sz w:val="20"/>
                <w:szCs w:val="20"/>
              </w:rPr>
            </w:pPr>
          </w:p>
        </w:tc>
        <w:tc>
          <w:tcPr>
            <w:tcW w:w="845" w:type="dxa"/>
            <w:vAlign w:val="bottom"/>
          </w:tcPr>
          <w:p w14:paraId="31D8B2AB" w14:textId="115A1A2D" w:rsidR="0039511B" w:rsidRPr="0032240A" w:rsidRDefault="00853FC7" w:rsidP="0010652E">
            <w:pPr>
              <w:spacing w:line="240" w:lineRule="auto"/>
              <w:jc w:val="right"/>
              <w:rPr>
                <w:rFonts w:ascii="Browallia New" w:hAnsi="Browallia New" w:cs="Browallia New"/>
                <w:sz w:val="20"/>
                <w:szCs w:val="20"/>
              </w:rPr>
            </w:pPr>
            <w:r w:rsidRPr="0032240A">
              <w:rPr>
                <w:rFonts w:ascii="Browallia New" w:hAnsi="Browallia New" w:cs="Browallia New"/>
                <w:sz w:val="20"/>
                <w:szCs w:val="20"/>
              </w:rPr>
              <w:t>1,607,858</w:t>
            </w:r>
          </w:p>
        </w:tc>
      </w:tr>
      <w:tr w:rsidR="007610C3" w:rsidRPr="0058415C" w14:paraId="10B22D4D" w14:textId="77777777" w:rsidTr="00937303">
        <w:tc>
          <w:tcPr>
            <w:tcW w:w="3543" w:type="dxa"/>
          </w:tcPr>
          <w:p w14:paraId="1E68CE0C" w14:textId="6EB64247" w:rsidR="007610C3" w:rsidRPr="00534952" w:rsidRDefault="007610C3" w:rsidP="007610C3">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w:t>
            </w:r>
            <w:r w:rsidR="00796763" w:rsidRPr="00796763">
              <w:rPr>
                <w:rFonts w:ascii="Browallia New" w:hAnsi="Browallia New" w:cs="Browallia New"/>
                <w:b/>
                <w:snapToGrid w:val="0"/>
                <w:sz w:val="20"/>
                <w:szCs w:val="20"/>
                <w:cs/>
              </w:rPr>
              <w:t>ยาว</w:t>
            </w:r>
            <w:r w:rsidRPr="00534952">
              <w:rPr>
                <w:rFonts w:ascii="Browallia New" w:hAnsi="Browallia New" w:cs="Browallia New"/>
                <w:b/>
                <w:snapToGrid w:val="0"/>
                <w:sz w:val="20"/>
                <w:szCs w:val="20"/>
                <w:cs/>
              </w:rPr>
              <w:t>และดอกเบี้ยค้างรับ</w:t>
            </w:r>
            <w:r w:rsidRPr="00796763">
              <w:rPr>
                <w:rFonts w:ascii="Browallia New" w:hAnsi="Browallia New" w:cs="Browallia New"/>
                <w:b/>
                <w:snapToGrid w:val="0"/>
                <w:sz w:val="20"/>
                <w:szCs w:val="20"/>
                <w:cs/>
              </w:rPr>
              <w:t xml:space="preserve"> </w:t>
            </w:r>
            <w:r w:rsidR="006C5480">
              <w:rPr>
                <w:rFonts w:ascii="Browallia New" w:hAnsi="Browallia New" w:cs="Browallia New"/>
                <w:b/>
                <w:snapToGrid w:val="0"/>
                <w:sz w:val="20"/>
                <w:szCs w:val="20"/>
                <w:cs/>
              </w:rPr>
              <w:t>–</w:t>
            </w:r>
            <w:r w:rsidRPr="00796763">
              <w:rPr>
                <w:rFonts w:ascii="Browallia New" w:hAnsi="Browallia New" w:cs="Browallia New"/>
                <w:b/>
                <w:snapToGrid w:val="0"/>
                <w:sz w:val="20"/>
                <w:szCs w:val="20"/>
                <w:cs/>
              </w:rPr>
              <w:t xml:space="preserve"> </w:t>
            </w:r>
            <w:r w:rsidRPr="00534952">
              <w:rPr>
                <w:rFonts w:ascii="Browallia New" w:hAnsi="Browallia New" w:cs="Browallia New"/>
                <w:b/>
                <w:snapToGrid w:val="0"/>
                <w:sz w:val="20"/>
                <w:szCs w:val="20"/>
                <w:cs/>
              </w:rPr>
              <w:t>บุคคลและ</w:t>
            </w:r>
            <w:r w:rsidR="006C5480">
              <w:rPr>
                <w:rFonts w:ascii="Browallia New" w:hAnsi="Browallia New" w:cs="Browallia New"/>
                <w:b/>
                <w:snapToGrid w:val="0"/>
                <w:sz w:val="20"/>
                <w:szCs w:val="20"/>
                <w:cs/>
              </w:rPr>
              <w:br/>
            </w:r>
            <w:r w:rsidRPr="00534952">
              <w:rPr>
                <w:rFonts w:ascii="Browallia New" w:hAnsi="Browallia New" w:cs="Browallia New"/>
                <w:b/>
                <w:snapToGrid w:val="0"/>
                <w:sz w:val="20"/>
                <w:szCs w:val="20"/>
                <w:cs/>
              </w:rPr>
              <w:t>บริษัทอื่น</w:t>
            </w:r>
            <w:r w:rsidR="00937303" w:rsidRPr="00937303">
              <w:rPr>
                <w:rFonts w:ascii="Browallia New" w:hAnsi="Browallia New" w:cs="Browallia New"/>
                <w:b/>
                <w:snapToGrid w:val="0"/>
                <w:sz w:val="20"/>
                <w:szCs w:val="20"/>
                <w:cs/>
              </w:rPr>
              <w:t xml:space="preserve"> - สุทธิ</w:t>
            </w:r>
          </w:p>
        </w:tc>
        <w:tc>
          <w:tcPr>
            <w:tcW w:w="917" w:type="dxa"/>
            <w:vAlign w:val="bottom"/>
          </w:tcPr>
          <w:p w14:paraId="35B5693E" w14:textId="521AF9C3" w:rsidR="007610C3" w:rsidRPr="00816A5F" w:rsidRDefault="000B3E9D" w:rsidP="007610C3">
            <w:pPr>
              <w:spacing w:line="240" w:lineRule="auto"/>
              <w:jc w:val="right"/>
              <w:rPr>
                <w:rFonts w:ascii="Browallia New" w:hAnsi="Browallia New" w:cs="Browallia New"/>
                <w:sz w:val="20"/>
                <w:szCs w:val="20"/>
              </w:rPr>
            </w:pPr>
            <w:r w:rsidRPr="00816A5F">
              <w:rPr>
                <w:rFonts w:ascii="Browallia New" w:hAnsi="Browallia New" w:cs="Browallia New"/>
                <w:sz w:val="20"/>
                <w:szCs w:val="20"/>
              </w:rPr>
              <w:t>-</w:t>
            </w:r>
          </w:p>
        </w:tc>
        <w:tc>
          <w:tcPr>
            <w:tcW w:w="238" w:type="dxa"/>
            <w:vAlign w:val="bottom"/>
          </w:tcPr>
          <w:p w14:paraId="0B9342EC" w14:textId="77777777" w:rsidR="007610C3" w:rsidRPr="00816A5F" w:rsidRDefault="007610C3" w:rsidP="007610C3">
            <w:pPr>
              <w:spacing w:line="240" w:lineRule="auto"/>
              <w:jc w:val="right"/>
              <w:rPr>
                <w:rFonts w:ascii="Browallia New" w:hAnsi="Browallia New" w:cs="Browallia New"/>
                <w:sz w:val="20"/>
                <w:szCs w:val="20"/>
              </w:rPr>
            </w:pPr>
          </w:p>
        </w:tc>
        <w:tc>
          <w:tcPr>
            <w:tcW w:w="830" w:type="dxa"/>
            <w:vAlign w:val="bottom"/>
          </w:tcPr>
          <w:p w14:paraId="2B7B1195" w14:textId="4FF70873" w:rsidR="007610C3" w:rsidRPr="00816A5F" w:rsidRDefault="000B3E9D" w:rsidP="007610C3">
            <w:pPr>
              <w:spacing w:line="240" w:lineRule="auto"/>
              <w:jc w:val="right"/>
              <w:rPr>
                <w:rFonts w:ascii="Browallia New" w:hAnsi="Browallia New" w:cs="Browallia New"/>
                <w:sz w:val="20"/>
                <w:szCs w:val="20"/>
              </w:rPr>
            </w:pPr>
            <w:r w:rsidRPr="00816A5F">
              <w:rPr>
                <w:rFonts w:ascii="Browallia New" w:hAnsi="Browallia New" w:cs="Browallia New"/>
                <w:sz w:val="20"/>
                <w:szCs w:val="20"/>
              </w:rPr>
              <w:t>40,650</w:t>
            </w:r>
          </w:p>
        </w:tc>
        <w:tc>
          <w:tcPr>
            <w:tcW w:w="247" w:type="dxa"/>
            <w:vAlign w:val="bottom"/>
          </w:tcPr>
          <w:p w14:paraId="2B5E3D4C" w14:textId="77777777" w:rsidR="007610C3" w:rsidRPr="00816A5F" w:rsidRDefault="007610C3" w:rsidP="007610C3">
            <w:pPr>
              <w:spacing w:line="240" w:lineRule="auto"/>
              <w:jc w:val="right"/>
              <w:rPr>
                <w:rFonts w:ascii="Browallia New" w:hAnsi="Browallia New" w:cs="Browallia New"/>
                <w:sz w:val="20"/>
                <w:szCs w:val="20"/>
              </w:rPr>
            </w:pPr>
          </w:p>
        </w:tc>
        <w:tc>
          <w:tcPr>
            <w:tcW w:w="1064" w:type="dxa"/>
            <w:vAlign w:val="bottom"/>
          </w:tcPr>
          <w:p w14:paraId="596260FA" w14:textId="530BF107" w:rsidR="007610C3" w:rsidRPr="00816A5F" w:rsidRDefault="000B3E9D" w:rsidP="007610C3">
            <w:pPr>
              <w:spacing w:line="240" w:lineRule="auto"/>
              <w:jc w:val="right"/>
              <w:rPr>
                <w:rFonts w:ascii="Browallia New" w:hAnsi="Browallia New" w:cs="Browallia New"/>
                <w:sz w:val="20"/>
                <w:szCs w:val="20"/>
              </w:rPr>
            </w:pPr>
            <w:r w:rsidRPr="00816A5F">
              <w:rPr>
                <w:rFonts w:ascii="Browallia New" w:hAnsi="Browallia New" w:cs="Browallia New"/>
                <w:sz w:val="20"/>
                <w:szCs w:val="20"/>
              </w:rPr>
              <w:t>-</w:t>
            </w:r>
          </w:p>
        </w:tc>
        <w:tc>
          <w:tcPr>
            <w:tcW w:w="252" w:type="dxa"/>
            <w:vAlign w:val="bottom"/>
          </w:tcPr>
          <w:p w14:paraId="2E2F44E4" w14:textId="77777777" w:rsidR="007610C3" w:rsidRPr="00816A5F" w:rsidRDefault="007610C3" w:rsidP="007610C3">
            <w:pPr>
              <w:spacing w:line="240" w:lineRule="auto"/>
              <w:jc w:val="right"/>
              <w:rPr>
                <w:rFonts w:ascii="Browallia New" w:hAnsi="Browallia New" w:cs="Browallia New"/>
                <w:sz w:val="20"/>
                <w:szCs w:val="20"/>
              </w:rPr>
            </w:pPr>
          </w:p>
        </w:tc>
        <w:tc>
          <w:tcPr>
            <w:tcW w:w="755" w:type="dxa"/>
            <w:vAlign w:val="bottom"/>
          </w:tcPr>
          <w:p w14:paraId="6672B225" w14:textId="0C2A7DCD" w:rsidR="007610C3" w:rsidRPr="00816A5F" w:rsidRDefault="000B3E9D" w:rsidP="007610C3">
            <w:pPr>
              <w:spacing w:line="240" w:lineRule="auto"/>
              <w:jc w:val="right"/>
              <w:rPr>
                <w:rFonts w:ascii="Browallia New" w:hAnsi="Browallia New" w:cs="Browallia New"/>
                <w:sz w:val="20"/>
                <w:szCs w:val="20"/>
              </w:rPr>
            </w:pPr>
            <w:r w:rsidRPr="00816A5F">
              <w:rPr>
                <w:rFonts w:ascii="Browallia New" w:hAnsi="Browallia New" w:cs="Browallia New"/>
                <w:sz w:val="20"/>
                <w:szCs w:val="20"/>
              </w:rPr>
              <w:t>-</w:t>
            </w:r>
          </w:p>
        </w:tc>
        <w:tc>
          <w:tcPr>
            <w:tcW w:w="239" w:type="dxa"/>
            <w:vAlign w:val="bottom"/>
          </w:tcPr>
          <w:p w14:paraId="5929350B" w14:textId="77777777" w:rsidR="007610C3" w:rsidRPr="00816A5F" w:rsidRDefault="007610C3" w:rsidP="007610C3">
            <w:pPr>
              <w:spacing w:line="240" w:lineRule="auto"/>
              <w:jc w:val="right"/>
              <w:rPr>
                <w:rFonts w:ascii="Browallia New" w:hAnsi="Browallia New" w:cs="Browallia New"/>
                <w:sz w:val="20"/>
                <w:szCs w:val="20"/>
              </w:rPr>
            </w:pPr>
          </w:p>
        </w:tc>
        <w:tc>
          <w:tcPr>
            <w:tcW w:w="845" w:type="dxa"/>
            <w:vAlign w:val="bottom"/>
          </w:tcPr>
          <w:p w14:paraId="1CE4CDA6" w14:textId="37E64249" w:rsidR="007610C3" w:rsidRPr="00816A5F" w:rsidRDefault="000B3E9D" w:rsidP="007610C3">
            <w:pPr>
              <w:spacing w:line="240" w:lineRule="auto"/>
              <w:jc w:val="right"/>
              <w:rPr>
                <w:rFonts w:ascii="Browallia New" w:hAnsi="Browallia New" w:cs="Browallia New"/>
                <w:sz w:val="20"/>
                <w:szCs w:val="20"/>
              </w:rPr>
            </w:pPr>
            <w:r w:rsidRPr="00816A5F">
              <w:rPr>
                <w:rFonts w:ascii="Browallia New" w:hAnsi="Browallia New" w:cs="Browallia New"/>
                <w:sz w:val="20"/>
                <w:szCs w:val="20"/>
              </w:rPr>
              <w:t>40,560</w:t>
            </w:r>
          </w:p>
        </w:tc>
      </w:tr>
      <w:tr w:rsidR="007610C3" w:rsidRPr="0058415C" w14:paraId="5165EEE5" w14:textId="77777777" w:rsidTr="00A039A8">
        <w:tc>
          <w:tcPr>
            <w:tcW w:w="3543" w:type="dxa"/>
          </w:tcPr>
          <w:p w14:paraId="54F9E1E6" w14:textId="2911050F" w:rsidR="007610C3" w:rsidRPr="00534952" w:rsidRDefault="007610C3" w:rsidP="007610C3">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115C16DE" w14:textId="440E39F5" w:rsidR="007610C3" w:rsidRPr="008D41CE" w:rsidRDefault="008D41CE" w:rsidP="007610C3">
            <w:pPr>
              <w:spacing w:line="240" w:lineRule="auto"/>
              <w:jc w:val="right"/>
              <w:rPr>
                <w:rFonts w:ascii="Browallia New" w:hAnsi="Browallia New" w:cs="Browallia New"/>
                <w:sz w:val="20"/>
                <w:szCs w:val="20"/>
              </w:rPr>
            </w:pPr>
            <w:r w:rsidRPr="008D41CE">
              <w:rPr>
                <w:rFonts w:ascii="Browallia New" w:hAnsi="Browallia New" w:cs="Browallia New"/>
                <w:sz w:val="20"/>
                <w:szCs w:val="20"/>
              </w:rPr>
              <w:t>400</w:t>
            </w:r>
          </w:p>
        </w:tc>
        <w:tc>
          <w:tcPr>
            <w:tcW w:w="238" w:type="dxa"/>
            <w:vAlign w:val="bottom"/>
          </w:tcPr>
          <w:p w14:paraId="14E5EA23" w14:textId="77777777" w:rsidR="007610C3" w:rsidRPr="008D41CE" w:rsidRDefault="007610C3" w:rsidP="007610C3">
            <w:pPr>
              <w:spacing w:line="240" w:lineRule="auto"/>
              <w:jc w:val="right"/>
              <w:rPr>
                <w:rFonts w:ascii="Browallia New" w:hAnsi="Browallia New" w:cs="Browallia New"/>
                <w:sz w:val="20"/>
                <w:szCs w:val="20"/>
              </w:rPr>
            </w:pPr>
          </w:p>
        </w:tc>
        <w:tc>
          <w:tcPr>
            <w:tcW w:w="830" w:type="dxa"/>
            <w:vAlign w:val="bottom"/>
          </w:tcPr>
          <w:p w14:paraId="53540FFD" w14:textId="5907DDE9" w:rsidR="007610C3" w:rsidRPr="008D41CE" w:rsidRDefault="00613F6B" w:rsidP="007610C3">
            <w:pPr>
              <w:spacing w:line="240" w:lineRule="auto"/>
              <w:jc w:val="right"/>
              <w:rPr>
                <w:rFonts w:ascii="Browallia New" w:hAnsi="Browallia New" w:cs="Browallia New"/>
                <w:sz w:val="20"/>
                <w:szCs w:val="20"/>
              </w:rPr>
            </w:pPr>
            <w:r w:rsidRPr="008D41CE">
              <w:rPr>
                <w:rFonts w:ascii="Browallia New" w:hAnsi="Browallia New" w:cs="Browallia New"/>
                <w:sz w:val="20"/>
                <w:szCs w:val="20"/>
              </w:rPr>
              <w:t>23,</w:t>
            </w:r>
            <w:r w:rsidR="008D41CE" w:rsidRPr="008D41CE">
              <w:rPr>
                <w:rFonts w:ascii="Browallia New" w:hAnsi="Browallia New" w:cs="Browallia New"/>
                <w:sz w:val="20"/>
                <w:szCs w:val="20"/>
              </w:rPr>
              <w:t>201</w:t>
            </w:r>
          </w:p>
        </w:tc>
        <w:tc>
          <w:tcPr>
            <w:tcW w:w="247" w:type="dxa"/>
            <w:vAlign w:val="bottom"/>
          </w:tcPr>
          <w:p w14:paraId="5AF63D7E" w14:textId="77777777" w:rsidR="007610C3" w:rsidRPr="008D41CE" w:rsidRDefault="007610C3" w:rsidP="007610C3">
            <w:pPr>
              <w:spacing w:line="240" w:lineRule="auto"/>
              <w:jc w:val="right"/>
              <w:rPr>
                <w:rFonts w:ascii="Browallia New" w:hAnsi="Browallia New" w:cs="Browallia New"/>
                <w:sz w:val="20"/>
                <w:szCs w:val="20"/>
              </w:rPr>
            </w:pPr>
          </w:p>
        </w:tc>
        <w:tc>
          <w:tcPr>
            <w:tcW w:w="1064" w:type="dxa"/>
          </w:tcPr>
          <w:p w14:paraId="33A1E9C9" w14:textId="58C47138" w:rsidR="007610C3" w:rsidRPr="008D41CE" w:rsidRDefault="00613F6B" w:rsidP="007610C3">
            <w:pPr>
              <w:spacing w:line="240" w:lineRule="auto"/>
              <w:jc w:val="right"/>
              <w:rPr>
                <w:rFonts w:ascii="Browallia New" w:hAnsi="Browallia New" w:cs="Browallia New"/>
                <w:sz w:val="20"/>
                <w:szCs w:val="20"/>
              </w:rPr>
            </w:pPr>
            <w:r w:rsidRPr="008D41CE">
              <w:rPr>
                <w:rFonts w:ascii="Browallia New" w:hAnsi="Browallia New" w:cs="Browallia New"/>
                <w:sz w:val="20"/>
                <w:szCs w:val="20"/>
              </w:rPr>
              <w:t>-</w:t>
            </w:r>
          </w:p>
        </w:tc>
        <w:tc>
          <w:tcPr>
            <w:tcW w:w="252" w:type="dxa"/>
            <w:vAlign w:val="bottom"/>
          </w:tcPr>
          <w:p w14:paraId="659283C8" w14:textId="77777777" w:rsidR="007610C3" w:rsidRPr="008D41CE" w:rsidRDefault="007610C3" w:rsidP="007610C3">
            <w:pPr>
              <w:spacing w:line="240" w:lineRule="auto"/>
              <w:jc w:val="right"/>
              <w:rPr>
                <w:rFonts w:ascii="Browallia New" w:hAnsi="Browallia New" w:cs="Browallia New"/>
                <w:sz w:val="20"/>
                <w:szCs w:val="20"/>
              </w:rPr>
            </w:pPr>
          </w:p>
        </w:tc>
        <w:tc>
          <w:tcPr>
            <w:tcW w:w="755" w:type="dxa"/>
          </w:tcPr>
          <w:p w14:paraId="40D67F99" w14:textId="03384591" w:rsidR="007610C3" w:rsidRPr="008D41CE" w:rsidRDefault="00613F6B" w:rsidP="007610C3">
            <w:pPr>
              <w:spacing w:line="240" w:lineRule="auto"/>
              <w:jc w:val="right"/>
              <w:rPr>
                <w:rFonts w:ascii="Browallia New" w:hAnsi="Browallia New" w:cs="Browallia New"/>
                <w:sz w:val="20"/>
                <w:szCs w:val="20"/>
              </w:rPr>
            </w:pPr>
            <w:r w:rsidRPr="008D41CE">
              <w:rPr>
                <w:rFonts w:ascii="Browallia New" w:hAnsi="Browallia New" w:cs="Browallia New"/>
                <w:sz w:val="20"/>
                <w:szCs w:val="20"/>
              </w:rPr>
              <w:t>-</w:t>
            </w:r>
          </w:p>
        </w:tc>
        <w:tc>
          <w:tcPr>
            <w:tcW w:w="239" w:type="dxa"/>
            <w:vAlign w:val="bottom"/>
          </w:tcPr>
          <w:p w14:paraId="7FE9F8A7" w14:textId="77777777" w:rsidR="007610C3" w:rsidRPr="008D41CE" w:rsidRDefault="007610C3" w:rsidP="007610C3">
            <w:pPr>
              <w:spacing w:line="240" w:lineRule="auto"/>
              <w:jc w:val="right"/>
              <w:rPr>
                <w:rFonts w:ascii="Browallia New" w:hAnsi="Browallia New" w:cs="Browallia New"/>
                <w:sz w:val="20"/>
                <w:szCs w:val="20"/>
              </w:rPr>
            </w:pPr>
          </w:p>
        </w:tc>
        <w:tc>
          <w:tcPr>
            <w:tcW w:w="845" w:type="dxa"/>
            <w:vAlign w:val="bottom"/>
          </w:tcPr>
          <w:p w14:paraId="4DF52A55" w14:textId="04EBF45D" w:rsidR="007610C3" w:rsidRPr="008D41CE" w:rsidRDefault="000572A1" w:rsidP="007610C3">
            <w:pPr>
              <w:spacing w:line="240" w:lineRule="auto"/>
              <w:jc w:val="right"/>
              <w:rPr>
                <w:rFonts w:ascii="Browallia New" w:hAnsi="Browallia New" w:cs="Browallia New"/>
                <w:sz w:val="20"/>
                <w:szCs w:val="20"/>
              </w:rPr>
            </w:pPr>
            <w:r w:rsidRPr="008D41CE">
              <w:rPr>
                <w:rFonts w:ascii="Browallia New" w:hAnsi="Browallia New" w:cs="Browallia New"/>
                <w:sz w:val="20"/>
                <w:szCs w:val="20"/>
              </w:rPr>
              <w:t>23,</w:t>
            </w:r>
            <w:r w:rsidR="008D41CE" w:rsidRPr="008D41CE">
              <w:rPr>
                <w:rFonts w:ascii="Browallia New" w:hAnsi="Browallia New" w:cs="Browallia New"/>
                <w:sz w:val="20"/>
                <w:szCs w:val="20"/>
              </w:rPr>
              <w:t>601</w:t>
            </w:r>
          </w:p>
        </w:tc>
      </w:tr>
      <w:tr w:rsidR="0039511B" w:rsidRPr="00A22F05" w14:paraId="27BACEB9" w14:textId="77777777" w:rsidTr="00804451">
        <w:tc>
          <w:tcPr>
            <w:tcW w:w="3543" w:type="dxa"/>
          </w:tcPr>
          <w:p w14:paraId="6FD83670" w14:textId="2AE0FEA6" w:rsidR="0039511B" w:rsidRPr="00534952" w:rsidRDefault="004E1708" w:rsidP="0039511B">
            <w:pPr>
              <w:tabs>
                <w:tab w:val="clear" w:pos="454"/>
              </w:tabs>
              <w:spacing w:line="240" w:lineRule="auto"/>
              <w:ind w:left="276"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w:t>
            </w:r>
            <w:r w:rsidR="006C5480">
              <w:rPr>
                <w:rFonts w:ascii="Browallia New" w:hAnsi="Browallia New" w:cs="Browallia New"/>
                <w:b/>
                <w:snapToGrid w:val="0"/>
                <w:sz w:val="20"/>
                <w:szCs w:val="20"/>
                <w:cs/>
              </w:rPr>
              <w:br/>
            </w:r>
            <w:r w:rsidRPr="004E1708">
              <w:rPr>
                <w:rFonts w:ascii="Browallia New" w:hAnsi="Browallia New" w:cs="Browallia New"/>
                <w:b/>
                <w:snapToGrid w:val="0"/>
                <w:sz w:val="20"/>
                <w:szCs w:val="20"/>
                <w:cs/>
              </w:rPr>
              <w:t>ผ่านกำไรขาดทุน</w:t>
            </w:r>
          </w:p>
        </w:tc>
        <w:tc>
          <w:tcPr>
            <w:tcW w:w="917" w:type="dxa"/>
            <w:vAlign w:val="bottom"/>
          </w:tcPr>
          <w:p w14:paraId="54AD4D30" w14:textId="4D3A8A51" w:rsidR="0039511B" w:rsidRPr="00C44E02" w:rsidRDefault="000572A1" w:rsidP="00C44E02">
            <w:pPr>
              <w:spacing w:line="240" w:lineRule="auto"/>
              <w:jc w:val="right"/>
              <w:rPr>
                <w:rFonts w:ascii="Browallia New" w:hAnsi="Browallia New" w:cs="Browallia New"/>
                <w:sz w:val="20"/>
                <w:szCs w:val="20"/>
              </w:rPr>
            </w:pPr>
            <w:r w:rsidRPr="00C44E02">
              <w:rPr>
                <w:rFonts w:ascii="Browallia New" w:hAnsi="Browallia New" w:cs="Browallia New"/>
                <w:sz w:val="20"/>
                <w:szCs w:val="20"/>
              </w:rPr>
              <w:t>-</w:t>
            </w:r>
          </w:p>
        </w:tc>
        <w:tc>
          <w:tcPr>
            <w:tcW w:w="238" w:type="dxa"/>
            <w:vAlign w:val="bottom"/>
          </w:tcPr>
          <w:p w14:paraId="177716DD" w14:textId="77777777" w:rsidR="0039511B" w:rsidRPr="00C44E02" w:rsidRDefault="0039511B" w:rsidP="00C44E02">
            <w:pPr>
              <w:spacing w:line="240" w:lineRule="auto"/>
              <w:jc w:val="right"/>
              <w:rPr>
                <w:rFonts w:ascii="Browallia New" w:hAnsi="Browallia New" w:cs="Browallia New"/>
                <w:sz w:val="20"/>
                <w:szCs w:val="20"/>
              </w:rPr>
            </w:pPr>
          </w:p>
        </w:tc>
        <w:tc>
          <w:tcPr>
            <w:tcW w:w="830" w:type="dxa"/>
            <w:vAlign w:val="bottom"/>
          </w:tcPr>
          <w:p w14:paraId="4EB4C964" w14:textId="5953B96F" w:rsidR="0039511B" w:rsidRPr="00C44E02" w:rsidRDefault="00F37536" w:rsidP="00C44E02">
            <w:pPr>
              <w:spacing w:line="240" w:lineRule="auto"/>
              <w:jc w:val="right"/>
              <w:rPr>
                <w:rFonts w:ascii="Browallia New" w:hAnsi="Browallia New" w:cs="Browallia New"/>
                <w:sz w:val="20"/>
                <w:szCs w:val="20"/>
              </w:rPr>
            </w:pPr>
            <w:r w:rsidRPr="00C44E02">
              <w:rPr>
                <w:rFonts w:ascii="Browallia New" w:hAnsi="Browallia New" w:cs="Browallia New"/>
                <w:sz w:val="20"/>
                <w:szCs w:val="20"/>
              </w:rPr>
              <w:t>-</w:t>
            </w:r>
          </w:p>
        </w:tc>
        <w:tc>
          <w:tcPr>
            <w:tcW w:w="247" w:type="dxa"/>
            <w:vAlign w:val="bottom"/>
          </w:tcPr>
          <w:p w14:paraId="089EE882" w14:textId="77777777" w:rsidR="0039511B" w:rsidRPr="00C44E02" w:rsidRDefault="0039511B" w:rsidP="00C44E02">
            <w:pPr>
              <w:spacing w:line="240" w:lineRule="auto"/>
              <w:jc w:val="right"/>
              <w:rPr>
                <w:rFonts w:ascii="Browallia New" w:hAnsi="Browallia New" w:cs="Browallia New"/>
                <w:sz w:val="20"/>
                <w:szCs w:val="20"/>
              </w:rPr>
            </w:pPr>
          </w:p>
        </w:tc>
        <w:tc>
          <w:tcPr>
            <w:tcW w:w="1064" w:type="dxa"/>
            <w:vAlign w:val="bottom"/>
          </w:tcPr>
          <w:p w14:paraId="534A7B46" w14:textId="48CF0D51" w:rsidR="0039511B" w:rsidRPr="00C44E02" w:rsidRDefault="0071334D" w:rsidP="00C44E02">
            <w:pPr>
              <w:spacing w:line="240" w:lineRule="auto"/>
              <w:jc w:val="right"/>
              <w:rPr>
                <w:rFonts w:ascii="Browallia New" w:hAnsi="Browallia New" w:cs="Browallia New"/>
                <w:sz w:val="20"/>
                <w:szCs w:val="20"/>
              </w:rPr>
            </w:pPr>
            <w:r w:rsidRPr="00C44E02">
              <w:rPr>
                <w:rFonts w:ascii="Browallia New" w:hAnsi="Browallia New" w:cs="Browallia New"/>
                <w:sz w:val="20"/>
                <w:szCs w:val="20"/>
              </w:rPr>
              <w:t>-</w:t>
            </w:r>
          </w:p>
        </w:tc>
        <w:tc>
          <w:tcPr>
            <w:tcW w:w="252" w:type="dxa"/>
            <w:vAlign w:val="bottom"/>
          </w:tcPr>
          <w:p w14:paraId="6B68012C" w14:textId="77777777" w:rsidR="0039511B" w:rsidRPr="00C44E02" w:rsidRDefault="0039511B" w:rsidP="00C44E02">
            <w:pPr>
              <w:spacing w:line="240" w:lineRule="auto"/>
              <w:jc w:val="right"/>
              <w:rPr>
                <w:rFonts w:ascii="Browallia New" w:hAnsi="Browallia New" w:cs="Browallia New"/>
                <w:sz w:val="20"/>
                <w:szCs w:val="20"/>
              </w:rPr>
            </w:pPr>
          </w:p>
        </w:tc>
        <w:tc>
          <w:tcPr>
            <w:tcW w:w="755" w:type="dxa"/>
            <w:vAlign w:val="bottom"/>
          </w:tcPr>
          <w:p w14:paraId="1001DF89" w14:textId="15643EDB" w:rsidR="0039511B" w:rsidRPr="00C44E02" w:rsidRDefault="00F37536" w:rsidP="00C44E02">
            <w:pPr>
              <w:spacing w:line="240" w:lineRule="auto"/>
              <w:jc w:val="right"/>
              <w:rPr>
                <w:rFonts w:ascii="Browallia New" w:hAnsi="Browallia New" w:cs="Browallia New"/>
                <w:sz w:val="20"/>
                <w:szCs w:val="20"/>
              </w:rPr>
            </w:pPr>
            <w:r w:rsidRPr="00C44E02">
              <w:rPr>
                <w:rFonts w:ascii="Browallia New" w:hAnsi="Browallia New" w:cs="Browallia New"/>
                <w:sz w:val="20"/>
                <w:szCs w:val="20"/>
              </w:rPr>
              <w:t>56,577</w:t>
            </w:r>
          </w:p>
        </w:tc>
        <w:tc>
          <w:tcPr>
            <w:tcW w:w="239" w:type="dxa"/>
            <w:vAlign w:val="bottom"/>
          </w:tcPr>
          <w:p w14:paraId="32E949A3" w14:textId="77777777" w:rsidR="0039511B" w:rsidRPr="00C44E02" w:rsidRDefault="0039511B" w:rsidP="00C44E02">
            <w:pPr>
              <w:spacing w:line="240" w:lineRule="auto"/>
              <w:jc w:val="right"/>
              <w:rPr>
                <w:rFonts w:ascii="Browallia New" w:hAnsi="Browallia New" w:cs="Browallia New"/>
                <w:sz w:val="20"/>
                <w:szCs w:val="20"/>
              </w:rPr>
            </w:pPr>
          </w:p>
        </w:tc>
        <w:tc>
          <w:tcPr>
            <w:tcW w:w="845" w:type="dxa"/>
            <w:vAlign w:val="bottom"/>
          </w:tcPr>
          <w:p w14:paraId="3ABAB4E7" w14:textId="326A7FE0" w:rsidR="0039511B" w:rsidRPr="00C44E02" w:rsidRDefault="00F37536" w:rsidP="00C44E02">
            <w:pPr>
              <w:spacing w:line="240" w:lineRule="auto"/>
              <w:jc w:val="right"/>
              <w:rPr>
                <w:rFonts w:ascii="Browallia New" w:hAnsi="Browallia New" w:cs="Browallia New"/>
                <w:sz w:val="20"/>
                <w:szCs w:val="20"/>
              </w:rPr>
            </w:pPr>
            <w:r w:rsidRPr="00C44E02">
              <w:rPr>
                <w:rFonts w:ascii="Browallia New" w:hAnsi="Browallia New" w:cs="Browallia New"/>
                <w:sz w:val="20"/>
                <w:szCs w:val="20"/>
              </w:rPr>
              <w:t>56,577</w:t>
            </w:r>
          </w:p>
        </w:tc>
      </w:tr>
      <w:tr w:rsidR="00C5489D" w:rsidRPr="0058415C" w14:paraId="26ECE245" w14:textId="77777777" w:rsidTr="000734BC">
        <w:tc>
          <w:tcPr>
            <w:tcW w:w="3543" w:type="dxa"/>
          </w:tcPr>
          <w:p w14:paraId="3CED956F" w14:textId="77777777" w:rsidR="00C5489D" w:rsidRPr="00534952" w:rsidRDefault="00C5489D" w:rsidP="00C5489D">
            <w:pPr>
              <w:spacing w:line="240" w:lineRule="auto"/>
              <w:rPr>
                <w:rFonts w:ascii="Browallia New" w:hAnsi="Browallia New" w:cs="Browallia New"/>
                <w:b/>
                <w:sz w:val="20"/>
                <w:szCs w:val="20"/>
              </w:rPr>
            </w:pPr>
          </w:p>
        </w:tc>
        <w:tc>
          <w:tcPr>
            <w:tcW w:w="917" w:type="dxa"/>
            <w:vAlign w:val="bottom"/>
          </w:tcPr>
          <w:p w14:paraId="018A96A6"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238" w:type="dxa"/>
            <w:vAlign w:val="bottom"/>
          </w:tcPr>
          <w:p w14:paraId="3CC2112E"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830" w:type="dxa"/>
            <w:vAlign w:val="bottom"/>
          </w:tcPr>
          <w:p w14:paraId="7C19F85C"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247" w:type="dxa"/>
            <w:vAlign w:val="bottom"/>
          </w:tcPr>
          <w:p w14:paraId="0B59E73F"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1064" w:type="dxa"/>
            <w:vAlign w:val="bottom"/>
          </w:tcPr>
          <w:p w14:paraId="13091F40" w14:textId="77777777" w:rsidR="00C5489D" w:rsidRPr="00553430" w:rsidRDefault="00C5489D" w:rsidP="0010652E">
            <w:pPr>
              <w:spacing w:line="240" w:lineRule="auto"/>
              <w:jc w:val="right"/>
              <w:rPr>
                <w:rFonts w:ascii="Browallia New" w:hAnsi="Browallia New" w:cs="Browallia New"/>
                <w:sz w:val="20"/>
                <w:szCs w:val="20"/>
                <w:highlight w:val="green"/>
              </w:rPr>
            </w:pPr>
          </w:p>
        </w:tc>
        <w:tc>
          <w:tcPr>
            <w:tcW w:w="252" w:type="dxa"/>
            <w:vAlign w:val="bottom"/>
          </w:tcPr>
          <w:p w14:paraId="6000990A"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755" w:type="dxa"/>
          </w:tcPr>
          <w:p w14:paraId="11FBF6B8" w14:textId="73BBDAE1" w:rsidR="00C5489D" w:rsidRPr="00553430" w:rsidRDefault="00C5489D" w:rsidP="0010652E">
            <w:pPr>
              <w:spacing w:line="240" w:lineRule="auto"/>
              <w:jc w:val="right"/>
              <w:rPr>
                <w:rFonts w:ascii="Browallia New" w:hAnsi="Browallia New" w:cs="Browallia New"/>
                <w:sz w:val="20"/>
                <w:szCs w:val="20"/>
                <w:highlight w:val="green"/>
              </w:rPr>
            </w:pPr>
          </w:p>
        </w:tc>
        <w:tc>
          <w:tcPr>
            <w:tcW w:w="239" w:type="dxa"/>
            <w:vAlign w:val="bottom"/>
          </w:tcPr>
          <w:p w14:paraId="0A349B68"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845" w:type="dxa"/>
            <w:vAlign w:val="bottom"/>
          </w:tcPr>
          <w:p w14:paraId="1F3A9EDA"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r>
      <w:tr w:rsidR="00C5489D" w:rsidRPr="0058415C" w14:paraId="59ED4FAC" w14:textId="77777777" w:rsidTr="000734BC">
        <w:tc>
          <w:tcPr>
            <w:tcW w:w="3543" w:type="dxa"/>
          </w:tcPr>
          <w:p w14:paraId="68B13912" w14:textId="77777777" w:rsidR="00C5489D" w:rsidRPr="00534952" w:rsidRDefault="00C5489D" w:rsidP="00C5489D">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71E756BB"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238" w:type="dxa"/>
            <w:vAlign w:val="bottom"/>
          </w:tcPr>
          <w:p w14:paraId="52F7330D"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830" w:type="dxa"/>
            <w:vAlign w:val="bottom"/>
          </w:tcPr>
          <w:p w14:paraId="706E61F2"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247" w:type="dxa"/>
            <w:vAlign w:val="bottom"/>
          </w:tcPr>
          <w:p w14:paraId="55B07427"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1064" w:type="dxa"/>
            <w:vAlign w:val="bottom"/>
          </w:tcPr>
          <w:p w14:paraId="6D64E417" w14:textId="77777777" w:rsidR="00C5489D" w:rsidRPr="00553430" w:rsidRDefault="00C5489D" w:rsidP="0010652E">
            <w:pPr>
              <w:spacing w:line="240" w:lineRule="auto"/>
              <w:jc w:val="right"/>
              <w:rPr>
                <w:rFonts w:ascii="Browallia New" w:hAnsi="Browallia New" w:cs="Browallia New"/>
                <w:sz w:val="20"/>
                <w:szCs w:val="20"/>
                <w:highlight w:val="green"/>
              </w:rPr>
            </w:pPr>
          </w:p>
        </w:tc>
        <w:tc>
          <w:tcPr>
            <w:tcW w:w="252" w:type="dxa"/>
            <w:vAlign w:val="bottom"/>
          </w:tcPr>
          <w:p w14:paraId="528F4416"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755" w:type="dxa"/>
          </w:tcPr>
          <w:p w14:paraId="5D33D20A" w14:textId="08C8DA49" w:rsidR="00C5489D" w:rsidRPr="00553430" w:rsidRDefault="00C5489D" w:rsidP="0010652E">
            <w:pPr>
              <w:spacing w:line="240" w:lineRule="auto"/>
              <w:jc w:val="right"/>
              <w:rPr>
                <w:rFonts w:ascii="Browallia New" w:hAnsi="Browallia New" w:cs="Browallia New"/>
                <w:sz w:val="20"/>
                <w:szCs w:val="20"/>
                <w:highlight w:val="green"/>
              </w:rPr>
            </w:pPr>
          </w:p>
        </w:tc>
        <w:tc>
          <w:tcPr>
            <w:tcW w:w="239" w:type="dxa"/>
            <w:vAlign w:val="bottom"/>
          </w:tcPr>
          <w:p w14:paraId="280D9F81"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c>
          <w:tcPr>
            <w:tcW w:w="845" w:type="dxa"/>
            <w:vAlign w:val="bottom"/>
          </w:tcPr>
          <w:p w14:paraId="2DACD17C" w14:textId="77777777" w:rsidR="00C5489D" w:rsidRPr="00553430" w:rsidRDefault="00C5489D" w:rsidP="0010652E">
            <w:pPr>
              <w:spacing w:line="240" w:lineRule="auto"/>
              <w:jc w:val="right"/>
              <w:rPr>
                <w:rFonts w:ascii="Browallia New" w:hAnsi="Browallia New" w:cs="Browallia New"/>
                <w:snapToGrid w:val="0"/>
                <w:sz w:val="20"/>
                <w:szCs w:val="20"/>
                <w:highlight w:val="green"/>
              </w:rPr>
            </w:pPr>
          </w:p>
        </w:tc>
      </w:tr>
      <w:tr w:rsidR="0039511B" w:rsidRPr="0058415C" w14:paraId="258C1FC3" w14:textId="77777777" w:rsidTr="004844D2">
        <w:tc>
          <w:tcPr>
            <w:tcW w:w="3543" w:type="dxa"/>
          </w:tcPr>
          <w:p w14:paraId="00165A39" w14:textId="77777777" w:rsidR="0039511B" w:rsidRPr="00534952" w:rsidRDefault="0039511B" w:rsidP="0039511B">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748FDCEC" w14:textId="0F5C667F" w:rsidR="0039511B" w:rsidRPr="001268D7" w:rsidRDefault="00B607FF" w:rsidP="0010652E">
            <w:pPr>
              <w:spacing w:line="240" w:lineRule="auto"/>
              <w:jc w:val="right"/>
              <w:rPr>
                <w:rFonts w:ascii="Browallia New" w:hAnsi="Browallia New" w:cs="Browallia New"/>
                <w:snapToGrid w:val="0"/>
                <w:sz w:val="20"/>
                <w:szCs w:val="20"/>
              </w:rPr>
            </w:pPr>
            <w:r w:rsidRPr="001268D7">
              <w:rPr>
                <w:rFonts w:ascii="Browallia New" w:hAnsi="Browallia New" w:cs="Browallia New"/>
                <w:snapToGrid w:val="0"/>
                <w:sz w:val="20"/>
                <w:szCs w:val="20"/>
              </w:rPr>
              <w:t>361,</w:t>
            </w:r>
            <w:r w:rsidR="004970C7" w:rsidRPr="001268D7">
              <w:rPr>
                <w:rFonts w:ascii="Browallia New" w:hAnsi="Browallia New" w:cs="Browallia New"/>
                <w:snapToGrid w:val="0"/>
                <w:sz w:val="20"/>
                <w:szCs w:val="20"/>
              </w:rPr>
              <w:t>372</w:t>
            </w:r>
          </w:p>
        </w:tc>
        <w:tc>
          <w:tcPr>
            <w:tcW w:w="238" w:type="dxa"/>
            <w:shd w:val="clear" w:color="auto" w:fill="auto"/>
            <w:vAlign w:val="bottom"/>
          </w:tcPr>
          <w:p w14:paraId="4E1B4DFC" w14:textId="77777777" w:rsidR="0039511B" w:rsidRPr="001268D7" w:rsidRDefault="0039511B" w:rsidP="0010652E">
            <w:pPr>
              <w:spacing w:line="240" w:lineRule="auto"/>
              <w:jc w:val="right"/>
              <w:rPr>
                <w:rFonts w:ascii="Browallia New" w:hAnsi="Browallia New" w:cs="Browallia New"/>
                <w:snapToGrid w:val="0"/>
                <w:sz w:val="20"/>
                <w:szCs w:val="20"/>
              </w:rPr>
            </w:pPr>
          </w:p>
        </w:tc>
        <w:tc>
          <w:tcPr>
            <w:tcW w:w="830" w:type="dxa"/>
            <w:shd w:val="clear" w:color="auto" w:fill="auto"/>
            <w:noWrap/>
          </w:tcPr>
          <w:p w14:paraId="6DD028BD" w14:textId="66D4DD64" w:rsidR="0039511B" w:rsidRPr="001268D7" w:rsidRDefault="004970C7"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47" w:type="dxa"/>
            <w:shd w:val="clear" w:color="auto" w:fill="auto"/>
            <w:vAlign w:val="bottom"/>
          </w:tcPr>
          <w:p w14:paraId="65B7CA3A" w14:textId="77777777" w:rsidR="0039511B" w:rsidRPr="001268D7" w:rsidRDefault="0039511B" w:rsidP="0010652E">
            <w:pPr>
              <w:spacing w:line="240" w:lineRule="auto"/>
              <w:jc w:val="right"/>
              <w:rPr>
                <w:rFonts w:ascii="Browallia New" w:hAnsi="Browallia New" w:cs="Browallia New"/>
                <w:snapToGrid w:val="0"/>
                <w:sz w:val="20"/>
                <w:szCs w:val="20"/>
              </w:rPr>
            </w:pPr>
          </w:p>
        </w:tc>
        <w:tc>
          <w:tcPr>
            <w:tcW w:w="1064" w:type="dxa"/>
            <w:shd w:val="clear" w:color="auto" w:fill="auto"/>
            <w:noWrap/>
          </w:tcPr>
          <w:p w14:paraId="56D5FEBE" w14:textId="0F3E3B91" w:rsidR="0039511B" w:rsidRPr="001268D7" w:rsidRDefault="004970C7"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52" w:type="dxa"/>
            <w:shd w:val="clear" w:color="auto" w:fill="auto"/>
            <w:vAlign w:val="bottom"/>
          </w:tcPr>
          <w:p w14:paraId="6A9A9989" w14:textId="77777777" w:rsidR="0039511B" w:rsidRPr="001268D7" w:rsidRDefault="0039511B" w:rsidP="0010652E">
            <w:pPr>
              <w:spacing w:line="240" w:lineRule="auto"/>
              <w:jc w:val="right"/>
              <w:rPr>
                <w:rFonts w:ascii="Browallia New" w:hAnsi="Browallia New" w:cs="Browallia New"/>
                <w:snapToGrid w:val="0"/>
                <w:sz w:val="20"/>
                <w:szCs w:val="20"/>
              </w:rPr>
            </w:pPr>
          </w:p>
        </w:tc>
        <w:tc>
          <w:tcPr>
            <w:tcW w:w="755" w:type="dxa"/>
            <w:shd w:val="clear" w:color="auto" w:fill="auto"/>
            <w:noWrap/>
          </w:tcPr>
          <w:p w14:paraId="6A6E7468" w14:textId="617FF547" w:rsidR="0039511B" w:rsidRPr="001268D7" w:rsidRDefault="004970C7"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39" w:type="dxa"/>
            <w:shd w:val="clear" w:color="auto" w:fill="auto"/>
            <w:vAlign w:val="bottom"/>
          </w:tcPr>
          <w:p w14:paraId="2A74B1BE" w14:textId="77777777" w:rsidR="0039511B" w:rsidRPr="001268D7" w:rsidRDefault="0039511B" w:rsidP="0010652E">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9D39871" w14:textId="0AE3DBD9" w:rsidR="0039511B" w:rsidRPr="001268D7" w:rsidRDefault="004970C7" w:rsidP="0010652E">
            <w:pPr>
              <w:spacing w:line="240" w:lineRule="auto"/>
              <w:jc w:val="right"/>
              <w:rPr>
                <w:rFonts w:ascii="Browallia New" w:hAnsi="Browallia New" w:cs="Browallia New"/>
                <w:snapToGrid w:val="0"/>
                <w:sz w:val="20"/>
                <w:szCs w:val="20"/>
              </w:rPr>
            </w:pPr>
            <w:r w:rsidRPr="001268D7">
              <w:rPr>
                <w:rFonts w:ascii="Browallia New" w:hAnsi="Browallia New" w:cs="Browallia New"/>
                <w:snapToGrid w:val="0"/>
                <w:sz w:val="20"/>
                <w:szCs w:val="20"/>
              </w:rPr>
              <w:t>361,372</w:t>
            </w:r>
          </w:p>
        </w:tc>
      </w:tr>
      <w:tr w:rsidR="004E2276" w:rsidRPr="0058415C" w14:paraId="60C943F3" w14:textId="77777777">
        <w:tc>
          <w:tcPr>
            <w:tcW w:w="3543" w:type="dxa"/>
          </w:tcPr>
          <w:p w14:paraId="52A2DEC2" w14:textId="4F74FB08" w:rsidR="004E2276" w:rsidRPr="005C3B35" w:rsidRDefault="004E2276" w:rsidP="004E2276">
            <w:pPr>
              <w:tabs>
                <w:tab w:val="clear" w:pos="454"/>
              </w:tabs>
              <w:spacing w:line="240" w:lineRule="auto"/>
              <w:ind w:left="276" w:hanging="270"/>
              <w:rPr>
                <w:rFonts w:ascii="Browallia New" w:hAnsi="Browallia New" w:cs="Browallia New"/>
                <w:b/>
                <w:snapToGrid w:val="0"/>
                <w:sz w:val="20"/>
                <w:szCs w:val="20"/>
                <w:highlight w:val="yellow"/>
                <w:cs/>
              </w:rPr>
            </w:pPr>
            <w:r w:rsidRPr="004E2276">
              <w:rPr>
                <w:rFonts w:ascii="Browallia New" w:hAnsi="Browallia New" w:cs="Browallia New"/>
                <w:b/>
                <w:snapToGrid w:val="0"/>
                <w:sz w:val="20"/>
                <w:szCs w:val="20"/>
                <w:cs/>
              </w:rPr>
              <w:t>เงินกู้ยืมระยะสั้นจากบุคคลและบริษัทที่เกี่ยวข้องและ</w:t>
            </w:r>
            <w:r w:rsidR="005E5270">
              <w:rPr>
                <w:rFonts w:ascii="Browallia New" w:hAnsi="Browallia New" w:cs="Browallia New"/>
                <w:b/>
                <w:snapToGrid w:val="0"/>
                <w:sz w:val="20"/>
                <w:szCs w:val="20"/>
              </w:rPr>
              <w:br/>
            </w:r>
            <w:r w:rsidRPr="004E2276">
              <w:rPr>
                <w:rFonts w:ascii="Browallia New" w:hAnsi="Browallia New" w:cs="Browallia New"/>
                <w:b/>
                <w:snapToGrid w:val="0"/>
                <w:sz w:val="20"/>
                <w:szCs w:val="20"/>
                <w:cs/>
              </w:rPr>
              <w:t>ดอกเบี้ยค้างจ่าย</w:t>
            </w:r>
          </w:p>
        </w:tc>
        <w:tc>
          <w:tcPr>
            <w:tcW w:w="917" w:type="dxa"/>
            <w:shd w:val="clear" w:color="auto" w:fill="auto"/>
            <w:noWrap/>
            <w:vAlign w:val="bottom"/>
          </w:tcPr>
          <w:p w14:paraId="4D488760" w14:textId="41555CFD" w:rsidR="004E2276" w:rsidRPr="001268D7" w:rsidRDefault="005D2935" w:rsidP="004E2276">
            <w:pPr>
              <w:spacing w:line="240" w:lineRule="auto"/>
              <w:jc w:val="right"/>
              <w:rPr>
                <w:rFonts w:ascii="Browallia New" w:hAnsi="Browallia New" w:cs="Browallia New"/>
                <w:sz w:val="20"/>
                <w:szCs w:val="20"/>
              </w:rPr>
            </w:pPr>
            <w:r w:rsidRPr="001268D7">
              <w:rPr>
                <w:rFonts w:ascii="Browallia New" w:hAnsi="Browallia New" w:cs="Browallia New"/>
                <w:sz w:val="20"/>
                <w:szCs w:val="20"/>
              </w:rPr>
              <w:t>1,737,987</w:t>
            </w:r>
          </w:p>
        </w:tc>
        <w:tc>
          <w:tcPr>
            <w:tcW w:w="238" w:type="dxa"/>
            <w:shd w:val="clear" w:color="auto" w:fill="auto"/>
            <w:vAlign w:val="bottom"/>
          </w:tcPr>
          <w:p w14:paraId="727E51FA" w14:textId="77777777" w:rsidR="004E2276" w:rsidRPr="001268D7" w:rsidRDefault="004E2276" w:rsidP="004E2276">
            <w:pPr>
              <w:spacing w:line="240" w:lineRule="auto"/>
              <w:jc w:val="right"/>
              <w:rPr>
                <w:rFonts w:ascii="Browallia New" w:hAnsi="Browallia New" w:cs="Browallia New"/>
                <w:snapToGrid w:val="0"/>
                <w:sz w:val="20"/>
                <w:szCs w:val="20"/>
              </w:rPr>
            </w:pPr>
          </w:p>
        </w:tc>
        <w:tc>
          <w:tcPr>
            <w:tcW w:w="830" w:type="dxa"/>
            <w:shd w:val="clear" w:color="auto" w:fill="auto"/>
            <w:noWrap/>
          </w:tcPr>
          <w:p w14:paraId="51355D30" w14:textId="77777777" w:rsidR="005D2935" w:rsidRPr="001268D7" w:rsidRDefault="005D2935" w:rsidP="005D2935">
            <w:pPr>
              <w:spacing w:line="240" w:lineRule="auto"/>
              <w:jc w:val="right"/>
              <w:rPr>
                <w:rFonts w:ascii="Browallia New" w:hAnsi="Browallia New" w:cs="Browallia New"/>
                <w:sz w:val="20"/>
                <w:szCs w:val="20"/>
              </w:rPr>
            </w:pPr>
          </w:p>
          <w:p w14:paraId="731BD76F" w14:textId="76DB2C09" w:rsidR="004E2276" w:rsidRPr="001268D7" w:rsidRDefault="005D2935" w:rsidP="004E2276">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47" w:type="dxa"/>
            <w:shd w:val="clear" w:color="auto" w:fill="auto"/>
            <w:vAlign w:val="bottom"/>
          </w:tcPr>
          <w:p w14:paraId="0E24A1A8" w14:textId="77777777" w:rsidR="004E2276" w:rsidRPr="001268D7" w:rsidRDefault="004E2276" w:rsidP="004E2276">
            <w:pPr>
              <w:spacing w:line="240" w:lineRule="auto"/>
              <w:jc w:val="right"/>
              <w:rPr>
                <w:rFonts w:ascii="Browallia New" w:hAnsi="Browallia New" w:cs="Browallia New"/>
                <w:snapToGrid w:val="0"/>
                <w:sz w:val="20"/>
                <w:szCs w:val="20"/>
              </w:rPr>
            </w:pPr>
          </w:p>
        </w:tc>
        <w:tc>
          <w:tcPr>
            <w:tcW w:w="1064" w:type="dxa"/>
            <w:shd w:val="clear" w:color="auto" w:fill="auto"/>
            <w:noWrap/>
          </w:tcPr>
          <w:p w14:paraId="7970585B" w14:textId="77777777" w:rsidR="005D2935" w:rsidRPr="001268D7" w:rsidRDefault="005D2935" w:rsidP="005D2935">
            <w:pPr>
              <w:spacing w:line="240" w:lineRule="auto"/>
              <w:jc w:val="right"/>
              <w:rPr>
                <w:rFonts w:ascii="Browallia New" w:hAnsi="Browallia New" w:cs="Browallia New"/>
                <w:sz w:val="20"/>
                <w:szCs w:val="20"/>
              </w:rPr>
            </w:pPr>
          </w:p>
          <w:p w14:paraId="2E5A65E6" w14:textId="0744E776" w:rsidR="004E2276" w:rsidRPr="001268D7" w:rsidRDefault="005D2935" w:rsidP="004E2276">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52" w:type="dxa"/>
            <w:shd w:val="clear" w:color="auto" w:fill="auto"/>
            <w:vAlign w:val="bottom"/>
          </w:tcPr>
          <w:p w14:paraId="5D04076A" w14:textId="77777777" w:rsidR="004E2276" w:rsidRPr="001268D7" w:rsidRDefault="004E2276" w:rsidP="004E2276">
            <w:pPr>
              <w:spacing w:line="240" w:lineRule="auto"/>
              <w:jc w:val="right"/>
              <w:rPr>
                <w:rFonts w:ascii="Browallia New" w:hAnsi="Browallia New" w:cs="Browallia New"/>
                <w:snapToGrid w:val="0"/>
                <w:sz w:val="20"/>
                <w:szCs w:val="20"/>
              </w:rPr>
            </w:pPr>
          </w:p>
        </w:tc>
        <w:tc>
          <w:tcPr>
            <w:tcW w:w="755" w:type="dxa"/>
            <w:shd w:val="clear" w:color="auto" w:fill="auto"/>
            <w:noWrap/>
          </w:tcPr>
          <w:p w14:paraId="57320CF8" w14:textId="77777777" w:rsidR="005D2935" w:rsidRPr="001268D7" w:rsidRDefault="005D2935" w:rsidP="005D2935">
            <w:pPr>
              <w:spacing w:line="240" w:lineRule="auto"/>
              <w:jc w:val="right"/>
              <w:rPr>
                <w:rFonts w:ascii="Browallia New" w:hAnsi="Browallia New" w:cs="Browallia New"/>
                <w:sz w:val="20"/>
                <w:szCs w:val="20"/>
              </w:rPr>
            </w:pPr>
          </w:p>
          <w:p w14:paraId="7E9D45B2" w14:textId="65FA87A1" w:rsidR="004E2276" w:rsidRPr="001268D7" w:rsidRDefault="005D2935" w:rsidP="004E2276">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39" w:type="dxa"/>
            <w:shd w:val="clear" w:color="auto" w:fill="auto"/>
            <w:vAlign w:val="bottom"/>
          </w:tcPr>
          <w:p w14:paraId="7287B5D9" w14:textId="77777777" w:rsidR="004E2276" w:rsidRPr="001268D7" w:rsidRDefault="004E2276" w:rsidP="004E2276">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5B582D28" w14:textId="2BE44743" w:rsidR="004E2276" w:rsidRPr="001268D7" w:rsidRDefault="005D2935" w:rsidP="004E2276">
            <w:pPr>
              <w:spacing w:line="240" w:lineRule="auto"/>
              <w:jc w:val="right"/>
              <w:rPr>
                <w:rFonts w:ascii="Browallia New" w:hAnsi="Browallia New" w:cs="Browallia New"/>
                <w:snapToGrid w:val="0"/>
                <w:sz w:val="20"/>
                <w:szCs w:val="20"/>
              </w:rPr>
            </w:pPr>
            <w:r w:rsidRPr="001268D7">
              <w:rPr>
                <w:rFonts w:ascii="Browallia New" w:hAnsi="Browallia New" w:cs="Browallia New"/>
                <w:snapToGrid w:val="0"/>
                <w:sz w:val="20"/>
                <w:szCs w:val="20"/>
              </w:rPr>
              <w:t>1,737,987</w:t>
            </w:r>
          </w:p>
        </w:tc>
      </w:tr>
      <w:tr w:rsidR="0039511B" w:rsidRPr="0058415C" w14:paraId="4CEBEF34" w14:textId="77777777" w:rsidTr="00B608E9">
        <w:tc>
          <w:tcPr>
            <w:tcW w:w="3543" w:type="dxa"/>
          </w:tcPr>
          <w:p w14:paraId="5D96F42C" w14:textId="77777777" w:rsidR="0039511B" w:rsidRPr="00534952" w:rsidRDefault="0039511B" w:rsidP="0039511B">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03221E85" w14:textId="619D8994" w:rsidR="0039511B" w:rsidRPr="001268D7" w:rsidRDefault="000C289D"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13,280</w:t>
            </w:r>
          </w:p>
        </w:tc>
        <w:tc>
          <w:tcPr>
            <w:tcW w:w="238" w:type="dxa"/>
            <w:shd w:val="clear" w:color="auto" w:fill="auto"/>
            <w:vAlign w:val="bottom"/>
          </w:tcPr>
          <w:p w14:paraId="4EF99953" w14:textId="77777777" w:rsidR="0039511B" w:rsidRPr="001268D7" w:rsidRDefault="0039511B" w:rsidP="0010652E">
            <w:pPr>
              <w:spacing w:line="240" w:lineRule="auto"/>
              <w:jc w:val="right"/>
              <w:rPr>
                <w:rFonts w:ascii="Browallia New" w:hAnsi="Browallia New" w:cs="Browallia New"/>
                <w:sz w:val="20"/>
                <w:szCs w:val="20"/>
              </w:rPr>
            </w:pPr>
          </w:p>
        </w:tc>
        <w:tc>
          <w:tcPr>
            <w:tcW w:w="830" w:type="dxa"/>
            <w:shd w:val="clear" w:color="auto" w:fill="auto"/>
            <w:noWrap/>
            <w:vAlign w:val="bottom"/>
          </w:tcPr>
          <w:p w14:paraId="587BEA28" w14:textId="7BB05D25" w:rsidR="0039511B" w:rsidRPr="001268D7" w:rsidRDefault="00552F22"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289</w:t>
            </w:r>
            <w:r w:rsidR="00435DFC" w:rsidRPr="001268D7">
              <w:rPr>
                <w:rFonts w:ascii="Browallia New" w:hAnsi="Browallia New" w:cs="Browallia New"/>
                <w:sz w:val="20"/>
                <w:szCs w:val="20"/>
              </w:rPr>
              <w:t>,553</w:t>
            </w:r>
          </w:p>
        </w:tc>
        <w:tc>
          <w:tcPr>
            <w:tcW w:w="247" w:type="dxa"/>
            <w:shd w:val="clear" w:color="auto" w:fill="auto"/>
            <w:vAlign w:val="bottom"/>
          </w:tcPr>
          <w:p w14:paraId="24D2EBAE" w14:textId="77777777" w:rsidR="0039511B" w:rsidRPr="001268D7" w:rsidRDefault="0039511B" w:rsidP="0010652E">
            <w:pPr>
              <w:spacing w:line="240" w:lineRule="auto"/>
              <w:jc w:val="right"/>
              <w:rPr>
                <w:rFonts w:ascii="Browallia New" w:hAnsi="Browallia New" w:cs="Browallia New"/>
                <w:sz w:val="20"/>
                <w:szCs w:val="20"/>
              </w:rPr>
            </w:pPr>
          </w:p>
        </w:tc>
        <w:tc>
          <w:tcPr>
            <w:tcW w:w="1064" w:type="dxa"/>
            <w:shd w:val="clear" w:color="auto" w:fill="auto"/>
            <w:noWrap/>
          </w:tcPr>
          <w:p w14:paraId="4AA8424F" w14:textId="547CE2F7" w:rsidR="0039511B" w:rsidRPr="001268D7" w:rsidRDefault="00435DFC"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52" w:type="dxa"/>
            <w:shd w:val="clear" w:color="auto" w:fill="auto"/>
            <w:vAlign w:val="bottom"/>
          </w:tcPr>
          <w:p w14:paraId="3404B135" w14:textId="77777777" w:rsidR="0039511B" w:rsidRPr="001268D7" w:rsidRDefault="0039511B" w:rsidP="0010652E">
            <w:pPr>
              <w:spacing w:line="240" w:lineRule="auto"/>
              <w:jc w:val="right"/>
              <w:rPr>
                <w:rFonts w:ascii="Browallia New" w:hAnsi="Browallia New" w:cs="Browallia New"/>
                <w:sz w:val="20"/>
                <w:szCs w:val="20"/>
              </w:rPr>
            </w:pPr>
          </w:p>
        </w:tc>
        <w:tc>
          <w:tcPr>
            <w:tcW w:w="755" w:type="dxa"/>
            <w:shd w:val="clear" w:color="auto" w:fill="auto"/>
            <w:noWrap/>
          </w:tcPr>
          <w:p w14:paraId="330F164C" w14:textId="561BFAF1" w:rsidR="0039511B" w:rsidRPr="001268D7" w:rsidRDefault="00435DFC"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39" w:type="dxa"/>
            <w:shd w:val="clear" w:color="auto" w:fill="auto"/>
            <w:vAlign w:val="bottom"/>
          </w:tcPr>
          <w:p w14:paraId="64D7257E" w14:textId="77777777" w:rsidR="0039511B" w:rsidRPr="001268D7" w:rsidRDefault="0039511B"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2CC64258" w14:textId="3A76453B" w:rsidR="0039511B" w:rsidRPr="001268D7" w:rsidRDefault="00CE2F82"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302,833</w:t>
            </w:r>
          </w:p>
        </w:tc>
      </w:tr>
      <w:tr w:rsidR="00C5489D" w14:paraId="3F8DB32C" w14:textId="77777777" w:rsidTr="003960B4">
        <w:tc>
          <w:tcPr>
            <w:tcW w:w="3543" w:type="dxa"/>
          </w:tcPr>
          <w:p w14:paraId="12447170" w14:textId="77777777" w:rsidR="00C5489D" w:rsidRPr="00534952" w:rsidRDefault="00C5489D" w:rsidP="00C5489D">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tcPr>
          <w:p w14:paraId="66C09D77" w14:textId="664AC112" w:rsidR="00C5489D" w:rsidRPr="001268D7" w:rsidRDefault="00CE2F82"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38" w:type="dxa"/>
            <w:shd w:val="clear" w:color="auto" w:fill="auto"/>
            <w:vAlign w:val="bottom"/>
          </w:tcPr>
          <w:p w14:paraId="0665DEE3" w14:textId="77777777" w:rsidR="00C5489D" w:rsidRPr="001268D7" w:rsidRDefault="00C5489D" w:rsidP="0010652E">
            <w:pPr>
              <w:spacing w:line="240" w:lineRule="auto"/>
              <w:jc w:val="right"/>
              <w:rPr>
                <w:rFonts w:ascii="Browallia New" w:hAnsi="Browallia New" w:cs="Browallia New"/>
                <w:sz w:val="20"/>
                <w:szCs w:val="20"/>
              </w:rPr>
            </w:pPr>
          </w:p>
        </w:tc>
        <w:tc>
          <w:tcPr>
            <w:tcW w:w="830" w:type="dxa"/>
            <w:shd w:val="clear" w:color="auto" w:fill="auto"/>
            <w:noWrap/>
          </w:tcPr>
          <w:p w14:paraId="0D245939" w14:textId="5CDDCB2B" w:rsidR="00C5489D" w:rsidRPr="001268D7" w:rsidRDefault="00CE2F82"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47" w:type="dxa"/>
            <w:shd w:val="clear" w:color="auto" w:fill="auto"/>
            <w:vAlign w:val="bottom"/>
          </w:tcPr>
          <w:p w14:paraId="467FA05F" w14:textId="77777777" w:rsidR="00C5489D" w:rsidRPr="001268D7" w:rsidRDefault="00C5489D" w:rsidP="0010652E">
            <w:pPr>
              <w:spacing w:line="240" w:lineRule="auto"/>
              <w:jc w:val="right"/>
              <w:rPr>
                <w:rFonts w:ascii="Browallia New" w:hAnsi="Browallia New" w:cs="Browallia New"/>
                <w:sz w:val="20"/>
                <w:szCs w:val="20"/>
              </w:rPr>
            </w:pPr>
          </w:p>
        </w:tc>
        <w:tc>
          <w:tcPr>
            <w:tcW w:w="1064" w:type="dxa"/>
            <w:shd w:val="clear" w:color="auto" w:fill="auto"/>
            <w:noWrap/>
            <w:vAlign w:val="bottom"/>
          </w:tcPr>
          <w:p w14:paraId="29382CFD" w14:textId="1A88EC27" w:rsidR="00C5489D" w:rsidRPr="001268D7" w:rsidRDefault="00797659"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135,066</w:t>
            </w:r>
          </w:p>
        </w:tc>
        <w:tc>
          <w:tcPr>
            <w:tcW w:w="252" w:type="dxa"/>
            <w:shd w:val="clear" w:color="auto" w:fill="auto"/>
            <w:vAlign w:val="bottom"/>
          </w:tcPr>
          <w:p w14:paraId="6B229C88" w14:textId="77777777" w:rsidR="00C5489D" w:rsidRPr="001268D7" w:rsidRDefault="00C5489D" w:rsidP="0010652E">
            <w:pPr>
              <w:spacing w:line="240" w:lineRule="auto"/>
              <w:jc w:val="right"/>
              <w:rPr>
                <w:rFonts w:ascii="Browallia New" w:hAnsi="Browallia New" w:cs="Browallia New"/>
                <w:sz w:val="20"/>
                <w:szCs w:val="20"/>
              </w:rPr>
            </w:pPr>
          </w:p>
        </w:tc>
        <w:tc>
          <w:tcPr>
            <w:tcW w:w="755" w:type="dxa"/>
            <w:shd w:val="clear" w:color="auto" w:fill="auto"/>
            <w:noWrap/>
          </w:tcPr>
          <w:p w14:paraId="29DBF735" w14:textId="11D848FF" w:rsidR="00C5489D" w:rsidRPr="001268D7" w:rsidRDefault="00797659"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w:t>
            </w:r>
          </w:p>
        </w:tc>
        <w:tc>
          <w:tcPr>
            <w:tcW w:w="239" w:type="dxa"/>
            <w:shd w:val="clear" w:color="auto" w:fill="auto"/>
            <w:vAlign w:val="bottom"/>
          </w:tcPr>
          <w:p w14:paraId="76A77202" w14:textId="77777777" w:rsidR="00C5489D" w:rsidRPr="001268D7" w:rsidRDefault="00C5489D" w:rsidP="0010652E">
            <w:pPr>
              <w:spacing w:line="240" w:lineRule="auto"/>
              <w:jc w:val="right"/>
              <w:rPr>
                <w:rFonts w:ascii="Browallia New" w:hAnsi="Browallia New" w:cs="Browallia New"/>
                <w:sz w:val="20"/>
                <w:szCs w:val="20"/>
              </w:rPr>
            </w:pPr>
          </w:p>
        </w:tc>
        <w:tc>
          <w:tcPr>
            <w:tcW w:w="845" w:type="dxa"/>
            <w:shd w:val="clear" w:color="auto" w:fill="auto"/>
            <w:noWrap/>
            <w:vAlign w:val="bottom"/>
          </w:tcPr>
          <w:p w14:paraId="10CDBB0E" w14:textId="1C0281B5" w:rsidR="00C5489D" w:rsidRPr="001268D7" w:rsidRDefault="00797659" w:rsidP="0010652E">
            <w:pPr>
              <w:spacing w:line="240" w:lineRule="auto"/>
              <w:jc w:val="right"/>
              <w:rPr>
                <w:rFonts w:ascii="Browallia New" w:hAnsi="Browallia New" w:cs="Browallia New"/>
                <w:sz w:val="20"/>
                <w:szCs w:val="20"/>
              </w:rPr>
            </w:pPr>
            <w:r w:rsidRPr="001268D7">
              <w:rPr>
                <w:rFonts w:ascii="Browallia New" w:hAnsi="Browallia New" w:cs="Browallia New"/>
                <w:sz w:val="20"/>
                <w:szCs w:val="20"/>
              </w:rPr>
              <w:t>135,066</w:t>
            </w:r>
          </w:p>
        </w:tc>
      </w:tr>
    </w:tbl>
    <w:p w14:paraId="610AFCB0" w14:textId="77777777" w:rsidR="0014221E" w:rsidRDefault="0014221E" w:rsidP="00E87538">
      <w:pPr>
        <w:tabs>
          <w:tab w:val="left" w:pos="2160"/>
          <w:tab w:val="left" w:pos="2880"/>
        </w:tabs>
        <w:spacing w:line="240" w:lineRule="auto"/>
        <w:ind w:left="420" w:right="-45"/>
        <w:jc w:val="thaiDistribute"/>
        <w:rPr>
          <w:rFonts w:ascii="Browallia New" w:hAnsi="Browallia New" w:cs="Browallia New"/>
          <w:spacing w:val="-2"/>
          <w:sz w:val="20"/>
          <w:szCs w:val="20"/>
        </w:rPr>
      </w:pPr>
    </w:p>
    <w:p w14:paraId="791C8277" w14:textId="174F19B7" w:rsidR="008A494B" w:rsidRDefault="008A494B" w:rsidP="00E87538">
      <w:pPr>
        <w:tabs>
          <w:tab w:val="left" w:pos="2160"/>
          <w:tab w:val="left" w:pos="2880"/>
        </w:tabs>
        <w:spacing w:line="240" w:lineRule="auto"/>
        <w:ind w:left="420" w:right="-45"/>
        <w:jc w:val="thaiDistribute"/>
        <w:rPr>
          <w:rFonts w:ascii="Browallia New" w:hAnsi="Browallia New" w:cs="Browallia New"/>
          <w:spacing w:val="-2"/>
          <w:sz w:val="28"/>
          <w:szCs w:val="28"/>
        </w:rPr>
      </w:pPr>
      <w:r w:rsidRPr="00225396">
        <w:rPr>
          <w:rFonts w:ascii="Browallia New" w:hAnsi="Browallia New" w:cs="Browallia New"/>
          <w:spacing w:val="-2"/>
          <w:sz w:val="28"/>
          <w:szCs w:val="28"/>
          <w:cs/>
        </w:rPr>
        <w:t>ณ</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วันที่</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 xml:space="preserve">31 </w:t>
      </w:r>
      <w:r w:rsidRPr="00225396">
        <w:rPr>
          <w:rFonts w:ascii="Browallia New" w:hAnsi="Browallia New" w:cs="Browallia New"/>
          <w:spacing w:val="-2"/>
          <w:sz w:val="28"/>
          <w:szCs w:val="28"/>
          <w:cs/>
        </w:rPr>
        <w:t>ธันวาคม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rPr>
        <w:t>25</w:t>
      </w:r>
      <w:r w:rsidR="004573D3" w:rsidRPr="00225396">
        <w:rPr>
          <w:rFonts w:ascii="Browallia New" w:hAnsi="Browallia New" w:cs="Browallia New"/>
          <w:spacing w:val="-2"/>
          <w:sz w:val="28"/>
          <w:szCs w:val="28"/>
        </w:rPr>
        <w:t>6</w:t>
      </w:r>
      <w:r w:rsidR="006C5480">
        <w:rPr>
          <w:rFonts w:ascii="Browallia New" w:hAnsi="Browallia New" w:cs="Browallia New" w:hint="cs"/>
          <w:spacing w:val="-2"/>
          <w:sz w:val="28"/>
          <w:szCs w:val="28"/>
          <w:cs/>
        </w:rPr>
        <w:t>5</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สินทรัพย์และหนี้สินทางการเงินที่สำคัญสามารถจัดตามประเภทอัตราดอกเบี้ย</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และสำหรับสินทรัพย์และหนี้สินทางการเงินที่มีอัตราดอกเบี้ยคงที่สามารถแยกตามวันที่ครบกำหนด</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หรือวันที่มีการกำหนดอัตราดอกเบี้ยใหม่</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(หากวันที่มีการกำหนดอัตราดอกเบี้ยใหม่ถึงก่อน)</w:t>
      </w:r>
      <w:r w:rsidR="00F46B29" w:rsidRPr="00F46B29">
        <w:rPr>
          <w:rFonts w:ascii="Browallia New" w:hAnsi="Browallia New" w:cs="Browallia New"/>
          <w:spacing w:val="-2"/>
          <w:sz w:val="28"/>
          <w:szCs w:val="28"/>
        </w:rPr>
        <w:t xml:space="preserve"> </w:t>
      </w:r>
      <w:r w:rsidRPr="00225396">
        <w:rPr>
          <w:rFonts w:ascii="Browallia New" w:hAnsi="Browallia New" w:cs="Browallia New"/>
          <w:spacing w:val="-2"/>
          <w:sz w:val="28"/>
          <w:szCs w:val="28"/>
          <w:cs/>
        </w:rPr>
        <w:t>ได้ดังนี้</w:t>
      </w:r>
    </w:p>
    <w:p w14:paraId="4C740E77" w14:textId="6B62F62E" w:rsidR="007D6EAE"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tbl>
      <w:tblPr>
        <w:tblW w:w="9058" w:type="dxa"/>
        <w:tblInd w:w="360" w:type="dxa"/>
        <w:tblLayout w:type="fixed"/>
        <w:tblLook w:val="0000" w:firstRow="0" w:lastRow="0" w:firstColumn="0" w:lastColumn="0" w:noHBand="0" w:noVBand="0"/>
      </w:tblPr>
      <w:tblGrid>
        <w:gridCol w:w="3627"/>
        <w:gridCol w:w="907"/>
        <w:gridCol w:w="238"/>
        <w:gridCol w:w="822"/>
        <w:gridCol w:w="247"/>
        <w:gridCol w:w="1052"/>
        <w:gridCol w:w="252"/>
        <w:gridCol w:w="837"/>
        <w:gridCol w:w="239"/>
        <w:gridCol w:w="831"/>
        <w:gridCol w:w="6"/>
      </w:tblGrid>
      <w:tr w:rsidR="006C5480" w:rsidRPr="00534952" w14:paraId="59070191" w14:textId="77777777" w:rsidTr="006160B6">
        <w:trPr>
          <w:gridAfter w:val="1"/>
          <w:wAfter w:w="6" w:type="dxa"/>
          <w:tblHeader/>
        </w:trPr>
        <w:tc>
          <w:tcPr>
            <w:tcW w:w="3627" w:type="dxa"/>
          </w:tcPr>
          <w:p w14:paraId="07017DBA" w14:textId="77777777" w:rsidR="006C5480" w:rsidRPr="00534952" w:rsidRDefault="006C5480" w:rsidP="006160B6">
            <w:pPr>
              <w:spacing w:line="240" w:lineRule="auto"/>
              <w:rPr>
                <w:rFonts w:ascii="Browallia New" w:hAnsi="Browallia New" w:cs="Browallia New"/>
                <w:bCs/>
                <w:snapToGrid w:val="0"/>
                <w:sz w:val="20"/>
                <w:szCs w:val="20"/>
              </w:rPr>
            </w:pPr>
          </w:p>
        </w:tc>
        <w:tc>
          <w:tcPr>
            <w:tcW w:w="5425" w:type="dxa"/>
            <w:gridSpan w:val="9"/>
          </w:tcPr>
          <w:p w14:paraId="5F40EE68" w14:textId="77777777" w:rsidR="006C5480" w:rsidRPr="00534952" w:rsidRDefault="006C5480" w:rsidP="006160B6">
            <w:pPr>
              <w:spacing w:line="240" w:lineRule="auto"/>
              <w:jc w:val="right"/>
              <w:rPr>
                <w:rFonts w:ascii="Browallia New" w:hAnsi="Browallia New" w:cs="Browallia New"/>
                <w:color w:val="000000"/>
                <w:sz w:val="20"/>
                <w:szCs w:val="20"/>
                <w:cs/>
              </w:rPr>
            </w:pP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6C5480" w:rsidRPr="00534952" w14:paraId="7AF1CB7C" w14:textId="77777777" w:rsidTr="006160B6">
        <w:trPr>
          <w:gridAfter w:val="1"/>
          <w:wAfter w:w="6" w:type="dxa"/>
          <w:tblHeader/>
        </w:trPr>
        <w:tc>
          <w:tcPr>
            <w:tcW w:w="3627" w:type="dxa"/>
          </w:tcPr>
          <w:p w14:paraId="7CD40631" w14:textId="77777777" w:rsidR="006C5480" w:rsidRPr="00534952" w:rsidRDefault="006C5480" w:rsidP="006160B6">
            <w:pPr>
              <w:spacing w:line="240" w:lineRule="auto"/>
              <w:rPr>
                <w:rFonts w:ascii="Browallia New" w:hAnsi="Browallia New" w:cs="Browallia New"/>
                <w:bCs/>
                <w:snapToGrid w:val="0"/>
                <w:sz w:val="20"/>
                <w:szCs w:val="20"/>
              </w:rPr>
            </w:pPr>
          </w:p>
        </w:tc>
        <w:tc>
          <w:tcPr>
            <w:tcW w:w="5425" w:type="dxa"/>
            <w:gridSpan w:val="9"/>
          </w:tcPr>
          <w:p w14:paraId="6CFE82EE" w14:textId="77777777" w:rsidR="006C5480" w:rsidRPr="00534952" w:rsidRDefault="006C5480" w:rsidP="006160B6">
            <w:pPr>
              <w:spacing w:line="240" w:lineRule="auto"/>
              <w:jc w:val="center"/>
              <w:rPr>
                <w:rFonts w:ascii="Browallia New" w:hAnsi="Browallia New" w:cs="Browallia New"/>
                <w:b/>
                <w:snapToGrid w:val="0"/>
                <w:sz w:val="20"/>
                <w:szCs w:val="20"/>
              </w:rPr>
            </w:pPr>
            <w:r w:rsidRPr="00225396">
              <w:rPr>
                <w:rFonts w:ascii="Browallia New" w:hAnsi="Browallia New" w:cs="Browallia New"/>
                <w:b/>
                <w:snapToGrid w:val="0"/>
                <w:sz w:val="20"/>
                <w:szCs w:val="20"/>
                <w:cs/>
              </w:rPr>
              <w:t>งบการเงินรวม</w:t>
            </w:r>
          </w:p>
        </w:tc>
      </w:tr>
      <w:tr w:rsidR="006C5480" w:rsidRPr="00534952" w14:paraId="4404888F" w14:textId="77777777" w:rsidTr="006160B6">
        <w:trPr>
          <w:tblHeader/>
        </w:trPr>
        <w:tc>
          <w:tcPr>
            <w:tcW w:w="3627" w:type="dxa"/>
          </w:tcPr>
          <w:p w14:paraId="29184AF6" w14:textId="77777777" w:rsidR="006C5480" w:rsidRPr="00534952" w:rsidRDefault="006C5480" w:rsidP="006160B6">
            <w:pPr>
              <w:spacing w:line="240" w:lineRule="auto"/>
              <w:rPr>
                <w:rFonts w:ascii="Browallia New" w:hAnsi="Browallia New" w:cs="Browallia New"/>
                <w:bCs/>
                <w:snapToGrid w:val="0"/>
                <w:sz w:val="20"/>
                <w:szCs w:val="20"/>
              </w:rPr>
            </w:pPr>
          </w:p>
        </w:tc>
        <w:tc>
          <w:tcPr>
            <w:tcW w:w="1967" w:type="dxa"/>
            <w:gridSpan w:val="3"/>
            <w:tcBorders>
              <w:top w:val="single" w:sz="4" w:space="0" w:color="auto"/>
              <w:bottom w:val="single" w:sz="4" w:space="0" w:color="auto"/>
            </w:tcBorders>
          </w:tcPr>
          <w:p w14:paraId="24007D09"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41C9888D"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1052" w:type="dxa"/>
            <w:tcBorders>
              <w:top w:val="single" w:sz="4" w:space="0" w:color="auto"/>
            </w:tcBorders>
          </w:tcPr>
          <w:p w14:paraId="6B887198"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6C7AD565"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837" w:type="dxa"/>
            <w:tcBorders>
              <w:top w:val="single" w:sz="4" w:space="0" w:color="auto"/>
            </w:tcBorders>
          </w:tcPr>
          <w:p w14:paraId="3F59633A"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63407253" w14:textId="77777777" w:rsidR="006C5480" w:rsidRPr="00534952" w:rsidRDefault="006C5480" w:rsidP="006160B6">
            <w:pPr>
              <w:spacing w:line="240" w:lineRule="auto"/>
              <w:jc w:val="center"/>
              <w:rPr>
                <w:rFonts w:ascii="Browallia New" w:hAnsi="Browallia New" w:cs="Browallia New"/>
                <w:b/>
                <w:snapToGrid w:val="0"/>
                <w:sz w:val="20"/>
                <w:szCs w:val="20"/>
              </w:rPr>
            </w:pPr>
          </w:p>
        </w:tc>
        <w:tc>
          <w:tcPr>
            <w:tcW w:w="837" w:type="dxa"/>
            <w:gridSpan w:val="2"/>
            <w:tcBorders>
              <w:top w:val="single" w:sz="4" w:space="0" w:color="auto"/>
            </w:tcBorders>
          </w:tcPr>
          <w:p w14:paraId="3A6EB438" w14:textId="77777777" w:rsidR="006C5480" w:rsidRPr="00534952" w:rsidRDefault="006C5480" w:rsidP="006160B6">
            <w:pPr>
              <w:spacing w:line="240" w:lineRule="auto"/>
              <w:jc w:val="center"/>
              <w:rPr>
                <w:rFonts w:ascii="Browallia New" w:hAnsi="Browallia New" w:cs="Browallia New"/>
                <w:b/>
                <w:snapToGrid w:val="0"/>
                <w:sz w:val="20"/>
                <w:szCs w:val="20"/>
              </w:rPr>
            </w:pPr>
          </w:p>
        </w:tc>
      </w:tr>
      <w:tr w:rsidR="006C5480" w:rsidRPr="00534952" w14:paraId="317DD758" w14:textId="77777777" w:rsidTr="006160B6">
        <w:trPr>
          <w:tblHeader/>
        </w:trPr>
        <w:tc>
          <w:tcPr>
            <w:tcW w:w="3627" w:type="dxa"/>
          </w:tcPr>
          <w:p w14:paraId="7CF7A2F9" w14:textId="77777777" w:rsidR="006C5480" w:rsidRPr="00534952" w:rsidRDefault="006C5480" w:rsidP="006160B6">
            <w:pPr>
              <w:spacing w:line="240" w:lineRule="auto"/>
              <w:rPr>
                <w:rFonts w:ascii="Browallia New" w:hAnsi="Browallia New" w:cs="Browallia New"/>
                <w:bCs/>
                <w:snapToGrid w:val="0"/>
                <w:sz w:val="20"/>
                <w:szCs w:val="20"/>
              </w:rPr>
            </w:pPr>
          </w:p>
        </w:tc>
        <w:tc>
          <w:tcPr>
            <w:tcW w:w="907" w:type="dxa"/>
            <w:tcBorders>
              <w:top w:val="single" w:sz="4" w:space="0" w:color="auto"/>
            </w:tcBorders>
          </w:tcPr>
          <w:p w14:paraId="4334202B"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1C2F93F"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822" w:type="dxa"/>
            <w:tcBorders>
              <w:top w:val="single" w:sz="4" w:space="0" w:color="auto"/>
            </w:tcBorders>
          </w:tcPr>
          <w:p w14:paraId="6FE0C7BE"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1D5BA668"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1052" w:type="dxa"/>
          </w:tcPr>
          <w:p w14:paraId="600BAA4A"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3A90AFCD"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837" w:type="dxa"/>
          </w:tcPr>
          <w:p w14:paraId="5BB519EC"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4DB05364" w14:textId="77777777" w:rsidR="006C5480" w:rsidRPr="00534952" w:rsidRDefault="006C5480" w:rsidP="006160B6">
            <w:pPr>
              <w:spacing w:line="240" w:lineRule="auto"/>
              <w:jc w:val="center"/>
              <w:rPr>
                <w:rFonts w:ascii="Browallia New" w:hAnsi="Browallia New" w:cs="Browallia New"/>
                <w:b/>
                <w:snapToGrid w:val="0"/>
                <w:sz w:val="20"/>
                <w:szCs w:val="20"/>
              </w:rPr>
            </w:pPr>
          </w:p>
        </w:tc>
        <w:tc>
          <w:tcPr>
            <w:tcW w:w="837" w:type="dxa"/>
            <w:gridSpan w:val="2"/>
          </w:tcPr>
          <w:p w14:paraId="007C094F" w14:textId="77777777" w:rsidR="006C5480" w:rsidRPr="00534952" w:rsidRDefault="006C5480" w:rsidP="006160B6">
            <w:pPr>
              <w:spacing w:line="240" w:lineRule="auto"/>
              <w:jc w:val="center"/>
              <w:rPr>
                <w:rFonts w:ascii="Browallia New" w:hAnsi="Browallia New" w:cs="Browallia New"/>
                <w:b/>
                <w:snapToGrid w:val="0"/>
                <w:sz w:val="20"/>
                <w:szCs w:val="20"/>
              </w:rPr>
            </w:pPr>
          </w:p>
        </w:tc>
      </w:tr>
      <w:tr w:rsidR="006C5480" w:rsidRPr="00534952" w14:paraId="59D4D383" w14:textId="77777777" w:rsidTr="006160B6">
        <w:trPr>
          <w:tblHeader/>
        </w:trPr>
        <w:tc>
          <w:tcPr>
            <w:tcW w:w="3627" w:type="dxa"/>
          </w:tcPr>
          <w:p w14:paraId="43BB14ED" w14:textId="77777777" w:rsidR="006C5480" w:rsidRPr="00534952" w:rsidRDefault="006C5480" w:rsidP="006160B6">
            <w:pPr>
              <w:spacing w:line="240" w:lineRule="auto"/>
              <w:rPr>
                <w:rFonts w:ascii="Browallia New" w:hAnsi="Browallia New" w:cs="Browallia New"/>
                <w:bCs/>
                <w:snapToGrid w:val="0"/>
                <w:sz w:val="20"/>
                <w:szCs w:val="20"/>
              </w:rPr>
            </w:pPr>
          </w:p>
        </w:tc>
        <w:tc>
          <w:tcPr>
            <w:tcW w:w="907" w:type="dxa"/>
            <w:tcBorders>
              <w:bottom w:val="single" w:sz="4" w:space="0" w:color="auto"/>
            </w:tcBorders>
          </w:tcPr>
          <w:p w14:paraId="7B1E91C9"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5ECBD1B1"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22" w:type="dxa"/>
            <w:tcBorders>
              <w:bottom w:val="single" w:sz="4" w:space="0" w:color="auto"/>
            </w:tcBorders>
          </w:tcPr>
          <w:p w14:paraId="4C384EF0"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27392CA6"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52" w:type="dxa"/>
            <w:tcBorders>
              <w:bottom w:val="single" w:sz="4" w:space="0" w:color="auto"/>
            </w:tcBorders>
          </w:tcPr>
          <w:p w14:paraId="57729F84"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635E622B"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tcBorders>
              <w:bottom w:val="single" w:sz="4" w:space="0" w:color="auto"/>
            </w:tcBorders>
          </w:tcPr>
          <w:p w14:paraId="36E8F5F2"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22301517"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7" w:type="dxa"/>
            <w:gridSpan w:val="2"/>
            <w:tcBorders>
              <w:bottom w:val="single" w:sz="4" w:space="0" w:color="auto"/>
            </w:tcBorders>
          </w:tcPr>
          <w:p w14:paraId="29A5D478"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6C5480" w:rsidRPr="00534952" w14:paraId="47DA6411" w14:textId="77777777" w:rsidTr="006160B6">
        <w:tc>
          <w:tcPr>
            <w:tcW w:w="3627" w:type="dxa"/>
          </w:tcPr>
          <w:p w14:paraId="54C33336" w14:textId="77777777" w:rsidR="006C5480" w:rsidRPr="00534952" w:rsidRDefault="006C5480" w:rsidP="006160B6">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07" w:type="dxa"/>
            <w:tcBorders>
              <w:top w:val="single" w:sz="4" w:space="0" w:color="auto"/>
            </w:tcBorders>
          </w:tcPr>
          <w:p w14:paraId="5F908AAA" w14:textId="77777777" w:rsidR="006C5480" w:rsidRPr="00534952" w:rsidRDefault="006C5480" w:rsidP="006160B6">
            <w:pPr>
              <w:spacing w:line="240" w:lineRule="auto"/>
              <w:jc w:val="center"/>
              <w:rPr>
                <w:rFonts w:ascii="Browallia New" w:hAnsi="Browallia New" w:cs="Browallia New"/>
                <w:sz w:val="20"/>
                <w:szCs w:val="20"/>
              </w:rPr>
            </w:pPr>
          </w:p>
        </w:tc>
        <w:tc>
          <w:tcPr>
            <w:tcW w:w="238" w:type="dxa"/>
          </w:tcPr>
          <w:p w14:paraId="472472C0" w14:textId="77777777" w:rsidR="006C5480" w:rsidRPr="00534952" w:rsidRDefault="006C5480" w:rsidP="006160B6">
            <w:pPr>
              <w:spacing w:line="240" w:lineRule="auto"/>
              <w:jc w:val="center"/>
              <w:rPr>
                <w:rFonts w:ascii="Browallia New" w:hAnsi="Browallia New" w:cs="Browallia New"/>
                <w:sz w:val="20"/>
                <w:szCs w:val="20"/>
              </w:rPr>
            </w:pPr>
          </w:p>
        </w:tc>
        <w:tc>
          <w:tcPr>
            <w:tcW w:w="822" w:type="dxa"/>
            <w:tcBorders>
              <w:top w:val="single" w:sz="4" w:space="0" w:color="auto"/>
            </w:tcBorders>
          </w:tcPr>
          <w:p w14:paraId="5C53052B" w14:textId="77777777" w:rsidR="006C5480" w:rsidRPr="00534952" w:rsidRDefault="006C5480" w:rsidP="006160B6">
            <w:pPr>
              <w:spacing w:line="240" w:lineRule="auto"/>
              <w:jc w:val="center"/>
              <w:rPr>
                <w:rFonts w:ascii="Browallia New" w:hAnsi="Browallia New" w:cs="Browallia New"/>
                <w:sz w:val="20"/>
                <w:szCs w:val="20"/>
              </w:rPr>
            </w:pPr>
          </w:p>
        </w:tc>
        <w:tc>
          <w:tcPr>
            <w:tcW w:w="247" w:type="dxa"/>
          </w:tcPr>
          <w:p w14:paraId="77FA1F28" w14:textId="77777777" w:rsidR="006C5480" w:rsidRPr="00534952" w:rsidRDefault="006C5480" w:rsidP="006160B6">
            <w:pPr>
              <w:spacing w:line="240" w:lineRule="auto"/>
              <w:jc w:val="center"/>
              <w:rPr>
                <w:rFonts w:ascii="Browallia New" w:hAnsi="Browallia New" w:cs="Browallia New"/>
                <w:sz w:val="20"/>
                <w:szCs w:val="20"/>
              </w:rPr>
            </w:pPr>
          </w:p>
        </w:tc>
        <w:tc>
          <w:tcPr>
            <w:tcW w:w="1052" w:type="dxa"/>
            <w:tcBorders>
              <w:top w:val="single" w:sz="4" w:space="0" w:color="auto"/>
            </w:tcBorders>
          </w:tcPr>
          <w:p w14:paraId="518A27E2" w14:textId="77777777" w:rsidR="006C5480" w:rsidRPr="00534952" w:rsidRDefault="006C5480" w:rsidP="006160B6">
            <w:pPr>
              <w:spacing w:line="240" w:lineRule="auto"/>
              <w:jc w:val="center"/>
              <w:rPr>
                <w:rFonts w:ascii="Browallia New" w:hAnsi="Browallia New" w:cs="Browallia New"/>
                <w:sz w:val="20"/>
                <w:szCs w:val="20"/>
              </w:rPr>
            </w:pPr>
          </w:p>
        </w:tc>
        <w:tc>
          <w:tcPr>
            <w:tcW w:w="252" w:type="dxa"/>
          </w:tcPr>
          <w:p w14:paraId="3C28E7BD" w14:textId="77777777" w:rsidR="006C5480" w:rsidRPr="00534952" w:rsidRDefault="006C5480" w:rsidP="006160B6">
            <w:pPr>
              <w:spacing w:line="240" w:lineRule="auto"/>
              <w:jc w:val="center"/>
              <w:rPr>
                <w:rFonts w:ascii="Browallia New" w:hAnsi="Browallia New" w:cs="Browallia New"/>
                <w:sz w:val="20"/>
                <w:szCs w:val="20"/>
              </w:rPr>
            </w:pPr>
          </w:p>
        </w:tc>
        <w:tc>
          <w:tcPr>
            <w:tcW w:w="837" w:type="dxa"/>
            <w:tcBorders>
              <w:top w:val="single" w:sz="4" w:space="0" w:color="auto"/>
            </w:tcBorders>
          </w:tcPr>
          <w:p w14:paraId="084F00F3" w14:textId="77777777" w:rsidR="006C5480" w:rsidRPr="00534952" w:rsidRDefault="006C5480" w:rsidP="006160B6">
            <w:pPr>
              <w:spacing w:line="240" w:lineRule="auto"/>
              <w:jc w:val="center"/>
              <w:rPr>
                <w:rFonts w:ascii="Browallia New" w:hAnsi="Browallia New" w:cs="Browallia New"/>
                <w:sz w:val="20"/>
                <w:szCs w:val="20"/>
              </w:rPr>
            </w:pPr>
          </w:p>
        </w:tc>
        <w:tc>
          <w:tcPr>
            <w:tcW w:w="239" w:type="dxa"/>
          </w:tcPr>
          <w:p w14:paraId="59E42219" w14:textId="77777777" w:rsidR="006C5480" w:rsidRPr="00534952" w:rsidRDefault="006C5480" w:rsidP="006160B6">
            <w:pPr>
              <w:spacing w:line="240" w:lineRule="auto"/>
              <w:jc w:val="center"/>
              <w:rPr>
                <w:rFonts w:ascii="Browallia New" w:hAnsi="Browallia New" w:cs="Browallia New"/>
                <w:sz w:val="20"/>
                <w:szCs w:val="20"/>
              </w:rPr>
            </w:pPr>
          </w:p>
        </w:tc>
        <w:tc>
          <w:tcPr>
            <w:tcW w:w="837" w:type="dxa"/>
            <w:gridSpan w:val="2"/>
            <w:tcBorders>
              <w:top w:val="single" w:sz="4" w:space="0" w:color="auto"/>
            </w:tcBorders>
          </w:tcPr>
          <w:p w14:paraId="1FFCFF49" w14:textId="77777777" w:rsidR="006C5480" w:rsidRPr="00534952" w:rsidRDefault="006C5480" w:rsidP="006160B6">
            <w:pPr>
              <w:spacing w:line="240" w:lineRule="auto"/>
              <w:jc w:val="center"/>
              <w:rPr>
                <w:rFonts w:ascii="Browallia New" w:hAnsi="Browallia New" w:cs="Browallia New"/>
                <w:sz w:val="20"/>
                <w:szCs w:val="20"/>
              </w:rPr>
            </w:pPr>
          </w:p>
        </w:tc>
      </w:tr>
      <w:tr w:rsidR="006C5480" w:rsidRPr="0058415C" w14:paraId="38C6D81F" w14:textId="77777777" w:rsidTr="006160B6">
        <w:trPr>
          <w:trHeight w:val="57"/>
        </w:trPr>
        <w:tc>
          <w:tcPr>
            <w:tcW w:w="3627" w:type="dxa"/>
          </w:tcPr>
          <w:p w14:paraId="203DC422" w14:textId="77777777" w:rsidR="006C5480" w:rsidRPr="0012599C" w:rsidRDefault="006C5480" w:rsidP="006160B6">
            <w:pPr>
              <w:spacing w:line="240" w:lineRule="auto"/>
              <w:rPr>
                <w:rFonts w:ascii="Browallia New" w:hAnsi="Browallia New" w:cs="Browallia New"/>
                <w:b/>
                <w:snapToGrid w:val="0"/>
                <w:sz w:val="20"/>
                <w:szCs w:val="20"/>
              </w:rPr>
            </w:pPr>
            <w:r w:rsidRPr="0012599C">
              <w:rPr>
                <w:rFonts w:ascii="Browallia New" w:hAnsi="Browallia New" w:cs="Browallia New"/>
                <w:b/>
                <w:snapToGrid w:val="0"/>
                <w:sz w:val="20"/>
                <w:szCs w:val="20"/>
                <w:cs/>
              </w:rPr>
              <w:t>เงินสดและรายการเทียบเท่าเงินสด</w:t>
            </w:r>
            <w:r w:rsidRPr="0012599C">
              <w:rPr>
                <w:rFonts w:ascii="Browallia New" w:hAnsi="Browallia New" w:cs="Browallia New"/>
                <w:b/>
                <w:snapToGrid w:val="0"/>
                <w:sz w:val="20"/>
                <w:szCs w:val="20"/>
              </w:rPr>
              <w:t xml:space="preserve"> </w:t>
            </w:r>
          </w:p>
        </w:tc>
        <w:tc>
          <w:tcPr>
            <w:tcW w:w="907" w:type="dxa"/>
            <w:vAlign w:val="bottom"/>
          </w:tcPr>
          <w:p w14:paraId="7C9A0BAA" w14:textId="77777777" w:rsidR="006C5480" w:rsidRPr="000220F7" w:rsidRDefault="006C5480" w:rsidP="006160B6">
            <w:pPr>
              <w:spacing w:line="240" w:lineRule="auto"/>
              <w:jc w:val="right"/>
              <w:rPr>
                <w:rFonts w:ascii="Browallia New" w:hAnsi="Browallia New" w:cs="Browallia New"/>
                <w:sz w:val="20"/>
                <w:szCs w:val="20"/>
              </w:rPr>
            </w:pPr>
            <w:r w:rsidRPr="000220F7">
              <w:rPr>
                <w:rFonts w:ascii="Browallia New" w:hAnsi="Browallia New" w:cs="Browallia New"/>
                <w:sz w:val="20"/>
                <w:szCs w:val="20"/>
              </w:rPr>
              <w:t>-</w:t>
            </w:r>
          </w:p>
        </w:tc>
        <w:tc>
          <w:tcPr>
            <w:tcW w:w="238" w:type="dxa"/>
            <w:vAlign w:val="bottom"/>
          </w:tcPr>
          <w:p w14:paraId="3CBE6541" w14:textId="77777777" w:rsidR="006C5480" w:rsidRPr="000220F7" w:rsidRDefault="006C5480" w:rsidP="006160B6">
            <w:pPr>
              <w:spacing w:line="240" w:lineRule="auto"/>
              <w:jc w:val="right"/>
              <w:rPr>
                <w:rFonts w:ascii="Browallia New" w:hAnsi="Browallia New" w:cs="Browallia New"/>
                <w:sz w:val="20"/>
                <w:szCs w:val="20"/>
              </w:rPr>
            </w:pPr>
          </w:p>
        </w:tc>
        <w:tc>
          <w:tcPr>
            <w:tcW w:w="822" w:type="dxa"/>
            <w:vAlign w:val="bottom"/>
          </w:tcPr>
          <w:p w14:paraId="6F3F490D" w14:textId="77777777" w:rsidR="006C5480" w:rsidRPr="000220F7" w:rsidRDefault="006C5480" w:rsidP="006160B6">
            <w:pPr>
              <w:spacing w:line="240" w:lineRule="auto"/>
              <w:jc w:val="right"/>
              <w:rPr>
                <w:rFonts w:ascii="Browallia New" w:hAnsi="Browallia New" w:cs="Browallia New"/>
                <w:sz w:val="20"/>
                <w:szCs w:val="20"/>
              </w:rPr>
            </w:pPr>
            <w:r w:rsidRPr="000220F7">
              <w:rPr>
                <w:rFonts w:ascii="Browallia New" w:hAnsi="Browallia New" w:cs="Browallia New"/>
                <w:sz w:val="20"/>
                <w:szCs w:val="20"/>
              </w:rPr>
              <w:t>-</w:t>
            </w:r>
          </w:p>
        </w:tc>
        <w:tc>
          <w:tcPr>
            <w:tcW w:w="247" w:type="dxa"/>
            <w:vAlign w:val="bottom"/>
          </w:tcPr>
          <w:p w14:paraId="69E25AC7" w14:textId="77777777" w:rsidR="006C5480" w:rsidRPr="000220F7" w:rsidRDefault="006C5480" w:rsidP="006160B6">
            <w:pPr>
              <w:spacing w:line="240" w:lineRule="auto"/>
              <w:jc w:val="right"/>
              <w:rPr>
                <w:rFonts w:ascii="Browallia New" w:hAnsi="Browallia New" w:cs="Browallia New"/>
                <w:sz w:val="20"/>
                <w:szCs w:val="20"/>
              </w:rPr>
            </w:pPr>
          </w:p>
        </w:tc>
        <w:tc>
          <w:tcPr>
            <w:tcW w:w="1052" w:type="dxa"/>
          </w:tcPr>
          <w:p w14:paraId="2BC1633B" w14:textId="77777777" w:rsidR="006C5480" w:rsidRPr="000220F7" w:rsidRDefault="006C5480" w:rsidP="006160B6">
            <w:pPr>
              <w:spacing w:line="240" w:lineRule="auto"/>
              <w:jc w:val="right"/>
              <w:rPr>
                <w:rFonts w:ascii="Browallia New" w:hAnsi="Browallia New" w:cs="Browallia New"/>
                <w:sz w:val="20"/>
                <w:szCs w:val="20"/>
              </w:rPr>
            </w:pPr>
            <w:r w:rsidRPr="000220F7">
              <w:rPr>
                <w:rFonts w:ascii="Browallia New" w:hAnsi="Browallia New" w:cs="Browallia New"/>
                <w:sz w:val="20"/>
                <w:szCs w:val="20"/>
              </w:rPr>
              <w:t>77,401</w:t>
            </w:r>
          </w:p>
        </w:tc>
        <w:tc>
          <w:tcPr>
            <w:tcW w:w="252" w:type="dxa"/>
            <w:vAlign w:val="bottom"/>
          </w:tcPr>
          <w:p w14:paraId="3508873B" w14:textId="77777777" w:rsidR="006C5480" w:rsidRPr="000220F7" w:rsidRDefault="006C5480" w:rsidP="006160B6">
            <w:pPr>
              <w:spacing w:line="240" w:lineRule="auto"/>
              <w:jc w:val="right"/>
              <w:rPr>
                <w:rFonts w:ascii="Browallia New" w:hAnsi="Browallia New" w:cs="Browallia New"/>
                <w:sz w:val="20"/>
                <w:szCs w:val="20"/>
              </w:rPr>
            </w:pPr>
          </w:p>
        </w:tc>
        <w:tc>
          <w:tcPr>
            <w:tcW w:w="837" w:type="dxa"/>
          </w:tcPr>
          <w:p w14:paraId="2338B023" w14:textId="77777777" w:rsidR="006C5480" w:rsidRPr="000220F7" w:rsidRDefault="006C5480" w:rsidP="006160B6">
            <w:pPr>
              <w:spacing w:line="240" w:lineRule="auto"/>
              <w:jc w:val="right"/>
              <w:rPr>
                <w:rFonts w:ascii="Browallia New" w:hAnsi="Browallia New" w:cs="Browallia New"/>
                <w:sz w:val="20"/>
                <w:szCs w:val="20"/>
              </w:rPr>
            </w:pPr>
            <w:r w:rsidRPr="000220F7">
              <w:rPr>
                <w:rFonts w:ascii="Browallia New" w:hAnsi="Browallia New" w:cs="Browallia New"/>
                <w:sz w:val="20"/>
                <w:szCs w:val="20"/>
              </w:rPr>
              <w:t>34,778</w:t>
            </w:r>
          </w:p>
        </w:tc>
        <w:tc>
          <w:tcPr>
            <w:tcW w:w="239" w:type="dxa"/>
            <w:vAlign w:val="bottom"/>
          </w:tcPr>
          <w:p w14:paraId="50C9F00D" w14:textId="77777777" w:rsidR="006C5480" w:rsidRPr="000220F7"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6E0B0B8B" w14:textId="77777777" w:rsidR="006C5480" w:rsidRPr="000220F7" w:rsidRDefault="006C5480" w:rsidP="006160B6">
            <w:pPr>
              <w:spacing w:line="240" w:lineRule="auto"/>
              <w:jc w:val="right"/>
              <w:rPr>
                <w:rFonts w:ascii="Browallia New" w:hAnsi="Browallia New" w:cs="Browallia New"/>
                <w:sz w:val="20"/>
                <w:szCs w:val="20"/>
              </w:rPr>
            </w:pPr>
            <w:r w:rsidRPr="000220F7">
              <w:rPr>
                <w:rFonts w:ascii="Browallia New" w:hAnsi="Browallia New" w:cs="Browallia New"/>
                <w:sz w:val="20"/>
                <w:szCs w:val="20"/>
              </w:rPr>
              <w:t>11</w:t>
            </w:r>
            <w:r w:rsidRPr="003F1336">
              <w:rPr>
                <w:rFonts w:ascii="Browallia New" w:hAnsi="Browallia New" w:cs="Browallia New" w:hint="cs"/>
                <w:sz w:val="20"/>
                <w:szCs w:val="20"/>
              </w:rPr>
              <w:t>2</w:t>
            </w:r>
            <w:r w:rsidRPr="000220F7">
              <w:rPr>
                <w:rFonts w:ascii="Browallia New" w:hAnsi="Browallia New" w:cs="Browallia New"/>
                <w:sz w:val="20"/>
                <w:szCs w:val="20"/>
              </w:rPr>
              <w:t>,179</w:t>
            </w:r>
          </w:p>
        </w:tc>
      </w:tr>
      <w:tr w:rsidR="006C5480" w:rsidRPr="0058415C" w14:paraId="429FB4F4" w14:textId="77777777" w:rsidTr="006160B6">
        <w:tc>
          <w:tcPr>
            <w:tcW w:w="3627" w:type="dxa"/>
          </w:tcPr>
          <w:p w14:paraId="3F5DE438" w14:textId="77777777" w:rsidR="006C5480" w:rsidRPr="00534952" w:rsidRDefault="006C5480" w:rsidP="006160B6">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07" w:type="dxa"/>
            <w:vAlign w:val="bottom"/>
          </w:tcPr>
          <w:p w14:paraId="100912B6" w14:textId="77777777" w:rsidR="006C5480" w:rsidRPr="001821F7" w:rsidRDefault="006C5480" w:rsidP="006160B6">
            <w:pPr>
              <w:spacing w:line="240" w:lineRule="auto"/>
              <w:jc w:val="right"/>
              <w:rPr>
                <w:rFonts w:ascii="Browallia New" w:hAnsi="Browallia New" w:cs="Browallia New"/>
                <w:sz w:val="20"/>
                <w:szCs w:val="20"/>
              </w:rPr>
            </w:pPr>
            <w:r w:rsidRPr="001821F7">
              <w:rPr>
                <w:rFonts w:ascii="Browallia New" w:hAnsi="Browallia New" w:cs="Browallia New"/>
                <w:sz w:val="20"/>
                <w:szCs w:val="20"/>
              </w:rPr>
              <w:t>1,254,626</w:t>
            </w:r>
          </w:p>
        </w:tc>
        <w:tc>
          <w:tcPr>
            <w:tcW w:w="238" w:type="dxa"/>
            <w:vAlign w:val="bottom"/>
          </w:tcPr>
          <w:p w14:paraId="471F85D7" w14:textId="77777777" w:rsidR="006C5480" w:rsidRPr="001821F7" w:rsidRDefault="006C5480" w:rsidP="006160B6">
            <w:pPr>
              <w:spacing w:line="240" w:lineRule="auto"/>
              <w:jc w:val="right"/>
              <w:rPr>
                <w:rFonts w:ascii="Browallia New" w:hAnsi="Browallia New" w:cs="Browallia New"/>
                <w:sz w:val="20"/>
                <w:szCs w:val="20"/>
              </w:rPr>
            </w:pPr>
          </w:p>
        </w:tc>
        <w:tc>
          <w:tcPr>
            <w:tcW w:w="822" w:type="dxa"/>
          </w:tcPr>
          <w:p w14:paraId="1F5E6C03" w14:textId="77777777" w:rsidR="006C5480" w:rsidRPr="001821F7" w:rsidRDefault="006C5480" w:rsidP="006160B6">
            <w:pPr>
              <w:spacing w:line="240" w:lineRule="auto"/>
              <w:jc w:val="right"/>
              <w:rPr>
                <w:rFonts w:ascii="Browallia New" w:hAnsi="Browallia New" w:cs="Browallia New"/>
                <w:sz w:val="20"/>
                <w:szCs w:val="20"/>
              </w:rPr>
            </w:pPr>
            <w:r w:rsidRPr="001821F7">
              <w:rPr>
                <w:rFonts w:ascii="Browallia New" w:hAnsi="Browallia New" w:cs="Browallia New"/>
                <w:sz w:val="20"/>
                <w:szCs w:val="20"/>
              </w:rPr>
              <w:t>1,976,869</w:t>
            </w:r>
          </w:p>
        </w:tc>
        <w:tc>
          <w:tcPr>
            <w:tcW w:w="247" w:type="dxa"/>
            <w:vAlign w:val="bottom"/>
          </w:tcPr>
          <w:p w14:paraId="04627FF1" w14:textId="77777777" w:rsidR="006C5480" w:rsidRPr="001821F7" w:rsidRDefault="006C5480" w:rsidP="006160B6">
            <w:pPr>
              <w:spacing w:line="240" w:lineRule="auto"/>
              <w:jc w:val="right"/>
              <w:rPr>
                <w:rFonts w:ascii="Browallia New" w:hAnsi="Browallia New" w:cs="Browallia New"/>
                <w:sz w:val="20"/>
                <w:szCs w:val="20"/>
              </w:rPr>
            </w:pPr>
          </w:p>
        </w:tc>
        <w:tc>
          <w:tcPr>
            <w:tcW w:w="1052" w:type="dxa"/>
          </w:tcPr>
          <w:p w14:paraId="51D2F3A7" w14:textId="77777777" w:rsidR="006C5480" w:rsidRPr="001821F7" w:rsidRDefault="006C5480" w:rsidP="006160B6">
            <w:pPr>
              <w:spacing w:line="240" w:lineRule="auto"/>
              <w:jc w:val="right"/>
              <w:rPr>
                <w:rFonts w:ascii="Browallia New" w:hAnsi="Browallia New" w:cs="Browallia New"/>
                <w:sz w:val="20"/>
                <w:szCs w:val="20"/>
              </w:rPr>
            </w:pPr>
            <w:r w:rsidRPr="001821F7">
              <w:rPr>
                <w:rFonts w:ascii="Browallia New" w:hAnsi="Browallia New" w:cs="Browallia New"/>
                <w:sz w:val="20"/>
                <w:szCs w:val="20"/>
              </w:rPr>
              <w:t>-</w:t>
            </w:r>
          </w:p>
        </w:tc>
        <w:tc>
          <w:tcPr>
            <w:tcW w:w="252" w:type="dxa"/>
            <w:vAlign w:val="bottom"/>
          </w:tcPr>
          <w:p w14:paraId="24DA22DD" w14:textId="77777777" w:rsidR="006C5480" w:rsidRPr="001821F7" w:rsidRDefault="006C5480" w:rsidP="006160B6">
            <w:pPr>
              <w:spacing w:line="240" w:lineRule="auto"/>
              <w:jc w:val="right"/>
              <w:rPr>
                <w:rFonts w:ascii="Browallia New" w:hAnsi="Browallia New" w:cs="Browallia New"/>
                <w:sz w:val="20"/>
                <w:szCs w:val="20"/>
              </w:rPr>
            </w:pPr>
          </w:p>
        </w:tc>
        <w:tc>
          <w:tcPr>
            <w:tcW w:w="837" w:type="dxa"/>
          </w:tcPr>
          <w:p w14:paraId="5F783FEA" w14:textId="77777777" w:rsidR="006C5480" w:rsidRPr="001821F7" w:rsidRDefault="006C5480" w:rsidP="006160B6">
            <w:pPr>
              <w:spacing w:line="240" w:lineRule="auto"/>
              <w:jc w:val="right"/>
              <w:rPr>
                <w:rFonts w:ascii="Browallia New" w:hAnsi="Browallia New" w:cs="Browallia New"/>
                <w:sz w:val="20"/>
                <w:szCs w:val="20"/>
              </w:rPr>
            </w:pPr>
            <w:r w:rsidRPr="001821F7">
              <w:rPr>
                <w:rFonts w:ascii="Browallia New" w:hAnsi="Browallia New" w:cs="Browallia New"/>
                <w:sz w:val="20"/>
                <w:szCs w:val="20"/>
              </w:rPr>
              <w:t>-</w:t>
            </w:r>
          </w:p>
        </w:tc>
        <w:tc>
          <w:tcPr>
            <w:tcW w:w="239" w:type="dxa"/>
            <w:vAlign w:val="bottom"/>
          </w:tcPr>
          <w:p w14:paraId="2338E6BA" w14:textId="77777777" w:rsidR="006C5480" w:rsidRPr="001821F7"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58F82491" w14:textId="77777777" w:rsidR="006C5480" w:rsidRPr="001821F7" w:rsidRDefault="006C5480" w:rsidP="006160B6">
            <w:pPr>
              <w:spacing w:line="240" w:lineRule="auto"/>
              <w:jc w:val="right"/>
              <w:rPr>
                <w:rFonts w:ascii="Browallia New" w:hAnsi="Browallia New" w:cs="Browallia New"/>
                <w:sz w:val="20"/>
                <w:szCs w:val="20"/>
              </w:rPr>
            </w:pPr>
            <w:r w:rsidRPr="001821F7">
              <w:rPr>
                <w:rFonts w:ascii="Browallia New" w:hAnsi="Browallia New" w:cs="Browallia New"/>
                <w:sz w:val="20"/>
                <w:szCs w:val="20"/>
              </w:rPr>
              <w:t>3,231,495</w:t>
            </w:r>
          </w:p>
        </w:tc>
      </w:tr>
      <w:tr w:rsidR="006C5480" w:rsidRPr="0058415C" w14:paraId="01949581" w14:textId="77777777" w:rsidTr="006160B6">
        <w:tc>
          <w:tcPr>
            <w:tcW w:w="3627" w:type="dxa"/>
          </w:tcPr>
          <w:p w14:paraId="03EDCC29" w14:textId="77777777" w:rsidR="006C5480" w:rsidRPr="00534952" w:rsidRDefault="006C5480" w:rsidP="006160B6">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07" w:type="dxa"/>
            <w:vAlign w:val="bottom"/>
          </w:tcPr>
          <w:p w14:paraId="54BDFA5D" w14:textId="77777777" w:rsidR="006C5480" w:rsidRPr="00B45E56" w:rsidRDefault="006C5480" w:rsidP="006160B6">
            <w:pPr>
              <w:spacing w:line="240" w:lineRule="auto"/>
              <w:jc w:val="right"/>
              <w:rPr>
                <w:rFonts w:ascii="Browallia New" w:hAnsi="Browallia New" w:cs="Browallia New"/>
                <w:sz w:val="20"/>
                <w:szCs w:val="20"/>
              </w:rPr>
            </w:pPr>
            <w:r w:rsidRPr="00B45E56">
              <w:rPr>
                <w:rFonts w:ascii="Browallia New" w:hAnsi="Browallia New" w:cs="Browallia New"/>
                <w:sz w:val="20"/>
                <w:szCs w:val="20"/>
              </w:rPr>
              <w:t>110,850</w:t>
            </w:r>
          </w:p>
        </w:tc>
        <w:tc>
          <w:tcPr>
            <w:tcW w:w="238" w:type="dxa"/>
            <w:vAlign w:val="bottom"/>
          </w:tcPr>
          <w:p w14:paraId="173AA7D7" w14:textId="77777777" w:rsidR="006C5480" w:rsidRPr="00B45E56" w:rsidRDefault="006C5480" w:rsidP="006160B6">
            <w:pPr>
              <w:spacing w:line="240" w:lineRule="auto"/>
              <w:jc w:val="right"/>
              <w:rPr>
                <w:rFonts w:ascii="Browallia New" w:hAnsi="Browallia New" w:cs="Browallia New"/>
                <w:sz w:val="20"/>
                <w:szCs w:val="20"/>
              </w:rPr>
            </w:pPr>
          </w:p>
        </w:tc>
        <w:tc>
          <w:tcPr>
            <w:tcW w:w="822" w:type="dxa"/>
          </w:tcPr>
          <w:p w14:paraId="4045A5B8" w14:textId="77777777" w:rsidR="006C5480" w:rsidRPr="00B45E56" w:rsidRDefault="006C5480" w:rsidP="006160B6">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47" w:type="dxa"/>
            <w:vAlign w:val="bottom"/>
          </w:tcPr>
          <w:p w14:paraId="4AF349AD" w14:textId="77777777" w:rsidR="006C5480" w:rsidRPr="00B45E56" w:rsidRDefault="006C5480" w:rsidP="006160B6">
            <w:pPr>
              <w:spacing w:line="240" w:lineRule="auto"/>
              <w:jc w:val="right"/>
              <w:rPr>
                <w:rFonts w:ascii="Browallia New" w:hAnsi="Browallia New" w:cs="Browallia New"/>
                <w:sz w:val="20"/>
                <w:szCs w:val="20"/>
              </w:rPr>
            </w:pPr>
          </w:p>
        </w:tc>
        <w:tc>
          <w:tcPr>
            <w:tcW w:w="1052" w:type="dxa"/>
          </w:tcPr>
          <w:p w14:paraId="725E56C6" w14:textId="77777777" w:rsidR="006C5480" w:rsidRPr="00B45E56" w:rsidRDefault="006C5480" w:rsidP="006160B6">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52" w:type="dxa"/>
            <w:vAlign w:val="bottom"/>
          </w:tcPr>
          <w:p w14:paraId="2833DD79" w14:textId="77777777" w:rsidR="006C5480" w:rsidRPr="00B45E56" w:rsidRDefault="006C5480" w:rsidP="006160B6">
            <w:pPr>
              <w:spacing w:line="240" w:lineRule="auto"/>
              <w:jc w:val="right"/>
              <w:rPr>
                <w:rFonts w:ascii="Browallia New" w:hAnsi="Browallia New" w:cs="Browallia New"/>
                <w:sz w:val="20"/>
                <w:szCs w:val="20"/>
              </w:rPr>
            </w:pPr>
          </w:p>
        </w:tc>
        <w:tc>
          <w:tcPr>
            <w:tcW w:w="837" w:type="dxa"/>
          </w:tcPr>
          <w:p w14:paraId="68C42207" w14:textId="77777777" w:rsidR="006C5480" w:rsidRPr="00B45E56" w:rsidRDefault="006C5480" w:rsidP="006160B6">
            <w:pPr>
              <w:spacing w:line="240" w:lineRule="auto"/>
              <w:jc w:val="right"/>
              <w:rPr>
                <w:rFonts w:ascii="Browallia New" w:hAnsi="Browallia New" w:cs="Browallia New"/>
                <w:sz w:val="20"/>
                <w:szCs w:val="20"/>
              </w:rPr>
            </w:pPr>
            <w:r w:rsidRPr="00B45E56">
              <w:rPr>
                <w:rFonts w:ascii="Browallia New" w:hAnsi="Browallia New" w:cs="Browallia New"/>
                <w:sz w:val="20"/>
                <w:szCs w:val="20"/>
              </w:rPr>
              <w:t>-</w:t>
            </w:r>
          </w:p>
        </w:tc>
        <w:tc>
          <w:tcPr>
            <w:tcW w:w="239" w:type="dxa"/>
            <w:vAlign w:val="bottom"/>
          </w:tcPr>
          <w:p w14:paraId="475A53CA" w14:textId="77777777" w:rsidR="006C5480" w:rsidRPr="00B45E56"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6F4D3FC7" w14:textId="77777777" w:rsidR="006C5480" w:rsidRPr="00B45E56" w:rsidRDefault="006C5480" w:rsidP="006160B6">
            <w:pPr>
              <w:spacing w:line="240" w:lineRule="auto"/>
              <w:jc w:val="right"/>
              <w:rPr>
                <w:rFonts w:ascii="Browallia New" w:hAnsi="Browallia New" w:cs="Browallia New"/>
                <w:sz w:val="20"/>
                <w:szCs w:val="20"/>
              </w:rPr>
            </w:pPr>
            <w:r w:rsidRPr="00B45E56">
              <w:rPr>
                <w:rFonts w:ascii="Browallia New" w:hAnsi="Browallia New" w:cs="Browallia New"/>
                <w:sz w:val="20"/>
                <w:szCs w:val="20"/>
              </w:rPr>
              <w:t>110,850</w:t>
            </w:r>
          </w:p>
        </w:tc>
      </w:tr>
      <w:tr w:rsidR="006C5480" w:rsidRPr="00A22F05" w14:paraId="6E5B974D" w14:textId="77777777" w:rsidTr="006160B6">
        <w:tc>
          <w:tcPr>
            <w:tcW w:w="3627" w:type="dxa"/>
          </w:tcPr>
          <w:p w14:paraId="3C383208"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z w:val="20"/>
                <w:szCs w:val="20"/>
                <w:cs/>
              </w:rPr>
              <w:t>เงินฝากธนาคารที่มีข้อจำกัดในการใช้</w:t>
            </w:r>
          </w:p>
        </w:tc>
        <w:tc>
          <w:tcPr>
            <w:tcW w:w="907" w:type="dxa"/>
          </w:tcPr>
          <w:p w14:paraId="52E43147" w14:textId="77777777" w:rsidR="006C5480" w:rsidRPr="00CF30D1" w:rsidRDefault="006C5480" w:rsidP="006160B6">
            <w:pPr>
              <w:spacing w:line="240" w:lineRule="auto"/>
              <w:jc w:val="right"/>
              <w:rPr>
                <w:rFonts w:ascii="Browallia New" w:hAnsi="Browallia New" w:cs="Browallia New"/>
                <w:sz w:val="20"/>
                <w:szCs w:val="20"/>
              </w:rPr>
            </w:pPr>
            <w:r w:rsidRPr="00CF30D1">
              <w:rPr>
                <w:rFonts w:ascii="Browallia New" w:hAnsi="Browallia New" w:cs="Browallia New"/>
                <w:sz w:val="20"/>
                <w:szCs w:val="20"/>
              </w:rPr>
              <w:t>940</w:t>
            </w:r>
          </w:p>
        </w:tc>
        <w:tc>
          <w:tcPr>
            <w:tcW w:w="238" w:type="dxa"/>
            <w:vAlign w:val="bottom"/>
          </w:tcPr>
          <w:p w14:paraId="174343F7" w14:textId="77777777" w:rsidR="006C5480" w:rsidRPr="00CF30D1" w:rsidRDefault="006C5480" w:rsidP="006160B6">
            <w:pPr>
              <w:spacing w:line="240" w:lineRule="auto"/>
              <w:jc w:val="right"/>
              <w:rPr>
                <w:rFonts w:ascii="Browallia New" w:hAnsi="Browallia New" w:cs="Browallia New"/>
                <w:sz w:val="20"/>
                <w:szCs w:val="20"/>
              </w:rPr>
            </w:pPr>
          </w:p>
        </w:tc>
        <w:tc>
          <w:tcPr>
            <w:tcW w:w="822" w:type="dxa"/>
            <w:vAlign w:val="bottom"/>
          </w:tcPr>
          <w:p w14:paraId="0A932609" w14:textId="77777777" w:rsidR="006C5480" w:rsidRPr="00CF30D1" w:rsidRDefault="006C5480" w:rsidP="006160B6">
            <w:pPr>
              <w:spacing w:line="240" w:lineRule="auto"/>
              <w:jc w:val="right"/>
              <w:rPr>
                <w:rFonts w:ascii="Browallia New" w:hAnsi="Browallia New" w:cs="Browallia New"/>
                <w:sz w:val="20"/>
                <w:szCs w:val="20"/>
              </w:rPr>
            </w:pPr>
            <w:r w:rsidRPr="00CF30D1">
              <w:rPr>
                <w:rFonts w:ascii="Browallia New" w:hAnsi="Browallia New" w:cs="Browallia New"/>
                <w:sz w:val="20"/>
                <w:szCs w:val="20"/>
              </w:rPr>
              <w:t>28,330</w:t>
            </w:r>
          </w:p>
        </w:tc>
        <w:tc>
          <w:tcPr>
            <w:tcW w:w="247" w:type="dxa"/>
            <w:vAlign w:val="bottom"/>
          </w:tcPr>
          <w:p w14:paraId="4A26EFCD" w14:textId="77777777" w:rsidR="006C5480" w:rsidRPr="00BC3FB8" w:rsidRDefault="006C5480" w:rsidP="006160B6">
            <w:pPr>
              <w:spacing w:line="240" w:lineRule="auto"/>
              <w:jc w:val="right"/>
              <w:rPr>
                <w:rFonts w:ascii="Browallia New" w:hAnsi="Browallia New" w:cs="Browallia New"/>
                <w:sz w:val="20"/>
                <w:szCs w:val="20"/>
                <w:highlight w:val="green"/>
              </w:rPr>
            </w:pPr>
          </w:p>
        </w:tc>
        <w:tc>
          <w:tcPr>
            <w:tcW w:w="1052" w:type="dxa"/>
          </w:tcPr>
          <w:p w14:paraId="52CA5EB8" w14:textId="77777777" w:rsidR="006C5480" w:rsidRPr="00475F11" w:rsidRDefault="006C5480" w:rsidP="006160B6">
            <w:pPr>
              <w:spacing w:line="240" w:lineRule="auto"/>
              <w:jc w:val="right"/>
              <w:rPr>
                <w:rFonts w:ascii="Browallia New" w:hAnsi="Browallia New" w:cs="Browallia New"/>
                <w:sz w:val="20"/>
                <w:szCs w:val="20"/>
              </w:rPr>
            </w:pPr>
            <w:r w:rsidRPr="00475F11">
              <w:rPr>
                <w:rFonts w:ascii="Browallia New" w:hAnsi="Browallia New" w:cs="Browallia New"/>
                <w:sz w:val="20"/>
                <w:szCs w:val="20"/>
              </w:rPr>
              <w:t>-</w:t>
            </w:r>
          </w:p>
        </w:tc>
        <w:tc>
          <w:tcPr>
            <w:tcW w:w="252" w:type="dxa"/>
            <w:vAlign w:val="bottom"/>
          </w:tcPr>
          <w:p w14:paraId="38A08B1E" w14:textId="77777777" w:rsidR="006C5480" w:rsidRPr="00475F11" w:rsidRDefault="006C5480" w:rsidP="006160B6">
            <w:pPr>
              <w:spacing w:line="240" w:lineRule="auto"/>
              <w:jc w:val="right"/>
              <w:rPr>
                <w:rFonts w:ascii="Browallia New" w:hAnsi="Browallia New" w:cs="Browallia New"/>
                <w:sz w:val="20"/>
                <w:szCs w:val="20"/>
              </w:rPr>
            </w:pPr>
          </w:p>
        </w:tc>
        <w:tc>
          <w:tcPr>
            <w:tcW w:w="837" w:type="dxa"/>
          </w:tcPr>
          <w:p w14:paraId="0205C250" w14:textId="77777777" w:rsidR="006C5480" w:rsidRPr="00475F11" w:rsidRDefault="006C5480" w:rsidP="006160B6">
            <w:pPr>
              <w:spacing w:line="240" w:lineRule="auto"/>
              <w:jc w:val="right"/>
              <w:rPr>
                <w:rFonts w:ascii="Browallia New" w:hAnsi="Browallia New" w:cs="Browallia New"/>
                <w:sz w:val="20"/>
                <w:szCs w:val="20"/>
              </w:rPr>
            </w:pPr>
            <w:r w:rsidRPr="00475F11">
              <w:rPr>
                <w:rFonts w:ascii="Browallia New" w:hAnsi="Browallia New" w:cs="Browallia New"/>
                <w:sz w:val="20"/>
                <w:szCs w:val="20"/>
              </w:rPr>
              <w:t>-</w:t>
            </w:r>
          </w:p>
        </w:tc>
        <w:tc>
          <w:tcPr>
            <w:tcW w:w="239" w:type="dxa"/>
            <w:vAlign w:val="bottom"/>
          </w:tcPr>
          <w:p w14:paraId="31FC2452" w14:textId="77777777" w:rsidR="006C5480" w:rsidRPr="00475F11"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310A2C8B" w14:textId="77777777" w:rsidR="006C5480" w:rsidRPr="00475F11" w:rsidRDefault="006C5480" w:rsidP="006160B6">
            <w:pPr>
              <w:spacing w:line="240" w:lineRule="auto"/>
              <w:jc w:val="right"/>
              <w:rPr>
                <w:rFonts w:ascii="Browallia New" w:hAnsi="Browallia New" w:cs="Browallia New"/>
                <w:sz w:val="20"/>
                <w:szCs w:val="20"/>
              </w:rPr>
            </w:pPr>
            <w:r w:rsidRPr="00475F11">
              <w:rPr>
                <w:rFonts w:ascii="Browallia New" w:hAnsi="Browallia New" w:cs="Browallia New"/>
                <w:sz w:val="20"/>
                <w:szCs w:val="20"/>
              </w:rPr>
              <w:t>29,270</w:t>
            </w:r>
          </w:p>
        </w:tc>
      </w:tr>
      <w:tr w:rsidR="006C5480" w:rsidRPr="0058415C" w14:paraId="2F91B49D" w14:textId="77777777" w:rsidTr="006160B6">
        <w:tc>
          <w:tcPr>
            <w:tcW w:w="3627" w:type="dxa"/>
          </w:tcPr>
          <w:p w14:paraId="4AC857C3" w14:textId="77777777" w:rsidR="006C5480" w:rsidRPr="00534952" w:rsidRDefault="006C5480" w:rsidP="006160B6">
            <w:pPr>
              <w:tabs>
                <w:tab w:val="clear" w:pos="454"/>
              </w:tabs>
              <w:spacing w:line="240" w:lineRule="auto"/>
              <w:ind w:left="276" w:right="-105"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เงินให้กู้ยืมระยะยาวและดอกเบี้ยค้างรั</w:t>
            </w:r>
            <w:r w:rsidRPr="00534952">
              <w:rPr>
                <w:rFonts w:ascii="Browallia New" w:hAnsi="Browallia New" w:cs="Browallia New" w:hint="cs"/>
                <w:b/>
                <w:snapToGrid w:val="0"/>
                <w:sz w:val="20"/>
                <w:szCs w:val="20"/>
                <w:cs/>
              </w:rPr>
              <w:t>บ</w:t>
            </w:r>
            <w:r w:rsidRPr="00F46B29">
              <w:rPr>
                <w:rFonts w:ascii="Browallia New" w:hAnsi="Browallia New" w:cs="Browallia New" w:hint="cs"/>
                <w:b/>
                <w:snapToGrid w:val="0"/>
                <w:sz w:val="20"/>
                <w:szCs w:val="20"/>
              </w:rPr>
              <w:t xml:space="preserve"> </w:t>
            </w:r>
            <w:r w:rsidRPr="00534952">
              <w:rPr>
                <w:rFonts w:ascii="Browallia New" w:hAnsi="Browallia New" w:cs="Browallia New"/>
                <w:bCs/>
                <w:snapToGrid w:val="0"/>
                <w:sz w:val="20"/>
                <w:szCs w:val="20"/>
                <w:lang w:val="en-GB"/>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บุคคลและบริษัทอื่น</w:t>
            </w:r>
          </w:p>
        </w:tc>
        <w:tc>
          <w:tcPr>
            <w:tcW w:w="907" w:type="dxa"/>
          </w:tcPr>
          <w:p w14:paraId="02DBB82C" w14:textId="77777777" w:rsidR="006C5480" w:rsidRPr="00613FAC" w:rsidRDefault="006C5480" w:rsidP="006160B6">
            <w:pPr>
              <w:spacing w:line="240" w:lineRule="auto"/>
              <w:jc w:val="right"/>
              <w:rPr>
                <w:rFonts w:ascii="Browallia New" w:hAnsi="Browallia New" w:cs="Browallia New"/>
                <w:sz w:val="20"/>
                <w:szCs w:val="20"/>
              </w:rPr>
            </w:pPr>
            <w:r w:rsidRPr="00467AB5">
              <w:rPr>
                <w:rFonts w:ascii="Browallia New" w:hAnsi="Browallia New" w:cs="Browallia New"/>
                <w:sz w:val="20"/>
                <w:szCs w:val="20"/>
              </w:rPr>
              <w:t>180,066</w:t>
            </w:r>
          </w:p>
        </w:tc>
        <w:tc>
          <w:tcPr>
            <w:tcW w:w="238" w:type="dxa"/>
            <w:vAlign w:val="bottom"/>
          </w:tcPr>
          <w:p w14:paraId="42352BC7" w14:textId="77777777" w:rsidR="006C5480" w:rsidRPr="00613FAC" w:rsidRDefault="006C5480" w:rsidP="006160B6">
            <w:pPr>
              <w:spacing w:line="240" w:lineRule="auto"/>
              <w:jc w:val="right"/>
              <w:rPr>
                <w:rFonts w:ascii="Browallia New" w:hAnsi="Browallia New" w:cs="Browallia New"/>
                <w:sz w:val="20"/>
                <w:szCs w:val="20"/>
              </w:rPr>
            </w:pPr>
          </w:p>
        </w:tc>
        <w:tc>
          <w:tcPr>
            <w:tcW w:w="822" w:type="dxa"/>
            <w:vAlign w:val="bottom"/>
          </w:tcPr>
          <w:p w14:paraId="0CDD4931" w14:textId="77777777" w:rsidR="006C5480" w:rsidRPr="00613FAC" w:rsidRDefault="006C5480" w:rsidP="006160B6">
            <w:pPr>
              <w:spacing w:line="240" w:lineRule="auto"/>
              <w:jc w:val="right"/>
              <w:rPr>
                <w:rFonts w:ascii="Browallia New" w:hAnsi="Browallia New" w:cs="Browallia New"/>
                <w:sz w:val="20"/>
                <w:szCs w:val="20"/>
              </w:rPr>
            </w:pPr>
            <w:r w:rsidRPr="00613FAC">
              <w:rPr>
                <w:rFonts w:ascii="Browallia New" w:hAnsi="Browallia New" w:cs="Browallia New"/>
                <w:sz w:val="20"/>
                <w:szCs w:val="20"/>
              </w:rPr>
              <w:t>94,268</w:t>
            </w:r>
          </w:p>
        </w:tc>
        <w:tc>
          <w:tcPr>
            <w:tcW w:w="247" w:type="dxa"/>
            <w:vAlign w:val="bottom"/>
          </w:tcPr>
          <w:p w14:paraId="204D8364" w14:textId="77777777" w:rsidR="006C5480" w:rsidRPr="00613FAC" w:rsidRDefault="006C5480" w:rsidP="006160B6">
            <w:pPr>
              <w:spacing w:line="240" w:lineRule="auto"/>
              <w:jc w:val="right"/>
              <w:rPr>
                <w:rFonts w:ascii="Browallia New" w:hAnsi="Browallia New" w:cs="Browallia New"/>
                <w:sz w:val="20"/>
                <w:szCs w:val="20"/>
              </w:rPr>
            </w:pPr>
          </w:p>
        </w:tc>
        <w:tc>
          <w:tcPr>
            <w:tcW w:w="1052" w:type="dxa"/>
          </w:tcPr>
          <w:p w14:paraId="58B65BB5" w14:textId="77777777" w:rsidR="006C5480" w:rsidRPr="00613FAC" w:rsidRDefault="006C5480" w:rsidP="006160B6">
            <w:pPr>
              <w:spacing w:line="240" w:lineRule="auto"/>
              <w:jc w:val="right"/>
              <w:rPr>
                <w:rFonts w:ascii="Browallia New" w:hAnsi="Browallia New" w:cs="Browallia New"/>
                <w:sz w:val="20"/>
                <w:szCs w:val="20"/>
              </w:rPr>
            </w:pPr>
            <w:r w:rsidRPr="00613FAC">
              <w:rPr>
                <w:rFonts w:ascii="Browallia New" w:hAnsi="Browallia New" w:cs="Browallia New"/>
                <w:sz w:val="20"/>
                <w:szCs w:val="20"/>
              </w:rPr>
              <w:t>-</w:t>
            </w:r>
          </w:p>
        </w:tc>
        <w:tc>
          <w:tcPr>
            <w:tcW w:w="252" w:type="dxa"/>
            <w:vAlign w:val="bottom"/>
          </w:tcPr>
          <w:p w14:paraId="66E91A6C" w14:textId="77777777" w:rsidR="006C5480" w:rsidRPr="00613FAC" w:rsidRDefault="006C5480" w:rsidP="006160B6">
            <w:pPr>
              <w:spacing w:line="240" w:lineRule="auto"/>
              <w:jc w:val="right"/>
              <w:rPr>
                <w:rFonts w:ascii="Browallia New" w:hAnsi="Browallia New" w:cs="Browallia New"/>
                <w:sz w:val="20"/>
                <w:szCs w:val="20"/>
              </w:rPr>
            </w:pPr>
          </w:p>
        </w:tc>
        <w:tc>
          <w:tcPr>
            <w:tcW w:w="837" w:type="dxa"/>
          </w:tcPr>
          <w:p w14:paraId="17A7A21D" w14:textId="77777777" w:rsidR="006C5480" w:rsidRPr="00613FAC" w:rsidRDefault="006C5480" w:rsidP="006160B6">
            <w:pPr>
              <w:spacing w:line="240" w:lineRule="auto"/>
              <w:jc w:val="right"/>
              <w:rPr>
                <w:rFonts w:ascii="Browallia New" w:hAnsi="Browallia New" w:cs="Browallia New"/>
                <w:sz w:val="20"/>
                <w:szCs w:val="20"/>
              </w:rPr>
            </w:pPr>
            <w:r w:rsidRPr="00613FAC">
              <w:rPr>
                <w:rFonts w:ascii="Browallia New" w:hAnsi="Browallia New" w:cs="Browallia New"/>
                <w:sz w:val="20"/>
                <w:szCs w:val="20"/>
              </w:rPr>
              <w:t>-</w:t>
            </w:r>
          </w:p>
        </w:tc>
        <w:tc>
          <w:tcPr>
            <w:tcW w:w="239" w:type="dxa"/>
            <w:vAlign w:val="bottom"/>
          </w:tcPr>
          <w:p w14:paraId="1502F633" w14:textId="77777777" w:rsidR="006C5480" w:rsidRPr="00613FAC"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2DABB6D4" w14:textId="77777777" w:rsidR="006C5480" w:rsidRPr="00613FAC" w:rsidRDefault="006C5480" w:rsidP="006160B6">
            <w:pPr>
              <w:spacing w:line="240" w:lineRule="auto"/>
              <w:jc w:val="right"/>
              <w:rPr>
                <w:rFonts w:ascii="Browallia New" w:hAnsi="Browallia New" w:cs="Browallia New"/>
                <w:sz w:val="20"/>
                <w:szCs w:val="20"/>
              </w:rPr>
            </w:pPr>
            <w:r>
              <w:rPr>
                <w:rFonts w:ascii="Browallia New" w:hAnsi="Browallia New" w:cs="Browallia New"/>
                <w:sz w:val="20"/>
                <w:szCs w:val="20"/>
              </w:rPr>
              <w:t>274,334</w:t>
            </w:r>
          </w:p>
        </w:tc>
      </w:tr>
      <w:tr w:rsidR="006C5480" w:rsidRPr="0058415C" w14:paraId="34B24967" w14:textId="77777777" w:rsidTr="006160B6">
        <w:tc>
          <w:tcPr>
            <w:tcW w:w="3627" w:type="dxa"/>
          </w:tcPr>
          <w:p w14:paraId="03CABD76" w14:textId="77777777" w:rsidR="006C5480" w:rsidRPr="00534952" w:rsidRDefault="006C5480" w:rsidP="006160B6">
            <w:pPr>
              <w:tabs>
                <w:tab w:val="clear" w:pos="454"/>
              </w:tabs>
              <w:spacing w:line="240" w:lineRule="auto"/>
              <w:ind w:left="276" w:right="-105"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สินทรัพย์ทางการเงินที่วัดมูลค่าด้วยมูลค่ายุติธรรมผ่าน</w:t>
            </w:r>
            <w:r>
              <w:rPr>
                <w:rFonts w:ascii="Browallia New" w:hAnsi="Browallia New" w:cs="Browallia New"/>
                <w:b/>
                <w:snapToGrid w:val="0"/>
                <w:sz w:val="20"/>
                <w:szCs w:val="20"/>
              </w:rPr>
              <w:br/>
            </w:r>
            <w:r w:rsidRPr="004E1708">
              <w:rPr>
                <w:rFonts w:ascii="Browallia New" w:hAnsi="Browallia New" w:cs="Browallia New"/>
                <w:b/>
                <w:snapToGrid w:val="0"/>
                <w:sz w:val="20"/>
                <w:szCs w:val="20"/>
                <w:cs/>
              </w:rPr>
              <w:t>กำไรขาดทุน</w:t>
            </w:r>
          </w:p>
        </w:tc>
        <w:tc>
          <w:tcPr>
            <w:tcW w:w="907" w:type="dxa"/>
            <w:vAlign w:val="bottom"/>
          </w:tcPr>
          <w:p w14:paraId="13D303DA" w14:textId="77777777" w:rsidR="006C5480" w:rsidRPr="0015725C" w:rsidRDefault="006C5480" w:rsidP="006160B6">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38" w:type="dxa"/>
            <w:vAlign w:val="bottom"/>
          </w:tcPr>
          <w:p w14:paraId="21478D93" w14:textId="77777777" w:rsidR="006C5480" w:rsidRPr="0015725C" w:rsidRDefault="006C5480" w:rsidP="006160B6">
            <w:pPr>
              <w:spacing w:line="240" w:lineRule="auto"/>
              <w:jc w:val="right"/>
              <w:rPr>
                <w:rFonts w:ascii="Browallia New" w:hAnsi="Browallia New" w:cs="Browallia New"/>
                <w:sz w:val="20"/>
                <w:szCs w:val="20"/>
              </w:rPr>
            </w:pPr>
          </w:p>
        </w:tc>
        <w:tc>
          <w:tcPr>
            <w:tcW w:w="822" w:type="dxa"/>
            <w:vAlign w:val="bottom"/>
          </w:tcPr>
          <w:p w14:paraId="510F0FE7" w14:textId="77777777" w:rsidR="006C5480" w:rsidRPr="0015725C" w:rsidRDefault="006C5480" w:rsidP="006160B6">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47" w:type="dxa"/>
            <w:vAlign w:val="bottom"/>
          </w:tcPr>
          <w:p w14:paraId="49E1E00B" w14:textId="77777777" w:rsidR="006C5480" w:rsidRPr="0015725C" w:rsidRDefault="006C5480" w:rsidP="006160B6">
            <w:pPr>
              <w:spacing w:line="240" w:lineRule="auto"/>
              <w:jc w:val="right"/>
              <w:rPr>
                <w:rFonts w:ascii="Browallia New" w:hAnsi="Browallia New" w:cs="Browallia New"/>
                <w:sz w:val="20"/>
                <w:szCs w:val="20"/>
              </w:rPr>
            </w:pPr>
          </w:p>
        </w:tc>
        <w:tc>
          <w:tcPr>
            <w:tcW w:w="1052" w:type="dxa"/>
            <w:vAlign w:val="bottom"/>
          </w:tcPr>
          <w:p w14:paraId="795CD8A4" w14:textId="77777777" w:rsidR="006C5480" w:rsidRPr="0015725C" w:rsidRDefault="006C5480" w:rsidP="006160B6">
            <w:pPr>
              <w:spacing w:line="240" w:lineRule="auto"/>
              <w:jc w:val="right"/>
              <w:rPr>
                <w:rFonts w:ascii="Browallia New" w:hAnsi="Browallia New" w:cs="Browallia New"/>
                <w:sz w:val="20"/>
                <w:szCs w:val="20"/>
              </w:rPr>
            </w:pPr>
            <w:r w:rsidRPr="0015725C">
              <w:rPr>
                <w:rFonts w:ascii="Browallia New" w:hAnsi="Browallia New" w:cs="Browallia New"/>
                <w:sz w:val="20"/>
                <w:szCs w:val="20"/>
              </w:rPr>
              <w:t>-</w:t>
            </w:r>
          </w:p>
        </w:tc>
        <w:tc>
          <w:tcPr>
            <w:tcW w:w="252" w:type="dxa"/>
            <w:vAlign w:val="bottom"/>
          </w:tcPr>
          <w:p w14:paraId="79EFF2D3" w14:textId="77777777" w:rsidR="006C5480" w:rsidRPr="0015725C" w:rsidRDefault="006C5480" w:rsidP="006160B6">
            <w:pPr>
              <w:spacing w:line="240" w:lineRule="auto"/>
              <w:jc w:val="right"/>
              <w:rPr>
                <w:rFonts w:ascii="Browallia New" w:hAnsi="Browallia New" w:cs="Browallia New"/>
                <w:sz w:val="20"/>
                <w:szCs w:val="20"/>
              </w:rPr>
            </w:pPr>
          </w:p>
        </w:tc>
        <w:tc>
          <w:tcPr>
            <w:tcW w:w="837" w:type="dxa"/>
            <w:vAlign w:val="bottom"/>
          </w:tcPr>
          <w:p w14:paraId="0543948C" w14:textId="77777777" w:rsidR="006C5480" w:rsidRPr="0015725C" w:rsidDel="006F5FBA" w:rsidRDefault="006C5480" w:rsidP="006160B6">
            <w:pPr>
              <w:spacing w:line="240" w:lineRule="auto"/>
              <w:jc w:val="right"/>
              <w:rPr>
                <w:rFonts w:ascii="Browallia New" w:hAnsi="Browallia New" w:cs="Browallia New"/>
                <w:sz w:val="20"/>
                <w:szCs w:val="20"/>
              </w:rPr>
            </w:pPr>
            <w:r w:rsidRPr="0015725C">
              <w:rPr>
                <w:rFonts w:ascii="Browallia New" w:hAnsi="Browallia New" w:cs="Browallia New"/>
                <w:sz w:val="20"/>
                <w:szCs w:val="20"/>
              </w:rPr>
              <w:t>56,577</w:t>
            </w:r>
          </w:p>
        </w:tc>
        <w:tc>
          <w:tcPr>
            <w:tcW w:w="239" w:type="dxa"/>
            <w:vAlign w:val="bottom"/>
          </w:tcPr>
          <w:p w14:paraId="0CA67722" w14:textId="77777777" w:rsidR="006C5480" w:rsidRPr="0015725C" w:rsidRDefault="006C5480" w:rsidP="006160B6">
            <w:pPr>
              <w:spacing w:line="240" w:lineRule="auto"/>
              <w:jc w:val="right"/>
              <w:rPr>
                <w:rFonts w:ascii="Browallia New" w:hAnsi="Browallia New" w:cs="Browallia New"/>
                <w:sz w:val="20"/>
                <w:szCs w:val="20"/>
              </w:rPr>
            </w:pPr>
          </w:p>
        </w:tc>
        <w:tc>
          <w:tcPr>
            <w:tcW w:w="837" w:type="dxa"/>
            <w:gridSpan w:val="2"/>
            <w:vAlign w:val="bottom"/>
          </w:tcPr>
          <w:p w14:paraId="693516A3" w14:textId="77777777" w:rsidR="006C5480" w:rsidRPr="0015725C" w:rsidRDefault="006C5480" w:rsidP="006160B6">
            <w:pPr>
              <w:spacing w:line="240" w:lineRule="auto"/>
              <w:jc w:val="right"/>
              <w:rPr>
                <w:rFonts w:ascii="Browallia New" w:hAnsi="Browallia New" w:cs="Browallia New"/>
                <w:sz w:val="20"/>
                <w:szCs w:val="20"/>
              </w:rPr>
            </w:pPr>
            <w:r w:rsidRPr="0015725C">
              <w:rPr>
                <w:rFonts w:ascii="Browallia New" w:hAnsi="Browallia New" w:cs="Browallia New"/>
                <w:sz w:val="20"/>
                <w:szCs w:val="20"/>
              </w:rPr>
              <w:t>56,577</w:t>
            </w:r>
          </w:p>
        </w:tc>
      </w:tr>
      <w:tr w:rsidR="006C5480" w:rsidRPr="006903E0" w14:paraId="5111A4EE" w14:textId="77777777" w:rsidTr="006160B6">
        <w:tc>
          <w:tcPr>
            <w:tcW w:w="3627" w:type="dxa"/>
          </w:tcPr>
          <w:p w14:paraId="36B6B442" w14:textId="77777777" w:rsidR="006C5480" w:rsidRPr="00C07995" w:rsidRDefault="006C5480" w:rsidP="006160B6">
            <w:pPr>
              <w:spacing w:line="240" w:lineRule="auto"/>
              <w:rPr>
                <w:rFonts w:ascii="Browallia New" w:hAnsi="Browallia New" w:cs="Browallia New"/>
                <w:b/>
                <w:sz w:val="10"/>
                <w:szCs w:val="10"/>
              </w:rPr>
            </w:pPr>
          </w:p>
        </w:tc>
        <w:tc>
          <w:tcPr>
            <w:tcW w:w="907" w:type="dxa"/>
            <w:vAlign w:val="bottom"/>
          </w:tcPr>
          <w:p w14:paraId="1A2E1887"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238" w:type="dxa"/>
            <w:vAlign w:val="bottom"/>
          </w:tcPr>
          <w:p w14:paraId="756FB0A2"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822" w:type="dxa"/>
            <w:vAlign w:val="bottom"/>
          </w:tcPr>
          <w:p w14:paraId="58D81C87"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247" w:type="dxa"/>
            <w:vAlign w:val="bottom"/>
          </w:tcPr>
          <w:p w14:paraId="75CB539C"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1052" w:type="dxa"/>
            <w:vAlign w:val="bottom"/>
          </w:tcPr>
          <w:p w14:paraId="14538F72" w14:textId="77777777" w:rsidR="006C5480" w:rsidRPr="00BC3FB8" w:rsidRDefault="006C5480" w:rsidP="006160B6">
            <w:pPr>
              <w:spacing w:line="240" w:lineRule="auto"/>
              <w:jc w:val="right"/>
              <w:rPr>
                <w:rFonts w:ascii="Browallia New" w:hAnsi="Browallia New" w:cs="Browallia New"/>
                <w:sz w:val="10"/>
                <w:szCs w:val="10"/>
                <w:highlight w:val="green"/>
              </w:rPr>
            </w:pPr>
          </w:p>
        </w:tc>
        <w:tc>
          <w:tcPr>
            <w:tcW w:w="252" w:type="dxa"/>
            <w:vAlign w:val="bottom"/>
          </w:tcPr>
          <w:p w14:paraId="64B2C0FC"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837" w:type="dxa"/>
            <w:vAlign w:val="bottom"/>
          </w:tcPr>
          <w:p w14:paraId="38A262B5"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239" w:type="dxa"/>
            <w:vAlign w:val="bottom"/>
          </w:tcPr>
          <w:p w14:paraId="48B18774"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c>
          <w:tcPr>
            <w:tcW w:w="837" w:type="dxa"/>
            <w:gridSpan w:val="2"/>
            <w:vAlign w:val="bottom"/>
          </w:tcPr>
          <w:p w14:paraId="5DA654D7" w14:textId="77777777" w:rsidR="006C5480" w:rsidRPr="00BC3FB8" w:rsidRDefault="006C5480" w:rsidP="006160B6">
            <w:pPr>
              <w:spacing w:line="240" w:lineRule="auto"/>
              <w:jc w:val="right"/>
              <w:rPr>
                <w:rFonts w:ascii="Browallia New" w:hAnsi="Browallia New" w:cs="Browallia New"/>
                <w:snapToGrid w:val="0"/>
                <w:sz w:val="10"/>
                <w:szCs w:val="10"/>
                <w:highlight w:val="green"/>
              </w:rPr>
            </w:pPr>
          </w:p>
        </w:tc>
      </w:tr>
      <w:tr w:rsidR="006C5480" w:rsidRPr="0058415C" w14:paraId="37F16298" w14:textId="77777777" w:rsidTr="006160B6">
        <w:tc>
          <w:tcPr>
            <w:tcW w:w="3627" w:type="dxa"/>
          </w:tcPr>
          <w:p w14:paraId="2CF11CB9" w14:textId="77777777" w:rsidR="006C5480" w:rsidRPr="00534952" w:rsidRDefault="006C5480" w:rsidP="006160B6">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07" w:type="dxa"/>
            <w:vAlign w:val="bottom"/>
          </w:tcPr>
          <w:p w14:paraId="38E7AC04"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238" w:type="dxa"/>
            <w:vAlign w:val="bottom"/>
          </w:tcPr>
          <w:p w14:paraId="2ABEE1E2"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822" w:type="dxa"/>
            <w:vAlign w:val="bottom"/>
          </w:tcPr>
          <w:p w14:paraId="77EC5910"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247" w:type="dxa"/>
            <w:vAlign w:val="bottom"/>
          </w:tcPr>
          <w:p w14:paraId="4121C355"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1052" w:type="dxa"/>
            <w:vAlign w:val="bottom"/>
          </w:tcPr>
          <w:p w14:paraId="474F6BEB" w14:textId="77777777" w:rsidR="006C5480" w:rsidRPr="00BC3FB8" w:rsidRDefault="006C5480" w:rsidP="006160B6">
            <w:pPr>
              <w:spacing w:line="240" w:lineRule="auto"/>
              <w:jc w:val="right"/>
              <w:rPr>
                <w:rFonts w:ascii="Browallia New" w:hAnsi="Browallia New" w:cs="Browallia New"/>
                <w:sz w:val="20"/>
                <w:szCs w:val="20"/>
                <w:highlight w:val="green"/>
              </w:rPr>
            </w:pPr>
          </w:p>
        </w:tc>
        <w:tc>
          <w:tcPr>
            <w:tcW w:w="252" w:type="dxa"/>
            <w:vAlign w:val="bottom"/>
          </w:tcPr>
          <w:p w14:paraId="4CEC009E"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837" w:type="dxa"/>
            <w:vAlign w:val="bottom"/>
          </w:tcPr>
          <w:p w14:paraId="14E09CF8"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239" w:type="dxa"/>
            <w:vAlign w:val="bottom"/>
          </w:tcPr>
          <w:p w14:paraId="07F29B55"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c>
          <w:tcPr>
            <w:tcW w:w="837" w:type="dxa"/>
            <w:gridSpan w:val="2"/>
            <w:vAlign w:val="bottom"/>
          </w:tcPr>
          <w:p w14:paraId="013DB911" w14:textId="77777777" w:rsidR="006C5480" w:rsidRPr="00BC3FB8" w:rsidRDefault="006C5480" w:rsidP="006160B6">
            <w:pPr>
              <w:spacing w:line="240" w:lineRule="auto"/>
              <w:jc w:val="right"/>
              <w:rPr>
                <w:rFonts w:ascii="Browallia New" w:hAnsi="Browallia New" w:cs="Browallia New"/>
                <w:snapToGrid w:val="0"/>
                <w:sz w:val="20"/>
                <w:szCs w:val="20"/>
                <w:highlight w:val="green"/>
              </w:rPr>
            </w:pPr>
          </w:p>
        </w:tc>
      </w:tr>
      <w:tr w:rsidR="006C5480" w:rsidRPr="0058415C" w14:paraId="173463B5" w14:textId="77777777" w:rsidTr="006160B6">
        <w:tc>
          <w:tcPr>
            <w:tcW w:w="3627" w:type="dxa"/>
          </w:tcPr>
          <w:p w14:paraId="42603B82" w14:textId="77777777" w:rsidR="006C5480" w:rsidRPr="0011214C" w:rsidRDefault="006C5480" w:rsidP="006160B6">
            <w:pPr>
              <w:tabs>
                <w:tab w:val="clear" w:pos="454"/>
              </w:tabs>
              <w:spacing w:line="240" w:lineRule="auto"/>
              <w:ind w:left="276" w:hanging="270"/>
              <w:rPr>
                <w:rFonts w:ascii="Browallia New" w:hAnsi="Browallia New" w:cs="Browallia New"/>
                <w:b/>
                <w:snapToGrid w:val="0"/>
                <w:sz w:val="20"/>
                <w:szCs w:val="20"/>
              </w:rPr>
            </w:pPr>
            <w:r w:rsidRPr="0011214C">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07" w:type="dxa"/>
            <w:shd w:val="clear" w:color="auto" w:fill="auto"/>
            <w:noWrap/>
            <w:vAlign w:val="bottom"/>
          </w:tcPr>
          <w:p w14:paraId="00D7CAD0" w14:textId="77777777" w:rsidR="006C5480" w:rsidRPr="00073EAD" w:rsidRDefault="006C5480" w:rsidP="006160B6">
            <w:pPr>
              <w:spacing w:line="240" w:lineRule="auto"/>
              <w:jc w:val="right"/>
              <w:rPr>
                <w:rFonts w:ascii="Browallia New" w:hAnsi="Browallia New" w:cs="Browallia New"/>
                <w:snapToGrid w:val="0"/>
                <w:sz w:val="20"/>
                <w:szCs w:val="20"/>
              </w:rPr>
            </w:pPr>
            <w:r w:rsidRPr="00073EAD">
              <w:rPr>
                <w:rFonts w:ascii="Browallia New" w:hAnsi="Browallia New" w:cs="Browallia New"/>
                <w:snapToGrid w:val="0"/>
                <w:sz w:val="20"/>
                <w:szCs w:val="20"/>
              </w:rPr>
              <w:t>928,393</w:t>
            </w:r>
          </w:p>
        </w:tc>
        <w:tc>
          <w:tcPr>
            <w:tcW w:w="238" w:type="dxa"/>
            <w:shd w:val="clear" w:color="auto" w:fill="auto"/>
            <w:vAlign w:val="bottom"/>
          </w:tcPr>
          <w:p w14:paraId="718C4635" w14:textId="77777777" w:rsidR="006C5480" w:rsidRPr="00073EAD" w:rsidRDefault="006C5480" w:rsidP="006160B6">
            <w:pPr>
              <w:spacing w:line="240" w:lineRule="auto"/>
              <w:jc w:val="right"/>
              <w:rPr>
                <w:rFonts w:ascii="Browallia New" w:hAnsi="Browallia New" w:cs="Browallia New"/>
                <w:snapToGrid w:val="0"/>
                <w:sz w:val="20"/>
                <w:szCs w:val="20"/>
              </w:rPr>
            </w:pPr>
          </w:p>
        </w:tc>
        <w:tc>
          <w:tcPr>
            <w:tcW w:w="822" w:type="dxa"/>
            <w:shd w:val="clear" w:color="auto" w:fill="auto"/>
            <w:noWrap/>
          </w:tcPr>
          <w:p w14:paraId="2D6E4562" w14:textId="77777777" w:rsidR="006C5480" w:rsidRPr="00073EAD" w:rsidRDefault="006C5480" w:rsidP="006160B6">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47" w:type="dxa"/>
            <w:shd w:val="clear" w:color="auto" w:fill="auto"/>
            <w:vAlign w:val="bottom"/>
          </w:tcPr>
          <w:p w14:paraId="7A6895CB" w14:textId="77777777" w:rsidR="006C5480" w:rsidRPr="00073EAD" w:rsidRDefault="006C5480" w:rsidP="006160B6">
            <w:pPr>
              <w:spacing w:line="240" w:lineRule="auto"/>
              <w:jc w:val="right"/>
              <w:rPr>
                <w:rFonts w:ascii="Browallia New" w:hAnsi="Browallia New" w:cs="Browallia New"/>
                <w:snapToGrid w:val="0"/>
                <w:sz w:val="20"/>
                <w:szCs w:val="20"/>
              </w:rPr>
            </w:pPr>
          </w:p>
        </w:tc>
        <w:tc>
          <w:tcPr>
            <w:tcW w:w="1052" w:type="dxa"/>
            <w:shd w:val="clear" w:color="auto" w:fill="auto"/>
            <w:noWrap/>
          </w:tcPr>
          <w:p w14:paraId="19477ABE" w14:textId="77777777" w:rsidR="006C5480" w:rsidRPr="00073EAD" w:rsidRDefault="006C5480" w:rsidP="006160B6">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52" w:type="dxa"/>
            <w:shd w:val="clear" w:color="auto" w:fill="auto"/>
            <w:vAlign w:val="bottom"/>
          </w:tcPr>
          <w:p w14:paraId="663C9760" w14:textId="77777777" w:rsidR="006C5480" w:rsidRPr="00073EAD" w:rsidRDefault="006C5480" w:rsidP="006160B6">
            <w:pPr>
              <w:spacing w:line="240" w:lineRule="auto"/>
              <w:jc w:val="right"/>
              <w:rPr>
                <w:rFonts w:ascii="Browallia New" w:hAnsi="Browallia New" w:cs="Browallia New"/>
                <w:snapToGrid w:val="0"/>
                <w:sz w:val="20"/>
                <w:szCs w:val="20"/>
              </w:rPr>
            </w:pPr>
          </w:p>
        </w:tc>
        <w:tc>
          <w:tcPr>
            <w:tcW w:w="837" w:type="dxa"/>
            <w:shd w:val="clear" w:color="auto" w:fill="auto"/>
            <w:noWrap/>
          </w:tcPr>
          <w:p w14:paraId="3D881B3C" w14:textId="77777777" w:rsidR="006C5480" w:rsidRPr="00073EAD" w:rsidRDefault="006C5480" w:rsidP="006160B6">
            <w:pPr>
              <w:spacing w:line="240" w:lineRule="auto"/>
              <w:jc w:val="right"/>
              <w:rPr>
                <w:rFonts w:ascii="Browallia New" w:hAnsi="Browallia New" w:cs="Browallia New"/>
                <w:sz w:val="20"/>
                <w:szCs w:val="20"/>
              </w:rPr>
            </w:pPr>
            <w:r w:rsidRPr="00073EAD">
              <w:rPr>
                <w:rFonts w:ascii="Browallia New" w:hAnsi="Browallia New" w:cs="Browallia New"/>
                <w:sz w:val="20"/>
                <w:szCs w:val="20"/>
              </w:rPr>
              <w:t>-</w:t>
            </w:r>
          </w:p>
        </w:tc>
        <w:tc>
          <w:tcPr>
            <w:tcW w:w="239" w:type="dxa"/>
            <w:shd w:val="clear" w:color="auto" w:fill="auto"/>
            <w:vAlign w:val="bottom"/>
          </w:tcPr>
          <w:p w14:paraId="2989B313" w14:textId="77777777" w:rsidR="006C5480" w:rsidRPr="00073EAD" w:rsidRDefault="006C5480" w:rsidP="006160B6">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22A7B76C" w14:textId="77777777" w:rsidR="006C5480" w:rsidRPr="00073EAD" w:rsidRDefault="006C5480" w:rsidP="006160B6">
            <w:pPr>
              <w:spacing w:line="240" w:lineRule="auto"/>
              <w:jc w:val="right"/>
              <w:rPr>
                <w:rFonts w:ascii="Browallia New" w:hAnsi="Browallia New" w:cs="Browallia New"/>
                <w:snapToGrid w:val="0"/>
                <w:sz w:val="20"/>
                <w:szCs w:val="20"/>
              </w:rPr>
            </w:pPr>
            <w:r w:rsidRPr="00073EAD">
              <w:rPr>
                <w:rFonts w:ascii="Browallia New" w:hAnsi="Browallia New" w:cs="Browallia New"/>
                <w:snapToGrid w:val="0"/>
                <w:sz w:val="20"/>
                <w:szCs w:val="20"/>
              </w:rPr>
              <w:t>928,393</w:t>
            </w:r>
          </w:p>
        </w:tc>
      </w:tr>
      <w:tr w:rsidR="006C5480" w:rsidRPr="0058415C" w14:paraId="75A11812" w14:textId="77777777" w:rsidTr="006160B6">
        <w:tc>
          <w:tcPr>
            <w:tcW w:w="3627" w:type="dxa"/>
          </w:tcPr>
          <w:p w14:paraId="4FE1D671"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cs/>
              </w:rPr>
            </w:pPr>
            <w:r w:rsidRPr="005761B4">
              <w:rPr>
                <w:rFonts w:ascii="Browallia New" w:hAnsi="Browallia New" w:cs="Browallia New"/>
                <w:b/>
                <w:snapToGrid w:val="0"/>
                <w:sz w:val="20"/>
                <w:szCs w:val="20"/>
                <w:cs/>
              </w:rPr>
              <w:t>เงินกู้ยืมระยะสั้นจากบุคคลและบริษัทที่เกี่ยวข้องและ</w:t>
            </w:r>
            <w:r>
              <w:rPr>
                <w:rFonts w:ascii="Browallia New" w:hAnsi="Browallia New" w:cs="Browallia New"/>
                <w:b/>
                <w:snapToGrid w:val="0"/>
                <w:sz w:val="20"/>
                <w:szCs w:val="20"/>
              </w:rPr>
              <w:br/>
            </w:r>
            <w:r w:rsidRPr="005761B4">
              <w:rPr>
                <w:rFonts w:ascii="Browallia New" w:hAnsi="Browallia New" w:cs="Browallia New"/>
                <w:b/>
                <w:snapToGrid w:val="0"/>
                <w:sz w:val="20"/>
                <w:szCs w:val="20"/>
                <w:cs/>
              </w:rPr>
              <w:t>ดอกเบี้ยค้างจ่าย</w:t>
            </w:r>
          </w:p>
        </w:tc>
        <w:tc>
          <w:tcPr>
            <w:tcW w:w="907" w:type="dxa"/>
            <w:shd w:val="clear" w:color="auto" w:fill="auto"/>
            <w:noWrap/>
            <w:vAlign w:val="bottom"/>
          </w:tcPr>
          <w:p w14:paraId="25EC9607" w14:textId="77777777" w:rsidR="006C5480" w:rsidRPr="000B5CD5" w:rsidRDefault="006C5480" w:rsidP="006160B6">
            <w:pPr>
              <w:spacing w:line="240" w:lineRule="auto"/>
              <w:jc w:val="right"/>
              <w:rPr>
                <w:rFonts w:ascii="Browallia New" w:hAnsi="Browallia New" w:cs="Browallia New"/>
                <w:snapToGrid w:val="0"/>
                <w:sz w:val="20"/>
                <w:szCs w:val="20"/>
              </w:rPr>
            </w:pPr>
            <w:r w:rsidRPr="000B5CD5">
              <w:rPr>
                <w:rFonts w:ascii="Browallia New" w:hAnsi="Browallia New" w:cs="Browallia New"/>
                <w:snapToGrid w:val="0"/>
                <w:sz w:val="20"/>
                <w:szCs w:val="20"/>
              </w:rPr>
              <w:t>1,936,160</w:t>
            </w:r>
          </w:p>
        </w:tc>
        <w:tc>
          <w:tcPr>
            <w:tcW w:w="238" w:type="dxa"/>
            <w:shd w:val="clear" w:color="auto" w:fill="auto"/>
            <w:vAlign w:val="bottom"/>
          </w:tcPr>
          <w:p w14:paraId="00445061"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57CC57CD"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47" w:type="dxa"/>
            <w:shd w:val="clear" w:color="auto" w:fill="auto"/>
            <w:vAlign w:val="bottom"/>
          </w:tcPr>
          <w:p w14:paraId="55514703"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1052" w:type="dxa"/>
            <w:shd w:val="clear" w:color="auto" w:fill="auto"/>
            <w:noWrap/>
            <w:vAlign w:val="bottom"/>
          </w:tcPr>
          <w:p w14:paraId="2A1E29C3"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52" w:type="dxa"/>
            <w:shd w:val="clear" w:color="auto" w:fill="auto"/>
            <w:vAlign w:val="bottom"/>
          </w:tcPr>
          <w:p w14:paraId="6234F85A"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37" w:type="dxa"/>
            <w:shd w:val="clear" w:color="auto" w:fill="auto"/>
            <w:noWrap/>
            <w:vAlign w:val="bottom"/>
          </w:tcPr>
          <w:p w14:paraId="25287EB9"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39" w:type="dxa"/>
            <w:shd w:val="clear" w:color="auto" w:fill="auto"/>
            <w:vAlign w:val="bottom"/>
          </w:tcPr>
          <w:p w14:paraId="1D923382"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0CCED3D4" w14:textId="77777777" w:rsidR="006C5480" w:rsidRPr="000B5CD5" w:rsidRDefault="006C5480" w:rsidP="006160B6">
            <w:pPr>
              <w:spacing w:line="240" w:lineRule="auto"/>
              <w:jc w:val="right"/>
              <w:rPr>
                <w:rFonts w:ascii="Browallia New" w:hAnsi="Browallia New" w:cs="Browallia New"/>
                <w:snapToGrid w:val="0"/>
                <w:sz w:val="20"/>
                <w:szCs w:val="20"/>
              </w:rPr>
            </w:pPr>
            <w:r w:rsidRPr="000B5CD5">
              <w:rPr>
                <w:rFonts w:ascii="Browallia New" w:hAnsi="Browallia New" w:cs="Browallia New"/>
                <w:snapToGrid w:val="0"/>
                <w:sz w:val="20"/>
                <w:szCs w:val="20"/>
              </w:rPr>
              <w:t>1,936,160</w:t>
            </w:r>
          </w:p>
        </w:tc>
      </w:tr>
      <w:tr w:rsidR="006C5480" w:rsidRPr="00A22F05" w14:paraId="13923D45" w14:textId="77777777" w:rsidTr="006160B6">
        <w:tc>
          <w:tcPr>
            <w:tcW w:w="3627" w:type="dxa"/>
          </w:tcPr>
          <w:p w14:paraId="40256340" w14:textId="77777777" w:rsidR="006C5480" w:rsidRPr="00534952" w:rsidRDefault="006C5480" w:rsidP="006160B6">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hint="cs"/>
                <w:b/>
                <w:sz w:val="20"/>
                <w:szCs w:val="20"/>
                <w:cs/>
              </w:rPr>
              <w:t>หุ้นกู้</w:t>
            </w:r>
          </w:p>
        </w:tc>
        <w:tc>
          <w:tcPr>
            <w:tcW w:w="907" w:type="dxa"/>
            <w:shd w:val="clear" w:color="auto" w:fill="auto"/>
            <w:noWrap/>
            <w:vAlign w:val="bottom"/>
          </w:tcPr>
          <w:p w14:paraId="755D59B3" w14:textId="77777777" w:rsidR="006C5480" w:rsidRPr="000B5CD5" w:rsidRDefault="006C5480" w:rsidP="006160B6">
            <w:pPr>
              <w:spacing w:line="240" w:lineRule="auto"/>
              <w:jc w:val="right"/>
              <w:rPr>
                <w:rFonts w:ascii="Browallia New" w:hAnsi="Browallia New" w:cs="DokChampa"/>
                <w:snapToGrid w:val="0"/>
                <w:sz w:val="20"/>
                <w:szCs w:val="20"/>
                <w:lang w:bidi="lo-LA"/>
              </w:rPr>
            </w:pPr>
            <w:r w:rsidRPr="000B5CD5">
              <w:rPr>
                <w:rFonts w:ascii="Browallia New" w:hAnsi="Browallia New" w:cs="DokChampa"/>
                <w:snapToGrid w:val="0"/>
                <w:sz w:val="20"/>
                <w:szCs w:val="20"/>
                <w:lang w:bidi="lo-LA"/>
              </w:rPr>
              <w:t>1,045,929</w:t>
            </w:r>
          </w:p>
        </w:tc>
        <w:tc>
          <w:tcPr>
            <w:tcW w:w="238" w:type="dxa"/>
            <w:shd w:val="clear" w:color="auto" w:fill="auto"/>
            <w:vAlign w:val="bottom"/>
          </w:tcPr>
          <w:p w14:paraId="194724DC"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22" w:type="dxa"/>
            <w:shd w:val="clear" w:color="auto" w:fill="auto"/>
            <w:noWrap/>
            <w:vAlign w:val="bottom"/>
          </w:tcPr>
          <w:p w14:paraId="595DD713"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47" w:type="dxa"/>
            <w:shd w:val="clear" w:color="auto" w:fill="auto"/>
            <w:vAlign w:val="bottom"/>
          </w:tcPr>
          <w:p w14:paraId="0010D4DD"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1052" w:type="dxa"/>
            <w:shd w:val="clear" w:color="auto" w:fill="auto"/>
            <w:noWrap/>
          </w:tcPr>
          <w:p w14:paraId="20C2D769"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52" w:type="dxa"/>
            <w:shd w:val="clear" w:color="auto" w:fill="auto"/>
            <w:vAlign w:val="bottom"/>
          </w:tcPr>
          <w:p w14:paraId="6DCEA8AA"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37" w:type="dxa"/>
            <w:shd w:val="clear" w:color="auto" w:fill="auto"/>
            <w:noWrap/>
          </w:tcPr>
          <w:p w14:paraId="2C298136" w14:textId="77777777" w:rsidR="006C5480" w:rsidRPr="000B5CD5" w:rsidRDefault="006C5480" w:rsidP="006160B6">
            <w:pPr>
              <w:spacing w:line="240" w:lineRule="auto"/>
              <w:jc w:val="right"/>
              <w:rPr>
                <w:rFonts w:ascii="Browallia New" w:hAnsi="Browallia New" w:cs="Browallia New"/>
                <w:sz w:val="20"/>
                <w:szCs w:val="20"/>
              </w:rPr>
            </w:pPr>
            <w:r w:rsidRPr="000B5CD5">
              <w:rPr>
                <w:rFonts w:ascii="Browallia New" w:hAnsi="Browallia New" w:cs="Browallia New"/>
                <w:sz w:val="20"/>
                <w:szCs w:val="20"/>
              </w:rPr>
              <w:t>-</w:t>
            </w:r>
          </w:p>
        </w:tc>
        <w:tc>
          <w:tcPr>
            <w:tcW w:w="239" w:type="dxa"/>
            <w:shd w:val="clear" w:color="auto" w:fill="auto"/>
            <w:vAlign w:val="bottom"/>
          </w:tcPr>
          <w:p w14:paraId="4F4ECD68" w14:textId="77777777" w:rsidR="006C5480" w:rsidRPr="000B5CD5" w:rsidRDefault="006C5480" w:rsidP="006160B6">
            <w:pPr>
              <w:spacing w:line="240" w:lineRule="auto"/>
              <w:jc w:val="right"/>
              <w:rPr>
                <w:rFonts w:ascii="Browallia New" w:hAnsi="Browallia New" w:cs="Browallia New"/>
                <w:snapToGrid w:val="0"/>
                <w:sz w:val="20"/>
                <w:szCs w:val="20"/>
              </w:rPr>
            </w:pPr>
          </w:p>
        </w:tc>
        <w:tc>
          <w:tcPr>
            <w:tcW w:w="837" w:type="dxa"/>
            <w:gridSpan w:val="2"/>
            <w:shd w:val="clear" w:color="auto" w:fill="auto"/>
            <w:noWrap/>
            <w:vAlign w:val="bottom"/>
          </w:tcPr>
          <w:p w14:paraId="1D2AF1FD" w14:textId="77777777" w:rsidR="006C5480" w:rsidRPr="000B5CD5" w:rsidRDefault="006C5480" w:rsidP="006160B6">
            <w:pPr>
              <w:spacing w:line="240" w:lineRule="auto"/>
              <w:jc w:val="right"/>
              <w:rPr>
                <w:rFonts w:ascii="Browallia New" w:hAnsi="Browallia New" w:cs="DokChampa"/>
                <w:snapToGrid w:val="0"/>
                <w:sz w:val="20"/>
                <w:szCs w:val="20"/>
              </w:rPr>
            </w:pPr>
            <w:r w:rsidRPr="000B5CD5">
              <w:rPr>
                <w:rFonts w:ascii="Browallia New" w:hAnsi="Browallia New" w:cs="DokChampa"/>
                <w:snapToGrid w:val="0"/>
                <w:sz w:val="20"/>
                <w:szCs w:val="20"/>
              </w:rPr>
              <w:t>1,045,929</w:t>
            </w:r>
          </w:p>
        </w:tc>
      </w:tr>
      <w:tr w:rsidR="006C5480" w:rsidRPr="0058415C" w14:paraId="07F60D5A" w14:textId="77777777" w:rsidTr="006160B6">
        <w:tc>
          <w:tcPr>
            <w:tcW w:w="3627" w:type="dxa"/>
          </w:tcPr>
          <w:p w14:paraId="6C45490B" w14:textId="77777777" w:rsidR="006C5480" w:rsidRPr="00534952" w:rsidRDefault="006C5480" w:rsidP="006160B6">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07" w:type="dxa"/>
            <w:shd w:val="clear" w:color="auto" w:fill="auto"/>
            <w:noWrap/>
            <w:vAlign w:val="bottom"/>
          </w:tcPr>
          <w:p w14:paraId="3910280D" w14:textId="77777777" w:rsidR="006C5480" w:rsidRPr="0056675C" w:rsidRDefault="006C5480" w:rsidP="006160B6">
            <w:pPr>
              <w:spacing w:line="240" w:lineRule="auto"/>
              <w:jc w:val="right"/>
              <w:rPr>
                <w:rFonts w:ascii="Browallia New" w:hAnsi="Browallia New" w:cs="Browallia New"/>
                <w:sz w:val="20"/>
                <w:szCs w:val="20"/>
              </w:rPr>
            </w:pPr>
            <w:r w:rsidRPr="0056675C">
              <w:rPr>
                <w:rFonts w:ascii="Browallia New" w:hAnsi="Browallia New" w:cs="Browallia New"/>
                <w:sz w:val="20"/>
                <w:szCs w:val="20"/>
              </w:rPr>
              <w:t>19,302</w:t>
            </w:r>
          </w:p>
        </w:tc>
        <w:tc>
          <w:tcPr>
            <w:tcW w:w="238" w:type="dxa"/>
            <w:shd w:val="clear" w:color="auto" w:fill="auto"/>
            <w:vAlign w:val="bottom"/>
          </w:tcPr>
          <w:p w14:paraId="3BDD5AB5" w14:textId="77777777" w:rsidR="006C5480" w:rsidRPr="0056675C" w:rsidRDefault="006C5480" w:rsidP="006160B6">
            <w:pPr>
              <w:spacing w:line="240" w:lineRule="auto"/>
              <w:jc w:val="right"/>
              <w:rPr>
                <w:rFonts w:ascii="Browallia New" w:hAnsi="Browallia New" w:cs="Browallia New"/>
                <w:sz w:val="20"/>
                <w:szCs w:val="20"/>
              </w:rPr>
            </w:pPr>
          </w:p>
        </w:tc>
        <w:tc>
          <w:tcPr>
            <w:tcW w:w="822" w:type="dxa"/>
            <w:shd w:val="clear" w:color="auto" w:fill="auto"/>
            <w:noWrap/>
            <w:vAlign w:val="bottom"/>
          </w:tcPr>
          <w:p w14:paraId="35ED9F61" w14:textId="77777777" w:rsidR="006C5480" w:rsidRPr="0056675C" w:rsidRDefault="006C5480" w:rsidP="006160B6">
            <w:pPr>
              <w:spacing w:line="240" w:lineRule="auto"/>
              <w:jc w:val="right"/>
              <w:rPr>
                <w:rFonts w:ascii="Browallia New" w:hAnsi="Browallia New" w:cs="Browallia New"/>
                <w:sz w:val="20"/>
                <w:szCs w:val="20"/>
              </w:rPr>
            </w:pPr>
            <w:r w:rsidRPr="0056675C">
              <w:rPr>
                <w:rFonts w:ascii="Browallia New" w:hAnsi="Browallia New" w:cs="Browallia New"/>
                <w:sz w:val="20"/>
                <w:szCs w:val="20"/>
              </w:rPr>
              <w:t>45,621</w:t>
            </w:r>
          </w:p>
        </w:tc>
        <w:tc>
          <w:tcPr>
            <w:tcW w:w="247" w:type="dxa"/>
            <w:shd w:val="clear" w:color="auto" w:fill="auto"/>
            <w:vAlign w:val="bottom"/>
          </w:tcPr>
          <w:p w14:paraId="78082CF8" w14:textId="77777777" w:rsidR="006C5480" w:rsidRPr="00C07995" w:rsidRDefault="006C5480" w:rsidP="006160B6">
            <w:pPr>
              <w:spacing w:line="240" w:lineRule="auto"/>
              <w:jc w:val="right"/>
              <w:rPr>
                <w:rFonts w:ascii="Browallia New" w:hAnsi="Browallia New" w:cs="Browallia New"/>
                <w:sz w:val="20"/>
                <w:szCs w:val="20"/>
              </w:rPr>
            </w:pPr>
          </w:p>
        </w:tc>
        <w:tc>
          <w:tcPr>
            <w:tcW w:w="1052" w:type="dxa"/>
            <w:shd w:val="clear" w:color="auto" w:fill="auto"/>
            <w:noWrap/>
          </w:tcPr>
          <w:p w14:paraId="6CB21309" w14:textId="77777777" w:rsidR="006C5480" w:rsidRPr="0056675C" w:rsidRDefault="006C5480" w:rsidP="006160B6">
            <w:pPr>
              <w:spacing w:line="240" w:lineRule="auto"/>
              <w:jc w:val="right"/>
              <w:rPr>
                <w:rFonts w:ascii="Browallia New" w:hAnsi="Browallia New" w:cs="Browallia New"/>
                <w:sz w:val="20"/>
                <w:szCs w:val="20"/>
              </w:rPr>
            </w:pPr>
            <w:r w:rsidRPr="0056675C">
              <w:rPr>
                <w:rFonts w:ascii="Browallia New" w:hAnsi="Browallia New" w:cs="Browallia New"/>
                <w:sz w:val="20"/>
                <w:szCs w:val="20"/>
              </w:rPr>
              <w:t>-</w:t>
            </w:r>
          </w:p>
        </w:tc>
        <w:tc>
          <w:tcPr>
            <w:tcW w:w="252" w:type="dxa"/>
            <w:shd w:val="clear" w:color="auto" w:fill="auto"/>
            <w:vAlign w:val="bottom"/>
          </w:tcPr>
          <w:p w14:paraId="069144AC" w14:textId="77777777" w:rsidR="006C5480" w:rsidRPr="0056675C" w:rsidRDefault="006C5480" w:rsidP="006160B6">
            <w:pPr>
              <w:spacing w:line="240" w:lineRule="auto"/>
              <w:jc w:val="right"/>
              <w:rPr>
                <w:rFonts w:ascii="Browallia New" w:hAnsi="Browallia New" w:cs="Browallia New"/>
                <w:sz w:val="20"/>
                <w:szCs w:val="20"/>
              </w:rPr>
            </w:pPr>
          </w:p>
        </w:tc>
        <w:tc>
          <w:tcPr>
            <w:tcW w:w="837" w:type="dxa"/>
            <w:shd w:val="clear" w:color="auto" w:fill="auto"/>
            <w:noWrap/>
          </w:tcPr>
          <w:p w14:paraId="0E042C77" w14:textId="77777777" w:rsidR="006C5480" w:rsidRPr="0056675C" w:rsidRDefault="006C5480" w:rsidP="006160B6">
            <w:pPr>
              <w:spacing w:line="240" w:lineRule="auto"/>
              <w:jc w:val="right"/>
              <w:rPr>
                <w:rFonts w:ascii="Browallia New" w:hAnsi="Browallia New" w:cs="Browallia New"/>
                <w:sz w:val="20"/>
                <w:szCs w:val="20"/>
              </w:rPr>
            </w:pPr>
            <w:r w:rsidRPr="0056675C">
              <w:rPr>
                <w:rFonts w:ascii="Browallia New" w:hAnsi="Browallia New" w:cs="Browallia New"/>
                <w:sz w:val="20"/>
                <w:szCs w:val="20"/>
              </w:rPr>
              <w:t>-</w:t>
            </w:r>
          </w:p>
        </w:tc>
        <w:tc>
          <w:tcPr>
            <w:tcW w:w="239" w:type="dxa"/>
            <w:shd w:val="clear" w:color="auto" w:fill="auto"/>
            <w:vAlign w:val="bottom"/>
          </w:tcPr>
          <w:p w14:paraId="512A8AA0" w14:textId="77777777" w:rsidR="006C5480" w:rsidRPr="0056675C" w:rsidRDefault="006C5480" w:rsidP="006160B6">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6814FB35" w14:textId="77777777" w:rsidR="006C5480" w:rsidRPr="0056675C" w:rsidRDefault="006C5480" w:rsidP="006160B6">
            <w:pPr>
              <w:spacing w:line="240" w:lineRule="auto"/>
              <w:jc w:val="right"/>
              <w:rPr>
                <w:rFonts w:ascii="Browallia New" w:hAnsi="Browallia New" w:cs="Browallia New"/>
                <w:sz w:val="20"/>
                <w:szCs w:val="20"/>
              </w:rPr>
            </w:pPr>
            <w:r w:rsidRPr="0056675C">
              <w:rPr>
                <w:rFonts w:ascii="Browallia New" w:hAnsi="Browallia New" w:cs="Browallia New"/>
                <w:sz w:val="20"/>
                <w:szCs w:val="20"/>
              </w:rPr>
              <w:t>64,923</w:t>
            </w:r>
          </w:p>
        </w:tc>
      </w:tr>
      <w:tr w:rsidR="006C5480" w14:paraId="0224D049" w14:textId="77777777" w:rsidTr="006160B6">
        <w:tc>
          <w:tcPr>
            <w:tcW w:w="3627" w:type="dxa"/>
          </w:tcPr>
          <w:p w14:paraId="056AFB28" w14:textId="77777777" w:rsidR="006C5480" w:rsidRPr="0011214C" w:rsidRDefault="006C5480" w:rsidP="006160B6">
            <w:pPr>
              <w:spacing w:line="240" w:lineRule="auto"/>
              <w:rPr>
                <w:rFonts w:ascii="Browallia New" w:hAnsi="Browallia New" w:cs="Browallia New"/>
                <w:b/>
                <w:sz w:val="20"/>
                <w:szCs w:val="20"/>
                <w:cs/>
              </w:rPr>
            </w:pPr>
            <w:r w:rsidRPr="0011214C">
              <w:rPr>
                <w:rFonts w:ascii="Browallia New" w:hAnsi="Browallia New" w:cs="Browallia New"/>
                <w:b/>
                <w:sz w:val="20"/>
                <w:szCs w:val="20"/>
                <w:cs/>
              </w:rPr>
              <w:t>เงินกู้ยืมระยะยาวจากสถาบันการเงิน</w:t>
            </w:r>
          </w:p>
        </w:tc>
        <w:tc>
          <w:tcPr>
            <w:tcW w:w="907" w:type="dxa"/>
            <w:shd w:val="clear" w:color="auto" w:fill="auto"/>
            <w:noWrap/>
            <w:vAlign w:val="bottom"/>
          </w:tcPr>
          <w:p w14:paraId="7431EF9D" w14:textId="77777777" w:rsidR="006C5480" w:rsidRPr="002F035C" w:rsidRDefault="006C5480" w:rsidP="006160B6">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38" w:type="dxa"/>
            <w:shd w:val="clear" w:color="auto" w:fill="auto"/>
            <w:vAlign w:val="bottom"/>
          </w:tcPr>
          <w:p w14:paraId="3AC2622E" w14:textId="77777777" w:rsidR="006C5480" w:rsidRPr="002F035C" w:rsidRDefault="006C5480" w:rsidP="006160B6">
            <w:pPr>
              <w:spacing w:line="240" w:lineRule="auto"/>
              <w:jc w:val="right"/>
              <w:rPr>
                <w:rFonts w:ascii="Browallia New" w:hAnsi="Browallia New" w:cs="Browallia New"/>
                <w:sz w:val="20"/>
                <w:szCs w:val="20"/>
              </w:rPr>
            </w:pPr>
          </w:p>
        </w:tc>
        <w:tc>
          <w:tcPr>
            <w:tcW w:w="822" w:type="dxa"/>
            <w:shd w:val="clear" w:color="auto" w:fill="auto"/>
            <w:noWrap/>
            <w:vAlign w:val="bottom"/>
          </w:tcPr>
          <w:p w14:paraId="4E3D5A33" w14:textId="77777777" w:rsidR="006C5480" w:rsidRPr="002F035C" w:rsidRDefault="006C5480" w:rsidP="006160B6">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47" w:type="dxa"/>
            <w:shd w:val="clear" w:color="auto" w:fill="auto"/>
            <w:vAlign w:val="bottom"/>
          </w:tcPr>
          <w:p w14:paraId="22BA280D" w14:textId="77777777" w:rsidR="006C5480" w:rsidRPr="002F035C" w:rsidRDefault="006C5480" w:rsidP="006160B6">
            <w:pPr>
              <w:spacing w:line="240" w:lineRule="auto"/>
              <w:jc w:val="right"/>
              <w:rPr>
                <w:rFonts w:ascii="Browallia New" w:hAnsi="Browallia New" w:cs="Browallia New"/>
                <w:sz w:val="20"/>
                <w:szCs w:val="20"/>
              </w:rPr>
            </w:pPr>
          </w:p>
        </w:tc>
        <w:tc>
          <w:tcPr>
            <w:tcW w:w="1052" w:type="dxa"/>
            <w:shd w:val="clear" w:color="auto" w:fill="auto"/>
            <w:noWrap/>
            <w:vAlign w:val="bottom"/>
          </w:tcPr>
          <w:p w14:paraId="5A9F462D" w14:textId="77777777" w:rsidR="006C5480" w:rsidRPr="002F035C" w:rsidRDefault="006C5480" w:rsidP="006160B6">
            <w:pPr>
              <w:spacing w:line="240" w:lineRule="auto"/>
              <w:jc w:val="right"/>
              <w:rPr>
                <w:rFonts w:ascii="Browallia New" w:hAnsi="Browallia New" w:cs="Browallia New"/>
                <w:sz w:val="20"/>
                <w:szCs w:val="20"/>
              </w:rPr>
            </w:pPr>
            <w:r w:rsidRPr="002F035C">
              <w:rPr>
                <w:rFonts w:ascii="Browallia New" w:hAnsi="Browallia New" w:cs="Browallia New"/>
                <w:sz w:val="20"/>
                <w:szCs w:val="20"/>
              </w:rPr>
              <w:t>1,390,694</w:t>
            </w:r>
          </w:p>
        </w:tc>
        <w:tc>
          <w:tcPr>
            <w:tcW w:w="252" w:type="dxa"/>
            <w:shd w:val="clear" w:color="auto" w:fill="auto"/>
            <w:vAlign w:val="bottom"/>
          </w:tcPr>
          <w:p w14:paraId="2B5402D1" w14:textId="77777777" w:rsidR="006C5480" w:rsidRPr="002F035C" w:rsidRDefault="006C5480" w:rsidP="006160B6">
            <w:pPr>
              <w:spacing w:line="240" w:lineRule="auto"/>
              <w:jc w:val="right"/>
              <w:rPr>
                <w:rFonts w:ascii="Browallia New" w:hAnsi="Browallia New" w:cs="Browallia New"/>
                <w:sz w:val="20"/>
                <w:szCs w:val="20"/>
              </w:rPr>
            </w:pPr>
          </w:p>
        </w:tc>
        <w:tc>
          <w:tcPr>
            <w:tcW w:w="837" w:type="dxa"/>
            <w:shd w:val="clear" w:color="auto" w:fill="auto"/>
            <w:noWrap/>
          </w:tcPr>
          <w:p w14:paraId="50FCD6EE" w14:textId="77777777" w:rsidR="006C5480" w:rsidRPr="002F035C" w:rsidRDefault="006C5480" w:rsidP="006160B6">
            <w:pPr>
              <w:spacing w:line="240" w:lineRule="auto"/>
              <w:jc w:val="right"/>
              <w:rPr>
                <w:rFonts w:ascii="Browallia New" w:hAnsi="Browallia New" w:cs="Browallia New"/>
                <w:sz w:val="20"/>
                <w:szCs w:val="20"/>
              </w:rPr>
            </w:pPr>
            <w:r w:rsidRPr="002F035C">
              <w:rPr>
                <w:rFonts w:ascii="Browallia New" w:hAnsi="Browallia New" w:cs="Browallia New"/>
                <w:sz w:val="20"/>
                <w:szCs w:val="20"/>
              </w:rPr>
              <w:t>-</w:t>
            </w:r>
          </w:p>
        </w:tc>
        <w:tc>
          <w:tcPr>
            <w:tcW w:w="239" w:type="dxa"/>
            <w:shd w:val="clear" w:color="auto" w:fill="auto"/>
            <w:vAlign w:val="bottom"/>
          </w:tcPr>
          <w:p w14:paraId="0ECE3B7C" w14:textId="77777777" w:rsidR="006C5480" w:rsidRPr="002F035C" w:rsidRDefault="006C5480" w:rsidP="006160B6">
            <w:pPr>
              <w:spacing w:line="240" w:lineRule="auto"/>
              <w:jc w:val="right"/>
              <w:rPr>
                <w:rFonts w:ascii="Browallia New" w:hAnsi="Browallia New" w:cs="Browallia New"/>
                <w:sz w:val="20"/>
                <w:szCs w:val="20"/>
              </w:rPr>
            </w:pPr>
          </w:p>
        </w:tc>
        <w:tc>
          <w:tcPr>
            <w:tcW w:w="837" w:type="dxa"/>
            <w:gridSpan w:val="2"/>
            <w:shd w:val="clear" w:color="auto" w:fill="auto"/>
            <w:noWrap/>
            <w:vAlign w:val="bottom"/>
          </w:tcPr>
          <w:p w14:paraId="18CCC16A" w14:textId="77777777" w:rsidR="006C5480" w:rsidRPr="002F035C" w:rsidRDefault="006C5480" w:rsidP="006160B6">
            <w:pPr>
              <w:spacing w:line="240" w:lineRule="auto"/>
              <w:jc w:val="right"/>
              <w:rPr>
                <w:rFonts w:ascii="Browallia New" w:hAnsi="Browallia New" w:cs="Browallia New"/>
                <w:sz w:val="20"/>
                <w:szCs w:val="20"/>
              </w:rPr>
            </w:pPr>
            <w:r w:rsidRPr="002F035C">
              <w:rPr>
                <w:rFonts w:ascii="Browallia New" w:hAnsi="Browallia New" w:cs="Browallia New"/>
                <w:sz w:val="20"/>
                <w:szCs w:val="20"/>
              </w:rPr>
              <w:t>1,390,694</w:t>
            </w:r>
          </w:p>
        </w:tc>
      </w:tr>
    </w:tbl>
    <w:p w14:paraId="4B473D24" w14:textId="77777777" w:rsidR="006C5480" w:rsidRDefault="006C5480"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4E8B2936" w14:textId="77777777" w:rsidR="007D6EAE" w:rsidRPr="006C5480" w:rsidRDefault="007D6EAE" w:rsidP="00E87538">
      <w:pPr>
        <w:tabs>
          <w:tab w:val="left" w:pos="2160"/>
          <w:tab w:val="left" w:pos="2880"/>
        </w:tabs>
        <w:spacing w:line="240" w:lineRule="auto"/>
        <w:ind w:left="420" w:right="-45"/>
        <w:jc w:val="thaiDistribute"/>
        <w:rPr>
          <w:rFonts w:ascii="Browallia New" w:hAnsi="Browallia New" w:cs="Browallia New"/>
          <w:spacing w:val="-2"/>
          <w:sz w:val="28"/>
          <w:szCs w:val="28"/>
        </w:rPr>
      </w:pPr>
    </w:p>
    <w:p w14:paraId="55C61B1F" w14:textId="77777777" w:rsidR="008A494B" w:rsidRPr="000734BC" w:rsidRDefault="008A494B" w:rsidP="00923F37">
      <w:pPr>
        <w:tabs>
          <w:tab w:val="left" w:pos="2160"/>
          <w:tab w:val="left" w:pos="2880"/>
        </w:tabs>
        <w:spacing w:line="240" w:lineRule="auto"/>
        <w:ind w:left="420" w:right="-45"/>
        <w:jc w:val="thaiDistribute"/>
        <w:rPr>
          <w:rFonts w:ascii="Browallia New" w:hAnsi="Browallia New" w:cs="Browallia New"/>
          <w:spacing w:val="-2"/>
          <w:sz w:val="20"/>
          <w:szCs w:val="20"/>
        </w:rPr>
      </w:pPr>
    </w:p>
    <w:p w14:paraId="19C889FD" w14:textId="41B31B80" w:rsidR="00600B7D" w:rsidRDefault="00600B7D" w:rsidP="00600B7D">
      <w:pPr>
        <w:pStyle w:val="BodyText2"/>
        <w:spacing w:line="240" w:lineRule="auto"/>
        <w:ind w:left="900"/>
        <w:jc w:val="thaiDistribute"/>
        <w:rPr>
          <w:rFonts w:ascii="Browallia New" w:hAnsi="Browallia New" w:cs="Browallia New"/>
          <w:spacing w:val="-4"/>
          <w:sz w:val="20"/>
          <w:lang w:val="en-GB"/>
        </w:rPr>
      </w:pPr>
    </w:p>
    <w:p w14:paraId="0F32CD60" w14:textId="6C3C8642" w:rsidR="007D6EAE" w:rsidRDefault="007D6EAE" w:rsidP="00600B7D">
      <w:pPr>
        <w:pStyle w:val="BodyText2"/>
        <w:spacing w:line="240" w:lineRule="auto"/>
        <w:ind w:left="900"/>
        <w:jc w:val="thaiDistribute"/>
        <w:rPr>
          <w:rFonts w:ascii="Browallia New" w:hAnsi="Browallia New" w:cs="Browallia New"/>
          <w:spacing w:val="-4"/>
          <w:sz w:val="20"/>
          <w:lang w:val="en-GB"/>
        </w:rPr>
      </w:pPr>
    </w:p>
    <w:p w14:paraId="21335EA5" w14:textId="7AE1B81B" w:rsidR="004B1F00" w:rsidRDefault="004B1F00" w:rsidP="007F6E53">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30" w:type="dxa"/>
        <w:tblInd w:w="426" w:type="dxa"/>
        <w:tblLayout w:type="fixed"/>
        <w:tblLook w:val="0000" w:firstRow="0" w:lastRow="0" w:firstColumn="0" w:lastColumn="0" w:noHBand="0" w:noVBand="0"/>
      </w:tblPr>
      <w:tblGrid>
        <w:gridCol w:w="3543"/>
        <w:gridCol w:w="917"/>
        <w:gridCol w:w="238"/>
        <w:gridCol w:w="830"/>
        <w:gridCol w:w="247"/>
        <w:gridCol w:w="1064"/>
        <w:gridCol w:w="252"/>
        <w:gridCol w:w="755"/>
        <w:gridCol w:w="239"/>
        <w:gridCol w:w="845"/>
      </w:tblGrid>
      <w:tr w:rsidR="006C5480" w:rsidRPr="00534952" w14:paraId="44029E7F" w14:textId="77777777" w:rsidTr="006160B6">
        <w:trPr>
          <w:tblHeader/>
        </w:trPr>
        <w:tc>
          <w:tcPr>
            <w:tcW w:w="3543" w:type="dxa"/>
          </w:tcPr>
          <w:p w14:paraId="77E41057" w14:textId="77777777" w:rsidR="006C5480" w:rsidRPr="00534952" w:rsidRDefault="006C5480" w:rsidP="006160B6">
            <w:pPr>
              <w:spacing w:line="240" w:lineRule="auto"/>
              <w:rPr>
                <w:rFonts w:ascii="Browallia New" w:hAnsi="Browallia New" w:cs="Browallia New"/>
                <w:bCs/>
                <w:snapToGrid w:val="0"/>
                <w:sz w:val="20"/>
                <w:szCs w:val="20"/>
              </w:rPr>
            </w:pPr>
          </w:p>
        </w:tc>
        <w:tc>
          <w:tcPr>
            <w:tcW w:w="5387" w:type="dxa"/>
            <w:gridSpan w:val="9"/>
          </w:tcPr>
          <w:p w14:paraId="0353E19B" w14:textId="77777777" w:rsidR="006C5480" w:rsidRPr="00534952" w:rsidRDefault="006C5480" w:rsidP="006160B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585"/>
              </w:tabs>
              <w:spacing w:line="240" w:lineRule="auto"/>
              <w:jc w:val="right"/>
              <w:rPr>
                <w:rFonts w:ascii="Browallia New" w:hAnsi="Browallia New" w:cs="Browallia New"/>
                <w:color w:val="000000"/>
                <w:sz w:val="20"/>
                <w:szCs w:val="20"/>
                <w:cs/>
              </w:rPr>
            </w:pPr>
            <w:r>
              <w:rPr>
                <w:rFonts w:ascii="Browallia New" w:hAnsi="Browallia New" w:cs="Browallia New"/>
                <w:color w:val="000000"/>
                <w:sz w:val="20"/>
                <w:szCs w:val="20"/>
                <w:cs/>
              </w:rPr>
              <w:tab/>
            </w:r>
            <w:r>
              <w:rPr>
                <w:rFonts w:ascii="Browallia New" w:hAnsi="Browallia New" w:cs="Browallia New"/>
                <w:color w:val="000000"/>
                <w:sz w:val="20"/>
                <w:szCs w:val="20"/>
                <w:cs/>
              </w:rPr>
              <w:tab/>
            </w:r>
            <w:r w:rsidRPr="00534952">
              <w:rPr>
                <w:rFonts w:ascii="Browallia New" w:hAnsi="Browallia New" w:cs="Browallia New"/>
                <w:color w:val="000000"/>
                <w:sz w:val="20"/>
                <w:szCs w:val="20"/>
                <w:cs/>
              </w:rPr>
              <w:t>(หน่วย</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w:t>
            </w:r>
            <w:r w:rsidRPr="00F46B29">
              <w:rPr>
                <w:rFonts w:ascii="Browallia New" w:hAnsi="Browallia New" w:cs="Browallia New"/>
                <w:color w:val="000000"/>
                <w:sz w:val="20"/>
                <w:szCs w:val="20"/>
              </w:rPr>
              <w:t xml:space="preserve"> </w:t>
            </w:r>
            <w:r w:rsidRPr="00534952">
              <w:rPr>
                <w:rFonts w:ascii="Browallia New" w:hAnsi="Browallia New" w:cs="Browallia New"/>
                <w:color w:val="000000"/>
                <w:sz w:val="20"/>
                <w:szCs w:val="20"/>
                <w:cs/>
              </w:rPr>
              <w:t>พันบาท)</w:t>
            </w:r>
          </w:p>
        </w:tc>
      </w:tr>
      <w:tr w:rsidR="006C5480" w:rsidRPr="00534952" w14:paraId="55E1B091" w14:textId="77777777" w:rsidTr="006160B6">
        <w:trPr>
          <w:tblHeader/>
        </w:trPr>
        <w:tc>
          <w:tcPr>
            <w:tcW w:w="3543" w:type="dxa"/>
          </w:tcPr>
          <w:p w14:paraId="338747E7" w14:textId="77777777" w:rsidR="006C5480" w:rsidRPr="00534952" w:rsidRDefault="006C5480" w:rsidP="006160B6">
            <w:pPr>
              <w:spacing w:line="240" w:lineRule="auto"/>
              <w:rPr>
                <w:rFonts w:ascii="Browallia New" w:hAnsi="Browallia New" w:cs="Browallia New"/>
                <w:bCs/>
                <w:snapToGrid w:val="0"/>
                <w:sz w:val="20"/>
                <w:szCs w:val="20"/>
              </w:rPr>
            </w:pPr>
          </w:p>
        </w:tc>
        <w:tc>
          <w:tcPr>
            <w:tcW w:w="5387" w:type="dxa"/>
            <w:gridSpan w:val="9"/>
          </w:tcPr>
          <w:p w14:paraId="67DE4A9F"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งบการเงินเฉพาะของบริษัท</w:t>
            </w:r>
          </w:p>
        </w:tc>
      </w:tr>
      <w:tr w:rsidR="006C5480" w:rsidRPr="00534952" w14:paraId="5C0B2B6B" w14:textId="77777777" w:rsidTr="006160B6">
        <w:trPr>
          <w:tblHeader/>
        </w:trPr>
        <w:tc>
          <w:tcPr>
            <w:tcW w:w="3543" w:type="dxa"/>
          </w:tcPr>
          <w:p w14:paraId="4E3F9FB7" w14:textId="77777777" w:rsidR="006C5480" w:rsidRPr="00534952" w:rsidRDefault="006C5480" w:rsidP="006160B6">
            <w:pPr>
              <w:spacing w:line="240" w:lineRule="auto"/>
              <w:rPr>
                <w:rFonts w:ascii="Browallia New" w:hAnsi="Browallia New" w:cs="Browallia New"/>
                <w:bCs/>
                <w:snapToGrid w:val="0"/>
                <w:sz w:val="20"/>
                <w:szCs w:val="20"/>
              </w:rPr>
            </w:pPr>
          </w:p>
        </w:tc>
        <w:tc>
          <w:tcPr>
            <w:tcW w:w="1985" w:type="dxa"/>
            <w:gridSpan w:val="3"/>
            <w:tcBorders>
              <w:top w:val="single" w:sz="4" w:space="0" w:color="auto"/>
              <w:bottom w:val="single" w:sz="4" w:space="0" w:color="auto"/>
            </w:tcBorders>
          </w:tcPr>
          <w:p w14:paraId="79DEFEAD"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อัตราดอกเบี้ยคงที่</w:t>
            </w:r>
          </w:p>
        </w:tc>
        <w:tc>
          <w:tcPr>
            <w:tcW w:w="247" w:type="dxa"/>
            <w:tcBorders>
              <w:top w:val="single" w:sz="4" w:space="0" w:color="auto"/>
            </w:tcBorders>
          </w:tcPr>
          <w:p w14:paraId="7ADD32D2"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1064" w:type="dxa"/>
            <w:tcBorders>
              <w:top w:val="single" w:sz="4" w:space="0" w:color="auto"/>
            </w:tcBorders>
          </w:tcPr>
          <w:p w14:paraId="12F3ABC9"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อัตราดอกเบี้ย</w:t>
            </w:r>
          </w:p>
        </w:tc>
        <w:tc>
          <w:tcPr>
            <w:tcW w:w="252" w:type="dxa"/>
            <w:tcBorders>
              <w:top w:val="single" w:sz="4" w:space="0" w:color="auto"/>
            </w:tcBorders>
          </w:tcPr>
          <w:p w14:paraId="2911FD7C"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755" w:type="dxa"/>
            <w:tcBorders>
              <w:top w:val="single" w:sz="4" w:space="0" w:color="auto"/>
            </w:tcBorders>
          </w:tcPr>
          <w:p w14:paraId="3236521E"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ไม่มี</w:t>
            </w:r>
          </w:p>
        </w:tc>
        <w:tc>
          <w:tcPr>
            <w:tcW w:w="239" w:type="dxa"/>
            <w:tcBorders>
              <w:top w:val="single" w:sz="4" w:space="0" w:color="auto"/>
            </w:tcBorders>
          </w:tcPr>
          <w:p w14:paraId="68F91B18" w14:textId="77777777" w:rsidR="006C5480" w:rsidRPr="00534952" w:rsidRDefault="006C5480" w:rsidP="006160B6">
            <w:pPr>
              <w:spacing w:line="240" w:lineRule="auto"/>
              <w:jc w:val="center"/>
              <w:rPr>
                <w:rFonts w:ascii="Browallia New" w:hAnsi="Browallia New" w:cs="Browallia New"/>
                <w:b/>
                <w:snapToGrid w:val="0"/>
                <w:sz w:val="20"/>
                <w:szCs w:val="20"/>
              </w:rPr>
            </w:pPr>
          </w:p>
        </w:tc>
        <w:tc>
          <w:tcPr>
            <w:tcW w:w="845" w:type="dxa"/>
            <w:tcBorders>
              <w:top w:val="single" w:sz="4" w:space="0" w:color="auto"/>
            </w:tcBorders>
          </w:tcPr>
          <w:p w14:paraId="37914B86" w14:textId="77777777" w:rsidR="006C5480" w:rsidRPr="00534952" w:rsidRDefault="006C5480" w:rsidP="006160B6">
            <w:pPr>
              <w:spacing w:line="240" w:lineRule="auto"/>
              <w:jc w:val="center"/>
              <w:rPr>
                <w:rFonts w:ascii="Browallia New" w:hAnsi="Browallia New" w:cs="Browallia New"/>
                <w:b/>
                <w:snapToGrid w:val="0"/>
                <w:sz w:val="20"/>
                <w:szCs w:val="20"/>
              </w:rPr>
            </w:pPr>
          </w:p>
        </w:tc>
      </w:tr>
      <w:tr w:rsidR="006C5480" w:rsidRPr="00534952" w14:paraId="7BAB9780" w14:textId="77777777" w:rsidTr="006160B6">
        <w:trPr>
          <w:tblHeader/>
        </w:trPr>
        <w:tc>
          <w:tcPr>
            <w:tcW w:w="3543" w:type="dxa"/>
          </w:tcPr>
          <w:p w14:paraId="338D9C9C" w14:textId="77777777" w:rsidR="006C5480" w:rsidRPr="00534952" w:rsidRDefault="006C5480" w:rsidP="006160B6">
            <w:pPr>
              <w:spacing w:line="240" w:lineRule="auto"/>
              <w:rPr>
                <w:rFonts w:ascii="Browallia New" w:hAnsi="Browallia New" w:cs="Browallia New"/>
                <w:bCs/>
                <w:snapToGrid w:val="0"/>
                <w:sz w:val="20"/>
                <w:szCs w:val="20"/>
              </w:rPr>
            </w:pPr>
          </w:p>
        </w:tc>
        <w:tc>
          <w:tcPr>
            <w:tcW w:w="917" w:type="dxa"/>
            <w:tcBorders>
              <w:top w:val="single" w:sz="4" w:space="0" w:color="auto"/>
            </w:tcBorders>
          </w:tcPr>
          <w:p w14:paraId="5ABDE65C"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ภายใน</w:t>
            </w:r>
          </w:p>
        </w:tc>
        <w:tc>
          <w:tcPr>
            <w:tcW w:w="238" w:type="dxa"/>
            <w:tcBorders>
              <w:top w:val="single" w:sz="4" w:space="0" w:color="auto"/>
            </w:tcBorders>
          </w:tcPr>
          <w:p w14:paraId="423B4185"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830" w:type="dxa"/>
            <w:tcBorders>
              <w:top w:val="single" w:sz="4" w:space="0" w:color="auto"/>
            </w:tcBorders>
          </w:tcPr>
          <w:p w14:paraId="764D6CF2"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มากกว่า</w:t>
            </w:r>
          </w:p>
        </w:tc>
        <w:tc>
          <w:tcPr>
            <w:tcW w:w="247" w:type="dxa"/>
          </w:tcPr>
          <w:p w14:paraId="135973C2"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1064" w:type="dxa"/>
          </w:tcPr>
          <w:p w14:paraId="69BA860F"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ปรับขึ้นลง</w:t>
            </w:r>
          </w:p>
        </w:tc>
        <w:tc>
          <w:tcPr>
            <w:tcW w:w="252" w:type="dxa"/>
          </w:tcPr>
          <w:p w14:paraId="33B5CA36" w14:textId="77777777" w:rsidR="006C5480" w:rsidRPr="00534952" w:rsidRDefault="006C5480" w:rsidP="006160B6">
            <w:pPr>
              <w:spacing w:line="240" w:lineRule="auto"/>
              <w:jc w:val="center"/>
              <w:rPr>
                <w:rFonts w:ascii="Browallia New" w:hAnsi="Browallia New" w:cs="Browallia New"/>
                <w:b/>
                <w:snapToGrid w:val="0"/>
                <w:sz w:val="20"/>
                <w:szCs w:val="20"/>
                <w:cs/>
              </w:rPr>
            </w:pPr>
          </w:p>
        </w:tc>
        <w:tc>
          <w:tcPr>
            <w:tcW w:w="755" w:type="dxa"/>
          </w:tcPr>
          <w:p w14:paraId="601B4E82" w14:textId="77777777" w:rsidR="006C5480" w:rsidRPr="00534952" w:rsidRDefault="006C5480" w:rsidP="006160B6">
            <w:pPr>
              <w:spacing w:line="240" w:lineRule="auto"/>
              <w:jc w:val="center"/>
              <w:rPr>
                <w:rFonts w:ascii="Browallia New" w:hAnsi="Browallia New" w:cs="Browallia New"/>
                <w:b/>
                <w:snapToGrid w:val="0"/>
                <w:sz w:val="20"/>
                <w:szCs w:val="20"/>
              </w:rPr>
            </w:pPr>
            <w:r w:rsidRPr="00534952">
              <w:rPr>
                <w:rFonts w:ascii="Browallia New" w:hAnsi="Browallia New" w:cs="Browallia New"/>
                <w:b/>
                <w:snapToGrid w:val="0"/>
                <w:sz w:val="20"/>
                <w:szCs w:val="20"/>
                <w:cs/>
              </w:rPr>
              <w:t>อัตรา</w:t>
            </w:r>
          </w:p>
        </w:tc>
        <w:tc>
          <w:tcPr>
            <w:tcW w:w="239" w:type="dxa"/>
          </w:tcPr>
          <w:p w14:paraId="129FC9B7" w14:textId="77777777" w:rsidR="006C5480" w:rsidRPr="00534952" w:rsidRDefault="006C5480" w:rsidP="006160B6">
            <w:pPr>
              <w:spacing w:line="240" w:lineRule="auto"/>
              <w:jc w:val="center"/>
              <w:rPr>
                <w:rFonts w:ascii="Browallia New" w:hAnsi="Browallia New" w:cs="Browallia New"/>
                <w:b/>
                <w:snapToGrid w:val="0"/>
                <w:sz w:val="20"/>
                <w:szCs w:val="20"/>
              </w:rPr>
            </w:pPr>
          </w:p>
        </w:tc>
        <w:tc>
          <w:tcPr>
            <w:tcW w:w="845" w:type="dxa"/>
          </w:tcPr>
          <w:p w14:paraId="170A27F5" w14:textId="77777777" w:rsidR="006C5480" w:rsidRPr="00534952" w:rsidRDefault="006C5480" w:rsidP="006160B6">
            <w:pPr>
              <w:spacing w:line="240" w:lineRule="auto"/>
              <w:jc w:val="center"/>
              <w:rPr>
                <w:rFonts w:ascii="Browallia New" w:hAnsi="Browallia New" w:cs="Browallia New"/>
                <w:b/>
                <w:snapToGrid w:val="0"/>
                <w:sz w:val="20"/>
                <w:szCs w:val="20"/>
              </w:rPr>
            </w:pPr>
          </w:p>
        </w:tc>
      </w:tr>
      <w:tr w:rsidR="006C5480" w:rsidRPr="00534952" w14:paraId="63C75D9D" w14:textId="77777777" w:rsidTr="006160B6">
        <w:trPr>
          <w:tblHeader/>
        </w:trPr>
        <w:tc>
          <w:tcPr>
            <w:tcW w:w="3543" w:type="dxa"/>
          </w:tcPr>
          <w:p w14:paraId="00DFFDDE" w14:textId="77777777" w:rsidR="006C5480" w:rsidRPr="00534952" w:rsidRDefault="006C5480" w:rsidP="006160B6">
            <w:pPr>
              <w:spacing w:line="240" w:lineRule="auto"/>
              <w:rPr>
                <w:rFonts w:ascii="Browallia New" w:hAnsi="Browallia New" w:cs="Browallia New"/>
                <w:bCs/>
                <w:snapToGrid w:val="0"/>
                <w:sz w:val="20"/>
                <w:szCs w:val="20"/>
              </w:rPr>
            </w:pPr>
          </w:p>
        </w:tc>
        <w:tc>
          <w:tcPr>
            <w:tcW w:w="917" w:type="dxa"/>
            <w:tcBorders>
              <w:bottom w:val="single" w:sz="4" w:space="0" w:color="auto"/>
            </w:tcBorders>
          </w:tcPr>
          <w:p w14:paraId="2C1AE493"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rPr>
              <w:t xml:space="preserve">1 </w:t>
            </w:r>
            <w:r w:rsidRPr="00534952">
              <w:rPr>
                <w:rFonts w:ascii="Browallia New" w:hAnsi="Browallia New" w:cs="Browallia New"/>
                <w:i w:val="0"/>
                <w:iCs w:val="0"/>
                <w:snapToGrid w:val="0"/>
                <w:sz w:val="20"/>
                <w:szCs w:val="20"/>
                <w:cs/>
              </w:rPr>
              <w:t>ปี</w:t>
            </w:r>
          </w:p>
        </w:tc>
        <w:tc>
          <w:tcPr>
            <w:tcW w:w="238" w:type="dxa"/>
          </w:tcPr>
          <w:p w14:paraId="1EBF945A"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30" w:type="dxa"/>
            <w:tcBorders>
              <w:bottom w:val="single" w:sz="4" w:space="0" w:color="auto"/>
            </w:tcBorders>
          </w:tcPr>
          <w:p w14:paraId="36AB0179"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bCs/>
                <w:i w:val="0"/>
                <w:iCs w:val="0"/>
                <w:snapToGrid w:val="0"/>
                <w:sz w:val="20"/>
                <w:szCs w:val="20"/>
              </w:rPr>
              <w:t xml:space="preserve">1 </w:t>
            </w:r>
            <w:r w:rsidRPr="00534952">
              <w:rPr>
                <w:rFonts w:ascii="Browallia New" w:hAnsi="Browallia New" w:cs="Browallia New"/>
                <w:i w:val="0"/>
                <w:iCs w:val="0"/>
                <w:snapToGrid w:val="0"/>
                <w:sz w:val="20"/>
                <w:szCs w:val="20"/>
                <w:cs/>
              </w:rPr>
              <w:t>ถึง</w:t>
            </w:r>
            <w:r w:rsidRPr="00F46B29">
              <w:rPr>
                <w:rFonts w:ascii="Browallia New" w:hAnsi="Browallia New" w:cs="Browallia New"/>
                <w:i w:val="0"/>
                <w:iCs w:val="0"/>
                <w:snapToGrid w:val="0"/>
                <w:sz w:val="20"/>
                <w:szCs w:val="20"/>
              </w:rPr>
              <w:t xml:space="preserve"> </w:t>
            </w:r>
            <w:r w:rsidRPr="00534952">
              <w:rPr>
                <w:rFonts w:ascii="Browallia New" w:hAnsi="Browallia New" w:cs="Browallia New"/>
                <w:i w:val="0"/>
                <w:iCs w:val="0"/>
                <w:snapToGrid w:val="0"/>
                <w:sz w:val="20"/>
                <w:szCs w:val="20"/>
              </w:rPr>
              <w:t xml:space="preserve">5 </w:t>
            </w:r>
            <w:r w:rsidRPr="00534952">
              <w:rPr>
                <w:rFonts w:ascii="Browallia New" w:hAnsi="Browallia New" w:cs="Browallia New"/>
                <w:i w:val="0"/>
                <w:iCs w:val="0"/>
                <w:snapToGrid w:val="0"/>
                <w:sz w:val="20"/>
                <w:szCs w:val="20"/>
                <w:cs/>
              </w:rPr>
              <w:t>ปี</w:t>
            </w:r>
          </w:p>
        </w:tc>
        <w:tc>
          <w:tcPr>
            <w:tcW w:w="247" w:type="dxa"/>
          </w:tcPr>
          <w:p w14:paraId="596446B3"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1064" w:type="dxa"/>
            <w:tcBorders>
              <w:bottom w:val="single" w:sz="4" w:space="0" w:color="auto"/>
            </w:tcBorders>
          </w:tcPr>
          <w:p w14:paraId="76F92AF9"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ตามราคาตลาด</w:t>
            </w:r>
          </w:p>
        </w:tc>
        <w:tc>
          <w:tcPr>
            <w:tcW w:w="252" w:type="dxa"/>
          </w:tcPr>
          <w:p w14:paraId="4FF28C84"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755" w:type="dxa"/>
            <w:tcBorders>
              <w:bottom w:val="single" w:sz="4" w:space="0" w:color="auto"/>
            </w:tcBorders>
          </w:tcPr>
          <w:p w14:paraId="270579BF"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ดอกเบี้ย</w:t>
            </w:r>
          </w:p>
        </w:tc>
        <w:tc>
          <w:tcPr>
            <w:tcW w:w="239" w:type="dxa"/>
          </w:tcPr>
          <w:p w14:paraId="181C6D67"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cs/>
              </w:rPr>
            </w:pPr>
          </w:p>
        </w:tc>
        <w:tc>
          <w:tcPr>
            <w:tcW w:w="845" w:type="dxa"/>
            <w:tcBorders>
              <w:bottom w:val="single" w:sz="4" w:space="0" w:color="auto"/>
            </w:tcBorders>
          </w:tcPr>
          <w:p w14:paraId="159DDA2B" w14:textId="77777777" w:rsidR="006C5480" w:rsidRPr="00534952" w:rsidRDefault="006C5480" w:rsidP="006160B6">
            <w:pPr>
              <w:pStyle w:val="Heading3"/>
              <w:numPr>
                <w:ilvl w:val="0"/>
                <w:numId w:val="0"/>
              </w:numPr>
              <w:spacing w:line="240" w:lineRule="auto"/>
              <w:jc w:val="center"/>
              <w:rPr>
                <w:rFonts w:ascii="Browallia New" w:hAnsi="Browallia New" w:cs="Browallia New"/>
                <w:i w:val="0"/>
                <w:iCs w:val="0"/>
                <w:snapToGrid w:val="0"/>
                <w:sz w:val="20"/>
                <w:szCs w:val="20"/>
              </w:rPr>
            </w:pPr>
            <w:r w:rsidRPr="00534952">
              <w:rPr>
                <w:rFonts w:ascii="Browallia New" w:hAnsi="Browallia New" w:cs="Browallia New"/>
                <w:i w:val="0"/>
                <w:iCs w:val="0"/>
                <w:snapToGrid w:val="0"/>
                <w:sz w:val="20"/>
                <w:szCs w:val="20"/>
                <w:cs/>
              </w:rPr>
              <w:t>รวม</w:t>
            </w:r>
          </w:p>
        </w:tc>
      </w:tr>
      <w:tr w:rsidR="006C5480" w:rsidRPr="00534952" w14:paraId="5600F770" w14:textId="77777777" w:rsidTr="006160B6">
        <w:tc>
          <w:tcPr>
            <w:tcW w:w="3543" w:type="dxa"/>
          </w:tcPr>
          <w:p w14:paraId="725F4080" w14:textId="77777777" w:rsidR="006C5480" w:rsidRPr="00534952" w:rsidRDefault="006C5480" w:rsidP="006160B6">
            <w:pPr>
              <w:spacing w:line="240" w:lineRule="auto"/>
              <w:rPr>
                <w:rFonts w:ascii="Browallia New" w:hAnsi="Browallia New" w:cs="Browallia New"/>
                <w:bCs/>
                <w:snapToGrid w:val="0"/>
                <w:sz w:val="20"/>
                <w:szCs w:val="20"/>
              </w:rPr>
            </w:pPr>
            <w:r w:rsidRPr="00534952">
              <w:rPr>
                <w:rFonts w:ascii="Browallia New" w:hAnsi="Browallia New" w:cs="Browallia New"/>
                <w:bCs/>
                <w:snapToGrid w:val="0"/>
                <w:sz w:val="20"/>
                <w:szCs w:val="20"/>
                <w:cs/>
              </w:rPr>
              <w:t>สินทรัพย์ทางการเงิน</w:t>
            </w:r>
          </w:p>
        </w:tc>
        <w:tc>
          <w:tcPr>
            <w:tcW w:w="917" w:type="dxa"/>
            <w:tcBorders>
              <w:top w:val="single" w:sz="4" w:space="0" w:color="auto"/>
            </w:tcBorders>
          </w:tcPr>
          <w:p w14:paraId="4B3A60FD" w14:textId="77777777" w:rsidR="006C5480" w:rsidRPr="00534952" w:rsidRDefault="006C5480" w:rsidP="006160B6">
            <w:pPr>
              <w:spacing w:line="240" w:lineRule="auto"/>
              <w:jc w:val="center"/>
              <w:rPr>
                <w:rFonts w:ascii="Browallia New" w:hAnsi="Browallia New" w:cs="Browallia New"/>
                <w:sz w:val="20"/>
                <w:szCs w:val="20"/>
              </w:rPr>
            </w:pPr>
          </w:p>
        </w:tc>
        <w:tc>
          <w:tcPr>
            <w:tcW w:w="238" w:type="dxa"/>
          </w:tcPr>
          <w:p w14:paraId="19A7B8BB" w14:textId="77777777" w:rsidR="006C5480" w:rsidRPr="00534952" w:rsidRDefault="006C5480" w:rsidP="006160B6">
            <w:pPr>
              <w:spacing w:line="240" w:lineRule="auto"/>
              <w:jc w:val="center"/>
              <w:rPr>
                <w:rFonts w:ascii="Browallia New" w:hAnsi="Browallia New" w:cs="Browallia New"/>
                <w:sz w:val="20"/>
                <w:szCs w:val="20"/>
              </w:rPr>
            </w:pPr>
          </w:p>
        </w:tc>
        <w:tc>
          <w:tcPr>
            <w:tcW w:w="830" w:type="dxa"/>
            <w:tcBorders>
              <w:top w:val="single" w:sz="4" w:space="0" w:color="auto"/>
            </w:tcBorders>
          </w:tcPr>
          <w:p w14:paraId="5266AA36" w14:textId="77777777" w:rsidR="006C5480" w:rsidRPr="00534952" w:rsidRDefault="006C5480" w:rsidP="006160B6">
            <w:pPr>
              <w:spacing w:line="240" w:lineRule="auto"/>
              <w:jc w:val="center"/>
              <w:rPr>
                <w:rFonts w:ascii="Browallia New" w:hAnsi="Browallia New" w:cs="Browallia New"/>
                <w:sz w:val="20"/>
                <w:szCs w:val="20"/>
              </w:rPr>
            </w:pPr>
          </w:p>
        </w:tc>
        <w:tc>
          <w:tcPr>
            <w:tcW w:w="247" w:type="dxa"/>
          </w:tcPr>
          <w:p w14:paraId="479CB002" w14:textId="77777777" w:rsidR="006C5480" w:rsidRPr="00534952" w:rsidRDefault="006C5480" w:rsidP="006160B6">
            <w:pPr>
              <w:spacing w:line="240" w:lineRule="auto"/>
              <w:jc w:val="center"/>
              <w:rPr>
                <w:rFonts w:ascii="Browallia New" w:hAnsi="Browallia New" w:cs="Browallia New"/>
                <w:sz w:val="20"/>
                <w:szCs w:val="20"/>
              </w:rPr>
            </w:pPr>
          </w:p>
        </w:tc>
        <w:tc>
          <w:tcPr>
            <w:tcW w:w="1064" w:type="dxa"/>
            <w:tcBorders>
              <w:top w:val="single" w:sz="4" w:space="0" w:color="auto"/>
            </w:tcBorders>
          </w:tcPr>
          <w:p w14:paraId="6119271F" w14:textId="77777777" w:rsidR="006C5480" w:rsidRPr="00534952" w:rsidRDefault="006C5480" w:rsidP="006160B6">
            <w:pPr>
              <w:spacing w:line="240" w:lineRule="auto"/>
              <w:jc w:val="center"/>
              <w:rPr>
                <w:rFonts w:ascii="Browallia New" w:hAnsi="Browallia New" w:cs="Browallia New"/>
                <w:sz w:val="20"/>
                <w:szCs w:val="20"/>
              </w:rPr>
            </w:pPr>
          </w:p>
        </w:tc>
        <w:tc>
          <w:tcPr>
            <w:tcW w:w="252" w:type="dxa"/>
          </w:tcPr>
          <w:p w14:paraId="1CFECDC5" w14:textId="77777777" w:rsidR="006C5480" w:rsidRPr="00534952" w:rsidRDefault="006C5480" w:rsidP="006160B6">
            <w:pPr>
              <w:spacing w:line="240" w:lineRule="auto"/>
              <w:jc w:val="center"/>
              <w:rPr>
                <w:rFonts w:ascii="Browallia New" w:hAnsi="Browallia New" w:cs="Browallia New"/>
                <w:sz w:val="20"/>
                <w:szCs w:val="20"/>
              </w:rPr>
            </w:pPr>
          </w:p>
        </w:tc>
        <w:tc>
          <w:tcPr>
            <w:tcW w:w="755" w:type="dxa"/>
            <w:tcBorders>
              <w:top w:val="single" w:sz="4" w:space="0" w:color="auto"/>
            </w:tcBorders>
          </w:tcPr>
          <w:p w14:paraId="7628BB8E" w14:textId="77777777" w:rsidR="006C5480" w:rsidRPr="00534952" w:rsidRDefault="006C5480" w:rsidP="006160B6">
            <w:pPr>
              <w:spacing w:line="240" w:lineRule="auto"/>
              <w:jc w:val="center"/>
              <w:rPr>
                <w:rFonts w:ascii="Browallia New" w:hAnsi="Browallia New" w:cs="Browallia New"/>
                <w:sz w:val="20"/>
                <w:szCs w:val="20"/>
              </w:rPr>
            </w:pPr>
          </w:p>
        </w:tc>
        <w:tc>
          <w:tcPr>
            <w:tcW w:w="239" w:type="dxa"/>
          </w:tcPr>
          <w:p w14:paraId="13B0313F" w14:textId="77777777" w:rsidR="006C5480" w:rsidRPr="00534952" w:rsidRDefault="006C5480" w:rsidP="006160B6">
            <w:pPr>
              <w:spacing w:line="240" w:lineRule="auto"/>
              <w:jc w:val="center"/>
              <w:rPr>
                <w:rFonts w:ascii="Browallia New" w:hAnsi="Browallia New" w:cs="Browallia New"/>
                <w:sz w:val="20"/>
                <w:szCs w:val="20"/>
              </w:rPr>
            </w:pPr>
          </w:p>
        </w:tc>
        <w:tc>
          <w:tcPr>
            <w:tcW w:w="845" w:type="dxa"/>
            <w:tcBorders>
              <w:top w:val="single" w:sz="4" w:space="0" w:color="auto"/>
            </w:tcBorders>
          </w:tcPr>
          <w:p w14:paraId="695DFEB3" w14:textId="77777777" w:rsidR="006C5480" w:rsidRPr="00534952" w:rsidRDefault="006C5480" w:rsidP="006160B6">
            <w:pPr>
              <w:spacing w:line="240" w:lineRule="auto"/>
              <w:jc w:val="center"/>
              <w:rPr>
                <w:rFonts w:ascii="Browallia New" w:hAnsi="Browallia New" w:cs="Browallia New"/>
                <w:sz w:val="20"/>
                <w:szCs w:val="20"/>
              </w:rPr>
            </w:pPr>
          </w:p>
        </w:tc>
      </w:tr>
      <w:tr w:rsidR="006C5480" w:rsidRPr="0058415C" w14:paraId="14580A64" w14:textId="77777777" w:rsidTr="006160B6">
        <w:trPr>
          <w:trHeight w:val="57"/>
        </w:trPr>
        <w:tc>
          <w:tcPr>
            <w:tcW w:w="3543" w:type="dxa"/>
          </w:tcPr>
          <w:p w14:paraId="7E21586E" w14:textId="77777777" w:rsidR="006C5480" w:rsidRPr="00534952" w:rsidRDefault="006C5480" w:rsidP="006160B6">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เงินสดและรายการเทียบเท่าเงินสด</w:t>
            </w:r>
            <w:r w:rsidRPr="00F46B29">
              <w:rPr>
                <w:rFonts w:ascii="Browallia New" w:hAnsi="Browallia New" w:cs="Browallia New"/>
                <w:b/>
                <w:snapToGrid w:val="0"/>
                <w:sz w:val="20"/>
                <w:szCs w:val="20"/>
              </w:rPr>
              <w:t xml:space="preserve"> </w:t>
            </w:r>
          </w:p>
        </w:tc>
        <w:tc>
          <w:tcPr>
            <w:tcW w:w="917" w:type="dxa"/>
          </w:tcPr>
          <w:p w14:paraId="604A5E82" w14:textId="77777777" w:rsidR="006C5480" w:rsidRPr="000A3550" w:rsidRDefault="006C5480" w:rsidP="006160B6">
            <w:pPr>
              <w:spacing w:line="240" w:lineRule="auto"/>
              <w:jc w:val="right"/>
              <w:rPr>
                <w:rFonts w:ascii="Browallia New" w:hAnsi="Browallia New" w:cs="Browallia New"/>
                <w:sz w:val="20"/>
                <w:szCs w:val="20"/>
              </w:rPr>
            </w:pPr>
            <w:r w:rsidRPr="000A3550">
              <w:rPr>
                <w:rFonts w:ascii="Browallia New" w:hAnsi="Browallia New" w:cs="Browallia New"/>
                <w:sz w:val="20"/>
                <w:szCs w:val="20"/>
              </w:rPr>
              <w:t>-</w:t>
            </w:r>
          </w:p>
        </w:tc>
        <w:tc>
          <w:tcPr>
            <w:tcW w:w="238" w:type="dxa"/>
            <w:vAlign w:val="bottom"/>
          </w:tcPr>
          <w:p w14:paraId="20188675" w14:textId="77777777" w:rsidR="006C5480" w:rsidRPr="000A3550" w:rsidRDefault="006C5480" w:rsidP="006160B6">
            <w:pPr>
              <w:spacing w:line="240" w:lineRule="auto"/>
              <w:jc w:val="right"/>
              <w:rPr>
                <w:rFonts w:ascii="Browallia New" w:hAnsi="Browallia New" w:cs="Browallia New"/>
                <w:sz w:val="20"/>
                <w:szCs w:val="20"/>
              </w:rPr>
            </w:pPr>
          </w:p>
        </w:tc>
        <w:tc>
          <w:tcPr>
            <w:tcW w:w="830" w:type="dxa"/>
          </w:tcPr>
          <w:p w14:paraId="67EAF930" w14:textId="77777777" w:rsidR="006C5480" w:rsidRPr="000A3550" w:rsidRDefault="006C5480" w:rsidP="006160B6">
            <w:pPr>
              <w:spacing w:line="240" w:lineRule="auto"/>
              <w:jc w:val="right"/>
              <w:rPr>
                <w:rFonts w:ascii="Browallia New" w:hAnsi="Browallia New" w:cs="Browallia New"/>
                <w:sz w:val="20"/>
                <w:szCs w:val="20"/>
              </w:rPr>
            </w:pPr>
            <w:r w:rsidRPr="000A3550">
              <w:rPr>
                <w:rFonts w:ascii="Browallia New" w:hAnsi="Browallia New" w:cs="Browallia New"/>
                <w:sz w:val="20"/>
                <w:szCs w:val="20"/>
              </w:rPr>
              <w:t>-</w:t>
            </w:r>
          </w:p>
        </w:tc>
        <w:tc>
          <w:tcPr>
            <w:tcW w:w="247" w:type="dxa"/>
            <w:vAlign w:val="bottom"/>
          </w:tcPr>
          <w:p w14:paraId="3C66999A" w14:textId="77777777" w:rsidR="006C5480" w:rsidRPr="000A3550" w:rsidRDefault="006C5480" w:rsidP="006160B6">
            <w:pPr>
              <w:spacing w:line="240" w:lineRule="auto"/>
              <w:jc w:val="right"/>
              <w:rPr>
                <w:rFonts w:ascii="Browallia New" w:hAnsi="Browallia New" w:cs="Browallia New"/>
                <w:sz w:val="20"/>
                <w:szCs w:val="20"/>
              </w:rPr>
            </w:pPr>
          </w:p>
        </w:tc>
        <w:tc>
          <w:tcPr>
            <w:tcW w:w="1064" w:type="dxa"/>
            <w:vAlign w:val="bottom"/>
          </w:tcPr>
          <w:p w14:paraId="471F89C1" w14:textId="77777777" w:rsidR="006C5480" w:rsidRPr="000A3550" w:rsidRDefault="006C5480" w:rsidP="006160B6">
            <w:pPr>
              <w:spacing w:line="240" w:lineRule="auto"/>
              <w:jc w:val="right"/>
              <w:rPr>
                <w:rFonts w:ascii="Browallia New" w:hAnsi="Browallia New" w:cs="Browallia New"/>
                <w:sz w:val="20"/>
                <w:szCs w:val="20"/>
              </w:rPr>
            </w:pPr>
            <w:r w:rsidRPr="000A3550">
              <w:rPr>
                <w:rFonts w:ascii="Browallia New" w:hAnsi="Browallia New" w:cs="Browallia New"/>
                <w:sz w:val="20"/>
                <w:szCs w:val="20"/>
              </w:rPr>
              <w:t>20,710</w:t>
            </w:r>
          </w:p>
        </w:tc>
        <w:tc>
          <w:tcPr>
            <w:tcW w:w="252" w:type="dxa"/>
            <w:vAlign w:val="bottom"/>
          </w:tcPr>
          <w:p w14:paraId="1FF47EAB" w14:textId="77777777" w:rsidR="006C5480" w:rsidRPr="000A3550" w:rsidRDefault="006C5480" w:rsidP="006160B6">
            <w:pPr>
              <w:spacing w:line="240" w:lineRule="auto"/>
              <w:jc w:val="right"/>
              <w:rPr>
                <w:rFonts w:ascii="Browallia New" w:hAnsi="Browallia New" w:cs="Browallia New"/>
                <w:sz w:val="20"/>
                <w:szCs w:val="20"/>
              </w:rPr>
            </w:pPr>
          </w:p>
        </w:tc>
        <w:tc>
          <w:tcPr>
            <w:tcW w:w="755" w:type="dxa"/>
            <w:vAlign w:val="bottom"/>
          </w:tcPr>
          <w:p w14:paraId="01AC1987" w14:textId="77777777" w:rsidR="006C5480" w:rsidRPr="000A3550" w:rsidRDefault="006C5480" w:rsidP="006160B6">
            <w:pPr>
              <w:spacing w:line="240" w:lineRule="auto"/>
              <w:jc w:val="right"/>
              <w:rPr>
                <w:rFonts w:ascii="Browallia New" w:hAnsi="Browallia New" w:cs="Browallia New"/>
                <w:sz w:val="20"/>
                <w:szCs w:val="20"/>
              </w:rPr>
            </w:pPr>
            <w:r w:rsidRPr="000A3550">
              <w:rPr>
                <w:rFonts w:ascii="Browallia New" w:hAnsi="Browallia New" w:cs="Browallia New"/>
                <w:sz w:val="20"/>
                <w:szCs w:val="20"/>
              </w:rPr>
              <w:t>8,407</w:t>
            </w:r>
          </w:p>
        </w:tc>
        <w:tc>
          <w:tcPr>
            <w:tcW w:w="239" w:type="dxa"/>
            <w:vAlign w:val="bottom"/>
          </w:tcPr>
          <w:p w14:paraId="425BF462" w14:textId="77777777" w:rsidR="006C5480" w:rsidRPr="000A3550" w:rsidRDefault="006C5480" w:rsidP="006160B6">
            <w:pPr>
              <w:spacing w:line="240" w:lineRule="auto"/>
              <w:jc w:val="right"/>
              <w:rPr>
                <w:rFonts w:ascii="Browallia New" w:hAnsi="Browallia New" w:cs="Browallia New"/>
                <w:sz w:val="20"/>
                <w:szCs w:val="20"/>
              </w:rPr>
            </w:pPr>
          </w:p>
        </w:tc>
        <w:tc>
          <w:tcPr>
            <w:tcW w:w="845" w:type="dxa"/>
            <w:vAlign w:val="bottom"/>
          </w:tcPr>
          <w:p w14:paraId="5CBB311D" w14:textId="77777777" w:rsidR="006C5480" w:rsidRPr="000A3550" w:rsidRDefault="006C5480" w:rsidP="006160B6">
            <w:pPr>
              <w:spacing w:line="240" w:lineRule="auto"/>
              <w:jc w:val="right"/>
              <w:rPr>
                <w:rFonts w:ascii="Browallia New" w:hAnsi="Browallia New" w:cs="Browallia New"/>
                <w:sz w:val="20"/>
                <w:szCs w:val="20"/>
              </w:rPr>
            </w:pPr>
            <w:r w:rsidRPr="000A3550">
              <w:rPr>
                <w:rFonts w:ascii="Browallia New" w:hAnsi="Browallia New" w:cs="Browallia New"/>
                <w:sz w:val="20"/>
                <w:szCs w:val="20"/>
              </w:rPr>
              <w:t>29,117</w:t>
            </w:r>
          </w:p>
        </w:tc>
      </w:tr>
      <w:tr w:rsidR="006C5480" w:rsidRPr="0058415C" w14:paraId="2B92257F" w14:textId="77777777" w:rsidTr="006160B6">
        <w:tc>
          <w:tcPr>
            <w:tcW w:w="3543" w:type="dxa"/>
          </w:tcPr>
          <w:p w14:paraId="1093648A" w14:textId="77777777" w:rsidR="006C5480" w:rsidRPr="00534952" w:rsidRDefault="006C5480" w:rsidP="006160B6">
            <w:pPr>
              <w:spacing w:line="240" w:lineRule="auto"/>
              <w:rPr>
                <w:rFonts w:ascii="Browallia New" w:hAnsi="Browallia New" w:cs="Browallia New"/>
                <w:b/>
                <w:snapToGrid w:val="0"/>
                <w:sz w:val="20"/>
                <w:szCs w:val="20"/>
              </w:rPr>
            </w:pPr>
            <w:r w:rsidRPr="00534952">
              <w:rPr>
                <w:rFonts w:ascii="Browallia New" w:hAnsi="Browallia New" w:cs="Browallia New"/>
                <w:b/>
                <w:snapToGrid w:val="0"/>
                <w:sz w:val="20"/>
                <w:szCs w:val="20"/>
                <w:cs/>
              </w:rPr>
              <w:t>ลูกหนี้ตามสัญญาเช่าซื้อ</w:t>
            </w:r>
          </w:p>
        </w:tc>
        <w:tc>
          <w:tcPr>
            <w:tcW w:w="917" w:type="dxa"/>
            <w:vAlign w:val="bottom"/>
          </w:tcPr>
          <w:p w14:paraId="0184BD2E" w14:textId="77777777" w:rsidR="006C5480" w:rsidRPr="00305251" w:rsidRDefault="006C5480" w:rsidP="006160B6">
            <w:pPr>
              <w:spacing w:line="240" w:lineRule="auto"/>
              <w:jc w:val="right"/>
              <w:rPr>
                <w:rFonts w:ascii="Browallia New" w:hAnsi="Browallia New" w:cs="Browallia New"/>
                <w:sz w:val="20"/>
                <w:szCs w:val="20"/>
              </w:rPr>
            </w:pPr>
            <w:r w:rsidRPr="00305251">
              <w:rPr>
                <w:rFonts w:ascii="Browallia New" w:hAnsi="Browallia New" w:cs="Browallia New"/>
                <w:sz w:val="20"/>
                <w:szCs w:val="20"/>
              </w:rPr>
              <w:t>261,256</w:t>
            </w:r>
          </w:p>
        </w:tc>
        <w:tc>
          <w:tcPr>
            <w:tcW w:w="238" w:type="dxa"/>
            <w:vAlign w:val="bottom"/>
          </w:tcPr>
          <w:p w14:paraId="5C5A4648" w14:textId="77777777" w:rsidR="006C5480" w:rsidRPr="00305251" w:rsidRDefault="006C5480" w:rsidP="006160B6">
            <w:pPr>
              <w:spacing w:line="240" w:lineRule="auto"/>
              <w:jc w:val="right"/>
              <w:rPr>
                <w:rFonts w:ascii="Browallia New" w:hAnsi="Browallia New" w:cs="Browallia New"/>
                <w:sz w:val="20"/>
                <w:szCs w:val="20"/>
              </w:rPr>
            </w:pPr>
          </w:p>
        </w:tc>
        <w:tc>
          <w:tcPr>
            <w:tcW w:w="830" w:type="dxa"/>
            <w:vAlign w:val="bottom"/>
          </w:tcPr>
          <w:p w14:paraId="0E471752" w14:textId="77777777" w:rsidR="006C5480" w:rsidRPr="00305251" w:rsidRDefault="006C5480" w:rsidP="006160B6">
            <w:pPr>
              <w:spacing w:line="240" w:lineRule="auto"/>
              <w:jc w:val="right"/>
              <w:rPr>
                <w:rFonts w:ascii="Browallia New" w:hAnsi="Browallia New" w:cs="Browallia New"/>
                <w:sz w:val="20"/>
                <w:szCs w:val="20"/>
              </w:rPr>
            </w:pPr>
            <w:r w:rsidRPr="00305251">
              <w:rPr>
                <w:rFonts w:ascii="Browallia New" w:hAnsi="Browallia New" w:cs="Browallia New"/>
                <w:sz w:val="20"/>
                <w:szCs w:val="20"/>
              </w:rPr>
              <w:t>121,423</w:t>
            </w:r>
          </w:p>
        </w:tc>
        <w:tc>
          <w:tcPr>
            <w:tcW w:w="247" w:type="dxa"/>
            <w:vAlign w:val="bottom"/>
          </w:tcPr>
          <w:p w14:paraId="58565797" w14:textId="77777777" w:rsidR="006C5480" w:rsidRPr="00305251" w:rsidRDefault="006C5480" w:rsidP="006160B6">
            <w:pPr>
              <w:spacing w:line="240" w:lineRule="auto"/>
              <w:jc w:val="right"/>
              <w:rPr>
                <w:rFonts w:ascii="Browallia New" w:hAnsi="Browallia New" w:cs="Browallia New"/>
                <w:sz w:val="20"/>
                <w:szCs w:val="20"/>
              </w:rPr>
            </w:pPr>
          </w:p>
        </w:tc>
        <w:tc>
          <w:tcPr>
            <w:tcW w:w="1064" w:type="dxa"/>
          </w:tcPr>
          <w:p w14:paraId="036B1B8B" w14:textId="77777777" w:rsidR="006C5480" w:rsidRPr="00305251" w:rsidRDefault="006C5480" w:rsidP="006160B6">
            <w:pPr>
              <w:spacing w:line="240" w:lineRule="auto"/>
              <w:jc w:val="right"/>
              <w:rPr>
                <w:rFonts w:ascii="Browallia New" w:hAnsi="Browallia New" w:cs="Browallia New"/>
                <w:sz w:val="20"/>
                <w:szCs w:val="20"/>
              </w:rPr>
            </w:pPr>
            <w:r w:rsidRPr="00305251">
              <w:rPr>
                <w:rFonts w:ascii="Browallia New" w:hAnsi="Browallia New" w:cs="Browallia New"/>
                <w:sz w:val="20"/>
                <w:szCs w:val="20"/>
              </w:rPr>
              <w:t>-</w:t>
            </w:r>
          </w:p>
        </w:tc>
        <w:tc>
          <w:tcPr>
            <w:tcW w:w="252" w:type="dxa"/>
            <w:vAlign w:val="bottom"/>
          </w:tcPr>
          <w:p w14:paraId="3F0C5540" w14:textId="77777777" w:rsidR="006C5480" w:rsidRPr="00305251" w:rsidRDefault="006C5480" w:rsidP="006160B6">
            <w:pPr>
              <w:spacing w:line="240" w:lineRule="auto"/>
              <w:jc w:val="right"/>
              <w:rPr>
                <w:rFonts w:ascii="Browallia New" w:hAnsi="Browallia New" w:cs="Browallia New"/>
                <w:sz w:val="20"/>
                <w:szCs w:val="20"/>
              </w:rPr>
            </w:pPr>
          </w:p>
        </w:tc>
        <w:tc>
          <w:tcPr>
            <w:tcW w:w="755" w:type="dxa"/>
          </w:tcPr>
          <w:p w14:paraId="572F431A" w14:textId="77777777" w:rsidR="006C5480" w:rsidRPr="00305251" w:rsidRDefault="006C5480" w:rsidP="006160B6">
            <w:pPr>
              <w:spacing w:line="240" w:lineRule="auto"/>
              <w:jc w:val="right"/>
              <w:rPr>
                <w:rFonts w:ascii="Browallia New" w:hAnsi="Browallia New" w:cs="Browallia New"/>
                <w:sz w:val="20"/>
                <w:szCs w:val="20"/>
              </w:rPr>
            </w:pPr>
            <w:r w:rsidRPr="00305251">
              <w:rPr>
                <w:rFonts w:ascii="Browallia New" w:hAnsi="Browallia New" w:cs="Browallia New"/>
                <w:sz w:val="20"/>
                <w:szCs w:val="20"/>
              </w:rPr>
              <w:t>-</w:t>
            </w:r>
          </w:p>
        </w:tc>
        <w:tc>
          <w:tcPr>
            <w:tcW w:w="239" w:type="dxa"/>
            <w:vAlign w:val="bottom"/>
          </w:tcPr>
          <w:p w14:paraId="4B2E27E4" w14:textId="77777777" w:rsidR="006C5480" w:rsidRPr="00305251" w:rsidRDefault="006C5480" w:rsidP="006160B6">
            <w:pPr>
              <w:spacing w:line="240" w:lineRule="auto"/>
              <w:jc w:val="right"/>
              <w:rPr>
                <w:rFonts w:ascii="Browallia New" w:hAnsi="Browallia New" w:cs="Browallia New"/>
                <w:sz w:val="20"/>
                <w:szCs w:val="20"/>
              </w:rPr>
            </w:pPr>
          </w:p>
        </w:tc>
        <w:tc>
          <w:tcPr>
            <w:tcW w:w="845" w:type="dxa"/>
            <w:vAlign w:val="bottom"/>
          </w:tcPr>
          <w:p w14:paraId="44BD41CD" w14:textId="77777777" w:rsidR="006C5480" w:rsidRPr="00305251" w:rsidRDefault="006C5480" w:rsidP="006160B6">
            <w:pPr>
              <w:spacing w:line="240" w:lineRule="auto"/>
              <w:jc w:val="right"/>
              <w:rPr>
                <w:rFonts w:ascii="Browallia New" w:hAnsi="Browallia New" w:cs="Browallia New"/>
                <w:sz w:val="20"/>
                <w:szCs w:val="20"/>
              </w:rPr>
            </w:pPr>
            <w:r w:rsidRPr="00305251">
              <w:rPr>
                <w:rFonts w:ascii="Browallia New" w:hAnsi="Browallia New" w:cs="Browallia New"/>
                <w:sz w:val="20"/>
                <w:szCs w:val="20"/>
              </w:rPr>
              <w:t>382,679</w:t>
            </w:r>
          </w:p>
        </w:tc>
      </w:tr>
      <w:tr w:rsidR="006C5480" w:rsidRPr="0058415C" w14:paraId="4FA9EC17" w14:textId="77777777" w:rsidTr="006160B6">
        <w:tc>
          <w:tcPr>
            <w:tcW w:w="3543" w:type="dxa"/>
          </w:tcPr>
          <w:p w14:paraId="20B552AE" w14:textId="77777777" w:rsidR="006C5480" w:rsidRPr="00534952" w:rsidRDefault="006C5480" w:rsidP="006160B6">
            <w:pPr>
              <w:spacing w:line="240" w:lineRule="auto"/>
              <w:rPr>
                <w:rFonts w:ascii="Browallia New" w:hAnsi="Browallia New" w:cs="Browallia New"/>
                <w:b/>
                <w:snapToGrid w:val="0"/>
                <w:sz w:val="20"/>
                <w:szCs w:val="20"/>
                <w:cs/>
              </w:rPr>
            </w:pPr>
            <w:r>
              <w:rPr>
                <w:rFonts w:ascii="Browallia New" w:hAnsi="Browallia New" w:cs="Browallia New" w:hint="cs"/>
                <w:b/>
                <w:snapToGrid w:val="0"/>
                <w:sz w:val="20"/>
                <w:szCs w:val="20"/>
                <w:cs/>
              </w:rPr>
              <w:t>ลูกหนี้การค้าและลูกหนี้อื่น</w:t>
            </w:r>
          </w:p>
        </w:tc>
        <w:tc>
          <w:tcPr>
            <w:tcW w:w="917" w:type="dxa"/>
            <w:vAlign w:val="bottom"/>
          </w:tcPr>
          <w:p w14:paraId="67319302" w14:textId="77777777" w:rsidR="006C5480" w:rsidRPr="001574E0" w:rsidRDefault="006C5480" w:rsidP="006160B6">
            <w:pPr>
              <w:spacing w:line="240" w:lineRule="auto"/>
              <w:jc w:val="right"/>
              <w:rPr>
                <w:rFonts w:ascii="Browallia New" w:hAnsi="Browallia New" w:cs="Browallia New"/>
                <w:sz w:val="20"/>
                <w:szCs w:val="20"/>
              </w:rPr>
            </w:pPr>
            <w:r w:rsidRPr="001574E0">
              <w:rPr>
                <w:rFonts w:ascii="Browallia New" w:hAnsi="Browallia New" w:cs="Browallia New"/>
                <w:sz w:val="20"/>
                <w:szCs w:val="20"/>
              </w:rPr>
              <w:t>20,310</w:t>
            </w:r>
          </w:p>
        </w:tc>
        <w:tc>
          <w:tcPr>
            <w:tcW w:w="238" w:type="dxa"/>
            <w:vAlign w:val="bottom"/>
          </w:tcPr>
          <w:p w14:paraId="73E19D99" w14:textId="77777777" w:rsidR="006C5480" w:rsidRPr="001574E0" w:rsidRDefault="006C5480" w:rsidP="006160B6">
            <w:pPr>
              <w:spacing w:line="240" w:lineRule="auto"/>
              <w:jc w:val="right"/>
              <w:rPr>
                <w:rFonts w:ascii="Browallia New" w:hAnsi="Browallia New" w:cs="Browallia New"/>
                <w:sz w:val="20"/>
                <w:szCs w:val="20"/>
              </w:rPr>
            </w:pPr>
          </w:p>
        </w:tc>
        <w:tc>
          <w:tcPr>
            <w:tcW w:w="830" w:type="dxa"/>
          </w:tcPr>
          <w:p w14:paraId="3167E9AC" w14:textId="77777777" w:rsidR="006C5480" w:rsidRPr="001574E0" w:rsidRDefault="006C5480" w:rsidP="006160B6">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47" w:type="dxa"/>
            <w:vAlign w:val="bottom"/>
          </w:tcPr>
          <w:p w14:paraId="7A7C4552" w14:textId="77777777" w:rsidR="006C5480" w:rsidRPr="001574E0" w:rsidRDefault="006C5480" w:rsidP="006160B6">
            <w:pPr>
              <w:spacing w:line="240" w:lineRule="auto"/>
              <w:jc w:val="right"/>
              <w:rPr>
                <w:rFonts w:ascii="Browallia New" w:hAnsi="Browallia New" w:cs="Browallia New"/>
                <w:sz w:val="20"/>
                <w:szCs w:val="20"/>
              </w:rPr>
            </w:pPr>
          </w:p>
        </w:tc>
        <w:tc>
          <w:tcPr>
            <w:tcW w:w="1064" w:type="dxa"/>
          </w:tcPr>
          <w:p w14:paraId="0C7C52D4" w14:textId="77777777" w:rsidR="006C5480" w:rsidRPr="001574E0" w:rsidRDefault="006C5480" w:rsidP="006160B6">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52" w:type="dxa"/>
            <w:vAlign w:val="bottom"/>
          </w:tcPr>
          <w:p w14:paraId="18824232" w14:textId="77777777" w:rsidR="006C5480" w:rsidRPr="001574E0" w:rsidRDefault="006C5480" w:rsidP="006160B6">
            <w:pPr>
              <w:spacing w:line="240" w:lineRule="auto"/>
              <w:jc w:val="right"/>
              <w:rPr>
                <w:rFonts w:ascii="Browallia New" w:hAnsi="Browallia New" w:cs="Browallia New"/>
                <w:sz w:val="20"/>
                <w:szCs w:val="20"/>
              </w:rPr>
            </w:pPr>
          </w:p>
        </w:tc>
        <w:tc>
          <w:tcPr>
            <w:tcW w:w="755" w:type="dxa"/>
          </w:tcPr>
          <w:p w14:paraId="58322DF6" w14:textId="77777777" w:rsidR="006C5480" w:rsidRPr="001574E0" w:rsidRDefault="006C5480" w:rsidP="006160B6">
            <w:pPr>
              <w:spacing w:line="240" w:lineRule="auto"/>
              <w:jc w:val="right"/>
              <w:rPr>
                <w:rFonts w:ascii="Browallia New" w:hAnsi="Browallia New" w:cs="Browallia New"/>
                <w:sz w:val="20"/>
                <w:szCs w:val="20"/>
              </w:rPr>
            </w:pPr>
            <w:r w:rsidRPr="001574E0">
              <w:rPr>
                <w:rFonts w:ascii="Browallia New" w:hAnsi="Browallia New" w:cs="Browallia New"/>
                <w:sz w:val="20"/>
                <w:szCs w:val="20"/>
              </w:rPr>
              <w:t>-</w:t>
            </w:r>
          </w:p>
        </w:tc>
        <w:tc>
          <w:tcPr>
            <w:tcW w:w="239" w:type="dxa"/>
            <w:vAlign w:val="bottom"/>
          </w:tcPr>
          <w:p w14:paraId="181A203E" w14:textId="77777777" w:rsidR="006C5480" w:rsidRPr="001574E0" w:rsidRDefault="006C5480" w:rsidP="006160B6">
            <w:pPr>
              <w:spacing w:line="240" w:lineRule="auto"/>
              <w:jc w:val="right"/>
              <w:rPr>
                <w:rFonts w:ascii="Browallia New" w:hAnsi="Browallia New" w:cs="Browallia New"/>
                <w:sz w:val="20"/>
                <w:szCs w:val="20"/>
              </w:rPr>
            </w:pPr>
          </w:p>
        </w:tc>
        <w:tc>
          <w:tcPr>
            <w:tcW w:w="845" w:type="dxa"/>
            <w:vAlign w:val="bottom"/>
          </w:tcPr>
          <w:p w14:paraId="3D53B740" w14:textId="77777777" w:rsidR="006C5480" w:rsidRPr="001574E0" w:rsidRDefault="006C5480" w:rsidP="006160B6">
            <w:pPr>
              <w:spacing w:line="240" w:lineRule="auto"/>
              <w:jc w:val="right"/>
              <w:rPr>
                <w:rFonts w:ascii="Browallia New" w:hAnsi="Browallia New" w:cs="Browallia New"/>
                <w:sz w:val="20"/>
                <w:szCs w:val="20"/>
              </w:rPr>
            </w:pPr>
            <w:r w:rsidRPr="001574E0">
              <w:rPr>
                <w:rFonts w:ascii="Browallia New" w:hAnsi="Browallia New" w:cs="Browallia New"/>
                <w:sz w:val="20"/>
                <w:szCs w:val="20"/>
              </w:rPr>
              <w:t>20,310</w:t>
            </w:r>
          </w:p>
        </w:tc>
      </w:tr>
      <w:tr w:rsidR="006C5480" w:rsidRPr="0058415C" w14:paraId="52CC37AD" w14:textId="77777777" w:rsidTr="006160B6">
        <w:tc>
          <w:tcPr>
            <w:tcW w:w="3543" w:type="dxa"/>
          </w:tcPr>
          <w:p w14:paraId="44D30007"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เงินให้กู้ยืมระยะสั้นและดอกเบี้ยค้างรับ</w:t>
            </w:r>
            <w:r w:rsidRPr="00F46B29">
              <w:rPr>
                <w:rFonts w:ascii="Browallia New" w:hAnsi="Browallia New" w:cs="Browallia New"/>
                <w:b/>
                <w:bCs/>
                <w:snapToGrid w:val="0"/>
                <w:sz w:val="20"/>
                <w:szCs w:val="20"/>
              </w:rPr>
              <w:t xml:space="preserve"> </w:t>
            </w:r>
            <w:r w:rsidRPr="00534952">
              <w:rPr>
                <w:rFonts w:ascii="Browallia New" w:hAnsi="Browallia New" w:cs="Browallia New"/>
                <w:bCs/>
                <w:snapToGrid w:val="0"/>
                <w:sz w:val="20"/>
                <w:szCs w:val="20"/>
              </w:rPr>
              <w:t>-</w:t>
            </w:r>
            <w:r w:rsidRPr="00F46B29">
              <w:rPr>
                <w:rFonts w:ascii="Browallia New" w:hAnsi="Browallia New" w:cs="Browallia New"/>
                <w:bCs/>
                <w:snapToGrid w:val="0"/>
                <w:sz w:val="20"/>
                <w:szCs w:val="20"/>
              </w:rPr>
              <w:t xml:space="preserve"> </w:t>
            </w:r>
            <w:r w:rsidRPr="00534952">
              <w:rPr>
                <w:rFonts w:ascii="Browallia New" w:hAnsi="Browallia New" w:cs="Browallia New"/>
                <w:b/>
                <w:snapToGrid w:val="0"/>
                <w:sz w:val="20"/>
                <w:szCs w:val="20"/>
                <w:cs/>
              </w:rPr>
              <w:t>บริษัทย่อย</w:t>
            </w:r>
          </w:p>
        </w:tc>
        <w:tc>
          <w:tcPr>
            <w:tcW w:w="917" w:type="dxa"/>
            <w:vAlign w:val="bottom"/>
          </w:tcPr>
          <w:p w14:paraId="6DB4E5EE" w14:textId="77777777" w:rsidR="006C5480" w:rsidRPr="003D3256" w:rsidRDefault="006C5480" w:rsidP="006160B6">
            <w:pPr>
              <w:spacing w:line="240" w:lineRule="auto"/>
              <w:jc w:val="right"/>
              <w:rPr>
                <w:rFonts w:ascii="Browallia New" w:hAnsi="Browallia New" w:cs="Browallia New"/>
                <w:sz w:val="20"/>
                <w:szCs w:val="20"/>
              </w:rPr>
            </w:pPr>
            <w:r w:rsidRPr="003D3256">
              <w:rPr>
                <w:rFonts w:ascii="Browallia New" w:hAnsi="Browallia New" w:cs="Browallia New"/>
                <w:sz w:val="20"/>
                <w:szCs w:val="20"/>
              </w:rPr>
              <w:t>1,456,514</w:t>
            </w:r>
          </w:p>
        </w:tc>
        <w:tc>
          <w:tcPr>
            <w:tcW w:w="238" w:type="dxa"/>
            <w:vAlign w:val="bottom"/>
          </w:tcPr>
          <w:p w14:paraId="4FE5D00C" w14:textId="77777777" w:rsidR="006C5480" w:rsidRPr="003D3256" w:rsidRDefault="006C5480" w:rsidP="006160B6">
            <w:pPr>
              <w:spacing w:line="240" w:lineRule="auto"/>
              <w:jc w:val="right"/>
              <w:rPr>
                <w:rFonts w:ascii="Browallia New" w:hAnsi="Browallia New" w:cs="Browallia New"/>
                <w:sz w:val="20"/>
                <w:szCs w:val="20"/>
              </w:rPr>
            </w:pPr>
          </w:p>
        </w:tc>
        <w:tc>
          <w:tcPr>
            <w:tcW w:w="830" w:type="dxa"/>
          </w:tcPr>
          <w:p w14:paraId="3E6B4E7A" w14:textId="77777777" w:rsidR="006C5480" w:rsidRPr="003D3256" w:rsidRDefault="006C5480" w:rsidP="006160B6">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47" w:type="dxa"/>
            <w:vAlign w:val="bottom"/>
          </w:tcPr>
          <w:p w14:paraId="35AE6A4C" w14:textId="77777777" w:rsidR="006C5480" w:rsidRPr="003D3256" w:rsidRDefault="006C5480" w:rsidP="006160B6">
            <w:pPr>
              <w:spacing w:line="240" w:lineRule="auto"/>
              <w:jc w:val="right"/>
              <w:rPr>
                <w:rFonts w:ascii="Browallia New" w:hAnsi="Browallia New" w:cs="Browallia New"/>
                <w:sz w:val="20"/>
                <w:szCs w:val="20"/>
              </w:rPr>
            </w:pPr>
          </w:p>
        </w:tc>
        <w:tc>
          <w:tcPr>
            <w:tcW w:w="1064" w:type="dxa"/>
          </w:tcPr>
          <w:p w14:paraId="7F30C67D" w14:textId="77777777" w:rsidR="006C5480" w:rsidRPr="003D3256" w:rsidRDefault="006C5480" w:rsidP="006160B6">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52" w:type="dxa"/>
            <w:vAlign w:val="bottom"/>
          </w:tcPr>
          <w:p w14:paraId="0D3BA44C" w14:textId="77777777" w:rsidR="006C5480" w:rsidRPr="003D3256" w:rsidRDefault="006C5480" w:rsidP="006160B6">
            <w:pPr>
              <w:spacing w:line="240" w:lineRule="auto"/>
              <w:jc w:val="right"/>
              <w:rPr>
                <w:rFonts w:ascii="Browallia New" w:hAnsi="Browallia New" w:cs="Browallia New"/>
                <w:sz w:val="20"/>
                <w:szCs w:val="20"/>
              </w:rPr>
            </w:pPr>
          </w:p>
        </w:tc>
        <w:tc>
          <w:tcPr>
            <w:tcW w:w="755" w:type="dxa"/>
          </w:tcPr>
          <w:p w14:paraId="441AA6E4" w14:textId="77777777" w:rsidR="006C5480" w:rsidRPr="003D3256" w:rsidRDefault="006C5480" w:rsidP="006160B6">
            <w:pPr>
              <w:spacing w:line="240" w:lineRule="auto"/>
              <w:jc w:val="right"/>
              <w:rPr>
                <w:rFonts w:ascii="Browallia New" w:hAnsi="Browallia New" w:cs="Browallia New"/>
                <w:sz w:val="20"/>
                <w:szCs w:val="20"/>
              </w:rPr>
            </w:pPr>
            <w:r w:rsidRPr="003D3256">
              <w:rPr>
                <w:rFonts w:ascii="Browallia New" w:hAnsi="Browallia New" w:cs="Browallia New"/>
                <w:sz w:val="20"/>
                <w:szCs w:val="20"/>
              </w:rPr>
              <w:t>-</w:t>
            </w:r>
          </w:p>
        </w:tc>
        <w:tc>
          <w:tcPr>
            <w:tcW w:w="239" w:type="dxa"/>
            <w:vAlign w:val="bottom"/>
          </w:tcPr>
          <w:p w14:paraId="4D8143E8" w14:textId="77777777" w:rsidR="006C5480" w:rsidRPr="003D3256" w:rsidRDefault="006C5480" w:rsidP="006160B6">
            <w:pPr>
              <w:spacing w:line="240" w:lineRule="auto"/>
              <w:jc w:val="right"/>
              <w:rPr>
                <w:rFonts w:ascii="Browallia New" w:hAnsi="Browallia New" w:cs="Browallia New"/>
                <w:sz w:val="20"/>
                <w:szCs w:val="20"/>
              </w:rPr>
            </w:pPr>
          </w:p>
        </w:tc>
        <w:tc>
          <w:tcPr>
            <w:tcW w:w="845" w:type="dxa"/>
            <w:vAlign w:val="bottom"/>
          </w:tcPr>
          <w:p w14:paraId="7316F544" w14:textId="77777777" w:rsidR="006C5480" w:rsidRPr="003D3256" w:rsidRDefault="006C5480" w:rsidP="006160B6">
            <w:pPr>
              <w:spacing w:line="240" w:lineRule="auto"/>
              <w:jc w:val="right"/>
              <w:rPr>
                <w:rFonts w:ascii="Browallia New" w:hAnsi="Browallia New" w:cs="Browallia New"/>
                <w:sz w:val="20"/>
                <w:szCs w:val="20"/>
              </w:rPr>
            </w:pPr>
            <w:r w:rsidRPr="003D3256">
              <w:rPr>
                <w:rFonts w:ascii="Browallia New" w:hAnsi="Browallia New" w:cs="Browallia New"/>
                <w:sz w:val="20"/>
                <w:szCs w:val="20"/>
              </w:rPr>
              <w:t>1,456,514</w:t>
            </w:r>
          </w:p>
        </w:tc>
      </w:tr>
      <w:tr w:rsidR="006C5480" w:rsidRPr="0058415C" w14:paraId="21AD71F5" w14:textId="77777777" w:rsidTr="006160B6">
        <w:tc>
          <w:tcPr>
            <w:tcW w:w="3543" w:type="dxa"/>
          </w:tcPr>
          <w:p w14:paraId="7F80B8FE"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cs/>
              </w:rPr>
            </w:pPr>
            <w:r w:rsidRPr="00534952">
              <w:rPr>
                <w:rFonts w:ascii="Browallia New" w:hAnsi="Browallia New" w:cs="Browallia New"/>
                <w:b/>
                <w:snapToGrid w:val="0"/>
                <w:sz w:val="20"/>
                <w:szCs w:val="20"/>
                <w:cs/>
              </w:rPr>
              <w:t>เงินให้กู้ยืมระยะ</w:t>
            </w:r>
            <w:r w:rsidRPr="00796763">
              <w:rPr>
                <w:rFonts w:ascii="Browallia New" w:hAnsi="Browallia New" w:cs="Browallia New"/>
                <w:b/>
                <w:snapToGrid w:val="0"/>
                <w:sz w:val="20"/>
                <w:szCs w:val="20"/>
                <w:cs/>
              </w:rPr>
              <w:t>ยาว</w:t>
            </w:r>
            <w:r w:rsidRPr="00534952">
              <w:rPr>
                <w:rFonts w:ascii="Browallia New" w:hAnsi="Browallia New" w:cs="Browallia New"/>
                <w:b/>
                <w:snapToGrid w:val="0"/>
                <w:sz w:val="20"/>
                <w:szCs w:val="20"/>
                <w:cs/>
              </w:rPr>
              <w:t>และดอกเบี้ยค้างรับ</w:t>
            </w:r>
            <w:r w:rsidRPr="00796763">
              <w:rPr>
                <w:rFonts w:ascii="Browallia New" w:hAnsi="Browallia New" w:cs="Browallia New"/>
                <w:b/>
                <w:snapToGrid w:val="0"/>
                <w:sz w:val="20"/>
                <w:szCs w:val="20"/>
                <w:cs/>
              </w:rPr>
              <w:t xml:space="preserve"> </w:t>
            </w:r>
            <w:r>
              <w:rPr>
                <w:rFonts w:ascii="Browallia New" w:hAnsi="Browallia New" w:cs="Browallia New"/>
                <w:b/>
                <w:snapToGrid w:val="0"/>
                <w:sz w:val="20"/>
                <w:szCs w:val="20"/>
                <w:cs/>
              </w:rPr>
              <w:t>–</w:t>
            </w:r>
            <w:r w:rsidRPr="00796763">
              <w:rPr>
                <w:rFonts w:ascii="Browallia New" w:hAnsi="Browallia New" w:cs="Browallia New"/>
                <w:b/>
                <w:snapToGrid w:val="0"/>
                <w:sz w:val="20"/>
                <w:szCs w:val="20"/>
                <w:cs/>
              </w:rPr>
              <w:t xml:space="preserve"> </w:t>
            </w:r>
            <w:r w:rsidRPr="00534952">
              <w:rPr>
                <w:rFonts w:ascii="Browallia New" w:hAnsi="Browallia New" w:cs="Browallia New"/>
                <w:b/>
                <w:snapToGrid w:val="0"/>
                <w:sz w:val="20"/>
                <w:szCs w:val="20"/>
                <w:cs/>
              </w:rPr>
              <w:t>บุคคลและ</w:t>
            </w:r>
            <w:r>
              <w:rPr>
                <w:rFonts w:ascii="Browallia New" w:hAnsi="Browallia New" w:cs="Browallia New"/>
                <w:b/>
                <w:snapToGrid w:val="0"/>
                <w:sz w:val="20"/>
                <w:szCs w:val="20"/>
                <w:cs/>
              </w:rPr>
              <w:br/>
            </w:r>
            <w:r w:rsidRPr="00534952">
              <w:rPr>
                <w:rFonts w:ascii="Browallia New" w:hAnsi="Browallia New" w:cs="Browallia New"/>
                <w:b/>
                <w:snapToGrid w:val="0"/>
                <w:sz w:val="20"/>
                <w:szCs w:val="20"/>
                <w:cs/>
              </w:rPr>
              <w:t>บริษัทอื่น</w:t>
            </w:r>
            <w:r w:rsidRPr="00937303">
              <w:rPr>
                <w:rFonts w:ascii="Browallia New" w:hAnsi="Browallia New" w:cs="Browallia New"/>
                <w:b/>
                <w:snapToGrid w:val="0"/>
                <w:sz w:val="20"/>
                <w:szCs w:val="20"/>
                <w:cs/>
              </w:rPr>
              <w:t xml:space="preserve"> - สุทธิ</w:t>
            </w:r>
          </w:p>
        </w:tc>
        <w:tc>
          <w:tcPr>
            <w:tcW w:w="917" w:type="dxa"/>
            <w:vAlign w:val="bottom"/>
          </w:tcPr>
          <w:p w14:paraId="0845DD9D" w14:textId="77777777" w:rsidR="006C5480" w:rsidRPr="00CB7F33" w:rsidRDefault="006C5480" w:rsidP="006160B6">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38" w:type="dxa"/>
            <w:vAlign w:val="bottom"/>
          </w:tcPr>
          <w:p w14:paraId="7B5394E4" w14:textId="77777777" w:rsidR="006C5480" w:rsidRPr="00CB7F33" w:rsidRDefault="006C5480" w:rsidP="006160B6">
            <w:pPr>
              <w:spacing w:line="240" w:lineRule="auto"/>
              <w:jc w:val="right"/>
              <w:rPr>
                <w:rFonts w:ascii="Browallia New" w:hAnsi="Browallia New" w:cs="Browallia New"/>
                <w:sz w:val="20"/>
                <w:szCs w:val="20"/>
              </w:rPr>
            </w:pPr>
          </w:p>
        </w:tc>
        <w:tc>
          <w:tcPr>
            <w:tcW w:w="830" w:type="dxa"/>
            <w:vAlign w:val="bottom"/>
          </w:tcPr>
          <w:p w14:paraId="5083EC42" w14:textId="77777777" w:rsidR="006C5480" w:rsidRPr="00CB7F33" w:rsidRDefault="006C5480" w:rsidP="006160B6">
            <w:pPr>
              <w:spacing w:line="240" w:lineRule="auto"/>
              <w:jc w:val="right"/>
              <w:rPr>
                <w:rFonts w:ascii="Browallia New" w:hAnsi="Browallia New" w:cs="Browallia New"/>
                <w:sz w:val="20"/>
                <w:szCs w:val="20"/>
              </w:rPr>
            </w:pPr>
            <w:r w:rsidRPr="00CB7F33">
              <w:rPr>
                <w:rFonts w:ascii="Browallia New" w:hAnsi="Browallia New" w:cs="Browallia New"/>
                <w:sz w:val="20"/>
                <w:szCs w:val="20"/>
              </w:rPr>
              <w:t>37,250</w:t>
            </w:r>
          </w:p>
        </w:tc>
        <w:tc>
          <w:tcPr>
            <w:tcW w:w="247" w:type="dxa"/>
            <w:vAlign w:val="bottom"/>
          </w:tcPr>
          <w:p w14:paraId="700B7C83" w14:textId="77777777" w:rsidR="006C5480" w:rsidRPr="00CB7F33" w:rsidRDefault="006C5480" w:rsidP="006160B6">
            <w:pPr>
              <w:spacing w:line="240" w:lineRule="auto"/>
              <w:jc w:val="right"/>
              <w:rPr>
                <w:rFonts w:ascii="Browallia New" w:hAnsi="Browallia New" w:cs="Browallia New"/>
                <w:sz w:val="20"/>
                <w:szCs w:val="20"/>
              </w:rPr>
            </w:pPr>
          </w:p>
        </w:tc>
        <w:tc>
          <w:tcPr>
            <w:tcW w:w="1064" w:type="dxa"/>
            <w:vAlign w:val="bottom"/>
          </w:tcPr>
          <w:p w14:paraId="03B493F2" w14:textId="77777777" w:rsidR="006C5480" w:rsidRPr="00CB7F33" w:rsidRDefault="006C5480" w:rsidP="006160B6">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52" w:type="dxa"/>
            <w:vAlign w:val="bottom"/>
          </w:tcPr>
          <w:p w14:paraId="419C632F" w14:textId="77777777" w:rsidR="006C5480" w:rsidRPr="00CB7F33" w:rsidRDefault="006C5480" w:rsidP="006160B6">
            <w:pPr>
              <w:spacing w:line="240" w:lineRule="auto"/>
              <w:jc w:val="right"/>
              <w:rPr>
                <w:rFonts w:ascii="Browallia New" w:hAnsi="Browallia New" w:cs="Browallia New"/>
                <w:sz w:val="20"/>
                <w:szCs w:val="20"/>
              </w:rPr>
            </w:pPr>
          </w:p>
        </w:tc>
        <w:tc>
          <w:tcPr>
            <w:tcW w:w="755" w:type="dxa"/>
            <w:vAlign w:val="bottom"/>
          </w:tcPr>
          <w:p w14:paraId="2795EBBA" w14:textId="77777777" w:rsidR="006C5480" w:rsidRPr="00CB7F33" w:rsidRDefault="006C5480" w:rsidP="006160B6">
            <w:pPr>
              <w:spacing w:line="240" w:lineRule="auto"/>
              <w:jc w:val="right"/>
              <w:rPr>
                <w:rFonts w:ascii="Browallia New" w:hAnsi="Browallia New" w:cs="Browallia New"/>
                <w:sz w:val="20"/>
                <w:szCs w:val="20"/>
              </w:rPr>
            </w:pPr>
            <w:r w:rsidRPr="00CB7F33">
              <w:rPr>
                <w:rFonts w:ascii="Browallia New" w:hAnsi="Browallia New" w:cs="Browallia New"/>
                <w:sz w:val="20"/>
                <w:szCs w:val="20"/>
              </w:rPr>
              <w:t>-</w:t>
            </w:r>
          </w:p>
        </w:tc>
        <w:tc>
          <w:tcPr>
            <w:tcW w:w="239" w:type="dxa"/>
            <w:vAlign w:val="bottom"/>
          </w:tcPr>
          <w:p w14:paraId="3D80F664" w14:textId="77777777" w:rsidR="006C5480" w:rsidRPr="00CB7F33" w:rsidRDefault="006C5480" w:rsidP="006160B6">
            <w:pPr>
              <w:spacing w:line="240" w:lineRule="auto"/>
              <w:jc w:val="right"/>
              <w:rPr>
                <w:rFonts w:ascii="Browallia New" w:hAnsi="Browallia New" w:cs="Browallia New"/>
                <w:sz w:val="20"/>
                <w:szCs w:val="20"/>
              </w:rPr>
            </w:pPr>
          </w:p>
        </w:tc>
        <w:tc>
          <w:tcPr>
            <w:tcW w:w="845" w:type="dxa"/>
            <w:vAlign w:val="bottom"/>
          </w:tcPr>
          <w:p w14:paraId="17794088" w14:textId="77777777" w:rsidR="006C5480" w:rsidRPr="00CB7F33" w:rsidRDefault="006C5480" w:rsidP="006160B6">
            <w:pPr>
              <w:spacing w:line="240" w:lineRule="auto"/>
              <w:jc w:val="right"/>
              <w:rPr>
                <w:rFonts w:ascii="Browallia New" w:hAnsi="Browallia New" w:cs="Browallia New"/>
                <w:sz w:val="20"/>
                <w:szCs w:val="20"/>
              </w:rPr>
            </w:pPr>
            <w:r w:rsidRPr="00CB7F33">
              <w:rPr>
                <w:rFonts w:ascii="Browallia New" w:hAnsi="Browallia New" w:cs="Browallia New"/>
                <w:sz w:val="20"/>
                <w:szCs w:val="20"/>
              </w:rPr>
              <w:t>37,250</w:t>
            </w:r>
          </w:p>
        </w:tc>
      </w:tr>
      <w:tr w:rsidR="006C5480" w:rsidRPr="0058415C" w14:paraId="318FBD45" w14:textId="77777777" w:rsidTr="006160B6">
        <w:tc>
          <w:tcPr>
            <w:tcW w:w="3543" w:type="dxa"/>
          </w:tcPr>
          <w:p w14:paraId="15F98199" w14:textId="77777777" w:rsidR="006C5480" w:rsidRPr="00534952" w:rsidRDefault="006C5480" w:rsidP="006160B6">
            <w:pPr>
              <w:tabs>
                <w:tab w:val="clear" w:pos="454"/>
              </w:tabs>
              <w:spacing w:line="240" w:lineRule="auto"/>
              <w:ind w:left="276" w:hanging="270"/>
              <w:rPr>
                <w:rFonts w:ascii="Browallia New" w:hAnsi="Browallia New" w:cs="Browallia New"/>
                <w:b/>
                <w:sz w:val="20"/>
                <w:szCs w:val="20"/>
                <w:cs/>
              </w:rPr>
            </w:pPr>
            <w:r w:rsidRPr="00534952">
              <w:rPr>
                <w:rFonts w:ascii="Browallia New" w:hAnsi="Browallia New" w:cs="Browallia New"/>
                <w:b/>
                <w:sz w:val="20"/>
                <w:szCs w:val="20"/>
                <w:cs/>
              </w:rPr>
              <w:t>เงินฝากธนาคารที่มีข้อจำกัดในการใช้</w:t>
            </w:r>
          </w:p>
        </w:tc>
        <w:tc>
          <w:tcPr>
            <w:tcW w:w="917" w:type="dxa"/>
          </w:tcPr>
          <w:p w14:paraId="1FED89E6" w14:textId="77777777" w:rsidR="006C5480" w:rsidRPr="00477787" w:rsidRDefault="006C5480" w:rsidP="006160B6">
            <w:pPr>
              <w:spacing w:line="240" w:lineRule="auto"/>
              <w:jc w:val="right"/>
              <w:rPr>
                <w:rFonts w:ascii="Browallia New" w:hAnsi="Browallia New" w:cs="Browallia New"/>
                <w:sz w:val="20"/>
                <w:szCs w:val="20"/>
              </w:rPr>
            </w:pPr>
            <w:r w:rsidRPr="00477787">
              <w:rPr>
                <w:rFonts w:ascii="Browallia New" w:hAnsi="Browallia New" w:cs="Browallia New"/>
                <w:sz w:val="20"/>
                <w:szCs w:val="20"/>
              </w:rPr>
              <w:t>514</w:t>
            </w:r>
          </w:p>
        </w:tc>
        <w:tc>
          <w:tcPr>
            <w:tcW w:w="238" w:type="dxa"/>
            <w:vAlign w:val="bottom"/>
          </w:tcPr>
          <w:p w14:paraId="76D002AF" w14:textId="77777777" w:rsidR="006C5480" w:rsidRPr="00477787" w:rsidRDefault="006C5480" w:rsidP="006160B6">
            <w:pPr>
              <w:spacing w:line="240" w:lineRule="auto"/>
              <w:jc w:val="right"/>
              <w:rPr>
                <w:rFonts w:ascii="Browallia New" w:hAnsi="Browallia New" w:cs="Browallia New"/>
                <w:sz w:val="20"/>
                <w:szCs w:val="20"/>
              </w:rPr>
            </w:pPr>
          </w:p>
        </w:tc>
        <w:tc>
          <w:tcPr>
            <w:tcW w:w="830" w:type="dxa"/>
            <w:vAlign w:val="bottom"/>
          </w:tcPr>
          <w:p w14:paraId="2503F461" w14:textId="77777777" w:rsidR="006C5480" w:rsidRPr="00477787" w:rsidRDefault="006C5480" w:rsidP="006160B6">
            <w:pPr>
              <w:spacing w:line="240" w:lineRule="auto"/>
              <w:jc w:val="right"/>
              <w:rPr>
                <w:rFonts w:ascii="Browallia New" w:hAnsi="Browallia New" w:cs="Browallia New"/>
                <w:sz w:val="20"/>
                <w:szCs w:val="20"/>
              </w:rPr>
            </w:pPr>
            <w:r w:rsidRPr="00477787">
              <w:rPr>
                <w:rFonts w:ascii="Browallia New" w:hAnsi="Browallia New" w:cs="Browallia New"/>
                <w:sz w:val="20"/>
                <w:szCs w:val="20"/>
              </w:rPr>
              <w:t>7,694</w:t>
            </w:r>
          </w:p>
        </w:tc>
        <w:tc>
          <w:tcPr>
            <w:tcW w:w="247" w:type="dxa"/>
            <w:vAlign w:val="bottom"/>
          </w:tcPr>
          <w:p w14:paraId="23C2EA02" w14:textId="77777777" w:rsidR="006C5480" w:rsidRPr="00477787" w:rsidRDefault="006C5480" w:rsidP="006160B6">
            <w:pPr>
              <w:spacing w:line="240" w:lineRule="auto"/>
              <w:jc w:val="right"/>
              <w:rPr>
                <w:rFonts w:ascii="Browallia New" w:hAnsi="Browallia New" w:cs="Browallia New"/>
                <w:sz w:val="20"/>
                <w:szCs w:val="20"/>
              </w:rPr>
            </w:pPr>
          </w:p>
        </w:tc>
        <w:tc>
          <w:tcPr>
            <w:tcW w:w="1064" w:type="dxa"/>
          </w:tcPr>
          <w:p w14:paraId="07980E1F" w14:textId="77777777" w:rsidR="006C5480" w:rsidRPr="00477787" w:rsidRDefault="006C5480" w:rsidP="006160B6">
            <w:pPr>
              <w:spacing w:line="240" w:lineRule="auto"/>
              <w:jc w:val="right"/>
              <w:rPr>
                <w:rFonts w:ascii="Browallia New" w:hAnsi="Browallia New" w:cs="Browallia New"/>
                <w:sz w:val="20"/>
                <w:szCs w:val="20"/>
              </w:rPr>
            </w:pPr>
            <w:r w:rsidRPr="00477787">
              <w:rPr>
                <w:rFonts w:ascii="Browallia New" w:hAnsi="Browallia New" w:cs="Browallia New"/>
                <w:sz w:val="20"/>
                <w:szCs w:val="20"/>
              </w:rPr>
              <w:t>-</w:t>
            </w:r>
          </w:p>
        </w:tc>
        <w:tc>
          <w:tcPr>
            <w:tcW w:w="252" w:type="dxa"/>
            <w:vAlign w:val="bottom"/>
          </w:tcPr>
          <w:p w14:paraId="6F6261FF" w14:textId="77777777" w:rsidR="006C5480" w:rsidRPr="00477787" w:rsidRDefault="006C5480" w:rsidP="006160B6">
            <w:pPr>
              <w:spacing w:line="240" w:lineRule="auto"/>
              <w:jc w:val="right"/>
              <w:rPr>
                <w:rFonts w:ascii="Browallia New" w:hAnsi="Browallia New" w:cs="Browallia New"/>
                <w:sz w:val="20"/>
                <w:szCs w:val="20"/>
              </w:rPr>
            </w:pPr>
          </w:p>
        </w:tc>
        <w:tc>
          <w:tcPr>
            <w:tcW w:w="755" w:type="dxa"/>
          </w:tcPr>
          <w:p w14:paraId="2C567052" w14:textId="77777777" w:rsidR="006C5480" w:rsidRPr="00477787" w:rsidRDefault="006C5480" w:rsidP="006160B6">
            <w:pPr>
              <w:spacing w:line="240" w:lineRule="auto"/>
              <w:jc w:val="right"/>
              <w:rPr>
                <w:rFonts w:ascii="Browallia New" w:hAnsi="Browallia New" w:cs="Browallia New"/>
                <w:sz w:val="20"/>
                <w:szCs w:val="20"/>
              </w:rPr>
            </w:pPr>
            <w:r w:rsidRPr="00477787">
              <w:rPr>
                <w:rFonts w:ascii="Browallia New" w:hAnsi="Browallia New" w:cs="Browallia New"/>
                <w:sz w:val="20"/>
                <w:szCs w:val="20"/>
              </w:rPr>
              <w:t>-</w:t>
            </w:r>
          </w:p>
        </w:tc>
        <w:tc>
          <w:tcPr>
            <w:tcW w:w="239" w:type="dxa"/>
            <w:vAlign w:val="bottom"/>
          </w:tcPr>
          <w:p w14:paraId="0B1FB6DC" w14:textId="77777777" w:rsidR="006C5480" w:rsidRPr="00477787" w:rsidRDefault="006C5480" w:rsidP="006160B6">
            <w:pPr>
              <w:spacing w:line="240" w:lineRule="auto"/>
              <w:jc w:val="right"/>
              <w:rPr>
                <w:rFonts w:ascii="Browallia New" w:hAnsi="Browallia New" w:cs="Browallia New"/>
                <w:sz w:val="20"/>
                <w:szCs w:val="20"/>
              </w:rPr>
            </w:pPr>
          </w:p>
        </w:tc>
        <w:tc>
          <w:tcPr>
            <w:tcW w:w="845" w:type="dxa"/>
            <w:vAlign w:val="bottom"/>
          </w:tcPr>
          <w:p w14:paraId="5AB6CAD2" w14:textId="77777777" w:rsidR="006C5480" w:rsidRPr="00477787" w:rsidRDefault="006C5480" w:rsidP="006160B6">
            <w:pPr>
              <w:spacing w:line="240" w:lineRule="auto"/>
              <w:jc w:val="right"/>
              <w:rPr>
                <w:rFonts w:ascii="Browallia New" w:hAnsi="Browallia New" w:cs="Browallia New"/>
                <w:sz w:val="20"/>
                <w:szCs w:val="20"/>
              </w:rPr>
            </w:pPr>
            <w:r w:rsidRPr="00477787">
              <w:rPr>
                <w:rFonts w:ascii="Browallia New" w:hAnsi="Browallia New" w:cs="Browallia New"/>
                <w:sz w:val="20"/>
                <w:szCs w:val="20"/>
              </w:rPr>
              <w:t>8,208</w:t>
            </w:r>
          </w:p>
        </w:tc>
      </w:tr>
      <w:tr w:rsidR="006C5480" w:rsidRPr="00A22F05" w14:paraId="50987C70" w14:textId="77777777" w:rsidTr="006160B6">
        <w:tc>
          <w:tcPr>
            <w:tcW w:w="3543" w:type="dxa"/>
          </w:tcPr>
          <w:p w14:paraId="725CD7E1"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cs/>
              </w:rPr>
            </w:pPr>
            <w:r w:rsidRPr="004E1708">
              <w:rPr>
                <w:rFonts w:ascii="Browallia New" w:hAnsi="Browallia New" w:cs="Browallia New"/>
                <w:b/>
                <w:snapToGrid w:val="0"/>
                <w:sz w:val="20"/>
                <w:szCs w:val="20"/>
                <w:cs/>
              </w:rPr>
              <w:t>สินทรัพย์ทางการเงินที่วัดมูลค่าด้วยมูลค่ายุติธรรม</w:t>
            </w:r>
            <w:r>
              <w:rPr>
                <w:rFonts w:ascii="Browallia New" w:hAnsi="Browallia New" w:cs="Browallia New"/>
                <w:b/>
                <w:snapToGrid w:val="0"/>
                <w:sz w:val="20"/>
                <w:szCs w:val="20"/>
                <w:cs/>
              </w:rPr>
              <w:br/>
            </w:r>
            <w:r w:rsidRPr="004E1708">
              <w:rPr>
                <w:rFonts w:ascii="Browallia New" w:hAnsi="Browallia New" w:cs="Browallia New"/>
                <w:b/>
                <w:snapToGrid w:val="0"/>
                <w:sz w:val="20"/>
                <w:szCs w:val="20"/>
                <w:cs/>
              </w:rPr>
              <w:t>ผ่านกำไรขาดทุน</w:t>
            </w:r>
          </w:p>
        </w:tc>
        <w:tc>
          <w:tcPr>
            <w:tcW w:w="917" w:type="dxa"/>
            <w:vAlign w:val="bottom"/>
          </w:tcPr>
          <w:p w14:paraId="6ED2CE71" w14:textId="77777777" w:rsidR="006C5480" w:rsidRPr="00116350" w:rsidRDefault="006C5480" w:rsidP="006160B6">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38" w:type="dxa"/>
            <w:vAlign w:val="bottom"/>
          </w:tcPr>
          <w:p w14:paraId="2846C10F" w14:textId="77777777" w:rsidR="006C5480" w:rsidRPr="00116350" w:rsidRDefault="006C5480" w:rsidP="006160B6">
            <w:pPr>
              <w:spacing w:line="240" w:lineRule="auto"/>
              <w:jc w:val="right"/>
              <w:rPr>
                <w:rFonts w:ascii="Browallia New" w:hAnsi="Browallia New" w:cs="Browallia New"/>
                <w:sz w:val="20"/>
                <w:szCs w:val="20"/>
              </w:rPr>
            </w:pPr>
          </w:p>
        </w:tc>
        <w:tc>
          <w:tcPr>
            <w:tcW w:w="830" w:type="dxa"/>
            <w:vAlign w:val="bottom"/>
          </w:tcPr>
          <w:p w14:paraId="3D69279A" w14:textId="77777777" w:rsidR="006C5480" w:rsidRPr="00116350" w:rsidRDefault="006C5480" w:rsidP="006160B6">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47" w:type="dxa"/>
            <w:vAlign w:val="bottom"/>
          </w:tcPr>
          <w:p w14:paraId="06211FE8" w14:textId="77777777" w:rsidR="006C5480" w:rsidRPr="00116350" w:rsidRDefault="006C5480" w:rsidP="006160B6">
            <w:pPr>
              <w:spacing w:line="240" w:lineRule="auto"/>
              <w:jc w:val="right"/>
              <w:rPr>
                <w:rFonts w:ascii="Browallia New" w:hAnsi="Browallia New" w:cs="Browallia New"/>
                <w:sz w:val="20"/>
                <w:szCs w:val="20"/>
              </w:rPr>
            </w:pPr>
          </w:p>
        </w:tc>
        <w:tc>
          <w:tcPr>
            <w:tcW w:w="1064" w:type="dxa"/>
            <w:vAlign w:val="bottom"/>
          </w:tcPr>
          <w:p w14:paraId="3FD1BC68" w14:textId="77777777" w:rsidR="006C5480" w:rsidRPr="00116350" w:rsidRDefault="006C5480" w:rsidP="006160B6">
            <w:pPr>
              <w:spacing w:line="240" w:lineRule="auto"/>
              <w:jc w:val="right"/>
              <w:rPr>
                <w:rFonts w:ascii="Browallia New" w:hAnsi="Browallia New" w:cs="Browallia New"/>
                <w:sz w:val="20"/>
                <w:szCs w:val="20"/>
              </w:rPr>
            </w:pPr>
            <w:r w:rsidRPr="00116350">
              <w:rPr>
                <w:rFonts w:ascii="Browallia New" w:hAnsi="Browallia New" w:cs="Browallia New"/>
                <w:sz w:val="20"/>
                <w:szCs w:val="20"/>
              </w:rPr>
              <w:t>-</w:t>
            </w:r>
          </w:p>
        </w:tc>
        <w:tc>
          <w:tcPr>
            <w:tcW w:w="252" w:type="dxa"/>
            <w:vAlign w:val="bottom"/>
          </w:tcPr>
          <w:p w14:paraId="6C35B34D" w14:textId="77777777" w:rsidR="006C5480" w:rsidRPr="00116350" w:rsidRDefault="006C5480" w:rsidP="006160B6">
            <w:pPr>
              <w:spacing w:line="240" w:lineRule="auto"/>
              <w:jc w:val="right"/>
              <w:rPr>
                <w:rFonts w:ascii="Browallia New" w:hAnsi="Browallia New" w:cs="Browallia New"/>
                <w:sz w:val="20"/>
                <w:szCs w:val="20"/>
              </w:rPr>
            </w:pPr>
          </w:p>
        </w:tc>
        <w:tc>
          <w:tcPr>
            <w:tcW w:w="755" w:type="dxa"/>
            <w:vAlign w:val="bottom"/>
          </w:tcPr>
          <w:p w14:paraId="632C82C9" w14:textId="77777777" w:rsidR="006C5480" w:rsidRPr="00116350" w:rsidRDefault="006C5480" w:rsidP="006160B6">
            <w:pPr>
              <w:spacing w:line="240" w:lineRule="auto"/>
              <w:jc w:val="right"/>
              <w:rPr>
                <w:rFonts w:ascii="Browallia New" w:hAnsi="Browallia New" w:cs="Browallia New"/>
                <w:sz w:val="20"/>
                <w:szCs w:val="20"/>
              </w:rPr>
            </w:pPr>
            <w:r w:rsidRPr="00116350">
              <w:rPr>
                <w:rFonts w:ascii="Browallia New" w:hAnsi="Browallia New" w:cs="Browallia New"/>
                <w:sz w:val="20"/>
                <w:szCs w:val="20"/>
              </w:rPr>
              <w:t>56,577</w:t>
            </w:r>
          </w:p>
        </w:tc>
        <w:tc>
          <w:tcPr>
            <w:tcW w:w="239" w:type="dxa"/>
            <w:vAlign w:val="bottom"/>
          </w:tcPr>
          <w:p w14:paraId="3DA255ED" w14:textId="77777777" w:rsidR="006C5480" w:rsidRPr="00116350" w:rsidRDefault="006C5480" w:rsidP="006160B6">
            <w:pPr>
              <w:spacing w:line="240" w:lineRule="auto"/>
              <w:jc w:val="right"/>
              <w:rPr>
                <w:rFonts w:ascii="Browallia New" w:hAnsi="Browallia New" w:cs="Browallia New"/>
                <w:sz w:val="20"/>
                <w:szCs w:val="20"/>
              </w:rPr>
            </w:pPr>
          </w:p>
        </w:tc>
        <w:tc>
          <w:tcPr>
            <w:tcW w:w="845" w:type="dxa"/>
            <w:vAlign w:val="bottom"/>
          </w:tcPr>
          <w:p w14:paraId="17C73712" w14:textId="77777777" w:rsidR="006C5480" w:rsidRPr="00116350" w:rsidRDefault="006C5480" w:rsidP="006160B6">
            <w:pPr>
              <w:spacing w:line="240" w:lineRule="auto"/>
              <w:jc w:val="right"/>
              <w:rPr>
                <w:rFonts w:ascii="Browallia New" w:hAnsi="Browallia New" w:cs="Browallia New"/>
                <w:sz w:val="20"/>
                <w:szCs w:val="20"/>
              </w:rPr>
            </w:pPr>
            <w:r w:rsidRPr="00116350">
              <w:rPr>
                <w:rFonts w:ascii="Browallia New" w:hAnsi="Browallia New" w:cs="Browallia New"/>
                <w:sz w:val="20"/>
                <w:szCs w:val="20"/>
              </w:rPr>
              <w:t>56,577</w:t>
            </w:r>
          </w:p>
        </w:tc>
      </w:tr>
      <w:tr w:rsidR="006C5480" w:rsidRPr="0058415C" w14:paraId="2E7810F1" w14:textId="77777777" w:rsidTr="006160B6">
        <w:tc>
          <w:tcPr>
            <w:tcW w:w="3543" w:type="dxa"/>
          </w:tcPr>
          <w:p w14:paraId="04EAB8CC" w14:textId="77777777" w:rsidR="006C5480" w:rsidRPr="00534952" w:rsidRDefault="006C5480" w:rsidP="006160B6">
            <w:pPr>
              <w:spacing w:line="240" w:lineRule="auto"/>
              <w:rPr>
                <w:rFonts w:ascii="Browallia New" w:hAnsi="Browallia New" w:cs="Browallia New"/>
                <w:b/>
                <w:sz w:val="20"/>
                <w:szCs w:val="20"/>
              </w:rPr>
            </w:pPr>
          </w:p>
        </w:tc>
        <w:tc>
          <w:tcPr>
            <w:tcW w:w="917" w:type="dxa"/>
            <w:vAlign w:val="bottom"/>
          </w:tcPr>
          <w:p w14:paraId="3BC010FF"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238" w:type="dxa"/>
            <w:vAlign w:val="bottom"/>
          </w:tcPr>
          <w:p w14:paraId="5258EAE4"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830" w:type="dxa"/>
            <w:vAlign w:val="bottom"/>
          </w:tcPr>
          <w:p w14:paraId="38380804"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247" w:type="dxa"/>
            <w:vAlign w:val="bottom"/>
          </w:tcPr>
          <w:p w14:paraId="58985D77"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1064" w:type="dxa"/>
            <w:vAlign w:val="bottom"/>
          </w:tcPr>
          <w:p w14:paraId="68467A2A" w14:textId="77777777" w:rsidR="006C5480" w:rsidRPr="00916896" w:rsidRDefault="006C5480" w:rsidP="006160B6">
            <w:pPr>
              <w:spacing w:line="240" w:lineRule="auto"/>
              <w:jc w:val="right"/>
              <w:rPr>
                <w:rFonts w:ascii="Browallia New" w:hAnsi="Browallia New" w:cs="Browallia New"/>
                <w:sz w:val="20"/>
                <w:szCs w:val="20"/>
                <w:highlight w:val="cyan"/>
              </w:rPr>
            </w:pPr>
          </w:p>
        </w:tc>
        <w:tc>
          <w:tcPr>
            <w:tcW w:w="252" w:type="dxa"/>
            <w:vAlign w:val="bottom"/>
          </w:tcPr>
          <w:p w14:paraId="72C99896"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755" w:type="dxa"/>
          </w:tcPr>
          <w:p w14:paraId="3AEFB1F2" w14:textId="77777777" w:rsidR="006C5480" w:rsidRPr="00916896" w:rsidRDefault="006C5480" w:rsidP="006160B6">
            <w:pPr>
              <w:spacing w:line="240" w:lineRule="auto"/>
              <w:jc w:val="right"/>
              <w:rPr>
                <w:rFonts w:ascii="Browallia New" w:hAnsi="Browallia New" w:cs="Browallia New"/>
                <w:sz w:val="20"/>
                <w:szCs w:val="20"/>
                <w:highlight w:val="cyan"/>
              </w:rPr>
            </w:pPr>
          </w:p>
        </w:tc>
        <w:tc>
          <w:tcPr>
            <w:tcW w:w="239" w:type="dxa"/>
            <w:vAlign w:val="bottom"/>
          </w:tcPr>
          <w:p w14:paraId="188A69B5"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845" w:type="dxa"/>
            <w:vAlign w:val="bottom"/>
          </w:tcPr>
          <w:p w14:paraId="11060199"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r>
      <w:tr w:rsidR="006C5480" w:rsidRPr="0058415C" w14:paraId="2CC7E0C2" w14:textId="77777777" w:rsidTr="006160B6">
        <w:tc>
          <w:tcPr>
            <w:tcW w:w="3543" w:type="dxa"/>
          </w:tcPr>
          <w:p w14:paraId="4F2EB688" w14:textId="77777777" w:rsidR="006C5480" w:rsidRPr="00534952" w:rsidRDefault="006C5480" w:rsidP="006160B6">
            <w:pPr>
              <w:spacing w:line="240" w:lineRule="auto"/>
              <w:rPr>
                <w:rFonts w:ascii="Browallia New" w:hAnsi="Browallia New" w:cs="Browallia New"/>
                <w:bCs/>
                <w:sz w:val="20"/>
                <w:szCs w:val="20"/>
              </w:rPr>
            </w:pPr>
            <w:r w:rsidRPr="00534952">
              <w:rPr>
                <w:rFonts w:ascii="Browallia New" w:hAnsi="Browallia New" w:cs="Browallia New"/>
                <w:bCs/>
                <w:sz w:val="20"/>
                <w:szCs w:val="20"/>
                <w:cs/>
              </w:rPr>
              <w:t>หนี้สินทางการเงิน</w:t>
            </w:r>
          </w:p>
        </w:tc>
        <w:tc>
          <w:tcPr>
            <w:tcW w:w="917" w:type="dxa"/>
            <w:vAlign w:val="bottom"/>
          </w:tcPr>
          <w:p w14:paraId="4E1D5619"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238" w:type="dxa"/>
            <w:vAlign w:val="bottom"/>
          </w:tcPr>
          <w:p w14:paraId="567CDCFD"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830" w:type="dxa"/>
            <w:vAlign w:val="bottom"/>
          </w:tcPr>
          <w:p w14:paraId="0F36C2EF"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247" w:type="dxa"/>
            <w:vAlign w:val="bottom"/>
          </w:tcPr>
          <w:p w14:paraId="42E10951"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1064" w:type="dxa"/>
            <w:vAlign w:val="bottom"/>
          </w:tcPr>
          <w:p w14:paraId="4E2F2EA2" w14:textId="77777777" w:rsidR="006C5480" w:rsidRPr="00916896" w:rsidRDefault="006C5480" w:rsidP="006160B6">
            <w:pPr>
              <w:spacing w:line="240" w:lineRule="auto"/>
              <w:jc w:val="right"/>
              <w:rPr>
                <w:rFonts w:ascii="Browallia New" w:hAnsi="Browallia New" w:cs="Browallia New"/>
                <w:sz w:val="20"/>
                <w:szCs w:val="20"/>
                <w:highlight w:val="cyan"/>
              </w:rPr>
            </w:pPr>
          </w:p>
        </w:tc>
        <w:tc>
          <w:tcPr>
            <w:tcW w:w="252" w:type="dxa"/>
            <w:vAlign w:val="bottom"/>
          </w:tcPr>
          <w:p w14:paraId="031CDE43"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755" w:type="dxa"/>
          </w:tcPr>
          <w:p w14:paraId="058768EA" w14:textId="77777777" w:rsidR="006C5480" w:rsidRPr="00916896" w:rsidRDefault="006C5480" w:rsidP="006160B6">
            <w:pPr>
              <w:spacing w:line="240" w:lineRule="auto"/>
              <w:jc w:val="right"/>
              <w:rPr>
                <w:rFonts w:ascii="Browallia New" w:hAnsi="Browallia New" w:cs="Browallia New"/>
                <w:sz w:val="20"/>
                <w:szCs w:val="20"/>
                <w:highlight w:val="cyan"/>
              </w:rPr>
            </w:pPr>
          </w:p>
        </w:tc>
        <w:tc>
          <w:tcPr>
            <w:tcW w:w="239" w:type="dxa"/>
            <w:vAlign w:val="bottom"/>
          </w:tcPr>
          <w:p w14:paraId="36D091CF"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c>
          <w:tcPr>
            <w:tcW w:w="845" w:type="dxa"/>
            <w:vAlign w:val="bottom"/>
          </w:tcPr>
          <w:p w14:paraId="7A767087" w14:textId="77777777" w:rsidR="006C5480" w:rsidRPr="00916896" w:rsidRDefault="006C5480" w:rsidP="006160B6">
            <w:pPr>
              <w:spacing w:line="240" w:lineRule="auto"/>
              <w:jc w:val="right"/>
              <w:rPr>
                <w:rFonts w:ascii="Browallia New" w:hAnsi="Browallia New" w:cs="Browallia New"/>
                <w:snapToGrid w:val="0"/>
                <w:sz w:val="20"/>
                <w:szCs w:val="20"/>
                <w:highlight w:val="cyan"/>
              </w:rPr>
            </w:pPr>
          </w:p>
        </w:tc>
      </w:tr>
      <w:tr w:rsidR="006C5480" w:rsidRPr="0058415C" w14:paraId="28FE8B52" w14:textId="77777777" w:rsidTr="006160B6">
        <w:tc>
          <w:tcPr>
            <w:tcW w:w="3543" w:type="dxa"/>
          </w:tcPr>
          <w:p w14:paraId="0B0633BE" w14:textId="77777777" w:rsidR="006C5480" w:rsidRPr="00534952" w:rsidRDefault="006C5480" w:rsidP="006160B6">
            <w:pPr>
              <w:tabs>
                <w:tab w:val="clear" w:pos="454"/>
              </w:tabs>
              <w:spacing w:line="240" w:lineRule="auto"/>
              <w:ind w:left="276" w:hanging="270"/>
              <w:rPr>
                <w:rFonts w:ascii="Browallia New" w:hAnsi="Browallia New" w:cs="Browallia New"/>
                <w:b/>
                <w:snapToGrid w:val="0"/>
                <w:sz w:val="20"/>
                <w:szCs w:val="20"/>
              </w:rPr>
            </w:pPr>
            <w:r w:rsidRPr="00534952">
              <w:rPr>
                <w:rFonts w:ascii="Browallia New" w:hAnsi="Browallia New" w:cs="Browallia New"/>
                <w:b/>
                <w:snapToGrid w:val="0"/>
                <w:sz w:val="20"/>
                <w:szCs w:val="20"/>
                <w:cs/>
              </w:rPr>
              <w:t>เงินเบิกเกินบัญชีและเงินกู้ยืมระยะสั้นจากสถาบันการเงิน</w:t>
            </w:r>
          </w:p>
        </w:tc>
        <w:tc>
          <w:tcPr>
            <w:tcW w:w="917" w:type="dxa"/>
            <w:shd w:val="clear" w:color="auto" w:fill="auto"/>
            <w:noWrap/>
            <w:vAlign w:val="bottom"/>
          </w:tcPr>
          <w:p w14:paraId="07FBBB85" w14:textId="77777777" w:rsidR="006C5480" w:rsidRPr="00A62407" w:rsidRDefault="006C5480" w:rsidP="006160B6">
            <w:pPr>
              <w:spacing w:line="240" w:lineRule="auto"/>
              <w:jc w:val="right"/>
              <w:rPr>
                <w:rFonts w:ascii="Browallia New" w:hAnsi="Browallia New" w:cs="Browallia New"/>
                <w:snapToGrid w:val="0"/>
                <w:sz w:val="20"/>
                <w:szCs w:val="20"/>
              </w:rPr>
            </w:pPr>
            <w:r w:rsidRPr="00A62407">
              <w:rPr>
                <w:rFonts w:ascii="Browallia New" w:hAnsi="Browallia New" w:cs="Browallia New"/>
                <w:snapToGrid w:val="0"/>
                <w:sz w:val="20"/>
                <w:szCs w:val="20"/>
              </w:rPr>
              <w:t>369,279</w:t>
            </w:r>
          </w:p>
        </w:tc>
        <w:tc>
          <w:tcPr>
            <w:tcW w:w="238" w:type="dxa"/>
            <w:shd w:val="clear" w:color="auto" w:fill="auto"/>
            <w:vAlign w:val="bottom"/>
          </w:tcPr>
          <w:p w14:paraId="5F559955" w14:textId="77777777" w:rsidR="006C5480" w:rsidRPr="00A62407" w:rsidRDefault="006C5480" w:rsidP="006160B6">
            <w:pPr>
              <w:spacing w:line="240" w:lineRule="auto"/>
              <w:jc w:val="right"/>
              <w:rPr>
                <w:rFonts w:ascii="Browallia New" w:hAnsi="Browallia New" w:cs="Browallia New"/>
                <w:snapToGrid w:val="0"/>
                <w:sz w:val="20"/>
                <w:szCs w:val="20"/>
              </w:rPr>
            </w:pPr>
          </w:p>
        </w:tc>
        <w:tc>
          <w:tcPr>
            <w:tcW w:w="830" w:type="dxa"/>
            <w:shd w:val="clear" w:color="auto" w:fill="auto"/>
            <w:noWrap/>
          </w:tcPr>
          <w:p w14:paraId="71E83EAC" w14:textId="77777777" w:rsidR="006C5480" w:rsidRPr="00A62407" w:rsidRDefault="006C5480" w:rsidP="006160B6">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47" w:type="dxa"/>
            <w:shd w:val="clear" w:color="auto" w:fill="auto"/>
            <w:vAlign w:val="bottom"/>
          </w:tcPr>
          <w:p w14:paraId="75B942CB" w14:textId="77777777" w:rsidR="006C5480" w:rsidRPr="00A62407" w:rsidRDefault="006C5480" w:rsidP="006160B6">
            <w:pPr>
              <w:spacing w:line="240" w:lineRule="auto"/>
              <w:jc w:val="right"/>
              <w:rPr>
                <w:rFonts w:ascii="Browallia New" w:hAnsi="Browallia New" w:cs="Browallia New"/>
                <w:snapToGrid w:val="0"/>
                <w:sz w:val="20"/>
                <w:szCs w:val="20"/>
              </w:rPr>
            </w:pPr>
          </w:p>
        </w:tc>
        <w:tc>
          <w:tcPr>
            <w:tcW w:w="1064" w:type="dxa"/>
            <w:shd w:val="clear" w:color="auto" w:fill="auto"/>
            <w:noWrap/>
          </w:tcPr>
          <w:p w14:paraId="5F445EC1" w14:textId="77777777" w:rsidR="006C5480" w:rsidRPr="00A62407" w:rsidRDefault="006C5480" w:rsidP="006160B6">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52" w:type="dxa"/>
            <w:shd w:val="clear" w:color="auto" w:fill="auto"/>
            <w:vAlign w:val="bottom"/>
          </w:tcPr>
          <w:p w14:paraId="5CF3F970" w14:textId="77777777" w:rsidR="006C5480" w:rsidRPr="00A62407" w:rsidRDefault="006C5480" w:rsidP="006160B6">
            <w:pPr>
              <w:spacing w:line="240" w:lineRule="auto"/>
              <w:jc w:val="right"/>
              <w:rPr>
                <w:rFonts w:ascii="Browallia New" w:hAnsi="Browallia New" w:cs="Browallia New"/>
                <w:snapToGrid w:val="0"/>
                <w:sz w:val="20"/>
                <w:szCs w:val="20"/>
              </w:rPr>
            </w:pPr>
          </w:p>
        </w:tc>
        <w:tc>
          <w:tcPr>
            <w:tcW w:w="755" w:type="dxa"/>
            <w:shd w:val="clear" w:color="auto" w:fill="auto"/>
            <w:noWrap/>
          </w:tcPr>
          <w:p w14:paraId="16B52A09" w14:textId="77777777" w:rsidR="006C5480" w:rsidRPr="00A62407" w:rsidRDefault="006C5480" w:rsidP="006160B6">
            <w:pPr>
              <w:spacing w:line="240" w:lineRule="auto"/>
              <w:jc w:val="right"/>
              <w:rPr>
                <w:rFonts w:ascii="Browallia New" w:hAnsi="Browallia New" w:cs="Browallia New"/>
                <w:sz w:val="20"/>
                <w:szCs w:val="20"/>
              </w:rPr>
            </w:pPr>
            <w:r w:rsidRPr="00A62407">
              <w:rPr>
                <w:rFonts w:ascii="Browallia New" w:hAnsi="Browallia New" w:cs="Browallia New"/>
                <w:sz w:val="20"/>
                <w:szCs w:val="20"/>
              </w:rPr>
              <w:t>-</w:t>
            </w:r>
          </w:p>
        </w:tc>
        <w:tc>
          <w:tcPr>
            <w:tcW w:w="239" w:type="dxa"/>
            <w:shd w:val="clear" w:color="auto" w:fill="auto"/>
            <w:vAlign w:val="bottom"/>
          </w:tcPr>
          <w:p w14:paraId="3F1A67C6" w14:textId="77777777" w:rsidR="006C5480" w:rsidRPr="00A62407" w:rsidRDefault="006C5480" w:rsidP="006160B6">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730BDBDC" w14:textId="77777777" w:rsidR="006C5480" w:rsidRPr="00A62407" w:rsidRDefault="006C5480" w:rsidP="006160B6">
            <w:pPr>
              <w:spacing w:line="240" w:lineRule="auto"/>
              <w:jc w:val="right"/>
              <w:rPr>
                <w:rFonts w:ascii="Browallia New" w:hAnsi="Browallia New" w:cs="Browallia New"/>
                <w:snapToGrid w:val="0"/>
                <w:sz w:val="20"/>
                <w:szCs w:val="20"/>
              </w:rPr>
            </w:pPr>
            <w:r w:rsidRPr="00A62407">
              <w:rPr>
                <w:rFonts w:ascii="Browallia New" w:hAnsi="Browallia New" w:cs="Browallia New"/>
                <w:snapToGrid w:val="0"/>
                <w:sz w:val="20"/>
                <w:szCs w:val="20"/>
              </w:rPr>
              <w:t>369,279</w:t>
            </w:r>
          </w:p>
        </w:tc>
      </w:tr>
      <w:tr w:rsidR="006C5480" w:rsidRPr="0058415C" w14:paraId="79DD09DA" w14:textId="77777777" w:rsidTr="006160B6">
        <w:tc>
          <w:tcPr>
            <w:tcW w:w="3543" w:type="dxa"/>
          </w:tcPr>
          <w:p w14:paraId="4833A121" w14:textId="77777777" w:rsidR="006C5480" w:rsidRPr="005C3B35" w:rsidRDefault="006C5480" w:rsidP="006160B6">
            <w:pPr>
              <w:tabs>
                <w:tab w:val="clear" w:pos="454"/>
              </w:tabs>
              <w:spacing w:line="240" w:lineRule="auto"/>
              <w:ind w:left="276" w:hanging="270"/>
              <w:rPr>
                <w:rFonts w:ascii="Browallia New" w:hAnsi="Browallia New" w:cs="Browallia New"/>
                <w:b/>
                <w:snapToGrid w:val="0"/>
                <w:sz w:val="20"/>
                <w:szCs w:val="20"/>
                <w:highlight w:val="yellow"/>
                <w:cs/>
              </w:rPr>
            </w:pPr>
            <w:r w:rsidRPr="004E2276">
              <w:rPr>
                <w:rFonts w:ascii="Browallia New" w:hAnsi="Browallia New" w:cs="Browallia New"/>
                <w:b/>
                <w:snapToGrid w:val="0"/>
                <w:sz w:val="20"/>
                <w:szCs w:val="20"/>
                <w:cs/>
              </w:rPr>
              <w:t>เงินกู้ยืมระยะสั้นจากบุคคลและบริษัทที่เกี่ยวข้องและ</w:t>
            </w:r>
            <w:r>
              <w:rPr>
                <w:rFonts w:ascii="Browallia New" w:hAnsi="Browallia New" w:cs="Browallia New"/>
                <w:b/>
                <w:snapToGrid w:val="0"/>
                <w:sz w:val="20"/>
                <w:szCs w:val="20"/>
              </w:rPr>
              <w:br/>
            </w:r>
            <w:r w:rsidRPr="004E2276">
              <w:rPr>
                <w:rFonts w:ascii="Browallia New" w:hAnsi="Browallia New" w:cs="Browallia New"/>
                <w:b/>
                <w:snapToGrid w:val="0"/>
                <w:sz w:val="20"/>
                <w:szCs w:val="20"/>
                <w:cs/>
              </w:rPr>
              <w:t>ดอกเบี้ยค้างจ่าย</w:t>
            </w:r>
          </w:p>
        </w:tc>
        <w:tc>
          <w:tcPr>
            <w:tcW w:w="917" w:type="dxa"/>
            <w:shd w:val="clear" w:color="auto" w:fill="auto"/>
            <w:noWrap/>
            <w:vAlign w:val="bottom"/>
          </w:tcPr>
          <w:p w14:paraId="7FB94EBE" w14:textId="77777777" w:rsidR="006C5480" w:rsidRPr="004E1A1A" w:rsidRDefault="006C5480" w:rsidP="006160B6">
            <w:pPr>
              <w:spacing w:line="240" w:lineRule="auto"/>
              <w:jc w:val="right"/>
              <w:rPr>
                <w:rFonts w:ascii="Browallia New" w:hAnsi="Browallia New" w:cs="Browallia New"/>
                <w:sz w:val="20"/>
                <w:szCs w:val="20"/>
              </w:rPr>
            </w:pPr>
            <w:r w:rsidRPr="004E1A1A">
              <w:rPr>
                <w:rFonts w:ascii="Browallia New" w:hAnsi="Browallia New" w:cs="Browallia New"/>
                <w:sz w:val="20"/>
                <w:szCs w:val="20"/>
              </w:rPr>
              <w:t>1,895,636</w:t>
            </w:r>
          </w:p>
        </w:tc>
        <w:tc>
          <w:tcPr>
            <w:tcW w:w="238" w:type="dxa"/>
            <w:shd w:val="clear" w:color="auto" w:fill="auto"/>
            <w:vAlign w:val="bottom"/>
          </w:tcPr>
          <w:p w14:paraId="030ED47A" w14:textId="77777777" w:rsidR="006C5480" w:rsidRPr="004E1A1A" w:rsidRDefault="006C5480" w:rsidP="006160B6">
            <w:pPr>
              <w:spacing w:line="240" w:lineRule="auto"/>
              <w:jc w:val="right"/>
              <w:rPr>
                <w:rFonts w:ascii="Browallia New" w:hAnsi="Browallia New" w:cs="Browallia New"/>
                <w:snapToGrid w:val="0"/>
                <w:sz w:val="20"/>
                <w:szCs w:val="20"/>
              </w:rPr>
            </w:pPr>
          </w:p>
        </w:tc>
        <w:tc>
          <w:tcPr>
            <w:tcW w:w="830" w:type="dxa"/>
            <w:shd w:val="clear" w:color="auto" w:fill="auto"/>
            <w:noWrap/>
            <w:vAlign w:val="bottom"/>
          </w:tcPr>
          <w:p w14:paraId="6AF9ECC3" w14:textId="77777777" w:rsidR="006C5480" w:rsidRPr="004E1A1A" w:rsidRDefault="006C5480" w:rsidP="006160B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47" w:type="dxa"/>
            <w:shd w:val="clear" w:color="auto" w:fill="auto"/>
            <w:vAlign w:val="bottom"/>
          </w:tcPr>
          <w:p w14:paraId="10FCE7A3" w14:textId="77777777" w:rsidR="006C5480" w:rsidRPr="004E1A1A" w:rsidRDefault="006C5480" w:rsidP="006160B6">
            <w:pPr>
              <w:spacing w:line="240" w:lineRule="auto"/>
              <w:jc w:val="right"/>
              <w:rPr>
                <w:rFonts w:ascii="Browallia New" w:hAnsi="Browallia New" w:cs="Browallia New"/>
                <w:snapToGrid w:val="0"/>
                <w:sz w:val="20"/>
                <w:szCs w:val="20"/>
              </w:rPr>
            </w:pPr>
          </w:p>
        </w:tc>
        <w:tc>
          <w:tcPr>
            <w:tcW w:w="1064" w:type="dxa"/>
            <w:shd w:val="clear" w:color="auto" w:fill="auto"/>
            <w:noWrap/>
            <w:vAlign w:val="bottom"/>
          </w:tcPr>
          <w:p w14:paraId="514F06E5" w14:textId="77777777" w:rsidR="006C5480" w:rsidRPr="004E1A1A" w:rsidRDefault="006C5480" w:rsidP="006160B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52" w:type="dxa"/>
            <w:shd w:val="clear" w:color="auto" w:fill="auto"/>
            <w:vAlign w:val="bottom"/>
          </w:tcPr>
          <w:p w14:paraId="5FC85F3F" w14:textId="77777777" w:rsidR="006C5480" w:rsidRPr="004E1A1A" w:rsidRDefault="006C5480" w:rsidP="006160B6">
            <w:pPr>
              <w:spacing w:line="240" w:lineRule="auto"/>
              <w:jc w:val="right"/>
              <w:rPr>
                <w:rFonts w:ascii="Browallia New" w:hAnsi="Browallia New" w:cs="Browallia New"/>
                <w:snapToGrid w:val="0"/>
                <w:sz w:val="20"/>
                <w:szCs w:val="20"/>
              </w:rPr>
            </w:pPr>
          </w:p>
        </w:tc>
        <w:tc>
          <w:tcPr>
            <w:tcW w:w="755" w:type="dxa"/>
            <w:shd w:val="clear" w:color="auto" w:fill="auto"/>
            <w:noWrap/>
            <w:vAlign w:val="bottom"/>
          </w:tcPr>
          <w:p w14:paraId="24FAEED9" w14:textId="77777777" w:rsidR="006C5480" w:rsidRPr="004E1A1A" w:rsidRDefault="006C5480" w:rsidP="006160B6">
            <w:pPr>
              <w:spacing w:line="240" w:lineRule="auto"/>
              <w:jc w:val="right"/>
              <w:rPr>
                <w:rFonts w:ascii="Browallia New" w:hAnsi="Browallia New" w:cs="Browallia New"/>
                <w:sz w:val="20"/>
                <w:szCs w:val="20"/>
              </w:rPr>
            </w:pPr>
            <w:r w:rsidRPr="004E1A1A">
              <w:rPr>
                <w:rFonts w:ascii="Browallia New" w:hAnsi="Browallia New" w:cs="Browallia New"/>
                <w:sz w:val="20"/>
                <w:szCs w:val="20"/>
              </w:rPr>
              <w:t>-</w:t>
            </w:r>
          </w:p>
        </w:tc>
        <w:tc>
          <w:tcPr>
            <w:tcW w:w="239" w:type="dxa"/>
            <w:shd w:val="clear" w:color="auto" w:fill="auto"/>
            <w:vAlign w:val="bottom"/>
          </w:tcPr>
          <w:p w14:paraId="49A9B114" w14:textId="77777777" w:rsidR="006C5480" w:rsidRPr="004E1A1A" w:rsidRDefault="006C5480" w:rsidP="006160B6">
            <w:pPr>
              <w:spacing w:line="240" w:lineRule="auto"/>
              <w:jc w:val="right"/>
              <w:rPr>
                <w:rFonts w:ascii="Browallia New" w:hAnsi="Browallia New" w:cs="Browallia New"/>
                <w:snapToGrid w:val="0"/>
                <w:sz w:val="20"/>
                <w:szCs w:val="20"/>
              </w:rPr>
            </w:pPr>
          </w:p>
        </w:tc>
        <w:tc>
          <w:tcPr>
            <w:tcW w:w="845" w:type="dxa"/>
            <w:shd w:val="clear" w:color="auto" w:fill="auto"/>
            <w:noWrap/>
            <w:vAlign w:val="bottom"/>
          </w:tcPr>
          <w:p w14:paraId="0DFB3997" w14:textId="77777777" w:rsidR="006C5480" w:rsidRPr="004E1A1A" w:rsidRDefault="006C5480" w:rsidP="006160B6">
            <w:pPr>
              <w:spacing w:line="240" w:lineRule="auto"/>
              <w:jc w:val="right"/>
              <w:rPr>
                <w:rFonts w:ascii="Browallia New" w:hAnsi="Browallia New" w:cs="Browallia New"/>
                <w:snapToGrid w:val="0"/>
                <w:sz w:val="20"/>
                <w:szCs w:val="20"/>
              </w:rPr>
            </w:pPr>
            <w:r w:rsidRPr="004E1A1A">
              <w:rPr>
                <w:rFonts w:ascii="Browallia New" w:hAnsi="Browallia New" w:cs="Browallia New"/>
                <w:sz w:val="20"/>
                <w:szCs w:val="20"/>
              </w:rPr>
              <w:t>1,895,636</w:t>
            </w:r>
          </w:p>
        </w:tc>
      </w:tr>
      <w:tr w:rsidR="006C5480" w:rsidRPr="0058415C" w14:paraId="53FB4E83" w14:textId="77777777" w:rsidTr="006160B6">
        <w:tc>
          <w:tcPr>
            <w:tcW w:w="3543" w:type="dxa"/>
          </w:tcPr>
          <w:p w14:paraId="2FCFF2A6" w14:textId="77777777" w:rsidR="006C5480" w:rsidRPr="00534952" w:rsidRDefault="006C5480" w:rsidP="006160B6">
            <w:pPr>
              <w:spacing w:line="240" w:lineRule="auto"/>
              <w:rPr>
                <w:rFonts w:ascii="Browallia New" w:hAnsi="Browallia New" w:cs="Browallia New"/>
                <w:b/>
                <w:sz w:val="20"/>
                <w:szCs w:val="20"/>
                <w:cs/>
              </w:rPr>
            </w:pPr>
            <w:r w:rsidRPr="00534952">
              <w:rPr>
                <w:rFonts w:ascii="Browallia New" w:hAnsi="Browallia New" w:cs="Browallia New"/>
                <w:b/>
                <w:sz w:val="20"/>
                <w:szCs w:val="20"/>
                <w:cs/>
              </w:rPr>
              <w:t>หนี้สินตามสัญญาเช่า</w:t>
            </w:r>
          </w:p>
        </w:tc>
        <w:tc>
          <w:tcPr>
            <w:tcW w:w="917" w:type="dxa"/>
            <w:shd w:val="clear" w:color="auto" w:fill="auto"/>
            <w:noWrap/>
            <w:vAlign w:val="bottom"/>
          </w:tcPr>
          <w:p w14:paraId="579C86EC" w14:textId="77777777" w:rsidR="006C5480" w:rsidRPr="00597898" w:rsidRDefault="006C5480" w:rsidP="006160B6">
            <w:pPr>
              <w:spacing w:line="240" w:lineRule="auto"/>
              <w:jc w:val="right"/>
              <w:rPr>
                <w:rFonts w:ascii="Browallia New" w:hAnsi="Browallia New" w:cs="Browallia New"/>
                <w:sz w:val="20"/>
                <w:szCs w:val="20"/>
              </w:rPr>
            </w:pPr>
            <w:r w:rsidRPr="00597898">
              <w:rPr>
                <w:rFonts w:ascii="Browallia New" w:hAnsi="Browallia New" w:cs="Browallia New"/>
                <w:sz w:val="20"/>
                <w:szCs w:val="20"/>
              </w:rPr>
              <w:t>17,869</w:t>
            </w:r>
          </w:p>
        </w:tc>
        <w:tc>
          <w:tcPr>
            <w:tcW w:w="238" w:type="dxa"/>
            <w:shd w:val="clear" w:color="auto" w:fill="auto"/>
            <w:vAlign w:val="bottom"/>
          </w:tcPr>
          <w:p w14:paraId="2AF0E38D" w14:textId="77777777" w:rsidR="006C5480" w:rsidRPr="00597898" w:rsidRDefault="006C5480" w:rsidP="006160B6">
            <w:pPr>
              <w:spacing w:line="240" w:lineRule="auto"/>
              <w:jc w:val="right"/>
              <w:rPr>
                <w:rFonts w:ascii="Browallia New" w:hAnsi="Browallia New" w:cs="Browallia New"/>
                <w:sz w:val="20"/>
                <w:szCs w:val="20"/>
              </w:rPr>
            </w:pPr>
          </w:p>
        </w:tc>
        <w:tc>
          <w:tcPr>
            <w:tcW w:w="830" w:type="dxa"/>
            <w:shd w:val="clear" w:color="auto" w:fill="auto"/>
            <w:noWrap/>
            <w:vAlign w:val="bottom"/>
          </w:tcPr>
          <w:p w14:paraId="76566D90" w14:textId="77777777" w:rsidR="006C5480" w:rsidRPr="00597898" w:rsidRDefault="006C5480" w:rsidP="006160B6">
            <w:pPr>
              <w:spacing w:line="240" w:lineRule="auto"/>
              <w:jc w:val="right"/>
              <w:rPr>
                <w:rFonts w:ascii="Browallia New" w:hAnsi="Browallia New" w:cs="Browallia New"/>
                <w:sz w:val="20"/>
                <w:szCs w:val="20"/>
              </w:rPr>
            </w:pPr>
            <w:r w:rsidRPr="00597898">
              <w:rPr>
                <w:rFonts w:ascii="Browallia New" w:hAnsi="Browallia New" w:cs="Browallia New"/>
                <w:sz w:val="20"/>
                <w:szCs w:val="20"/>
              </w:rPr>
              <w:t>299,433</w:t>
            </w:r>
          </w:p>
        </w:tc>
        <w:tc>
          <w:tcPr>
            <w:tcW w:w="247" w:type="dxa"/>
            <w:shd w:val="clear" w:color="auto" w:fill="auto"/>
            <w:vAlign w:val="bottom"/>
          </w:tcPr>
          <w:p w14:paraId="6CB6293E" w14:textId="77777777" w:rsidR="006C5480" w:rsidRPr="00597898" w:rsidRDefault="006C5480" w:rsidP="006160B6">
            <w:pPr>
              <w:spacing w:line="240" w:lineRule="auto"/>
              <w:jc w:val="right"/>
              <w:rPr>
                <w:rFonts w:ascii="Browallia New" w:hAnsi="Browallia New" w:cs="Browallia New"/>
                <w:sz w:val="20"/>
                <w:szCs w:val="20"/>
              </w:rPr>
            </w:pPr>
          </w:p>
        </w:tc>
        <w:tc>
          <w:tcPr>
            <w:tcW w:w="1064" w:type="dxa"/>
            <w:shd w:val="clear" w:color="auto" w:fill="auto"/>
            <w:noWrap/>
          </w:tcPr>
          <w:p w14:paraId="23591A26" w14:textId="77777777" w:rsidR="006C5480" w:rsidRPr="00597898" w:rsidRDefault="006C5480" w:rsidP="006160B6">
            <w:pPr>
              <w:spacing w:line="240" w:lineRule="auto"/>
              <w:jc w:val="right"/>
              <w:rPr>
                <w:rFonts w:ascii="Browallia New" w:hAnsi="Browallia New" w:cs="Browallia New"/>
                <w:sz w:val="20"/>
                <w:szCs w:val="20"/>
              </w:rPr>
            </w:pPr>
            <w:r w:rsidRPr="00597898">
              <w:rPr>
                <w:rFonts w:ascii="Browallia New" w:hAnsi="Browallia New" w:cs="Browallia New"/>
                <w:sz w:val="20"/>
                <w:szCs w:val="20"/>
              </w:rPr>
              <w:t>-</w:t>
            </w:r>
          </w:p>
        </w:tc>
        <w:tc>
          <w:tcPr>
            <w:tcW w:w="252" w:type="dxa"/>
            <w:shd w:val="clear" w:color="auto" w:fill="auto"/>
            <w:vAlign w:val="bottom"/>
          </w:tcPr>
          <w:p w14:paraId="2C4CE991" w14:textId="77777777" w:rsidR="006C5480" w:rsidRPr="00597898" w:rsidRDefault="006C5480" w:rsidP="006160B6">
            <w:pPr>
              <w:spacing w:line="240" w:lineRule="auto"/>
              <w:jc w:val="right"/>
              <w:rPr>
                <w:rFonts w:ascii="Browallia New" w:hAnsi="Browallia New" w:cs="Browallia New"/>
                <w:sz w:val="20"/>
                <w:szCs w:val="20"/>
              </w:rPr>
            </w:pPr>
          </w:p>
        </w:tc>
        <w:tc>
          <w:tcPr>
            <w:tcW w:w="755" w:type="dxa"/>
            <w:shd w:val="clear" w:color="auto" w:fill="auto"/>
            <w:noWrap/>
          </w:tcPr>
          <w:p w14:paraId="1DA91746" w14:textId="77777777" w:rsidR="006C5480" w:rsidRPr="00597898" w:rsidRDefault="006C5480" w:rsidP="006160B6">
            <w:pPr>
              <w:spacing w:line="240" w:lineRule="auto"/>
              <w:jc w:val="right"/>
              <w:rPr>
                <w:rFonts w:ascii="Browallia New" w:hAnsi="Browallia New" w:cs="Browallia New"/>
                <w:sz w:val="20"/>
                <w:szCs w:val="20"/>
              </w:rPr>
            </w:pPr>
            <w:r w:rsidRPr="00597898">
              <w:rPr>
                <w:rFonts w:ascii="Browallia New" w:hAnsi="Browallia New" w:cs="Browallia New"/>
                <w:sz w:val="20"/>
                <w:szCs w:val="20"/>
              </w:rPr>
              <w:t>-</w:t>
            </w:r>
          </w:p>
        </w:tc>
        <w:tc>
          <w:tcPr>
            <w:tcW w:w="239" w:type="dxa"/>
            <w:shd w:val="clear" w:color="auto" w:fill="auto"/>
            <w:vAlign w:val="bottom"/>
          </w:tcPr>
          <w:p w14:paraId="7AEEA9B9" w14:textId="77777777" w:rsidR="006C5480" w:rsidRPr="00597898" w:rsidRDefault="006C5480" w:rsidP="006160B6">
            <w:pPr>
              <w:spacing w:line="240" w:lineRule="auto"/>
              <w:jc w:val="right"/>
              <w:rPr>
                <w:rFonts w:ascii="Browallia New" w:hAnsi="Browallia New" w:cs="Browallia New"/>
                <w:sz w:val="20"/>
                <w:szCs w:val="20"/>
              </w:rPr>
            </w:pPr>
          </w:p>
        </w:tc>
        <w:tc>
          <w:tcPr>
            <w:tcW w:w="845" w:type="dxa"/>
            <w:shd w:val="clear" w:color="auto" w:fill="auto"/>
            <w:noWrap/>
            <w:vAlign w:val="bottom"/>
          </w:tcPr>
          <w:p w14:paraId="30F2217C" w14:textId="77777777" w:rsidR="006C5480" w:rsidRPr="00597898" w:rsidRDefault="006C5480" w:rsidP="006160B6">
            <w:pPr>
              <w:spacing w:line="240" w:lineRule="auto"/>
              <w:jc w:val="right"/>
              <w:rPr>
                <w:rFonts w:ascii="Browallia New" w:hAnsi="Browallia New" w:cs="Browallia New"/>
                <w:sz w:val="20"/>
                <w:szCs w:val="20"/>
              </w:rPr>
            </w:pPr>
            <w:r w:rsidRPr="00597898">
              <w:rPr>
                <w:rFonts w:ascii="Browallia New" w:hAnsi="Browallia New" w:cs="Browallia New"/>
                <w:sz w:val="20"/>
                <w:szCs w:val="20"/>
              </w:rPr>
              <w:t>317,302</w:t>
            </w:r>
          </w:p>
        </w:tc>
      </w:tr>
      <w:tr w:rsidR="006C5480" w14:paraId="3B112296" w14:textId="77777777" w:rsidTr="006160B6">
        <w:tc>
          <w:tcPr>
            <w:tcW w:w="3543" w:type="dxa"/>
          </w:tcPr>
          <w:p w14:paraId="6AFFE7D5" w14:textId="77777777" w:rsidR="006C5480" w:rsidRPr="00534952" w:rsidRDefault="006C5480" w:rsidP="006160B6">
            <w:pPr>
              <w:spacing w:line="240" w:lineRule="auto"/>
              <w:rPr>
                <w:rFonts w:ascii="Browallia New" w:hAnsi="Browallia New" w:cs="Browallia New"/>
                <w:b/>
                <w:sz w:val="20"/>
                <w:szCs w:val="20"/>
                <w:cs/>
              </w:rPr>
            </w:pPr>
            <w:r w:rsidRPr="005335E1">
              <w:rPr>
                <w:rFonts w:ascii="Browallia New" w:hAnsi="Browallia New" w:cs="Browallia New"/>
                <w:b/>
                <w:sz w:val="20"/>
                <w:szCs w:val="20"/>
                <w:cs/>
              </w:rPr>
              <w:t>เงินกู้ยืมระยะยาวจากสถาบันการเงิน</w:t>
            </w:r>
          </w:p>
        </w:tc>
        <w:tc>
          <w:tcPr>
            <w:tcW w:w="917" w:type="dxa"/>
            <w:shd w:val="clear" w:color="auto" w:fill="auto"/>
            <w:noWrap/>
          </w:tcPr>
          <w:p w14:paraId="766DB3F6" w14:textId="77777777" w:rsidR="006C5480" w:rsidRPr="008D4999" w:rsidRDefault="006C5480" w:rsidP="006160B6">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38" w:type="dxa"/>
            <w:shd w:val="clear" w:color="auto" w:fill="auto"/>
            <w:vAlign w:val="bottom"/>
          </w:tcPr>
          <w:p w14:paraId="699DDF9F" w14:textId="77777777" w:rsidR="006C5480" w:rsidRPr="008D4999" w:rsidRDefault="006C5480" w:rsidP="006160B6">
            <w:pPr>
              <w:spacing w:line="240" w:lineRule="auto"/>
              <w:jc w:val="right"/>
              <w:rPr>
                <w:rFonts w:ascii="Browallia New" w:hAnsi="Browallia New" w:cs="Browallia New"/>
                <w:sz w:val="20"/>
                <w:szCs w:val="20"/>
              </w:rPr>
            </w:pPr>
          </w:p>
        </w:tc>
        <w:tc>
          <w:tcPr>
            <w:tcW w:w="830" w:type="dxa"/>
            <w:shd w:val="clear" w:color="auto" w:fill="auto"/>
            <w:noWrap/>
          </w:tcPr>
          <w:p w14:paraId="6898CF52" w14:textId="77777777" w:rsidR="006C5480" w:rsidRPr="008D4999" w:rsidRDefault="006C5480" w:rsidP="006160B6">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47" w:type="dxa"/>
            <w:shd w:val="clear" w:color="auto" w:fill="auto"/>
            <w:vAlign w:val="bottom"/>
          </w:tcPr>
          <w:p w14:paraId="49566098" w14:textId="77777777" w:rsidR="006C5480" w:rsidRPr="008D4999" w:rsidRDefault="006C5480" w:rsidP="006160B6">
            <w:pPr>
              <w:spacing w:line="240" w:lineRule="auto"/>
              <w:jc w:val="right"/>
              <w:rPr>
                <w:rFonts w:ascii="Browallia New" w:hAnsi="Browallia New" w:cs="Browallia New"/>
                <w:sz w:val="20"/>
                <w:szCs w:val="20"/>
              </w:rPr>
            </w:pPr>
          </w:p>
        </w:tc>
        <w:tc>
          <w:tcPr>
            <w:tcW w:w="1064" w:type="dxa"/>
            <w:shd w:val="clear" w:color="auto" w:fill="auto"/>
            <w:noWrap/>
            <w:vAlign w:val="bottom"/>
          </w:tcPr>
          <w:p w14:paraId="11C47EF7" w14:textId="77777777" w:rsidR="006C5480" w:rsidRPr="008D4999" w:rsidRDefault="006C5480" w:rsidP="006160B6">
            <w:pPr>
              <w:spacing w:line="240" w:lineRule="auto"/>
              <w:jc w:val="right"/>
              <w:rPr>
                <w:rFonts w:ascii="Browallia New" w:hAnsi="Browallia New" w:cs="Browallia New"/>
                <w:sz w:val="20"/>
                <w:szCs w:val="20"/>
              </w:rPr>
            </w:pPr>
            <w:r w:rsidRPr="008D4999">
              <w:rPr>
                <w:rFonts w:ascii="Browallia New" w:hAnsi="Browallia New" w:cs="Browallia New"/>
                <w:sz w:val="20"/>
                <w:szCs w:val="20"/>
              </w:rPr>
              <w:t>142,373</w:t>
            </w:r>
          </w:p>
        </w:tc>
        <w:tc>
          <w:tcPr>
            <w:tcW w:w="252" w:type="dxa"/>
            <w:shd w:val="clear" w:color="auto" w:fill="auto"/>
            <w:vAlign w:val="bottom"/>
          </w:tcPr>
          <w:p w14:paraId="3A4771BE" w14:textId="77777777" w:rsidR="006C5480" w:rsidRPr="008D4999" w:rsidRDefault="006C5480" w:rsidP="006160B6">
            <w:pPr>
              <w:spacing w:line="240" w:lineRule="auto"/>
              <w:jc w:val="right"/>
              <w:rPr>
                <w:rFonts w:ascii="Browallia New" w:hAnsi="Browallia New" w:cs="Browallia New"/>
                <w:sz w:val="20"/>
                <w:szCs w:val="20"/>
              </w:rPr>
            </w:pPr>
          </w:p>
        </w:tc>
        <w:tc>
          <w:tcPr>
            <w:tcW w:w="755" w:type="dxa"/>
            <w:shd w:val="clear" w:color="auto" w:fill="auto"/>
            <w:noWrap/>
          </w:tcPr>
          <w:p w14:paraId="61E35FB6" w14:textId="77777777" w:rsidR="006C5480" w:rsidRPr="008D4999" w:rsidRDefault="006C5480" w:rsidP="006160B6">
            <w:pPr>
              <w:spacing w:line="240" w:lineRule="auto"/>
              <w:jc w:val="right"/>
              <w:rPr>
                <w:rFonts w:ascii="Browallia New" w:hAnsi="Browallia New" w:cs="Browallia New"/>
                <w:sz w:val="20"/>
                <w:szCs w:val="20"/>
              </w:rPr>
            </w:pPr>
            <w:r w:rsidRPr="008D4999">
              <w:rPr>
                <w:rFonts w:ascii="Browallia New" w:hAnsi="Browallia New" w:cs="Browallia New"/>
                <w:sz w:val="20"/>
                <w:szCs w:val="20"/>
              </w:rPr>
              <w:t>-</w:t>
            </w:r>
          </w:p>
        </w:tc>
        <w:tc>
          <w:tcPr>
            <w:tcW w:w="239" w:type="dxa"/>
            <w:shd w:val="clear" w:color="auto" w:fill="auto"/>
            <w:vAlign w:val="bottom"/>
          </w:tcPr>
          <w:p w14:paraId="6ADBB337" w14:textId="77777777" w:rsidR="006C5480" w:rsidRPr="008D4999" w:rsidRDefault="006C5480" w:rsidP="006160B6">
            <w:pPr>
              <w:spacing w:line="240" w:lineRule="auto"/>
              <w:jc w:val="right"/>
              <w:rPr>
                <w:rFonts w:ascii="Browallia New" w:hAnsi="Browallia New" w:cs="Browallia New"/>
                <w:sz w:val="20"/>
                <w:szCs w:val="20"/>
              </w:rPr>
            </w:pPr>
          </w:p>
        </w:tc>
        <w:tc>
          <w:tcPr>
            <w:tcW w:w="845" w:type="dxa"/>
            <w:shd w:val="clear" w:color="auto" w:fill="auto"/>
            <w:noWrap/>
            <w:vAlign w:val="bottom"/>
          </w:tcPr>
          <w:p w14:paraId="0977269E" w14:textId="77777777" w:rsidR="006C5480" w:rsidRPr="008D4999" w:rsidRDefault="006C5480" w:rsidP="006160B6">
            <w:pPr>
              <w:spacing w:line="240" w:lineRule="auto"/>
              <w:jc w:val="right"/>
              <w:rPr>
                <w:rFonts w:ascii="Browallia New" w:hAnsi="Browallia New" w:cs="Browallia New"/>
                <w:sz w:val="20"/>
                <w:szCs w:val="20"/>
              </w:rPr>
            </w:pPr>
            <w:r w:rsidRPr="008D4999">
              <w:rPr>
                <w:rFonts w:ascii="Browallia New" w:hAnsi="Browallia New" w:cs="Browallia New"/>
                <w:sz w:val="20"/>
                <w:szCs w:val="20"/>
              </w:rPr>
              <w:t>142,373</w:t>
            </w:r>
          </w:p>
        </w:tc>
      </w:tr>
    </w:tbl>
    <w:p w14:paraId="204AFD4C" w14:textId="77777777" w:rsidR="006C5480" w:rsidRDefault="006C5480" w:rsidP="0014221E">
      <w:pPr>
        <w:tabs>
          <w:tab w:val="left" w:pos="360"/>
          <w:tab w:val="left" w:pos="1440"/>
          <w:tab w:val="right" w:pos="7200"/>
          <w:tab w:val="right" w:pos="8540"/>
        </w:tabs>
        <w:spacing w:line="240" w:lineRule="auto"/>
        <w:ind w:left="420" w:right="-45"/>
        <w:jc w:val="thaiDistribute"/>
        <w:rPr>
          <w:rFonts w:ascii="Browallia New" w:hAnsi="Browallia New" w:cs="Browallia New"/>
          <w:spacing w:val="-2"/>
          <w:sz w:val="28"/>
          <w:szCs w:val="28"/>
        </w:rPr>
      </w:pPr>
    </w:p>
    <w:p w14:paraId="0DEA9AEA" w14:textId="356FE257"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C07995">
        <w:rPr>
          <w:rFonts w:ascii="Browallia New" w:hAnsi="Browallia New" w:cs="Browallia New"/>
          <w:spacing w:val="-2"/>
          <w:sz w:val="28"/>
          <w:szCs w:val="28"/>
          <w:cs/>
        </w:rPr>
        <w:t>กลุ่ม</w:t>
      </w:r>
      <w:r w:rsidR="00F03D8A" w:rsidRPr="00C07995">
        <w:rPr>
          <w:rFonts w:ascii="Browallia New" w:hAnsi="Browallia New" w:cs="Browallia New"/>
          <w:spacing w:val="-2"/>
          <w:sz w:val="28"/>
          <w:szCs w:val="28"/>
          <w:cs/>
        </w:rPr>
        <w:t>บริษัท</w:t>
      </w:r>
      <w:r w:rsidRPr="00C07995">
        <w:rPr>
          <w:rFonts w:ascii="Browallia New" w:hAnsi="Browallia New" w:cs="Browallia New"/>
          <w:spacing w:val="-2"/>
          <w:sz w:val="28"/>
          <w:szCs w:val="28"/>
          <w:cs/>
        </w:rPr>
        <w:t>เข้าทำสัญญาแลกเปลี่ยนอัตราดอกเบี้ยโดยครอบคลุมบางส่วนของเงินต้นของเงินกู้ยืมที่มีอัตราดอกเบี้ยลอยตัว และอัตราดอกเบี้ยลอยตัวมีอัตราดอกเบี้ยส่วนเพิ่มจากอัตราอ้างอิงตลาด</w:t>
      </w:r>
    </w:p>
    <w:p w14:paraId="1A5A4D93"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cs/>
        </w:rPr>
      </w:pPr>
    </w:p>
    <w:p w14:paraId="3E40F3CB" w14:textId="0977AD65" w:rsidR="00234F67"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 xml:space="preserve">สัญญาแลกเปลี่ยนอัตราดอกเบี้ยจะมีการชำระยอดสุทธิของดอกเบี้ยค้างรับหรือค้างจ่ายทุก </w:t>
      </w:r>
      <w:r w:rsidR="005A3E6E">
        <w:rPr>
          <w:rFonts w:ascii="Browallia New" w:hAnsi="Browallia New" w:cs="Browallia New"/>
          <w:spacing w:val="-2"/>
          <w:sz w:val="28"/>
          <w:szCs w:val="28"/>
        </w:rPr>
        <w:t>3</w:t>
      </w:r>
      <w:r w:rsidRPr="00234F67">
        <w:rPr>
          <w:rFonts w:ascii="Browallia New" w:hAnsi="Browallia New" w:cs="Browallia New" w:hint="cs"/>
          <w:spacing w:val="-2"/>
          <w:sz w:val="28"/>
          <w:szCs w:val="28"/>
          <w:cs/>
        </w:rPr>
        <w:t xml:space="preserve"> เดือน ทั้งนี้วันที่ถึงกำหนดชำระตามสัญญาแลกเปลี่ยนอัตราดอกเบี้ยเป็นวันเดียวกับวันที่ถึงกำหนดชำระของดอกเบี้ยเงินกู้</w:t>
      </w:r>
    </w:p>
    <w:p w14:paraId="04E4462C" w14:textId="77777777" w:rsidR="00234F67" w:rsidRPr="003B4879"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4"/>
          <w:szCs w:val="24"/>
        </w:rPr>
      </w:pPr>
    </w:p>
    <w:p w14:paraId="5133AD16" w14:textId="77777777" w:rsidR="00234F67" w:rsidRPr="00D2311C"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i/>
          <w:iCs/>
          <w:spacing w:val="-2"/>
          <w:sz w:val="28"/>
          <w:szCs w:val="28"/>
        </w:rPr>
      </w:pPr>
      <w:r w:rsidRPr="00D2311C">
        <w:rPr>
          <w:rFonts w:ascii="Browallia New" w:hAnsi="Browallia New" w:cs="Browallia New" w:hint="cs"/>
          <w:i/>
          <w:iCs/>
          <w:spacing w:val="-2"/>
          <w:sz w:val="28"/>
          <w:szCs w:val="28"/>
          <w:cs/>
        </w:rPr>
        <w:t>การวิเคราะห์ความอ่อนไหว</w:t>
      </w:r>
    </w:p>
    <w:p w14:paraId="622E8F52" w14:textId="3324AD09" w:rsidR="00234F67" w:rsidRPr="0014221E" w:rsidRDefault="00234F67"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234F67">
        <w:rPr>
          <w:rFonts w:ascii="Browallia New" w:hAnsi="Browallia New" w:cs="Browallia New" w:hint="cs"/>
          <w:spacing w:val="-2"/>
          <w:sz w:val="28"/>
          <w:szCs w:val="28"/>
          <w:cs/>
        </w:rPr>
        <w:t>รายการกำไรหรือขาดทุนจะมีความอ่อนไหวต่อการเพิ่มขึ้นหรือลดลงใน</w:t>
      </w:r>
      <w:r w:rsidR="003C6961" w:rsidRPr="00C07995">
        <w:rPr>
          <w:rFonts w:ascii="Browallia New" w:hAnsi="Browallia New" w:cs="Browallia New"/>
          <w:spacing w:val="-2"/>
          <w:sz w:val="28"/>
          <w:szCs w:val="28"/>
          <w:cs/>
        </w:rPr>
        <w:t xml:space="preserve">ลูกหนี้ตามสัญญาเช่าซื้อ </w:t>
      </w:r>
      <w:r w:rsidR="007512BE" w:rsidRPr="00C07995">
        <w:rPr>
          <w:rFonts w:ascii="Browallia New" w:hAnsi="Browallia New" w:cs="Browallia New"/>
          <w:spacing w:val="-2"/>
          <w:sz w:val="28"/>
          <w:szCs w:val="28"/>
          <w:cs/>
        </w:rPr>
        <w:t>เงินให้กู้ยืมระยะสั้นและดอกเบี้ยค้างรับแก่บริษัทย่อย บุคคลและบริษัทอื่น</w:t>
      </w:r>
      <w:r w:rsidR="005A3E6E" w:rsidRPr="00C07995">
        <w:rPr>
          <w:rFonts w:ascii="Browallia New" w:hAnsi="Browallia New" w:cs="Browallia New"/>
          <w:spacing w:val="-2"/>
          <w:sz w:val="28"/>
          <w:szCs w:val="28"/>
        </w:rPr>
        <w:t xml:space="preserve"> </w:t>
      </w:r>
      <w:r w:rsidR="00A00998" w:rsidRPr="00C07995">
        <w:rPr>
          <w:rFonts w:ascii="Browallia New" w:hAnsi="Browallia New" w:cs="Browallia New"/>
          <w:spacing w:val="-2"/>
          <w:sz w:val="28"/>
          <w:szCs w:val="28"/>
          <w:cs/>
        </w:rPr>
        <w:t xml:space="preserve">เงินฝากธนาคารที่มีข้อจำกัดในการใช้ </w:t>
      </w:r>
      <w:r w:rsidR="005A3E6E" w:rsidRPr="00C07995">
        <w:rPr>
          <w:rFonts w:ascii="Browallia New" w:hAnsi="Browallia New" w:cs="Browallia New"/>
          <w:spacing w:val="-2"/>
          <w:sz w:val="28"/>
          <w:szCs w:val="28"/>
          <w:cs/>
        </w:rPr>
        <w:t>เงินให้กู้ยืมระยะยาวและดอกเบี้ยค้างรับแก่บุคคลและบริษัทอื่น</w:t>
      </w:r>
      <w:r w:rsidRPr="00C07995">
        <w:rPr>
          <w:rFonts w:ascii="Browallia New" w:hAnsi="Browallia New" w:cs="Browallia New"/>
          <w:spacing w:val="-2"/>
          <w:sz w:val="28"/>
          <w:szCs w:val="28"/>
          <w:cs/>
        </w:rPr>
        <w:t xml:space="preserve"> </w:t>
      </w:r>
      <w:r w:rsidR="005A3E6E" w:rsidRPr="00C07995">
        <w:rPr>
          <w:rFonts w:ascii="Browallia New" w:hAnsi="Browallia New" w:cs="Browallia New"/>
          <w:spacing w:val="-2"/>
          <w:sz w:val="28"/>
          <w:szCs w:val="28"/>
          <w:cs/>
        </w:rPr>
        <w:t>เงินเบิกเกินบัญชีและเงินกู้ยืมระยะสั้นจากสถาบันการเงิน เงินกู้ยืมระยะสั้นจากบุคคลและบริษัทที่เกี่ยวข้องและดอกเบี้ยค้างจ่าย หุ้นกู้ หนี้สินตามสัญญาเช่า เงินกู้ยืมระยะยาวจากสถาบันการเงิน</w:t>
      </w:r>
      <w:r w:rsidR="005A3E6E">
        <w:rPr>
          <w:rFonts w:ascii="Browallia New" w:hAnsi="Browallia New" w:cs="Browallia New" w:hint="cs"/>
          <w:spacing w:val="-2"/>
          <w:sz w:val="28"/>
          <w:szCs w:val="28"/>
          <w:cs/>
        </w:rPr>
        <w:t xml:space="preserve"> </w:t>
      </w:r>
      <w:r w:rsidR="005E5270">
        <w:rPr>
          <w:rFonts w:ascii="Browallia New" w:hAnsi="Browallia New" w:cs="Browallia New"/>
          <w:spacing w:val="-2"/>
          <w:sz w:val="28"/>
          <w:szCs w:val="28"/>
        </w:rPr>
        <w:br/>
      </w:r>
      <w:r w:rsidRPr="00234F67">
        <w:rPr>
          <w:rFonts w:ascii="Browallia New" w:hAnsi="Browallia New" w:cs="Browallia New" w:hint="cs"/>
          <w:spacing w:val="-2"/>
          <w:sz w:val="28"/>
          <w:szCs w:val="28"/>
          <w:cs/>
        </w:rPr>
        <w:t>ซึ่งเป็นผลมาจากการเปลี่ยนแปลงในอัตราดอกเบี้ย ผลกระทบจากการเปลี่ยนแปลงของอัตราดอกเบี้ยที่มีต่อกำไรสุทธิของกลุ่ม</w:t>
      </w:r>
      <w:r w:rsidR="00480FB1">
        <w:rPr>
          <w:rFonts w:ascii="Browallia New" w:hAnsi="Browallia New" w:cs="Browallia New" w:hint="cs"/>
          <w:spacing w:val="-2"/>
          <w:sz w:val="28"/>
          <w:szCs w:val="28"/>
          <w:cs/>
        </w:rPr>
        <w:t>บริษัท</w:t>
      </w:r>
      <w:r w:rsidRPr="00234F67">
        <w:rPr>
          <w:rFonts w:ascii="Browallia New" w:hAnsi="Browallia New" w:cs="Browallia New" w:hint="cs"/>
          <w:spacing w:val="-2"/>
          <w:sz w:val="28"/>
          <w:szCs w:val="28"/>
          <w:cs/>
        </w:rPr>
        <w:t>สามารถแสดงได้ ดังนี้</w:t>
      </w:r>
    </w:p>
    <w:p w14:paraId="2F3D36D9" w14:textId="77777777" w:rsidR="00234F67" w:rsidRPr="00881477" w:rsidRDefault="00234F67" w:rsidP="00234F67">
      <w:pPr>
        <w:spacing w:line="240" w:lineRule="auto"/>
        <w:ind w:left="540"/>
        <w:jc w:val="thaiDistribute"/>
        <w:rPr>
          <w:rFonts w:ascii="Browallia New" w:hAnsi="Browallia New" w:cs="Browallia New"/>
          <w:spacing w:val="-2"/>
          <w:sz w:val="28"/>
          <w:szCs w:val="28"/>
        </w:rPr>
      </w:pPr>
    </w:p>
    <w:tbl>
      <w:tblPr>
        <w:tblW w:w="8968" w:type="dxa"/>
        <w:tblInd w:w="396" w:type="dxa"/>
        <w:tblLook w:val="04A0" w:firstRow="1" w:lastRow="0" w:firstColumn="1" w:lastColumn="0" w:noHBand="0" w:noVBand="1"/>
      </w:tblPr>
      <w:tblGrid>
        <w:gridCol w:w="4194"/>
        <w:gridCol w:w="1170"/>
        <w:gridCol w:w="1174"/>
        <w:gridCol w:w="1170"/>
        <w:gridCol w:w="1260"/>
      </w:tblGrid>
      <w:tr w:rsidR="00DC7FE5" w:rsidRPr="00DC7FE5" w14:paraId="4E4413B8" w14:textId="77777777" w:rsidTr="00881477">
        <w:tc>
          <w:tcPr>
            <w:tcW w:w="4194" w:type="dxa"/>
            <w:shd w:val="clear" w:color="auto" w:fill="auto"/>
            <w:vAlign w:val="bottom"/>
          </w:tcPr>
          <w:p w14:paraId="5211DA4C"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4774" w:type="dxa"/>
            <w:gridSpan w:val="4"/>
            <w:shd w:val="clear" w:color="auto" w:fill="auto"/>
            <w:vAlign w:val="bottom"/>
            <w:hideMark/>
          </w:tcPr>
          <w:p w14:paraId="11F0644A" w14:textId="77777777" w:rsidR="00DC7FE5" w:rsidRPr="00DC7FE5" w:rsidRDefault="00DC7FE5" w:rsidP="00973EAB">
            <w:pPr>
              <w:spacing w:line="240" w:lineRule="auto"/>
              <w:jc w:val="right"/>
              <w:rPr>
                <w:rFonts w:ascii="Browallia New" w:hAnsi="Browallia New" w:cs="Browallia New"/>
                <w:b/>
                <w:bCs/>
                <w:color w:val="000000"/>
                <w:sz w:val="28"/>
                <w:szCs w:val="28"/>
                <w:lang w:val="en-GB"/>
              </w:rPr>
            </w:pPr>
            <w:r w:rsidRPr="00DC7FE5">
              <w:rPr>
                <w:rFonts w:ascii="Browallia New" w:hAnsi="Browallia New" w:cs="Browallia New"/>
                <w:sz w:val="28"/>
                <w:szCs w:val="28"/>
                <w:cs/>
              </w:rPr>
              <w:t>(หน่วย</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w:t>
            </w:r>
            <w:r w:rsidRPr="00DC7FE5">
              <w:rPr>
                <w:rFonts w:ascii="Browallia New" w:hAnsi="Browallia New" w:cs="Browallia New"/>
                <w:sz w:val="28"/>
                <w:szCs w:val="28"/>
              </w:rPr>
              <w:t xml:space="preserve"> </w:t>
            </w:r>
            <w:r w:rsidRPr="00DC7FE5">
              <w:rPr>
                <w:rFonts w:ascii="Browallia New" w:hAnsi="Browallia New" w:cs="Browallia New"/>
                <w:sz w:val="28"/>
                <w:szCs w:val="28"/>
                <w:cs/>
                <w:lang w:val="en-GB"/>
              </w:rPr>
              <w:t>พัน</w:t>
            </w:r>
            <w:r w:rsidRPr="00DC7FE5">
              <w:rPr>
                <w:rFonts w:ascii="Browallia New" w:hAnsi="Browallia New" w:cs="Browallia New"/>
                <w:sz w:val="28"/>
                <w:szCs w:val="28"/>
                <w:cs/>
              </w:rPr>
              <w:t>บาท)</w:t>
            </w:r>
          </w:p>
        </w:tc>
      </w:tr>
      <w:tr w:rsidR="00DC7FE5" w:rsidRPr="00DC7FE5" w14:paraId="123323E0" w14:textId="77777777" w:rsidTr="00881477">
        <w:tc>
          <w:tcPr>
            <w:tcW w:w="4194" w:type="dxa"/>
            <w:shd w:val="clear" w:color="auto" w:fill="auto"/>
            <w:vAlign w:val="bottom"/>
          </w:tcPr>
          <w:p w14:paraId="5A70A569" w14:textId="77777777" w:rsidR="00DC7FE5" w:rsidRPr="00DC7FE5" w:rsidRDefault="00DC7FE5" w:rsidP="00973EAB">
            <w:pPr>
              <w:spacing w:line="240" w:lineRule="auto"/>
              <w:rPr>
                <w:rFonts w:ascii="Browallia New" w:hAnsi="Browallia New" w:cs="Browallia New"/>
                <w:b/>
                <w:bCs/>
                <w:color w:val="000000"/>
                <w:sz w:val="28"/>
                <w:szCs w:val="28"/>
                <w:lang w:val="en-GB"/>
              </w:rPr>
            </w:pPr>
          </w:p>
        </w:tc>
        <w:tc>
          <w:tcPr>
            <w:tcW w:w="2344" w:type="dxa"/>
            <w:gridSpan w:val="2"/>
            <w:shd w:val="clear" w:color="auto" w:fill="auto"/>
            <w:vAlign w:val="bottom"/>
            <w:hideMark/>
          </w:tcPr>
          <w:p w14:paraId="2E868377" w14:textId="77777777" w:rsidR="00DC7FE5" w:rsidRPr="00DC7FE5" w:rsidRDefault="00DC7FE5" w:rsidP="00973EAB">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งบการเงินรวม</w:t>
            </w:r>
          </w:p>
        </w:tc>
        <w:tc>
          <w:tcPr>
            <w:tcW w:w="2430" w:type="dxa"/>
            <w:gridSpan w:val="2"/>
            <w:shd w:val="clear" w:color="auto" w:fill="auto"/>
            <w:vAlign w:val="bottom"/>
            <w:hideMark/>
          </w:tcPr>
          <w:p w14:paraId="796E294B" w14:textId="77777777" w:rsidR="00DC7FE5" w:rsidRPr="00DC7FE5" w:rsidRDefault="00DC7FE5" w:rsidP="002210FE">
            <w:pPr>
              <w:pBdr>
                <w:bottom w:val="single" w:sz="4" w:space="1" w:color="auto"/>
              </w:pBdr>
              <w:tabs>
                <w:tab w:val="clear" w:pos="1871"/>
                <w:tab w:val="left" w:pos="1737"/>
              </w:tabs>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งบการเงินเฉพาะของบริษัท</w:t>
            </w:r>
          </w:p>
        </w:tc>
      </w:tr>
      <w:tr w:rsidR="00C6452C" w:rsidRPr="00DC7FE5" w14:paraId="3F56BA82" w14:textId="77777777" w:rsidTr="00881477">
        <w:tc>
          <w:tcPr>
            <w:tcW w:w="4194" w:type="dxa"/>
            <w:shd w:val="clear" w:color="auto" w:fill="auto"/>
            <w:vAlign w:val="bottom"/>
            <w:hideMark/>
          </w:tcPr>
          <w:p w14:paraId="4EF40524" w14:textId="77777777" w:rsidR="00C6452C" w:rsidRPr="00DC7FE5" w:rsidRDefault="00C6452C" w:rsidP="00C6452C">
            <w:pPr>
              <w:spacing w:line="240" w:lineRule="auto"/>
              <w:rPr>
                <w:rFonts w:ascii="Browallia New" w:hAnsi="Browallia New" w:cs="Browallia New"/>
                <w:sz w:val="28"/>
                <w:szCs w:val="28"/>
              </w:rPr>
            </w:pPr>
          </w:p>
        </w:tc>
        <w:tc>
          <w:tcPr>
            <w:tcW w:w="1170" w:type="dxa"/>
            <w:shd w:val="clear" w:color="auto" w:fill="auto"/>
            <w:vAlign w:val="bottom"/>
            <w:hideMark/>
          </w:tcPr>
          <w:p w14:paraId="02761BD6" w14:textId="68E8A4D8"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1174" w:type="dxa"/>
            <w:shd w:val="clear" w:color="auto" w:fill="auto"/>
            <w:vAlign w:val="bottom"/>
            <w:hideMark/>
          </w:tcPr>
          <w:p w14:paraId="0816877C" w14:textId="4008D4ED"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c>
          <w:tcPr>
            <w:tcW w:w="1170" w:type="dxa"/>
            <w:shd w:val="clear" w:color="auto" w:fill="auto"/>
            <w:vAlign w:val="bottom"/>
            <w:hideMark/>
          </w:tcPr>
          <w:p w14:paraId="63585000" w14:textId="4C6D79D6"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rPr>
              <w:t>เพิ่มขึ้น</w:t>
            </w:r>
            <w:r w:rsidRPr="00DC7FE5">
              <w:rPr>
                <w:rFonts w:ascii="Browallia New" w:hAnsi="Browallia New" w:cs="Browallia New"/>
                <w:sz w:val="28"/>
                <w:szCs w:val="28"/>
              </w:rPr>
              <w:t xml:space="preserve">    </w:t>
            </w:r>
          </w:p>
        </w:tc>
        <w:tc>
          <w:tcPr>
            <w:tcW w:w="1260" w:type="dxa"/>
            <w:shd w:val="clear" w:color="auto" w:fill="auto"/>
            <w:vAlign w:val="bottom"/>
            <w:hideMark/>
          </w:tcPr>
          <w:p w14:paraId="4E020A6C" w14:textId="407467BE" w:rsidR="00C6452C" w:rsidRPr="00DC7FE5" w:rsidRDefault="00C6452C" w:rsidP="00C6452C">
            <w:pPr>
              <w:pBdr>
                <w:bottom w:val="single" w:sz="4" w:space="1" w:color="auto"/>
              </w:pBdr>
              <w:spacing w:line="240" w:lineRule="auto"/>
              <w:jc w:val="center"/>
              <w:rPr>
                <w:rFonts w:ascii="Browallia New" w:hAnsi="Browallia New" w:cs="Browallia New"/>
                <w:color w:val="000000"/>
                <w:sz w:val="28"/>
                <w:szCs w:val="28"/>
                <w:lang w:val="en-GB"/>
              </w:rPr>
            </w:pPr>
            <w:r w:rsidRPr="00DC7FE5">
              <w:rPr>
                <w:rFonts w:ascii="Browallia New" w:hAnsi="Browallia New" w:cs="Browallia New"/>
                <w:sz w:val="28"/>
                <w:szCs w:val="28"/>
                <w:cs/>
                <w:lang w:val="en-GB"/>
              </w:rPr>
              <w:t>ลดลง</w:t>
            </w:r>
            <w:r w:rsidRPr="00DC7FE5">
              <w:rPr>
                <w:rFonts w:ascii="Browallia New" w:hAnsi="Browallia New" w:cs="Browallia New"/>
                <w:sz w:val="28"/>
                <w:szCs w:val="28"/>
              </w:rPr>
              <w:t xml:space="preserve">   </w:t>
            </w:r>
          </w:p>
        </w:tc>
      </w:tr>
      <w:tr w:rsidR="00011434" w:rsidRPr="00DC7FE5" w14:paraId="59271D1F" w14:textId="77777777" w:rsidTr="00881477">
        <w:trPr>
          <w:trHeight w:val="288"/>
        </w:trPr>
        <w:tc>
          <w:tcPr>
            <w:tcW w:w="4194" w:type="dxa"/>
            <w:shd w:val="clear" w:color="auto" w:fill="auto"/>
          </w:tcPr>
          <w:p w14:paraId="7D3DEEEE" w14:textId="522EF528" w:rsidR="00011434" w:rsidRPr="003B4879" w:rsidRDefault="00011434" w:rsidP="00011434">
            <w:pPr>
              <w:spacing w:line="240" w:lineRule="auto"/>
              <w:rPr>
                <w:rFonts w:ascii="Browallia New" w:hAnsi="Browallia New" w:cs="Browallia New"/>
                <w:color w:val="000000"/>
                <w:sz w:val="20"/>
                <w:szCs w:val="20"/>
                <w:lang w:val="en-GB"/>
              </w:rPr>
            </w:pPr>
          </w:p>
        </w:tc>
        <w:tc>
          <w:tcPr>
            <w:tcW w:w="1170" w:type="dxa"/>
            <w:shd w:val="clear" w:color="auto" w:fill="auto"/>
          </w:tcPr>
          <w:p w14:paraId="4C041B45"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174" w:type="dxa"/>
            <w:shd w:val="clear" w:color="auto" w:fill="auto"/>
          </w:tcPr>
          <w:p w14:paraId="5496F4D1"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170" w:type="dxa"/>
            <w:shd w:val="clear" w:color="auto" w:fill="auto"/>
          </w:tcPr>
          <w:p w14:paraId="3E3ACC18"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c>
          <w:tcPr>
            <w:tcW w:w="1260" w:type="dxa"/>
            <w:shd w:val="clear" w:color="auto" w:fill="auto"/>
          </w:tcPr>
          <w:p w14:paraId="70B48A36" w14:textId="77777777" w:rsidR="00011434" w:rsidRPr="003B4879" w:rsidRDefault="00011434" w:rsidP="00011434">
            <w:pPr>
              <w:spacing w:line="240" w:lineRule="auto"/>
              <w:jc w:val="right"/>
              <w:rPr>
                <w:rFonts w:ascii="Browallia New" w:hAnsi="Browallia New" w:cs="Browallia New"/>
                <w:color w:val="000000"/>
                <w:sz w:val="20"/>
                <w:szCs w:val="20"/>
                <w:lang w:val="en-GB"/>
              </w:rPr>
            </w:pPr>
          </w:p>
        </w:tc>
      </w:tr>
      <w:tr w:rsidR="00011434" w:rsidRPr="00DC7FE5" w14:paraId="4D1C8504" w14:textId="77777777" w:rsidTr="00881477">
        <w:tc>
          <w:tcPr>
            <w:tcW w:w="4194" w:type="dxa"/>
            <w:shd w:val="clear" w:color="auto" w:fill="auto"/>
          </w:tcPr>
          <w:p w14:paraId="2B53B214" w14:textId="56DA23EA" w:rsidR="00011434" w:rsidRPr="0001041B" w:rsidRDefault="00011434" w:rsidP="00011434">
            <w:pPr>
              <w:spacing w:line="240" w:lineRule="auto"/>
              <w:rPr>
                <w:rFonts w:ascii="Browallia New" w:hAnsi="Browallia New" w:cs="Browallia New"/>
                <w:b/>
                <w:bCs/>
                <w:sz w:val="28"/>
                <w:szCs w:val="28"/>
                <w:cs/>
                <w:lang w:val="en-GB"/>
              </w:rPr>
            </w:pPr>
            <w:r w:rsidRPr="0001041B">
              <w:rPr>
                <w:rFonts w:ascii="Browallia New" w:hAnsi="Browallia New" w:cs="Browallia New" w:hint="cs"/>
                <w:spacing w:val="-2"/>
                <w:sz w:val="28"/>
                <w:szCs w:val="28"/>
                <w:cs/>
              </w:rPr>
              <w:t xml:space="preserve">อัตราดอกเบี้ย - เปลี่ยนแปลงร้อยละ </w:t>
            </w:r>
            <w:r w:rsidR="00093076" w:rsidRPr="0001041B">
              <w:rPr>
                <w:rFonts w:ascii="Browallia New" w:hAnsi="Browallia New" w:cs="Browallia New"/>
                <w:spacing w:val="-2"/>
                <w:sz w:val="28"/>
                <w:szCs w:val="28"/>
              </w:rPr>
              <w:t>0.25</w:t>
            </w:r>
            <w:r w:rsidRPr="0001041B">
              <w:rPr>
                <w:rFonts w:ascii="Browallia New" w:hAnsi="Browallia New" w:cs="Browallia New" w:hint="cs"/>
                <w:spacing w:val="-2"/>
                <w:sz w:val="28"/>
                <w:szCs w:val="28"/>
              </w:rPr>
              <w:t>*</w:t>
            </w:r>
          </w:p>
        </w:tc>
        <w:tc>
          <w:tcPr>
            <w:tcW w:w="1170" w:type="dxa"/>
            <w:shd w:val="clear" w:color="auto" w:fill="auto"/>
          </w:tcPr>
          <w:p w14:paraId="44E37013" w14:textId="45B36E23" w:rsidR="00011434" w:rsidRPr="0001041B" w:rsidRDefault="0001041B" w:rsidP="00011434">
            <w:pPr>
              <w:spacing w:line="240" w:lineRule="auto"/>
              <w:jc w:val="right"/>
              <w:rPr>
                <w:rFonts w:ascii="Browallia New" w:hAnsi="Browallia New" w:cs="Browallia New"/>
                <w:color w:val="000000"/>
                <w:sz w:val="28"/>
                <w:szCs w:val="28"/>
              </w:rPr>
            </w:pPr>
            <w:r w:rsidRPr="0001041B">
              <w:rPr>
                <w:rFonts w:ascii="Browallia New" w:hAnsi="Browallia New" w:cs="Browallia New"/>
                <w:color w:val="000000"/>
                <w:sz w:val="28"/>
                <w:szCs w:val="28"/>
              </w:rPr>
              <w:t>(</w:t>
            </w:r>
            <w:r w:rsidR="00571521" w:rsidRPr="0001041B">
              <w:rPr>
                <w:rFonts w:ascii="Browallia New" w:hAnsi="Browallia New" w:cs="Browallia New"/>
                <w:color w:val="000000"/>
                <w:sz w:val="28"/>
                <w:szCs w:val="28"/>
              </w:rPr>
              <w:t>4</w:t>
            </w:r>
            <w:r w:rsidR="00F07C73">
              <w:rPr>
                <w:rFonts w:ascii="Browallia New" w:hAnsi="Browallia New" w:cs="Browallia New"/>
                <w:color w:val="000000"/>
                <w:sz w:val="28"/>
                <w:szCs w:val="28"/>
              </w:rPr>
              <w:t>,</w:t>
            </w:r>
            <w:r w:rsidR="00571521" w:rsidRPr="0001041B">
              <w:rPr>
                <w:rFonts w:ascii="Browallia New" w:hAnsi="Browallia New" w:cs="Browallia New"/>
                <w:color w:val="000000"/>
                <w:sz w:val="28"/>
                <w:szCs w:val="28"/>
              </w:rPr>
              <w:t>4</w:t>
            </w:r>
            <w:r w:rsidRPr="0001041B">
              <w:rPr>
                <w:rFonts w:ascii="Browallia New" w:hAnsi="Browallia New" w:cs="Browallia New"/>
                <w:color w:val="000000"/>
                <w:sz w:val="28"/>
                <w:szCs w:val="28"/>
              </w:rPr>
              <w:t>95)</w:t>
            </w:r>
          </w:p>
        </w:tc>
        <w:tc>
          <w:tcPr>
            <w:tcW w:w="1174" w:type="dxa"/>
            <w:shd w:val="clear" w:color="auto" w:fill="auto"/>
          </w:tcPr>
          <w:p w14:paraId="644F5554" w14:textId="755B960F" w:rsidR="00011434" w:rsidRPr="0001041B" w:rsidRDefault="0001041B" w:rsidP="00011434">
            <w:pPr>
              <w:spacing w:line="240" w:lineRule="auto"/>
              <w:jc w:val="right"/>
              <w:rPr>
                <w:rFonts w:ascii="Browallia New" w:hAnsi="Browallia New" w:cs="Browallia New"/>
                <w:color w:val="000000"/>
                <w:sz w:val="28"/>
                <w:szCs w:val="28"/>
                <w:lang w:val="en-GB"/>
              </w:rPr>
            </w:pPr>
            <w:r w:rsidRPr="0001041B">
              <w:rPr>
                <w:rFonts w:ascii="Browallia New" w:hAnsi="Browallia New" w:cs="Browallia New"/>
                <w:color w:val="000000"/>
                <w:sz w:val="28"/>
                <w:szCs w:val="28"/>
              </w:rPr>
              <w:t>4,495</w:t>
            </w:r>
          </w:p>
        </w:tc>
        <w:tc>
          <w:tcPr>
            <w:tcW w:w="1170" w:type="dxa"/>
            <w:shd w:val="clear" w:color="auto" w:fill="auto"/>
          </w:tcPr>
          <w:p w14:paraId="52895BD8" w14:textId="3585BFC9" w:rsidR="00011434" w:rsidRPr="00980077" w:rsidRDefault="00926430" w:rsidP="00011434">
            <w:pPr>
              <w:spacing w:line="240" w:lineRule="auto"/>
              <w:jc w:val="right"/>
              <w:rPr>
                <w:rFonts w:ascii="Browallia New" w:hAnsi="Browallia New" w:cs="Browallia New"/>
                <w:color w:val="000000"/>
                <w:sz w:val="28"/>
                <w:szCs w:val="28"/>
                <w:lang w:val="en-GB"/>
              </w:rPr>
            </w:pPr>
            <w:r w:rsidRPr="00980077">
              <w:rPr>
                <w:rFonts w:ascii="Browallia New" w:hAnsi="Browallia New" w:cs="Browallia New"/>
                <w:color w:val="000000"/>
                <w:sz w:val="28"/>
                <w:szCs w:val="28"/>
                <w:lang w:val="en-GB"/>
              </w:rPr>
              <w:t>(</w:t>
            </w:r>
            <w:r w:rsidR="00D115B9">
              <w:rPr>
                <w:rFonts w:ascii="Browallia New" w:hAnsi="Browallia New" w:cs="Browallia New"/>
                <w:color w:val="000000"/>
                <w:sz w:val="28"/>
                <w:szCs w:val="28"/>
                <w:lang w:val="en-GB"/>
              </w:rPr>
              <w:t>754</w:t>
            </w:r>
            <w:r w:rsidRPr="00980077">
              <w:rPr>
                <w:rFonts w:ascii="Browallia New" w:hAnsi="Browallia New" w:cs="Browallia New"/>
                <w:color w:val="000000"/>
                <w:sz w:val="28"/>
                <w:szCs w:val="28"/>
                <w:lang w:val="en-GB"/>
              </w:rPr>
              <w:t>)</w:t>
            </w:r>
          </w:p>
        </w:tc>
        <w:tc>
          <w:tcPr>
            <w:tcW w:w="1260" w:type="dxa"/>
            <w:shd w:val="clear" w:color="auto" w:fill="auto"/>
          </w:tcPr>
          <w:p w14:paraId="7A954F9F" w14:textId="332B10A6" w:rsidR="00011434" w:rsidRPr="00980077" w:rsidRDefault="00D564D0" w:rsidP="00011434">
            <w:pPr>
              <w:spacing w:line="240" w:lineRule="auto"/>
              <w:jc w:val="right"/>
              <w:rPr>
                <w:rFonts w:ascii="Browallia New" w:hAnsi="Browallia New" w:cs="Browallia New"/>
                <w:color w:val="000000"/>
                <w:sz w:val="28"/>
                <w:szCs w:val="28"/>
                <w:lang w:val="en-GB"/>
              </w:rPr>
            </w:pPr>
            <w:r>
              <w:rPr>
                <w:rFonts w:ascii="Browallia New" w:hAnsi="Browallia New" w:cs="Browallia New"/>
                <w:color w:val="000000"/>
                <w:sz w:val="28"/>
                <w:szCs w:val="28"/>
                <w:lang w:val="en-GB"/>
              </w:rPr>
              <w:t>754</w:t>
            </w:r>
          </w:p>
        </w:tc>
      </w:tr>
      <w:tr w:rsidR="00011434" w:rsidRPr="00DC7FE5" w14:paraId="3C4BE0BB" w14:textId="77777777" w:rsidTr="00881477">
        <w:tc>
          <w:tcPr>
            <w:tcW w:w="4194" w:type="dxa"/>
            <w:shd w:val="clear" w:color="auto" w:fill="auto"/>
          </w:tcPr>
          <w:p w14:paraId="4C62F6E1" w14:textId="6220639D" w:rsidR="00011434" w:rsidRPr="003626FD" w:rsidRDefault="00011434" w:rsidP="00011434">
            <w:pPr>
              <w:spacing w:line="240" w:lineRule="auto"/>
              <w:rPr>
                <w:rFonts w:ascii="Browallia New" w:hAnsi="Browallia New" w:cs="Browallia New"/>
                <w:b/>
                <w:bCs/>
                <w:sz w:val="28"/>
                <w:szCs w:val="28"/>
                <w:cs/>
                <w:lang w:val="en-GB"/>
              </w:rPr>
            </w:pPr>
            <w:r w:rsidRPr="003626FD">
              <w:rPr>
                <w:rFonts w:ascii="Browallia New" w:hAnsi="Browallia New" w:cs="Browallia New" w:hint="cs"/>
                <w:spacing w:val="-2"/>
                <w:sz w:val="22"/>
                <w:szCs w:val="22"/>
                <w:cs/>
              </w:rPr>
              <w:t>*โดยกำหนดให้ปัจจัยอื่นคงที่</w:t>
            </w:r>
          </w:p>
        </w:tc>
        <w:tc>
          <w:tcPr>
            <w:tcW w:w="1170" w:type="dxa"/>
            <w:shd w:val="clear" w:color="auto" w:fill="auto"/>
          </w:tcPr>
          <w:p w14:paraId="0BA5F1AE"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174" w:type="dxa"/>
            <w:shd w:val="clear" w:color="auto" w:fill="auto"/>
          </w:tcPr>
          <w:p w14:paraId="78354ED0"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170" w:type="dxa"/>
            <w:shd w:val="clear" w:color="auto" w:fill="auto"/>
          </w:tcPr>
          <w:p w14:paraId="301D8104"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c>
          <w:tcPr>
            <w:tcW w:w="1260" w:type="dxa"/>
            <w:shd w:val="clear" w:color="auto" w:fill="auto"/>
          </w:tcPr>
          <w:p w14:paraId="76EB4F3D" w14:textId="77777777" w:rsidR="00011434" w:rsidRPr="00DC7FE5" w:rsidRDefault="00011434" w:rsidP="00011434">
            <w:pPr>
              <w:spacing w:line="240" w:lineRule="auto"/>
              <w:jc w:val="right"/>
              <w:rPr>
                <w:rFonts w:ascii="Browallia New" w:hAnsi="Browallia New" w:cs="Browallia New"/>
                <w:color w:val="000000"/>
                <w:sz w:val="28"/>
                <w:szCs w:val="28"/>
                <w:lang w:val="en-GB"/>
              </w:rPr>
            </w:pPr>
          </w:p>
        </w:tc>
      </w:tr>
    </w:tbl>
    <w:p w14:paraId="72FA16D0" w14:textId="77777777" w:rsidR="005171E2" w:rsidRDefault="005171E2"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cs/>
        </w:rPr>
      </w:pPr>
    </w:p>
    <w:p w14:paraId="56F566C8" w14:textId="77777777" w:rsidR="005171E2" w:rsidRDefault="00517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z w:val="28"/>
          <w:szCs w:val="28"/>
          <w:cs/>
        </w:rPr>
      </w:pPr>
      <w:r>
        <w:rPr>
          <w:rFonts w:ascii="Browallia New" w:hAnsi="Browallia New" w:cs="Browallia New"/>
          <w:i/>
          <w:iCs/>
          <w:sz w:val="28"/>
          <w:szCs w:val="28"/>
          <w:cs/>
        </w:rPr>
        <w:br w:type="page"/>
      </w:r>
    </w:p>
    <w:p w14:paraId="1F7B46DE" w14:textId="7F4A0D83" w:rsidR="008A494B" w:rsidRPr="00E94DF3" w:rsidRDefault="008A494B" w:rsidP="007F6E53">
      <w:pPr>
        <w:tabs>
          <w:tab w:val="left" w:pos="360"/>
          <w:tab w:val="left" w:pos="1440"/>
          <w:tab w:val="right" w:pos="7200"/>
          <w:tab w:val="right" w:pos="8540"/>
        </w:tabs>
        <w:spacing w:line="240" w:lineRule="auto"/>
        <w:ind w:left="420" w:right="-45"/>
        <w:jc w:val="thaiDistribute"/>
        <w:rPr>
          <w:rFonts w:ascii="Browallia New" w:hAnsi="Browallia New" w:cs="Browallia New"/>
          <w:i/>
          <w:iCs/>
          <w:sz w:val="28"/>
          <w:szCs w:val="28"/>
        </w:rPr>
      </w:pPr>
      <w:r w:rsidRPr="00E94DF3">
        <w:rPr>
          <w:rFonts w:ascii="Browallia New" w:hAnsi="Browallia New" w:cs="Browallia New"/>
          <w:i/>
          <w:iCs/>
          <w:sz w:val="28"/>
          <w:szCs w:val="28"/>
          <w:cs/>
        </w:rPr>
        <w:t>ความเสี่ยงจากอัตราแลกเปลี่ยน</w:t>
      </w:r>
    </w:p>
    <w:p w14:paraId="45EE41DA" w14:textId="065E1227" w:rsidR="00A1555A" w:rsidRDefault="00E3703E"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3573D2">
        <w:rPr>
          <w:rFonts w:ascii="Browallia New" w:hAnsi="Browallia New" w:cs="Browallia New" w:hint="cs"/>
          <w:sz w:val="28"/>
          <w:szCs w:val="28"/>
          <w:cs/>
        </w:rPr>
        <w:t>กลุ่มบริษัท</w:t>
      </w:r>
      <w:r w:rsidR="00A1555A" w:rsidRPr="003573D2">
        <w:rPr>
          <w:rFonts w:ascii="Browallia New" w:hAnsi="Browallia New" w:cs="Browallia New"/>
          <w:sz w:val="28"/>
          <w:szCs w:val="28"/>
          <w:cs/>
        </w:rPr>
        <w:t>มีความเสี่ยงจากอัตราแลกเปลี่ยนที่สำคัญอันเกี่ยวเนื่องจากการ</w:t>
      </w:r>
      <w:r w:rsidR="00AA20CE" w:rsidRPr="00AA20CE">
        <w:rPr>
          <w:rFonts w:ascii="Browallia New" w:hAnsi="Browallia New" w:cs="Browallia New"/>
          <w:sz w:val="28"/>
          <w:szCs w:val="28"/>
          <w:cs/>
        </w:rPr>
        <w:t>บริการให้สินเชื่อเช่าซื้อรถยนต์ที่ผ่านการใช้งานแล้ว</w:t>
      </w:r>
      <w:r w:rsidR="00A1555A" w:rsidRPr="003573D2">
        <w:rPr>
          <w:rFonts w:ascii="Browallia New" w:hAnsi="Browallia New" w:cs="Browallia New"/>
          <w:sz w:val="28"/>
          <w:szCs w:val="28"/>
          <w:cs/>
        </w:rPr>
        <w:t>เป็นเงินตราต่างประเทศ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ณ</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วันที่</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 xml:space="preserve">31 </w:t>
      </w:r>
      <w:r w:rsidR="00A1555A" w:rsidRPr="003573D2">
        <w:rPr>
          <w:rFonts w:ascii="Browallia New" w:hAnsi="Browallia New" w:cs="Browallia New"/>
          <w:sz w:val="28"/>
          <w:szCs w:val="28"/>
          <w:cs/>
        </w:rPr>
        <w:t>ธันวาคม</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rPr>
        <w:t>25</w:t>
      </w:r>
      <w:r w:rsidR="00CA7C66" w:rsidRPr="003573D2">
        <w:rPr>
          <w:rFonts w:ascii="Browallia New" w:hAnsi="Browallia New" w:cs="Browallia New"/>
          <w:sz w:val="28"/>
          <w:szCs w:val="28"/>
        </w:rPr>
        <w:t>6</w:t>
      </w:r>
      <w:r w:rsidR="002C35FD">
        <w:rPr>
          <w:rFonts w:ascii="Browallia New" w:hAnsi="Browallia New" w:cs="Browallia New"/>
          <w:sz w:val="28"/>
          <w:szCs w:val="28"/>
        </w:rPr>
        <w:t>6</w:t>
      </w:r>
      <w:r w:rsidR="00F46B29" w:rsidRPr="00F46B29">
        <w:rPr>
          <w:rFonts w:ascii="Browallia New" w:hAnsi="Browallia New" w:cs="Browallia New"/>
          <w:sz w:val="28"/>
          <w:szCs w:val="28"/>
        </w:rPr>
        <w:t xml:space="preserve"> </w:t>
      </w:r>
      <w:r w:rsidR="00A1555A" w:rsidRPr="003573D2">
        <w:rPr>
          <w:rFonts w:ascii="Browallia New" w:hAnsi="Browallia New" w:cs="Browallia New" w:hint="cs"/>
          <w:sz w:val="28"/>
          <w:szCs w:val="28"/>
          <w:cs/>
        </w:rPr>
        <w:t>และ</w:t>
      </w:r>
      <w:r w:rsidR="00F46B29" w:rsidRPr="00F46B29">
        <w:rPr>
          <w:rFonts w:ascii="Browallia New" w:hAnsi="Browallia New" w:cs="Browallia New" w:hint="cs"/>
          <w:sz w:val="28"/>
          <w:szCs w:val="28"/>
        </w:rPr>
        <w:t xml:space="preserve"> </w:t>
      </w:r>
      <w:r w:rsidR="00A1555A" w:rsidRPr="003573D2">
        <w:rPr>
          <w:rFonts w:ascii="Browallia New" w:hAnsi="Browallia New" w:cs="Browallia New"/>
          <w:sz w:val="28"/>
          <w:szCs w:val="28"/>
        </w:rPr>
        <w:t>25</w:t>
      </w:r>
      <w:r w:rsidR="003573D2">
        <w:rPr>
          <w:rFonts w:ascii="Browallia New" w:hAnsi="Browallia New" w:cs="Browallia New"/>
          <w:sz w:val="28"/>
          <w:szCs w:val="28"/>
        </w:rPr>
        <w:t>6</w:t>
      </w:r>
      <w:r w:rsidR="002C35FD">
        <w:rPr>
          <w:rFonts w:ascii="Browallia New" w:hAnsi="Browallia New" w:cs="Browallia New"/>
          <w:sz w:val="28"/>
          <w:szCs w:val="28"/>
        </w:rPr>
        <w:t>5</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ยอดคงเหลือที่มีสาระสำคัญของสินทรัพย์</w:t>
      </w:r>
      <w:r w:rsidR="004D7544">
        <w:rPr>
          <w:rFonts w:ascii="Browallia New" w:hAnsi="Browallia New" w:cs="Browallia New"/>
          <w:sz w:val="28"/>
          <w:szCs w:val="28"/>
        </w:rPr>
        <w:br/>
      </w:r>
      <w:r w:rsidR="00A1555A" w:rsidRPr="003573D2">
        <w:rPr>
          <w:rFonts w:ascii="Browallia New" w:hAnsi="Browallia New" w:cs="Browallia New"/>
          <w:sz w:val="28"/>
          <w:szCs w:val="28"/>
          <w:cs/>
        </w:rPr>
        <w:t>ทางการเงินและหนี้สินทางการเงินที่เป็นสกุลเงินตราต่างประเทศ</w:t>
      </w:r>
      <w:r w:rsidR="00F46B29" w:rsidRPr="00F46B29">
        <w:rPr>
          <w:rFonts w:ascii="Browallia New" w:hAnsi="Browallia New" w:cs="Browallia New"/>
          <w:sz w:val="28"/>
          <w:szCs w:val="28"/>
        </w:rPr>
        <w:t xml:space="preserve"> </w:t>
      </w:r>
      <w:r w:rsidR="00A1555A" w:rsidRPr="003573D2">
        <w:rPr>
          <w:rFonts w:ascii="Browallia New" w:hAnsi="Browallia New" w:cs="Browallia New"/>
          <w:sz w:val="28"/>
          <w:szCs w:val="28"/>
          <w:cs/>
        </w:rPr>
        <w:t>สรุปได้ดังนี้</w:t>
      </w:r>
    </w:p>
    <w:p w14:paraId="0C3D93BB" w14:textId="77777777" w:rsidR="00832896" w:rsidRPr="00C07995" w:rsidRDefault="00832896"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16"/>
          <w:szCs w:val="16"/>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CC496B" w:rsidRPr="00DC59E5" w14:paraId="350D2B4E" w14:textId="77777777" w:rsidTr="00480BDC">
        <w:trPr>
          <w:trHeight w:val="20"/>
          <w:tblHeader/>
        </w:trPr>
        <w:tc>
          <w:tcPr>
            <w:tcW w:w="4031" w:type="dxa"/>
            <w:vAlign w:val="bottom"/>
          </w:tcPr>
          <w:p w14:paraId="0A0A790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noWrap/>
            <w:vAlign w:val="bottom"/>
          </w:tcPr>
          <w:p w14:paraId="4ED0A315" w14:textId="77777777" w:rsidR="00CC496B" w:rsidRPr="00F13C44" w:rsidRDefault="00CC496B" w:rsidP="00480BDC">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CC496B" w:rsidRPr="00DC59E5" w14:paraId="4B7A5DBB" w14:textId="77777777" w:rsidTr="00480BDC">
        <w:trPr>
          <w:trHeight w:val="20"/>
          <w:tblHeader/>
        </w:trPr>
        <w:tc>
          <w:tcPr>
            <w:tcW w:w="4031" w:type="dxa"/>
            <w:vAlign w:val="bottom"/>
          </w:tcPr>
          <w:p w14:paraId="55431E89"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AF74763" w14:textId="1918AC3E"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w:t>
            </w:r>
          </w:p>
        </w:tc>
      </w:tr>
      <w:tr w:rsidR="00CC496B" w:rsidRPr="00DC59E5" w14:paraId="5FA302F3" w14:textId="77777777" w:rsidTr="00480BDC">
        <w:trPr>
          <w:trHeight w:val="20"/>
          <w:tblHeader/>
        </w:trPr>
        <w:tc>
          <w:tcPr>
            <w:tcW w:w="4031" w:type="dxa"/>
            <w:vAlign w:val="bottom"/>
          </w:tcPr>
          <w:p w14:paraId="306AB4B0" w14:textId="77777777" w:rsidR="00CC496B" w:rsidRPr="00F13C44" w:rsidRDefault="00CC496B" w:rsidP="00480BDC">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08A2910B" w14:textId="745BD95E" w:rsidR="00CC496B" w:rsidRPr="00F13C44" w:rsidRDefault="00CC496B" w:rsidP="00480BDC">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w:t>
            </w:r>
            <w:r w:rsidR="00DF0619">
              <w:rPr>
                <w:rFonts w:ascii="Browallia New" w:hAnsi="Browallia New" w:cs="Browallia New"/>
                <w:sz w:val="22"/>
                <w:szCs w:val="22"/>
              </w:rPr>
              <w:t>6</w:t>
            </w:r>
          </w:p>
        </w:tc>
      </w:tr>
      <w:tr w:rsidR="00CC496B" w:rsidRPr="00DC59E5" w14:paraId="1BBB858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0BB507B6" w14:textId="77777777" w:rsidR="00CC496B" w:rsidRPr="00F13C44" w:rsidRDefault="00CC496B" w:rsidP="00480BDC">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3AF5860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78232A6E"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781FBC23"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7481866B" w14:textId="77777777" w:rsidR="00CC496B" w:rsidRPr="00F13C44" w:rsidRDefault="00CC496B" w:rsidP="00480BDC">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280EB2E1"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6F12CE4"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7D5407C8" w14:textId="77777777" w:rsidR="00CC496B" w:rsidRPr="00F13C44" w:rsidRDefault="00CC496B" w:rsidP="00480BDC">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CC496B" w:rsidRPr="00DC59E5" w14:paraId="69C06F08"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03FD9DD4" w14:textId="77777777" w:rsidR="00CC496B" w:rsidRPr="00F13C44" w:rsidRDefault="00CC496B" w:rsidP="00480BDC">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339C7A13"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1503FD40" w14:textId="77777777" w:rsidR="00CC496B" w:rsidRPr="00F13C44"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55174BA0"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9BD2EFC" w14:textId="77777777" w:rsidR="00CC496B" w:rsidRPr="00F13C44" w:rsidRDefault="00CC496B" w:rsidP="00480BDC">
            <w:pPr>
              <w:pStyle w:val="a6"/>
              <w:tabs>
                <w:tab w:val="left" w:pos="0"/>
                <w:tab w:val="left" w:pos="709"/>
              </w:tabs>
              <w:jc w:val="right"/>
              <w:rPr>
                <w:rFonts w:ascii="Browallia New" w:hAnsi="Browallia New" w:cs="Browallia New"/>
                <w:sz w:val="22"/>
                <w:szCs w:val="22"/>
                <w:lang w:eastAsia="en-US"/>
              </w:rPr>
            </w:pPr>
          </w:p>
        </w:tc>
      </w:tr>
      <w:tr w:rsidR="00CD37F9" w:rsidRPr="00DC59E5" w14:paraId="21D7225B"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16707EEB"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74C1BE42" w14:textId="0CFCACBF" w:rsidR="00CD37F9" w:rsidRPr="00B22862" w:rsidRDefault="00085D2F" w:rsidP="00CD37F9">
            <w:pPr>
              <w:jc w:val="right"/>
              <w:rPr>
                <w:rFonts w:ascii="Browallia New" w:hAnsi="Browallia New" w:cs="Browallia New"/>
                <w:sz w:val="22"/>
                <w:szCs w:val="22"/>
              </w:rPr>
            </w:pPr>
            <w:r>
              <w:rPr>
                <w:rFonts w:ascii="Browallia New" w:hAnsi="Browallia New" w:cs="Browallia New"/>
                <w:sz w:val="22"/>
                <w:szCs w:val="22"/>
              </w:rPr>
              <w:t>9,117</w:t>
            </w:r>
          </w:p>
        </w:tc>
        <w:tc>
          <w:tcPr>
            <w:tcW w:w="284" w:type="dxa"/>
            <w:tcBorders>
              <w:top w:val="nil"/>
              <w:left w:val="nil"/>
              <w:bottom w:val="nil"/>
              <w:right w:val="nil"/>
            </w:tcBorders>
            <w:shd w:val="clear" w:color="auto" w:fill="auto"/>
            <w:vAlign w:val="bottom"/>
          </w:tcPr>
          <w:p w14:paraId="47ACCF5B"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4B9BA6C2" w14:textId="25DBEF4B" w:rsidR="00CD37F9" w:rsidRPr="00B22862" w:rsidRDefault="00085D2F" w:rsidP="00CD37F9">
            <w:pPr>
              <w:jc w:val="right"/>
              <w:rPr>
                <w:rFonts w:ascii="Browallia New" w:hAnsi="Browallia New" w:cs="Browallia New"/>
                <w:sz w:val="22"/>
                <w:szCs w:val="22"/>
              </w:rPr>
            </w:pPr>
            <w:r>
              <w:rPr>
                <w:rFonts w:ascii="Browallia New" w:hAnsi="Browallia New" w:cs="Browallia New"/>
                <w:sz w:val="22"/>
                <w:szCs w:val="22"/>
              </w:rPr>
              <w:t>0.17</w:t>
            </w:r>
          </w:p>
        </w:tc>
        <w:tc>
          <w:tcPr>
            <w:tcW w:w="242" w:type="dxa"/>
            <w:tcBorders>
              <w:top w:val="nil"/>
              <w:left w:val="nil"/>
              <w:bottom w:val="nil"/>
              <w:right w:val="nil"/>
            </w:tcBorders>
            <w:shd w:val="clear" w:color="auto" w:fill="auto"/>
            <w:vAlign w:val="bottom"/>
          </w:tcPr>
          <w:p w14:paraId="2D592C01"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0F9FFCC" w14:textId="68A711CD" w:rsidR="00CD37F9" w:rsidRPr="00B22862" w:rsidRDefault="006A1082" w:rsidP="00CD37F9">
            <w:pPr>
              <w:jc w:val="right"/>
              <w:rPr>
                <w:rFonts w:ascii="Browallia New" w:hAnsi="Browallia New" w:cs="Browallia New"/>
                <w:sz w:val="22"/>
                <w:szCs w:val="22"/>
              </w:rPr>
            </w:pPr>
            <w:r>
              <w:rPr>
                <w:rFonts w:ascii="Browallia New" w:hAnsi="Browallia New" w:cs="Browallia New"/>
                <w:sz w:val="22"/>
                <w:szCs w:val="22"/>
              </w:rPr>
              <w:t>1,508</w:t>
            </w:r>
          </w:p>
        </w:tc>
      </w:tr>
      <w:tr w:rsidR="00CD37F9" w:rsidRPr="00DC59E5" w14:paraId="538D576C"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54DD074" w14:textId="77777777" w:rsidR="00CD37F9" w:rsidRPr="00F13C44" w:rsidRDefault="00CD37F9" w:rsidP="00CD37F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2542D25A" w14:textId="3E73E986" w:rsidR="00CD37F9" w:rsidRPr="00B22862" w:rsidRDefault="00085D2F" w:rsidP="00CD37F9">
            <w:pPr>
              <w:jc w:val="right"/>
              <w:rPr>
                <w:rFonts w:ascii="Browallia New" w:hAnsi="Browallia New" w:cs="Browallia New"/>
                <w:sz w:val="22"/>
                <w:szCs w:val="22"/>
              </w:rPr>
            </w:pPr>
            <w:r>
              <w:rPr>
                <w:rFonts w:ascii="Browallia New" w:hAnsi="Browallia New" w:cs="Browallia New"/>
                <w:sz w:val="22"/>
                <w:szCs w:val="22"/>
              </w:rPr>
              <w:t>166</w:t>
            </w:r>
          </w:p>
        </w:tc>
        <w:tc>
          <w:tcPr>
            <w:tcW w:w="284" w:type="dxa"/>
            <w:tcBorders>
              <w:top w:val="nil"/>
              <w:left w:val="nil"/>
              <w:bottom w:val="nil"/>
              <w:right w:val="nil"/>
            </w:tcBorders>
            <w:shd w:val="clear" w:color="auto" w:fill="auto"/>
            <w:vAlign w:val="bottom"/>
          </w:tcPr>
          <w:p w14:paraId="0F8C82DE" w14:textId="77777777" w:rsidR="00CD37F9" w:rsidRPr="00B22862" w:rsidRDefault="00CD37F9" w:rsidP="00CD37F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C852CA8" w14:textId="682D898F" w:rsidR="00CD37F9" w:rsidRPr="00B22862" w:rsidRDefault="00085D2F" w:rsidP="00CD37F9">
            <w:pPr>
              <w:jc w:val="right"/>
              <w:rPr>
                <w:rFonts w:ascii="Browallia New" w:hAnsi="Browallia New" w:cs="Browallia New"/>
                <w:sz w:val="22"/>
                <w:szCs w:val="22"/>
              </w:rPr>
            </w:pPr>
            <w:r>
              <w:rPr>
                <w:rFonts w:ascii="Browallia New" w:hAnsi="Browallia New" w:cs="Browallia New"/>
                <w:sz w:val="22"/>
                <w:szCs w:val="22"/>
              </w:rPr>
              <w:t>33.97</w:t>
            </w:r>
          </w:p>
        </w:tc>
        <w:tc>
          <w:tcPr>
            <w:tcW w:w="242" w:type="dxa"/>
            <w:tcBorders>
              <w:top w:val="nil"/>
              <w:left w:val="nil"/>
              <w:bottom w:val="nil"/>
              <w:right w:val="nil"/>
            </w:tcBorders>
            <w:shd w:val="clear" w:color="auto" w:fill="auto"/>
            <w:vAlign w:val="bottom"/>
          </w:tcPr>
          <w:p w14:paraId="3C0EF0BD" w14:textId="77777777" w:rsidR="00CD37F9" w:rsidRPr="00B22862" w:rsidRDefault="00CD37F9" w:rsidP="00CD37F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43655FC" w14:textId="7C6BDD8E" w:rsidR="00CD37F9" w:rsidRPr="00B22862" w:rsidRDefault="006A1082" w:rsidP="00CD37F9">
            <w:pPr>
              <w:jc w:val="right"/>
              <w:rPr>
                <w:rFonts w:ascii="Browallia New" w:hAnsi="Browallia New" w:cs="Browallia New"/>
                <w:sz w:val="22"/>
                <w:szCs w:val="22"/>
              </w:rPr>
            </w:pPr>
            <w:r>
              <w:rPr>
                <w:rFonts w:ascii="Browallia New" w:hAnsi="Browallia New" w:cs="Browallia New"/>
                <w:sz w:val="22"/>
                <w:szCs w:val="22"/>
              </w:rPr>
              <w:t>5,640</w:t>
            </w:r>
          </w:p>
        </w:tc>
      </w:tr>
      <w:tr w:rsidR="00CC496B" w:rsidRPr="00DC59E5" w14:paraId="79D5AFE1"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705FB0E2" w14:textId="77777777" w:rsidR="00CC496B" w:rsidRPr="00F13C44" w:rsidRDefault="00CC496B" w:rsidP="00480BDC">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11C876"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44222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13DFBA85"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9032D3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59E9CFCC"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36880C2"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15C944B9" w14:textId="77777777" w:rsidR="00CC496B" w:rsidRPr="00B22862" w:rsidRDefault="00CC496B" w:rsidP="00480BDC">
            <w:pPr>
              <w:pStyle w:val="a6"/>
              <w:tabs>
                <w:tab w:val="left" w:pos="0"/>
                <w:tab w:val="left" w:pos="709"/>
              </w:tabs>
              <w:rPr>
                <w:rFonts w:ascii="Browallia New" w:hAnsi="Browallia New" w:cs="Browallia New"/>
                <w:sz w:val="22"/>
                <w:szCs w:val="22"/>
                <w:lang w:eastAsia="en-US"/>
              </w:rPr>
            </w:pPr>
            <w:r w:rsidRPr="00B22862">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655E3BF4"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6B2EFC2B" w14:textId="77777777" w:rsidR="00CC496B" w:rsidRPr="00B22862" w:rsidRDefault="00CC496B" w:rsidP="00480BDC">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048CF97B"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2F4BA0E7" w14:textId="77777777" w:rsidR="00CC496B" w:rsidRPr="00B22862" w:rsidRDefault="00CC496B" w:rsidP="00480BDC">
            <w:pPr>
              <w:pStyle w:val="a6"/>
              <w:tabs>
                <w:tab w:val="left" w:pos="0"/>
                <w:tab w:val="left" w:pos="709"/>
              </w:tabs>
              <w:jc w:val="right"/>
              <w:rPr>
                <w:rFonts w:ascii="Browallia New" w:hAnsi="Browallia New" w:cs="Browallia New"/>
                <w:sz w:val="22"/>
                <w:szCs w:val="22"/>
                <w:lang w:eastAsia="en-US"/>
              </w:rPr>
            </w:pPr>
          </w:p>
        </w:tc>
      </w:tr>
      <w:tr w:rsidR="00CC496B" w:rsidRPr="00DC59E5" w14:paraId="0C5C89F0" w14:textId="77777777" w:rsidTr="00480B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5B2046DA" w14:textId="77777777" w:rsidR="00CC496B" w:rsidRPr="00F13C44" w:rsidRDefault="00CC496B" w:rsidP="00480BDC">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004AF1C4" w14:textId="5B1D64E3" w:rsidR="00CC496B" w:rsidRPr="00B22862" w:rsidRDefault="00085D2F" w:rsidP="00480BDC">
            <w:pPr>
              <w:jc w:val="right"/>
              <w:rPr>
                <w:rFonts w:ascii="Browallia New" w:hAnsi="Browallia New" w:cs="Browallia New"/>
                <w:sz w:val="22"/>
                <w:szCs w:val="22"/>
              </w:rPr>
            </w:pPr>
            <w:r>
              <w:rPr>
                <w:rFonts w:ascii="Browallia New" w:hAnsi="Browallia New" w:cs="Browallia New"/>
                <w:sz w:val="22"/>
                <w:szCs w:val="22"/>
              </w:rPr>
              <w:t>2,355</w:t>
            </w:r>
          </w:p>
        </w:tc>
        <w:tc>
          <w:tcPr>
            <w:tcW w:w="284" w:type="dxa"/>
            <w:tcBorders>
              <w:top w:val="nil"/>
              <w:left w:val="nil"/>
              <w:bottom w:val="nil"/>
              <w:right w:val="nil"/>
            </w:tcBorders>
            <w:shd w:val="clear" w:color="auto" w:fill="auto"/>
            <w:vAlign w:val="bottom"/>
          </w:tcPr>
          <w:p w14:paraId="56299424" w14:textId="77777777" w:rsidR="00CC496B" w:rsidRPr="00B22862" w:rsidRDefault="00CC496B" w:rsidP="00480BDC">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1424FBCE" w14:textId="47E0B4A2" w:rsidR="00CC496B" w:rsidRPr="00B22862" w:rsidRDefault="00817A9C" w:rsidP="00480BDC">
            <w:pPr>
              <w:jc w:val="right"/>
              <w:rPr>
                <w:rFonts w:ascii="Browallia New" w:hAnsi="Browallia New" w:cs="Browallia New"/>
                <w:sz w:val="22"/>
                <w:szCs w:val="22"/>
              </w:rPr>
            </w:pPr>
            <w:r>
              <w:rPr>
                <w:rFonts w:ascii="Browallia New" w:hAnsi="Browallia New" w:cs="Browallia New"/>
                <w:sz w:val="22"/>
                <w:szCs w:val="22"/>
              </w:rPr>
              <w:t>33.97</w:t>
            </w:r>
          </w:p>
        </w:tc>
        <w:tc>
          <w:tcPr>
            <w:tcW w:w="242" w:type="dxa"/>
            <w:tcBorders>
              <w:top w:val="nil"/>
              <w:left w:val="nil"/>
              <w:bottom w:val="nil"/>
              <w:right w:val="nil"/>
            </w:tcBorders>
            <w:shd w:val="clear" w:color="auto" w:fill="auto"/>
            <w:vAlign w:val="bottom"/>
          </w:tcPr>
          <w:p w14:paraId="69DCBDB7" w14:textId="77777777" w:rsidR="00CC496B" w:rsidRPr="00B22862" w:rsidRDefault="00CC496B" w:rsidP="00480BDC">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5466F1F1" w14:textId="694E0C94" w:rsidR="00CC496B" w:rsidRPr="00B22862" w:rsidRDefault="006A1082" w:rsidP="00480BDC">
            <w:pPr>
              <w:jc w:val="right"/>
              <w:rPr>
                <w:rFonts w:ascii="Browallia New" w:hAnsi="Browallia New" w:cs="Browallia New"/>
                <w:sz w:val="22"/>
                <w:szCs w:val="22"/>
              </w:rPr>
            </w:pPr>
            <w:r>
              <w:rPr>
                <w:rFonts w:ascii="Browallia New" w:hAnsi="Browallia New" w:cs="Browallia New"/>
                <w:sz w:val="22"/>
                <w:szCs w:val="22"/>
              </w:rPr>
              <w:t>79,980</w:t>
            </w:r>
          </w:p>
        </w:tc>
      </w:tr>
    </w:tbl>
    <w:p w14:paraId="772CBAE2" w14:textId="676402E5" w:rsidR="00CC496B" w:rsidRPr="00C07995" w:rsidRDefault="00CC496B"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tbl>
      <w:tblPr>
        <w:tblW w:w="8996" w:type="dxa"/>
        <w:tblInd w:w="364" w:type="dxa"/>
        <w:tblLayout w:type="fixed"/>
        <w:tblLook w:val="0000" w:firstRow="0" w:lastRow="0" w:firstColumn="0" w:lastColumn="0" w:noHBand="0" w:noVBand="0"/>
      </w:tblPr>
      <w:tblGrid>
        <w:gridCol w:w="4031"/>
        <w:gridCol w:w="1275"/>
        <w:gridCol w:w="284"/>
        <w:gridCol w:w="1669"/>
        <w:gridCol w:w="242"/>
        <w:gridCol w:w="1495"/>
      </w:tblGrid>
      <w:tr w:rsidR="005E5270" w:rsidRPr="00DC59E5" w14:paraId="50C58600" w14:textId="77777777">
        <w:trPr>
          <w:trHeight w:val="20"/>
          <w:tblHeader/>
        </w:trPr>
        <w:tc>
          <w:tcPr>
            <w:tcW w:w="4031" w:type="dxa"/>
            <w:vAlign w:val="bottom"/>
          </w:tcPr>
          <w:p w14:paraId="5F4E353C" w14:textId="77777777" w:rsidR="005E5270" w:rsidRPr="00F13C44" w:rsidRDefault="005E5270">
            <w:pPr>
              <w:spacing w:line="240" w:lineRule="auto"/>
              <w:rPr>
                <w:rFonts w:ascii="Browallia New" w:hAnsi="Browallia New" w:cs="Browallia New"/>
                <w:sz w:val="22"/>
                <w:szCs w:val="22"/>
              </w:rPr>
            </w:pPr>
          </w:p>
        </w:tc>
        <w:tc>
          <w:tcPr>
            <w:tcW w:w="4965" w:type="dxa"/>
            <w:gridSpan w:val="5"/>
            <w:noWrap/>
            <w:vAlign w:val="bottom"/>
          </w:tcPr>
          <w:p w14:paraId="565D34F5" w14:textId="77777777" w:rsidR="005E5270" w:rsidRPr="00F13C44" w:rsidRDefault="005E5270">
            <w:pPr>
              <w:pStyle w:val="Heading4"/>
              <w:framePr w:wrap="around"/>
              <w:numPr>
                <w:ilvl w:val="0"/>
                <w:numId w:val="0"/>
              </w:numPr>
              <w:spacing w:line="240" w:lineRule="auto"/>
              <w:ind w:left="-108" w:right="-49"/>
              <w:jc w:val="right"/>
              <w:rPr>
                <w:rFonts w:ascii="Browallia New" w:hAnsi="Browallia New" w:cs="Browallia New"/>
                <w:b w:val="0"/>
                <w:bCs w:val="0"/>
                <w:sz w:val="22"/>
                <w:szCs w:val="22"/>
              </w:rPr>
            </w:pPr>
            <w:r w:rsidRPr="00F13C44">
              <w:rPr>
                <w:rFonts w:ascii="Browallia New" w:hAnsi="Browallia New" w:cs="Browallia New"/>
                <w:b w:val="0"/>
                <w:bCs w:val="0"/>
                <w:sz w:val="22"/>
                <w:szCs w:val="22"/>
                <w:cs/>
              </w:rPr>
              <w:t>(หน่วย</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w:t>
            </w:r>
            <w:r w:rsidRPr="00F13C44">
              <w:rPr>
                <w:rFonts w:ascii="Browallia New" w:hAnsi="Browallia New" w:cs="Browallia New"/>
                <w:b w:val="0"/>
                <w:bCs w:val="0"/>
                <w:sz w:val="22"/>
                <w:szCs w:val="22"/>
              </w:rPr>
              <w:t xml:space="preserve"> </w:t>
            </w:r>
            <w:r w:rsidRPr="00F13C44">
              <w:rPr>
                <w:rFonts w:ascii="Browallia New" w:hAnsi="Browallia New" w:cs="Browallia New"/>
                <w:b w:val="0"/>
                <w:bCs w:val="0"/>
                <w:sz w:val="22"/>
                <w:szCs w:val="22"/>
                <w:cs/>
              </w:rPr>
              <w:t>พันบาท)</w:t>
            </w:r>
          </w:p>
        </w:tc>
      </w:tr>
      <w:tr w:rsidR="005E5270" w:rsidRPr="00DC59E5" w14:paraId="0E9D0241" w14:textId="77777777">
        <w:trPr>
          <w:trHeight w:val="20"/>
          <w:tblHeader/>
        </w:trPr>
        <w:tc>
          <w:tcPr>
            <w:tcW w:w="4031" w:type="dxa"/>
            <w:vAlign w:val="bottom"/>
          </w:tcPr>
          <w:p w14:paraId="44B29686" w14:textId="77777777" w:rsidR="005E5270" w:rsidRPr="00F13C44" w:rsidRDefault="005E5270">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12457B6F" w14:textId="7BC62CEB" w:rsidR="005E5270" w:rsidRPr="00F13C44" w:rsidRDefault="005E5270">
            <w:pPr>
              <w:spacing w:line="240" w:lineRule="auto"/>
              <w:jc w:val="center"/>
              <w:rPr>
                <w:rFonts w:ascii="Browallia New" w:hAnsi="Browallia New" w:cs="Browallia New"/>
                <w:sz w:val="22"/>
                <w:szCs w:val="22"/>
              </w:rPr>
            </w:pPr>
            <w:r w:rsidRPr="00F13C44">
              <w:rPr>
                <w:rFonts w:ascii="Browallia New" w:hAnsi="Browallia New" w:cs="Browallia New"/>
                <w:sz w:val="22"/>
                <w:szCs w:val="22"/>
                <w:cs/>
              </w:rPr>
              <w:t>งบการเงินรวม</w:t>
            </w:r>
          </w:p>
        </w:tc>
      </w:tr>
      <w:tr w:rsidR="005E5270" w:rsidRPr="00DC59E5" w14:paraId="6BD2D4B5" w14:textId="77777777">
        <w:trPr>
          <w:trHeight w:val="20"/>
          <w:tblHeader/>
        </w:trPr>
        <w:tc>
          <w:tcPr>
            <w:tcW w:w="4031" w:type="dxa"/>
            <w:vAlign w:val="bottom"/>
          </w:tcPr>
          <w:p w14:paraId="386C428B" w14:textId="77777777" w:rsidR="005E5270" w:rsidRPr="00F13C44" w:rsidRDefault="005E5270">
            <w:pPr>
              <w:spacing w:line="240" w:lineRule="auto"/>
              <w:rPr>
                <w:rFonts w:ascii="Browallia New" w:hAnsi="Browallia New" w:cs="Browallia New"/>
                <w:sz w:val="22"/>
                <w:szCs w:val="22"/>
              </w:rPr>
            </w:pPr>
          </w:p>
        </w:tc>
        <w:tc>
          <w:tcPr>
            <w:tcW w:w="4965" w:type="dxa"/>
            <w:gridSpan w:val="5"/>
            <w:tcBorders>
              <w:bottom w:val="single" w:sz="4" w:space="0" w:color="auto"/>
            </w:tcBorders>
            <w:noWrap/>
            <w:vAlign w:val="bottom"/>
          </w:tcPr>
          <w:p w14:paraId="2C419A8D" w14:textId="577A8C59" w:rsidR="005E5270" w:rsidRPr="00F13C44" w:rsidRDefault="005E5270">
            <w:pPr>
              <w:spacing w:line="240" w:lineRule="auto"/>
              <w:jc w:val="center"/>
              <w:rPr>
                <w:rFonts w:ascii="Browallia New" w:hAnsi="Browallia New" w:cs="Browallia New"/>
                <w:sz w:val="22"/>
                <w:szCs w:val="22"/>
              </w:rPr>
            </w:pPr>
            <w:r w:rsidRPr="00F13C44">
              <w:rPr>
                <w:rFonts w:ascii="Browallia New" w:hAnsi="Browallia New" w:cs="Browallia New"/>
                <w:sz w:val="22"/>
                <w:szCs w:val="22"/>
              </w:rPr>
              <w:t xml:space="preserve">31 </w:t>
            </w:r>
            <w:r w:rsidRPr="00F13C44">
              <w:rPr>
                <w:rFonts w:ascii="Browallia New" w:hAnsi="Browallia New" w:cs="Browallia New"/>
                <w:sz w:val="22"/>
                <w:szCs w:val="22"/>
                <w:cs/>
              </w:rPr>
              <w:t>ธันวาคม</w:t>
            </w:r>
            <w:r w:rsidRPr="00F13C44">
              <w:rPr>
                <w:rFonts w:ascii="Browallia New" w:hAnsi="Browallia New" w:cs="Browallia New"/>
                <w:sz w:val="22"/>
                <w:szCs w:val="22"/>
              </w:rPr>
              <w:t xml:space="preserve"> 256</w:t>
            </w:r>
            <w:r w:rsidR="00DF0619">
              <w:rPr>
                <w:rFonts w:ascii="Browallia New" w:hAnsi="Browallia New" w:cs="Browallia New"/>
                <w:sz w:val="22"/>
                <w:szCs w:val="22"/>
              </w:rPr>
              <w:t>5</w:t>
            </w:r>
          </w:p>
        </w:tc>
      </w:tr>
      <w:tr w:rsidR="005E5270" w:rsidRPr="00DC59E5" w14:paraId="6192AB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4031" w:type="dxa"/>
            <w:tcBorders>
              <w:top w:val="nil"/>
              <w:left w:val="nil"/>
              <w:bottom w:val="nil"/>
              <w:right w:val="nil"/>
            </w:tcBorders>
            <w:vAlign w:val="bottom"/>
          </w:tcPr>
          <w:p w14:paraId="12371A85" w14:textId="77777777" w:rsidR="005E5270" w:rsidRPr="00F13C44" w:rsidRDefault="005E5270">
            <w:pPr>
              <w:pStyle w:val="a6"/>
              <w:tabs>
                <w:tab w:val="left" w:pos="0"/>
                <w:tab w:val="left" w:pos="709"/>
              </w:tabs>
              <w:ind w:left="-54" w:hanging="54"/>
              <w:rPr>
                <w:rFonts w:ascii="Browallia New" w:hAnsi="Browallia New" w:cs="Browallia New"/>
                <w:sz w:val="22"/>
                <w:szCs w:val="22"/>
                <w:lang w:eastAsia="en-US"/>
              </w:rPr>
            </w:pPr>
          </w:p>
        </w:tc>
        <w:tc>
          <w:tcPr>
            <w:tcW w:w="1275" w:type="dxa"/>
            <w:tcBorders>
              <w:left w:val="nil"/>
              <w:right w:val="nil"/>
            </w:tcBorders>
            <w:vAlign w:val="bottom"/>
          </w:tcPr>
          <w:p w14:paraId="6701100B"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w:t>
            </w:r>
          </w:p>
          <w:p w14:paraId="2ED16AE3"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ตราต่างประเทศ</w:t>
            </w:r>
          </w:p>
        </w:tc>
        <w:tc>
          <w:tcPr>
            <w:tcW w:w="284" w:type="dxa"/>
            <w:tcBorders>
              <w:left w:val="nil"/>
              <w:bottom w:val="nil"/>
              <w:right w:val="nil"/>
            </w:tcBorders>
            <w:vAlign w:val="bottom"/>
          </w:tcPr>
          <w:p w14:paraId="32FE47BA"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p>
        </w:tc>
        <w:tc>
          <w:tcPr>
            <w:tcW w:w="1669" w:type="dxa"/>
            <w:tcBorders>
              <w:left w:val="nil"/>
              <w:right w:val="nil"/>
            </w:tcBorders>
            <w:vAlign w:val="bottom"/>
          </w:tcPr>
          <w:p w14:paraId="60128C6D" w14:textId="77777777" w:rsidR="005E5270" w:rsidRPr="00F13C44" w:rsidRDefault="005E5270">
            <w:pPr>
              <w:pStyle w:val="a6"/>
              <w:tabs>
                <w:tab w:val="left" w:pos="709"/>
              </w:tabs>
              <w:ind w:left="-108" w:right="-108"/>
              <w:jc w:val="center"/>
              <w:rPr>
                <w:rFonts w:ascii="Browallia New" w:hAnsi="Browallia New" w:cs="Browallia New"/>
                <w:sz w:val="22"/>
                <w:szCs w:val="22"/>
                <w:cs/>
                <w:lang w:eastAsia="en-US"/>
              </w:rPr>
            </w:pPr>
            <w:r w:rsidRPr="00F13C44">
              <w:rPr>
                <w:rFonts w:ascii="Browallia New" w:hAnsi="Browallia New" w:cs="Browallia New"/>
                <w:sz w:val="22"/>
                <w:szCs w:val="22"/>
                <w:cs/>
              </w:rPr>
              <w:t>อัตราแลกเปลี่ยนที่บันทึกบัญชี</w:t>
            </w:r>
            <w:r>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(อัตราปิด)</w:t>
            </w:r>
          </w:p>
        </w:tc>
        <w:tc>
          <w:tcPr>
            <w:tcW w:w="242" w:type="dxa"/>
            <w:tcBorders>
              <w:left w:val="nil"/>
              <w:bottom w:val="nil"/>
              <w:right w:val="nil"/>
            </w:tcBorders>
            <w:vAlign w:val="bottom"/>
          </w:tcPr>
          <w:p w14:paraId="42A213FB"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p>
        </w:tc>
        <w:tc>
          <w:tcPr>
            <w:tcW w:w="1495" w:type="dxa"/>
            <w:tcBorders>
              <w:left w:val="nil"/>
              <w:right w:val="nil"/>
            </w:tcBorders>
            <w:vAlign w:val="bottom"/>
          </w:tcPr>
          <w:p w14:paraId="5EE54A9D"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จำนวนเงินเทียบเท่า</w:t>
            </w:r>
          </w:p>
          <w:p w14:paraId="1D6C5F59" w14:textId="77777777" w:rsidR="005E5270" w:rsidRPr="00F13C44" w:rsidRDefault="005E5270">
            <w:pPr>
              <w:pStyle w:val="a6"/>
              <w:tabs>
                <w:tab w:val="left" w:pos="709"/>
              </w:tabs>
              <w:ind w:left="-108" w:right="-108"/>
              <w:jc w:val="center"/>
              <w:rPr>
                <w:rFonts w:ascii="Browallia New" w:hAnsi="Browallia New" w:cs="Browallia New"/>
                <w:sz w:val="22"/>
                <w:szCs w:val="22"/>
                <w:lang w:eastAsia="en-US"/>
              </w:rPr>
            </w:pPr>
            <w:r w:rsidRPr="00F13C44">
              <w:rPr>
                <w:rFonts w:ascii="Browallia New" w:hAnsi="Browallia New" w:cs="Browallia New"/>
                <w:sz w:val="22"/>
                <w:szCs w:val="22"/>
                <w:cs/>
                <w:lang w:eastAsia="en-US"/>
              </w:rPr>
              <w:t>เงินบาท</w:t>
            </w:r>
          </w:p>
        </w:tc>
      </w:tr>
      <w:tr w:rsidR="005E5270" w:rsidRPr="00DC59E5" w14:paraId="697144C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52D99D33" w14:textId="77777777" w:rsidR="005E5270" w:rsidRPr="00F13C44" w:rsidRDefault="005E5270">
            <w:pPr>
              <w:pStyle w:val="a6"/>
              <w:tabs>
                <w:tab w:val="left" w:pos="0"/>
                <w:tab w:val="left" w:pos="709"/>
              </w:tabs>
              <w:rPr>
                <w:rFonts w:ascii="Browallia New" w:hAnsi="Browallia New" w:cs="Browallia New"/>
                <w:sz w:val="22"/>
                <w:szCs w:val="22"/>
                <w:lang w:eastAsia="en-US"/>
              </w:rPr>
            </w:pPr>
            <w:r w:rsidRPr="00F13C44">
              <w:rPr>
                <w:rFonts w:ascii="Browallia New" w:hAnsi="Browallia New" w:cs="Browallia New"/>
                <w:sz w:val="22"/>
                <w:szCs w:val="22"/>
                <w:u w:val="single"/>
                <w:cs/>
                <w:lang w:eastAsia="en-US"/>
              </w:rPr>
              <w:t>เงินสดและรายการเทียบเท่าเงินสดที่เป็นเงินตราต่างประเทศ</w:t>
            </w:r>
          </w:p>
        </w:tc>
        <w:tc>
          <w:tcPr>
            <w:tcW w:w="284" w:type="dxa"/>
            <w:tcBorders>
              <w:top w:val="nil"/>
              <w:left w:val="nil"/>
              <w:bottom w:val="nil"/>
              <w:right w:val="nil"/>
            </w:tcBorders>
            <w:vAlign w:val="bottom"/>
          </w:tcPr>
          <w:p w14:paraId="01709708"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vAlign w:val="bottom"/>
          </w:tcPr>
          <w:p w14:paraId="575EB7CA" w14:textId="77777777" w:rsidR="005E5270" w:rsidRPr="00F13C44" w:rsidRDefault="005E5270">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vAlign w:val="bottom"/>
          </w:tcPr>
          <w:p w14:paraId="67BDAED4"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vAlign w:val="bottom"/>
          </w:tcPr>
          <w:p w14:paraId="72E8D647" w14:textId="77777777" w:rsidR="005E5270" w:rsidRPr="00F13C44" w:rsidRDefault="005E5270">
            <w:pPr>
              <w:pStyle w:val="a6"/>
              <w:tabs>
                <w:tab w:val="left" w:pos="0"/>
                <w:tab w:val="left" w:pos="709"/>
              </w:tabs>
              <w:jc w:val="right"/>
              <w:rPr>
                <w:rFonts w:ascii="Browallia New" w:hAnsi="Browallia New" w:cs="Browallia New"/>
                <w:sz w:val="22"/>
                <w:szCs w:val="22"/>
                <w:lang w:eastAsia="en-US"/>
              </w:rPr>
            </w:pPr>
          </w:p>
        </w:tc>
      </w:tr>
      <w:tr w:rsidR="00DF0619" w:rsidRPr="00DC59E5" w14:paraId="787A88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396837D2" w14:textId="77777777" w:rsidR="00DF0619" w:rsidRPr="00F13C44" w:rsidRDefault="00DF0619" w:rsidP="00DF061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กีบลาว</w:t>
            </w:r>
          </w:p>
        </w:tc>
        <w:tc>
          <w:tcPr>
            <w:tcW w:w="1275" w:type="dxa"/>
            <w:tcBorders>
              <w:top w:val="nil"/>
              <w:left w:val="nil"/>
              <w:bottom w:val="nil"/>
              <w:right w:val="nil"/>
            </w:tcBorders>
            <w:shd w:val="clear" w:color="auto" w:fill="auto"/>
            <w:vAlign w:val="bottom"/>
          </w:tcPr>
          <w:p w14:paraId="6E324F99" w14:textId="16AC1859"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10,896</w:t>
            </w:r>
          </w:p>
        </w:tc>
        <w:tc>
          <w:tcPr>
            <w:tcW w:w="284" w:type="dxa"/>
            <w:tcBorders>
              <w:top w:val="nil"/>
              <w:left w:val="nil"/>
              <w:bottom w:val="nil"/>
              <w:right w:val="nil"/>
            </w:tcBorders>
            <w:shd w:val="clear" w:color="auto" w:fill="auto"/>
            <w:vAlign w:val="bottom"/>
          </w:tcPr>
          <w:p w14:paraId="1B249865" w14:textId="77777777" w:rsidR="00DF0619" w:rsidRPr="00B22862" w:rsidRDefault="00DF0619" w:rsidP="00DF061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65F71F40" w14:textId="632ECB19"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0.20</w:t>
            </w:r>
          </w:p>
        </w:tc>
        <w:tc>
          <w:tcPr>
            <w:tcW w:w="242" w:type="dxa"/>
            <w:tcBorders>
              <w:top w:val="nil"/>
              <w:left w:val="nil"/>
              <w:bottom w:val="nil"/>
              <w:right w:val="nil"/>
            </w:tcBorders>
            <w:shd w:val="clear" w:color="auto" w:fill="auto"/>
            <w:vAlign w:val="bottom"/>
          </w:tcPr>
          <w:p w14:paraId="5476BBCE" w14:textId="77777777" w:rsidR="00DF0619" w:rsidRPr="00B22862" w:rsidRDefault="00DF0619" w:rsidP="00DF061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6A0FBAB4" w14:textId="153263D6"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2,161</w:t>
            </w:r>
          </w:p>
        </w:tc>
      </w:tr>
      <w:tr w:rsidR="00DF0619" w:rsidRPr="00DC59E5" w14:paraId="0A1473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0FD9FCF0" w14:textId="77777777" w:rsidR="00DF0619" w:rsidRPr="00F13C44" w:rsidRDefault="00DF0619" w:rsidP="00DF0619">
            <w:pPr>
              <w:pStyle w:val="a6"/>
              <w:tabs>
                <w:tab w:val="left" w:pos="317"/>
              </w:tabs>
              <w:ind w:left="33"/>
              <w:rPr>
                <w:rFonts w:ascii="Browallia New" w:hAnsi="Browallia New" w:cs="Browallia New"/>
                <w:sz w:val="22"/>
                <w:szCs w:val="22"/>
                <w:cs/>
                <w:lang w:eastAsia="en-US"/>
              </w:rPr>
            </w:pPr>
            <w:r w:rsidRPr="00F13C44">
              <w:rPr>
                <w:rFonts w:ascii="Browallia New" w:hAnsi="Browallia New" w:cs="Browallia New"/>
                <w:sz w:val="22"/>
                <w:szCs w:val="22"/>
                <w:lang w:eastAsia="en-US"/>
              </w:rPr>
              <w:t xml:space="preserve">     </w:t>
            </w: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38C93D8F" w14:textId="492CD5D8"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118</w:t>
            </w:r>
          </w:p>
        </w:tc>
        <w:tc>
          <w:tcPr>
            <w:tcW w:w="284" w:type="dxa"/>
            <w:tcBorders>
              <w:top w:val="nil"/>
              <w:left w:val="nil"/>
              <w:bottom w:val="nil"/>
              <w:right w:val="nil"/>
            </w:tcBorders>
            <w:shd w:val="clear" w:color="auto" w:fill="auto"/>
            <w:vAlign w:val="bottom"/>
          </w:tcPr>
          <w:p w14:paraId="1B4B5D89" w14:textId="77777777" w:rsidR="00DF0619" w:rsidRPr="00B22862" w:rsidRDefault="00DF0619" w:rsidP="00DF061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3550084B" w14:textId="581495C9"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34.39</w:t>
            </w:r>
          </w:p>
        </w:tc>
        <w:tc>
          <w:tcPr>
            <w:tcW w:w="242" w:type="dxa"/>
            <w:tcBorders>
              <w:top w:val="nil"/>
              <w:left w:val="nil"/>
              <w:bottom w:val="nil"/>
              <w:right w:val="nil"/>
            </w:tcBorders>
            <w:shd w:val="clear" w:color="auto" w:fill="auto"/>
            <w:vAlign w:val="bottom"/>
          </w:tcPr>
          <w:p w14:paraId="5A5AEF93" w14:textId="77777777" w:rsidR="00DF0619" w:rsidRPr="00B22862" w:rsidRDefault="00DF0619" w:rsidP="00DF061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6DA5BB6F" w14:textId="28C32373"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4,048</w:t>
            </w:r>
          </w:p>
        </w:tc>
      </w:tr>
      <w:tr w:rsidR="00DF0619" w:rsidRPr="00DC59E5" w14:paraId="77E5FC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DAA8D35" w14:textId="77777777" w:rsidR="00DF0619" w:rsidRPr="00F13C44" w:rsidRDefault="00DF0619" w:rsidP="00DF0619">
            <w:pPr>
              <w:pStyle w:val="a6"/>
              <w:tabs>
                <w:tab w:val="left" w:pos="317"/>
              </w:tabs>
              <w:ind w:left="33" w:firstLine="720"/>
              <w:rPr>
                <w:rFonts w:ascii="Browallia New" w:hAnsi="Browallia New" w:cs="Browallia New"/>
                <w:sz w:val="22"/>
                <w:szCs w:val="22"/>
                <w:cs/>
                <w:lang w:eastAsia="en-US"/>
              </w:rPr>
            </w:pPr>
          </w:p>
        </w:tc>
        <w:tc>
          <w:tcPr>
            <w:tcW w:w="1275" w:type="dxa"/>
            <w:tcBorders>
              <w:top w:val="nil"/>
              <w:left w:val="nil"/>
              <w:bottom w:val="nil"/>
              <w:right w:val="nil"/>
            </w:tcBorders>
            <w:shd w:val="clear" w:color="auto" w:fill="auto"/>
            <w:vAlign w:val="bottom"/>
          </w:tcPr>
          <w:p w14:paraId="22F80405"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c>
          <w:tcPr>
            <w:tcW w:w="284" w:type="dxa"/>
            <w:tcBorders>
              <w:top w:val="nil"/>
              <w:left w:val="nil"/>
              <w:bottom w:val="nil"/>
              <w:right w:val="nil"/>
            </w:tcBorders>
            <w:shd w:val="clear" w:color="auto" w:fill="auto"/>
            <w:vAlign w:val="bottom"/>
          </w:tcPr>
          <w:p w14:paraId="1FBEFE86"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7D3711D3" w14:textId="77777777" w:rsidR="00DF0619" w:rsidRPr="00B22862" w:rsidRDefault="00DF0619" w:rsidP="00DF0619">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44B3BFDE"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3ED476FF"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r>
      <w:tr w:rsidR="00DF0619" w:rsidRPr="00DC59E5" w14:paraId="52E585A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5306" w:type="dxa"/>
            <w:gridSpan w:val="2"/>
            <w:tcBorders>
              <w:top w:val="nil"/>
              <w:left w:val="nil"/>
              <w:bottom w:val="nil"/>
              <w:right w:val="nil"/>
            </w:tcBorders>
            <w:vAlign w:val="bottom"/>
          </w:tcPr>
          <w:p w14:paraId="4D089853" w14:textId="77777777" w:rsidR="00DF0619" w:rsidRPr="00B22862" w:rsidRDefault="00DF0619" w:rsidP="00DF0619">
            <w:pPr>
              <w:pStyle w:val="a6"/>
              <w:tabs>
                <w:tab w:val="left" w:pos="0"/>
                <w:tab w:val="left" w:pos="709"/>
              </w:tabs>
              <w:rPr>
                <w:rFonts w:ascii="Browallia New" w:hAnsi="Browallia New" w:cs="Browallia New"/>
                <w:sz w:val="22"/>
                <w:szCs w:val="22"/>
                <w:lang w:eastAsia="en-US"/>
              </w:rPr>
            </w:pPr>
            <w:r w:rsidRPr="00B22862">
              <w:rPr>
                <w:rFonts w:ascii="Browallia New" w:hAnsi="Browallia New" w:cs="Browallia New"/>
                <w:sz w:val="22"/>
                <w:szCs w:val="22"/>
                <w:u w:val="single"/>
                <w:cs/>
                <w:lang w:eastAsia="en-US"/>
              </w:rPr>
              <w:t>ลูกหนี้ตามสัญญาเช่าซื้อที่เป็นเงินตราต่างประเทศ</w:t>
            </w:r>
          </w:p>
        </w:tc>
        <w:tc>
          <w:tcPr>
            <w:tcW w:w="284" w:type="dxa"/>
            <w:tcBorders>
              <w:top w:val="nil"/>
              <w:left w:val="nil"/>
              <w:bottom w:val="nil"/>
              <w:right w:val="nil"/>
            </w:tcBorders>
            <w:shd w:val="clear" w:color="auto" w:fill="auto"/>
            <w:vAlign w:val="bottom"/>
          </w:tcPr>
          <w:p w14:paraId="5DC88EBA"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c>
          <w:tcPr>
            <w:tcW w:w="1669" w:type="dxa"/>
            <w:tcBorders>
              <w:top w:val="nil"/>
              <w:left w:val="nil"/>
              <w:bottom w:val="nil"/>
              <w:right w:val="nil"/>
            </w:tcBorders>
            <w:shd w:val="clear" w:color="auto" w:fill="auto"/>
            <w:vAlign w:val="bottom"/>
          </w:tcPr>
          <w:p w14:paraId="721868F5" w14:textId="77777777" w:rsidR="00DF0619" w:rsidRPr="00B22862" w:rsidRDefault="00DF0619" w:rsidP="00DF0619">
            <w:pPr>
              <w:pStyle w:val="a6"/>
              <w:tabs>
                <w:tab w:val="left" w:pos="0"/>
                <w:tab w:val="left" w:pos="709"/>
              </w:tabs>
              <w:jc w:val="right"/>
              <w:rPr>
                <w:rFonts w:ascii="Browallia New" w:hAnsi="Browallia New" w:cs="Browallia New"/>
                <w:sz w:val="22"/>
                <w:szCs w:val="22"/>
                <w:cs/>
                <w:lang w:eastAsia="en-US"/>
              </w:rPr>
            </w:pPr>
          </w:p>
        </w:tc>
        <w:tc>
          <w:tcPr>
            <w:tcW w:w="242" w:type="dxa"/>
            <w:tcBorders>
              <w:top w:val="nil"/>
              <w:left w:val="nil"/>
              <w:bottom w:val="nil"/>
              <w:right w:val="nil"/>
            </w:tcBorders>
            <w:shd w:val="clear" w:color="auto" w:fill="auto"/>
            <w:vAlign w:val="bottom"/>
          </w:tcPr>
          <w:p w14:paraId="2D7F74B8"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c>
          <w:tcPr>
            <w:tcW w:w="1495" w:type="dxa"/>
            <w:tcBorders>
              <w:top w:val="nil"/>
              <w:left w:val="nil"/>
              <w:bottom w:val="nil"/>
              <w:right w:val="nil"/>
            </w:tcBorders>
            <w:shd w:val="clear" w:color="auto" w:fill="auto"/>
            <w:vAlign w:val="bottom"/>
          </w:tcPr>
          <w:p w14:paraId="0DAD781C" w14:textId="77777777" w:rsidR="00DF0619" w:rsidRPr="00B22862" w:rsidRDefault="00DF0619" w:rsidP="00DF0619">
            <w:pPr>
              <w:pStyle w:val="a6"/>
              <w:tabs>
                <w:tab w:val="left" w:pos="0"/>
                <w:tab w:val="left" w:pos="709"/>
              </w:tabs>
              <w:jc w:val="right"/>
              <w:rPr>
                <w:rFonts w:ascii="Browallia New" w:hAnsi="Browallia New" w:cs="Browallia New"/>
                <w:sz w:val="22"/>
                <w:szCs w:val="22"/>
                <w:lang w:eastAsia="en-US"/>
              </w:rPr>
            </w:pPr>
          </w:p>
        </w:tc>
      </w:tr>
      <w:tr w:rsidR="00DF0619" w:rsidRPr="00DC59E5" w14:paraId="32A9C5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4031" w:type="dxa"/>
            <w:tcBorders>
              <w:top w:val="nil"/>
              <w:left w:val="nil"/>
              <w:bottom w:val="nil"/>
              <w:right w:val="nil"/>
            </w:tcBorders>
            <w:vAlign w:val="bottom"/>
          </w:tcPr>
          <w:p w14:paraId="4A45AD23" w14:textId="77777777" w:rsidR="00DF0619" w:rsidRPr="00F13C44" w:rsidRDefault="00DF0619" w:rsidP="00DF0619">
            <w:pPr>
              <w:pStyle w:val="a6"/>
              <w:ind w:left="317"/>
              <w:rPr>
                <w:rFonts w:ascii="Browallia New" w:hAnsi="Browallia New" w:cs="Browallia New"/>
                <w:sz w:val="22"/>
                <w:szCs w:val="22"/>
                <w:cs/>
                <w:lang w:eastAsia="en-US"/>
              </w:rPr>
            </w:pPr>
            <w:r w:rsidRPr="00F13C44">
              <w:rPr>
                <w:rFonts w:ascii="Browallia New" w:hAnsi="Browallia New" w:cs="Browallia New"/>
                <w:sz w:val="22"/>
                <w:szCs w:val="22"/>
                <w:cs/>
                <w:lang w:eastAsia="en-US"/>
              </w:rPr>
              <w:t>ดอลลาร์สหรัฐ</w:t>
            </w:r>
          </w:p>
        </w:tc>
        <w:tc>
          <w:tcPr>
            <w:tcW w:w="1275" w:type="dxa"/>
            <w:tcBorders>
              <w:top w:val="nil"/>
              <w:left w:val="nil"/>
              <w:bottom w:val="nil"/>
              <w:right w:val="nil"/>
            </w:tcBorders>
            <w:shd w:val="clear" w:color="auto" w:fill="auto"/>
            <w:vAlign w:val="bottom"/>
          </w:tcPr>
          <w:p w14:paraId="6E100482" w14:textId="4BCF2DF0"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2,771</w:t>
            </w:r>
          </w:p>
        </w:tc>
        <w:tc>
          <w:tcPr>
            <w:tcW w:w="284" w:type="dxa"/>
            <w:tcBorders>
              <w:top w:val="nil"/>
              <w:left w:val="nil"/>
              <w:bottom w:val="nil"/>
              <w:right w:val="nil"/>
            </w:tcBorders>
            <w:shd w:val="clear" w:color="auto" w:fill="auto"/>
            <w:vAlign w:val="bottom"/>
          </w:tcPr>
          <w:p w14:paraId="7789E589" w14:textId="77777777" w:rsidR="00DF0619" w:rsidRPr="00B22862" w:rsidRDefault="00DF0619" w:rsidP="00DF0619">
            <w:pPr>
              <w:jc w:val="right"/>
              <w:rPr>
                <w:rFonts w:ascii="Browallia New" w:hAnsi="Browallia New" w:cs="Browallia New"/>
                <w:sz w:val="22"/>
                <w:szCs w:val="22"/>
              </w:rPr>
            </w:pPr>
          </w:p>
        </w:tc>
        <w:tc>
          <w:tcPr>
            <w:tcW w:w="1669" w:type="dxa"/>
            <w:tcBorders>
              <w:top w:val="nil"/>
              <w:left w:val="nil"/>
              <w:bottom w:val="nil"/>
              <w:right w:val="nil"/>
            </w:tcBorders>
            <w:shd w:val="clear" w:color="auto" w:fill="auto"/>
            <w:vAlign w:val="bottom"/>
          </w:tcPr>
          <w:p w14:paraId="0037B1C8" w14:textId="66223A0F"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34.39</w:t>
            </w:r>
          </w:p>
        </w:tc>
        <w:tc>
          <w:tcPr>
            <w:tcW w:w="242" w:type="dxa"/>
            <w:tcBorders>
              <w:top w:val="nil"/>
              <w:left w:val="nil"/>
              <w:bottom w:val="nil"/>
              <w:right w:val="nil"/>
            </w:tcBorders>
            <w:shd w:val="clear" w:color="auto" w:fill="auto"/>
            <w:vAlign w:val="bottom"/>
          </w:tcPr>
          <w:p w14:paraId="73AC069E" w14:textId="77777777" w:rsidR="00DF0619" w:rsidRPr="00B22862" w:rsidRDefault="00DF0619" w:rsidP="00DF0619">
            <w:pPr>
              <w:jc w:val="right"/>
              <w:rPr>
                <w:rFonts w:ascii="Browallia New" w:hAnsi="Browallia New" w:cs="Browallia New"/>
                <w:sz w:val="22"/>
                <w:szCs w:val="22"/>
              </w:rPr>
            </w:pPr>
          </w:p>
        </w:tc>
        <w:tc>
          <w:tcPr>
            <w:tcW w:w="1495" w:type="dxa"/>
            <w:tcBorders>
              <w:top w:val="nil"/>
              <w:left w:val="nil"/>
              <w:bottom w:val="nil"/>
              <w:right w:val="nil"/>
            </w:tcBorders>
            <w:shd w:val="clear" w:color="auto" w:fill="auto"/>
            <w:vAlign w:val="bottom"/>
          </w:tcPr>
          <w:p w14:paraId="2986C7BF" w14:textId="4A1A448A" w:rsidR="00DF0619" w:rsidRPr="00B22862" w:rsidRDefault="00DF0619" w:rsidP="00DF0619">
            <w:pPr>
              <w:jc w:val="right"/>
              <w:rPr>
                <w:rFonts w:ascii="Browallia New" w:hAnsi="Browallia New" w:cs="Browallia New"/>
                <w:sz w:val="22"/>
                <w:szCs w:val="22"/>
              </w:rPr>
            </w:pPr>
            <w:r>
              <w:rPr>
                <w:rFonts w:ascii="Browallia New" w:hAnsi="Browallia New" w:cs="Browallia New"/>
                <w:sz w:val="22"/>
                <w:szCs w:val="22"/>
              </w:rPr>
              <w:t>95,297</w:t>
            </w:r>
          </w:p>
        </w:tc>
      </w:tr>
    </w:tbl>
    <w:p w14:paraId="02CFF4EB" w14:textId="77777777" w:rsidR="00CC170C" w:rsidRDefault="00CC170C" w:rsidP="00A1555A">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p>
    <w:p w14:paraId="7A4332C2" w14:textId="77777777" w:rsidR="00A450FB"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rPr>
      </w:pPr>
      <w:r w:rsidRPr="00A450FB">
        <w:rPr>
          <w:rFonts w:ascii="Browallia New" w:hAnsi="Browallia New" w:cs="Browallia New" w:hint="cs"/>
          <w:i/>
          <w:iCs/>
          <w:sz w:val="28"/>
          <w:szCs w:val="28"/>
          <w:cs/>
        </w:rPr>
        <w:t>การวิเคราะห์ความอ่อนไหว</w:t>
      </w:r>
    </w:p>
    <w:p w14:paraId="2CED0AFE" w14:textId="7C840045" w:rsidR="00A450FB" w:rsidRPr="0014221E" w:rsidRDefault="00A450FB" w:rsidP="0014221E">
      <w:pPr>
        <w:tabs>
          <w:tab w:val="left" w:pos="360"/>
          <w:tab w:val="left" w:pos="1440"/>
          <w:tab w:val="right" w:pos="7200"/>
          <w:tab w:val="right" w:pos="8540"/>
        </w:tabs>
        <w:spacing w:line="240" w:lineRule="auto"/>
        <w:ind w:left="420" w:right="-45"/>
        <w:jc w:val="thaiDistribute"/>
        <w:rPr>
          <w:rFonts w:ascii="Browallia New" w:hAnsi="Browallia New" w:cs="Browallia New"/>
          <w:sz w:val="28"/>
          <w:szCs w:val="28"/>
          <w:cs/>
        </w:rPr>
      </w:pPr>
      <w:r w:rsidRPr="00A450FB">
        <w:rPr>
          <w:rFonts w:ascii="Browallia New" w:hAnsi="Browallia New" w:cs="Browallia New" w:hint="cs"/>
          <w:sz w:val="28"/>
          <w:szCs w:val="28"/>
          <w:cs/>
        </w:rPr>
        <w:t>ดังที่แสดงในตารางข้างต้น 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มีความเสี่ยงหลักจากการเปลี่ยนแปลงในอัตราแลกเปลี่ยนระหว่างสกุลเงินบาทและสกุลเงิน</w:t>
      </w:r>
      <w:r w:rsidR="004E64F2" w:rsidRPr="004E64F2">
        <w:rPr>
          <w:rFonts w:ascii="Browallia New" w:hAnsi="Browallia New" w:cs="Browallia New"/>
          <w:sz w:val="28"/>
          <w:szCs w:val="28"/>
          <w:cs/>
        </w:rPr>
        <w:t>กีบลาว</w:t>
      </w:r>
      <w:r w:rsidR="004E64F2" w:rsidRPr="004E64F2">
        <w:rPr>
          <w:rFonts w:ascii="Browallia New" w:hAnsi="Browallia New" w:cs="Browallia New"/>
          <w:sz w:val="28"/>
          <w:szCs w:val="28"/>
        </w:rPr>
        <w:t xml:space="preserve"> </w:t>
      </w:r>
      <w:r w:rsidRPr="00A450FB">
        <w:rPr>
          <w:rFonts w:ascii="Browallia New" w:hAnsi="Browallia New" w:cs="Browallia New" w:hint="cs"/>
          <w:sz w:val="28"/>
          <w:szCs w:val="28"/>
          <w:cs/>
        </w:rPr>
        <w:t>และระหว่างสกุลเงินบาทและสกุลเงิน</w:t>
      </w:r>
      <w:r w:rsidR="00295A44" w:rsidRPr="00A450FB">
        <w:rPr>
          <w:rFonts w:ascii="Browallia New" w:hAnsi="Browallia New" w:cs="Browallia New" w:hint="cs"/>
          <w:sz w:val="28"/>
          <w:szCs w:val="28"/>
          <w:cs/>
        </w:rPr>
        <w:t>ดอลลาร์สหรัฐ</w:t>
      </w:r>
      <w:r w:rsidR="00295A44">
        <w:rPr>
          <w:rFonts w:ascii="Browallia New" w:hAnsi="Browallia New" w:cs="Browallia New" w:hint="cs"/>
          <w:sz w:val="28"/>
          <w:szCs w:val="28"/>
          <w:cs/>
        </w:rPr>
        <w:t xml:space="preserve"> </w:t>
      </w:r>
      <w:r w:rsidRPr="00A450FB">
        <w:rPr>
          <w:rFonts w:ascii="Browallia New" w:hAnsi="Browallia New" w:cs="Browallia New" w:hint="cs"/>
          <w:sz w:val="28"/>
          <w:szCs w:val="28"/>
          <w:cs/>
        </w:rPr>
        <w:t>ความอ่อนไหวในกำไรหรือขาดทุนต่อการเปลี่ยนแปลงในอัตราแลกเปลี่ยนส่วนใหญ่มาจากสินทรัพย์ทางการเงินในสกุลเงินดอลลาร์สหรัฐและสกุลเงิน</w:t>
      </w:r>
      <w:r w:rsidR="00293C95" w:rsidRPr="004E64F2">
        <w:rPr>
          <w:rFonts w:ascii="Browallia New" w:hAnsi="Browallia New" w:cs="Browallia New"/>
          <w:sz w:val="28"/>
          <w:szCs w:val="28"/>
          <w:cs/>
        </w:rPr>
        <w:t>กีบลาว</w:t>
      </w:r>
      <w:r w:rsidRPr="00A450FB">
        <w:rPr>
          <w:rFonts w:ascii="Browallia New" w:hAnsi="Browallia New" w:cs="Browallia New" w:hint="cs"/>
          <w:sz w:val="28"/>
          <w:szCs w:val="28"/>
          <w:cs/>
        </w:rPr>
        <w:t xml:space="preserve"> ผลกระทบจากการเปลี่ยนแปลงของอัตราแลกเปลี่ยนที่มีต่อกำไรสุทธิของกลุ่ม</w:t>
      </w:r>
      <w:r w:rsidR="00685ADC">
        <w:rPr>
          <w:rFonts w:ascii="Browallia New" w:hAnsi="Browallia New" w:cs="Browallia New" w:hint="cs"/>
          <w:sz w:val="28"/>
          <w:szCs w:val="28"/>
          <w:cs/>
        </w:rPr>
        <w:t>บริษัท</w:t>
      </w:r>
      <w:r w:rsidRPr="00A450FB">
        <w:rPr>
          <w:rFonts w:ascii="Browallia New" w:hAnsi="Browallia New" w:cs="Browallia New" w:hint="cs"/>
          <w:sz w:val="28"/>
          <w:szCs w:val="28"/>
          <w:cs/>
        </w:rPr>
        <w:t>สามารถแสดงได้ ดังนี้</w:t>
      </w:r>
    </w:p>
    <w:p w14:paraId="1CCB7F3A" w14:textId="77777777" w:rsidR="00A450FB" w:rsidRDefault="00A450FB" w:rsidP="00A450FB">
      <w:pPr>
        <w:spacing w:line="240" w:lineRule="auto"/>
        <w:ind w:left="540"/>
        <w:jc w:val="thaiDistribute"/>
        <w:rPr>
          <w:rFonts w:ascii="Browallia New" w:hAnsi="Browallia New" w:cs="Browallia New"/>
          <w:sz w:val="20"/>
          <w:szCs w:val="20"/>
        </w:rPr>
      </w:pPr>
    </w:p>
    <w:tbl>
      <w:tblPr>
        <w:tblW w:w="8964" w:type="dxa"/>
        <w:tblInd w:w="405" w:type="dxa"/>
        <w:tblLayout w:type="fixed"/>
        <w:tblLook w:val="00A0" w:firstRow="1" w:lastRow="0" w:firstColumn="1" w:lastColumn="0" w:noHBand="0" w:noVBand="0"/>
      </w:tblPr>
      <w:tblGrid>
        <w:gridCol w:w="5535"/>
        <w:gridCol w:w="1728"/>
        <w:gridCol w:w="1701"/>
      </w:tblGrid>
      <w:tr w:rsidR="00E13F3A" w:rsidRPr="00670A60" w14:paraId="7E1217FB" w14:textId="77777777" w:rsidTr="00DF0619">
        <w:tc>
          <w:tcPr>
            <w:tcW w:w="5535" w:type="dxa"/>
          </w:tcPr>
          <w:p w14:paraId="255C919B"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728" w:type="dxa"/>
          </w:tcPr>
          <w:p w14:paraId="6B4ABCF3" w14:textId="77777777" w:rsidR="00E13F3A" w:rsidRPr="00670A60" w:rsidRDefault="00E13F3A" w:rsidP="005B5FC1">
            <w:pPr>
              <w:spacing w:line="240" w:lineRule="auto"/>
              <w:jc w:val="thaiDistribute"/>
              <w:rPr>
                <w:rFonts w:ascii="Browallia New" w:hAnsi="Browallia New" w:cs="Browallia New"/>
                <w:sz w:val="28"/>
                <w:szCs w:val="28"/>
                <w:cs/>
              </w:rPr>
            </w:pPr>
          </w:p>
        </w:tc>
        <w:tc>
          <w:tcPr>
            <w:tcW w:w="1701" w:type="dxa"/>
          </w:tcPr>
          <w:p w14:paraId="2D3FA7B8" w14:textId="77777777" w:rsidR="00E13F3A" w:rsidRPr="00670A60" w:rsidRDefault="00E13F3A" w:rsidP="005B5FC1">
            <w:pPr>
              <w:spacing w:line="240" w:lineRule="auto"/>
              <w:jc w:val="right"/>
              <w:rPr>
                <w:rFonts w:ascii="Browallia New" w:hAnsi="Browallia New" w:cs="Browallia New"/>
                <w:sz w:val="28"/>
                <w:szCs w:val="28"/>
                <w:cs/>
              </w:rPr>
            </w:pPr>
            <w:r w:rsidRPr="00670A60">
              <w:rPr>
                <w:rFonts w:ascii="Browallia New" w:hAnsi="Browallia New" w:cs="Browallia New"/>
                <w:sz w:val="28"/>
                <w:szCs w:val="28"/>
                <w:cs/>
              </w:rPr>
              <w:t>(หน่วย</w:t>
            </w:r>
            <w:r w:rsidRPr="00670A60">
              <w:rPr>
                <w:rFonts w:ascii="Browallia New" w:hAnsi="Browallia New" w:cs="Browallia New"/>
                <w:sz w:val="28"/>
                <w:szCs w:val="28"/>
              </w:rPr>
              <w:t xml:space="preserve"> </w:t>
            </w:r>
            <w:r w:rsidRPr="00670A60">
              <w:rPr>
                <w:rFonts w:ascii="Browallia New" w:hAnsi="Browallia New" w:cs="Browallia New"/>
                <w:sz w:val="28"/>
                <w:szCs w:val="28"/>
                <w:cs/>
              </w:rPr>
              <w:t>:</w:t>
            </w:r>
            <w:r w:rsidRPr="00670A60">
              <w:rPr>
                <w:rFonts w:ascii="Browallia New" w:hAnsi="Browallia New" w:cs="Browallia New"/>
                <w:sz w:val="28"/>
                <w:szCs w:val="28"/>
              </w:rPr>
              <w:t xml:space="preserve"> </w:t>
            </w:r>
            <w:r w:rsidRPr="00670A60">
              <w:rPr>
                <w:rFonts w:ascii="Browallia New" w:hAnsi="Browallia New" w:cs="Browallia New"/>
                <w:sz w:val="28"/>
                <w:szCs w:val="28"/>
                <w:cs/>
              </w:rPr>
              <w:t>พันบาท)</w:t>
            </w:r>
          </w:p>
        </w:tc>
      </w:tr>
      <w:tr w:rsidR="00D02297" w:rsidRPr="00670A60" w14:paraId="639BDAF9" w14:textId="77777777" w:rsidTr="00DF0619">
        <w:tc>
          <w:tcPr>
            <w:tcW w:w="5535" w:type="dxa"/>
          </w:tcPr>
          <w:p w14:paraId="1E7E2B58" w14:textId="77777777" w:rsidR="00D02297" w:rsidRPr="00670A60" w:rsidRDefault="00D02297" w:rsidP="00DF0619">
            <w:pPr>
              <w:spacing w:line="240" w:lineRule="auto"/>
              <w:jc w:val="right"/>
              <w:rPr>
                <w:rFonts w:ascii="Browallia New" w:hAnsi="Browallia New" w:cs="Browallia New"/>
                <w:sz w:val="28"/>
                <w:szCs w:val="28"/>
                <w:cs/>
              </w:rPr>
            </w:pPr>
          </w:p>
        </w:tc>
        <w:tc>
          <w:tcPr>
            <w:tcW w:w="3429" w:type="dxa"/>
            <w:gridSpan w:val="2"/>
          </w:tcPr>
          <w:p w14:paraId="7BB4D6A8" w14:textId="66D6FC21" w:rsidR="00D02297" w:rsidRPr="00670A60" w:rsidRDefault="00D02297" w:rsidP="00D02297">
            <w:pPr>
              <w:pBdr>
                <w:bottom w:val="single" w:sz="4" w:space="1" w:color="auto"/>
              </w:pBdr>
              <w:spacing w:line="240" w:lineRule="auto"/>
              <w:jc w:val="center"/>
              <w:rPr>
                <w:rFonts w:ascii="Browallia New" w:hAnsi="Browallia New" w:cs="Browallia New"/>
                <w:sz w:val="28"/>
                <w:szCs w:val="28"/>
                <w:cs/>
              </w:rPr>
            </w:pPr>
            <w:r w:rsidRPr="00D02297">
              <w:rPr>
                <w:rFonts w:ascii="Browallia New" w:hAnsi="Browallia New" w:cs="Browallia New"/>
                <w:sz w:val="28"/>
                <w:szCs w:val="28"/>
                <w:cs/>
              </w:rPr>
              <w:t>งบการเงินรวม</w:t>
            </w:r>
          </w:p>
        </w:tc>
      </w:tr>
      <w:tr w:rsidR="00E13F3A" w:rsidRPr="00670A60" w14:paraId="01113EFB" w14:textId="77777777" w:rsidTr="00DF0619">
        <w:tc>
          <w:tcPr>
            <w:tcW w:w="5535" w:type="dxa"/>
          </w:tcPr>
          <w:p w14:paraId="172EE5BB" w14:textId="77777777" w:rsidR="00E13F3A" w:rsidRPr="002D214E" w:rsidRDefault="00E13F3A" w:rsidP="005B5FC1">
            <w:pPr>
              <w:spacing w:line="240" w:lineRule="auto"/>
              <w:jc w:val="thaiDistribute"/>
              <w:rPr>
                <w:rFonts w:ascii="Browallia New" w:hAnsi="Browallia New" w:cs="Browallia New"/>
                <w:sz w:val="28"/>
                <w:szCs w:val="28"/>
                <w:cs/>
              </w:rPr>
            </w:pPr>
          </w:p>
        </w:tc>
        <w:tc>
          <w:tcPr>
            <w:tcW w:w="1728" w:type="dxa"/>
          </w:tcPr>
          <w:p w14:paraId="7D2FFFFC" w14:textId="5B508BB4" w:rsidR="00E13F3A" w:rsidRPr="002D214E" w:rsidRDefault="00E13F3A" w:rsidP="005B5FC1">
            <w:pPr>
              <w:pBdr>
                <w:bottom w:val="single" w:sz="4" w:space="1" w:color="auto"/>
              </w:pBdr>
              <w:spacing w:line="240" w:lineRule="auto"/>
              <w:jc w:val="center"/>
              <w:rPr>
                <w:rFonts w:ascii="Browallia New" w:hAnsi="Browallia New" w:cs="Browallia New"/>
                <w:sz w:val="28"/>
                <w:szCs w:val="28"/>
              </w:rPr>
            </w:pPr>
            <w:r w:rsidRPr="002D214E">
              <w:rPr>
                <w:rFonts w:ascii="Browallia New" w:hAnsi="Browallia New" w:cs="Browallia New" w:hint="cs"/>
                <w:spacing w:val="-2"/>
                <w:sz w:val="28"/>
                <w:szCs w:val="28"/>
                <w:cs/>
              </w:rPr>
              <w:t>เพิ่มขึ้น</w:t>
            </w:r>
          </w:p>
        </w:tc>
        <w:tc>
          <w:tcPr>
            <w:tcW w:w="1701" w:type="dxa"/>
            <w:vAlign w:val="bottom"/>
          </w:tcPr>
          <w:p w14:paraId="357C6A92" w14:textId="027BB207" w:rsidR="00E13F3A" w:rsidRPr="00670A60" w:rsidRDefault="00E13F3A" w:rsidP="005B5FC1">
            <w:pPr>
              <w:pBdr>
                <w:bottom w:val="single" w:sz="4" w:space="1" w:color="auto"/>
              </w:pBdr>
              <w:spacing w:line="240" w:lineRule="auto"/>
              <w:jc w:val="center"/>
              <w:rPr>
                <w:rFonts w:ascii="Browallia New" w:hAnsi="Browallia New" w:cs="Browallia New"/>
                <w:sz w:val="28"/>
                <w:szCs w:val="28"/>
                <w:cs/>
              </w:rPr>
            </w:pPr>
            <w:r>
              <w:rPr>
                <w:rFonts w:ascii="Browallia New" w:hAnsi="Browallia New" w:cs="Browallia New" w:hint="cs"/>
                <w:sz w:val="28"/>
                <w:szCs w:val="28"/>
                <w:cs/>
              </w:rPr>
              <w:t>ลดลง</w:t>
            </w:r>
          </w:p>
        </w:tc>
      </w:tr>
      <w:tr w:rsidR="00E13F3A" w:rsidRPr="00670A60" w14:paraId="4ED653D5" w14:textId="77777777" w:rsidTr="00DF0619">
        <w:tc>
          <w:tcPr>
            <w:tcW w:w="5535" w:type="dxa"/>
          </w:tcPr>
          <w:p w14:paraId="0DA9D1CB"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728" w:type="dxa"/>
            <w:vAlign w:val="bottom"/>
          </w:tcPr>
          <w:p w14:paraId="46E20B79" w14:textId="77777777" w:rsidR="00E13F3A" w:rsidRPr="002D214E" w:rsidRDefault="00E13F3A" w:rsidP="005B5FC1">
            <w:pPr>
              <w:spacing w:line="240" w:lineRule="auto"/>
              <w:jc w:val="thaiDistribute"/>
              <w:rPr>
                <w:rFonts w:ascii="Browallia New" w:hAnsi="Browallia New" w:cs="Browallia New"/>
                <w:sz w:val="20"/>
                <w:szCs w:val="20"/>
                <w:cs/>
              </w:rPr>
            </w:pPr>
          </w:p>
        </w:tc>
        <w:tc>
          <w:tcPr>
            <w:tcW w:w="1701" w:type="dxa"/>
            <w:vAlign w:val="bottom"/>
          </w:tcPr>
          <w:p w14:paraId="68DF052C" w14:textId="77777777" w:rsidR="00E13F3A" w:rsidRPr="00E769A5" w:rsidRDefault="00E13F3A" w:rsidP="005B5FC1">
            <w:pPr>
              <w:spacing w:line="240" w:lineRule="auto"/>
              <w:jc w:val="thaiDistribute"/>
              <w:rPr>
                <w:rFonts w:ascii="Browallia New" w:hAnsi="Browallia New" w:cs="Browallia New"/>
                <w:sz w:val="20"/>
                <w:szCs w:val="20"/>
                <w:cs/>
              </w:rPr>
            </w:pPr>
          </w:p>
        </w:tc>
      </w:tr>
      <w:tr w:rsidR="00E13F3A" w:rsidRPr="00670A60" w14:paraId="1EA2BAB9" w14:textId="77777777" w:rsidTr="00DF0619">
        <w:tc>
          <w:tcPr>
            <w:tcW w:w="5535" w:type="dxa"/>
          </w:tcPr>
          <w:p w14:paraId="0F5AECF8" w14:textId="5DE39194" w:rsidR="00E13F3A" w:rsidRPr="002D214E" w:rsidRDefault="00E13F3A" w:rsidP="005B5FC1">
            <w:pPr>
              <w:tabs>
                <w:tab w:val="clear" w:pos="227"/>
                <w:tab w:val="clear" w:pos="3742"/>
                <w:tab w:val="left" w:pos="709"/>
              </w:tabs>
              <w:spacing w:line="240" w:lineRule="auto"/>
              <w:ind w:left="284" w:hanging="284"/>
              <w:rPr>
                <w:rFonts w:ascii="Browallia New" w:hAnsi="Browallia New" w:cs="Browallia New"/>
                <w:sz w:val="28"/>
                <w:szCs w:val="28"/>
                <w:lang w:val="en-GB"/>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แลกเปลี่ยนบาทต่อกีบลาว</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Pr="002D214E">
              <w:rPr>
                <w:rFonts w:ascii="Browallia New" w:hAnsi="Browallia New" w:cs="Browallia New" w:hint="cs"/>
                <w:spacing w:val="-2"/>
                <w:sz w:val="28"/>
                <w:szCs w:val="28"/>
              </w:rPr>
              <w:t>1</w:t>
            </w:r>
            <w:r w:rsidR="00CC09E8"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728" w:type="dxa"/>
          </w:tcPr>
          <w:p w14:paraId="2E41B0B9" w14:textId="5063E5C2" w:rsidR="00E13F3A" w:rsidRPr="00B946C2" w:rsidRDefault="00677C88" w:rsidP="005B5FC1">
            <w:pPr>
              <w:spacing w:line="240" w:lineRule="auto"/>
              <w:jc w:val="right"/>
              <w:rPr>
                <w:rFonts w:ascii="Browallia New" w:hAnsi="Browallia New" w:cs="Browallia New"/>
                <w:sz w:val="28"/>
                <w:szCs w:val="28"/>
              </w:rPr>
            </w:pPr>
            <w:r w:rsidRPr="00B946C2">
              <w:rPr>
                <w:rFonts w:ascii="Browallia New" w:hAnsi="Browallia New" w:cs="Browallia New"/>
                <w:sz w:val="28"/>
                <w:szCs w:val="28"/>
              </w:rPr>
              <w:t>(</w:t>
            </w:r>
            <w:r w:rsidR="00F74304">
              <w:rPr>
                <w:rFonts w:ascii="Browallia New" w:hAnsi="Browallia New" w:cs="Browallia New"/>
                <w:sz w:val="28"/>
                <w:szCs w:val="28"/>
              </w:rPr>
              <w:t>151</w:t>
            </w:r>
            <w:r w:rsidRPr="00B946C2">
              <w:rPr>
                <w:rFonts w:ascii="Browallia New" w:hAnsi="Browallia New" w:cs="Browallia New"/>
                <w:sz w:val="28"/>
                <w:szCs w:val="28"/>
              </w:rPr>
              <w:t>)</w:t>
            </w:r>
          </w:p>
        </w:tc>
        <w:tc>
          <w:tcPr>
            <w:tcW w:w="1701" w:type="dxa"/>
          </w:tcPr>
          <w:p w14:paraId="29257FC0" w14:textId="0D70E416" w:rsidR="00E13F3A" w:rsidRPr="00B946C2" w:rsidRDefault="00F74304" w:rsidP="005B5FC1">
            <w:pPr>
              <w:spacing w:line="240" w:lineRule="auto"/>
              <w:jc w:val="right"/>
              <w:rPr>
                <w:rFonts w:ascii="Browallia New" w:hAnsi="Browallia New" w:cs="Browallia New"/>
                <w:sz w:val="28"/>
                <w:szCs w:val="28"/>
              </w:rPr>
            </w:pPr>
            <w:r>
              <w:rPr>
                <w:rFonts w:ascii="Browallia New" w:hAnsi="Browallia New" w:cs="Browallia New"/>
                <w:sz w:val="28"/>
                <w:szCs w:val="28"/>
              </w:rPr>
              <w:t>151</w:t>
            </w:r>
          </w:p>
        </w:tc>
      </w:tr>
      <w:tr w:rsidR="00E13F3A" w:rsidRPr="00670A60" w14:paraId="2DE7974F" w14:textId="77777777" w:rsidTr="00DF0619">
        <w:tc>
          <w:tcPr>
            <w:tcW w:w="5535" w:type="dxa"/>
          </w:tcPr>
          <w:p w14:paraId="63E21A1B" w14:textId="11F9C882"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rPr>
            </w:pPr>
            <w:r w:rsidRPr="002D214E">
              <w:rPr>
                <w:rFonts w:ascii="Browallia New" w:hAnsi="Browallia New" w:cs="Browallia New" w:hint="cs"/>
                <w:spacing w:val="-2"/>
                <w:sz w:val="28"/>
                <w:szCs w:val="28"/>
                <w:cs/>
              </w:rPr>
              <w:t>อัตรา</w:t>
            </w:r>
            <w:r w:rsidR="004C1227" w:rsidRPr="002D214E">
              <w:rPr>
                <w:rFonts w:ascii="Browallia New" w:hAnsi="Browallia New" w:cs="Browallia New"/>
                <w:spacing w:val="-2"/>
                <w:sz w:val="28"/>
                <w:szCs w:val="28"/>
                <w:cs/>
              </w:rPr>
              <w:t>แลกเปลี่ยนบาทต่อ</w:t>
            </w:r>
            <w:r w:rsidR="004C1227" w:rsidRPr="002D214E">
              <w:rPr>
                <w:rFonts w:ascii="Browallia New" w:hAnsi="Browallia New" w:cs="Browallia New" w:hint="cs"/>
                <w:sz w:val="28"/>
                <w:szCs w:val="28"/>
                <w:cs/>
              </w:rPr>
              <w:t>ดอลลาร์สหรัฐ</w:t>
            </w:r>
            <w:r w:rsidRPr="002D214E">
              <w:rPr>
                <w:rFonts w:ascii="Browallia New" w:hAnsi="Browallia New" w:cs="Browallia New" w:hint="cs"/>
                <w:spacing w:val="-2"/>
                <w:sz w:val="28"/>
                <w:szCs w:val="28"/>
                <w:cs/>
              </w:rPr>
              <w:t xml:space="preserve">- </w:t>
            </w:r>
            <w:r w:rsidR="00D02297" w:rsidRPr="002D214E">
              <w:rPr>
                <w:rFonts w:ascii="Browallia New" w:hAnsi="Browallia New" w:cs="Browallia New" w:hint="cs"/>
                <w:spacing w:val="-2"/>
                <w:sz w:val="28"/>
                <w:szCs w:val="28"/>
                <w:cs/>
              </w:rPr>
              <w:t>เปลี่ยนแปลง</w:t>
            </w:r>
            <w:r w:rsidRPr="002D214E">
              <w:rPr>
                <w:rFonts w:ascii="Browallia New" w:hAnsi="Browallia New" w:cs="Browallia New" w:hint="cs"/>
                <w:spacing w:val="-2"/>
                <w:sz w:val="28"/>
                <w:szCs w:val="28"/>
                <w:cs/>
              </w:rPr>
              <w:t xml:space="preserve">ร้อยละ </w:t>
            </w:r>
            <w:r w:rsidR="004C1227" w:rsidRPr="002D214E">
              <w:rPr>
                <w:rFonts w:ascii="Browallia New" w:hAnsi="Browallia New" w:cs="Browallia New" w:hint="cs"/>
                <w:spacing w:val="-2"/>
                <w:sz w:val="28"/>
                <w:szCs w:val="28"/>
              </w:rPr>
              <w:t>1</w:t>
            </w:r>
            <w:r w:rsidR="004C1227" w:rsidRPr="002D214E">
              <w:rPr>
                <w:rFonts w:ascii="Browallia New" w:hAnsi="Browallia New" w:cs="Browallia New"/>
                <w:spacing w:val="-2"/>
                <w:sz w:val="28"/>
                <w:szCs w:val="28"/>
              </w:rPr>
              <w:t>0</w:t>
            </w:r>
            <w:r w:rsidRPr="002D214E">
              <w:rPr>
                <w:rFonts w:ascii="Browallia New" w:hAnsi="Browallia New" w:cs="Browallia New" w:hint="cs"/>
                <w:spacing w:val="-2"/>
                <w:sz w:val="28"/>
                <w:szCs w:val="28"/>
              </w:rPr>
              <w:t>*</w:t>
            </w:r>
          </w:p>
        </w:tc>
        <w:tc>
          <w:tcPr>
            <w:tcW w:w="1728" w:type="dxa"/>
          </w:tcPr>
          <w:p w14:paraId="741061E9" w14:textId="29251271" w:rsidR="00E13F3A" w:rsidRPr="00B946C2" w:rsidRDefault="009C50A5" w:rsidP="005B5FC1">
            <w:pPr>
              <w:spacing w:line="240" w:lineRule="auto"/>
              <w:jc w:val="right"/>
              <w:rPr>
                <w:rFonts w:ascii="Browallia New" w:hAnsi="Browallia New" w:cs="Browallia New"/>
                <w:sz w:val="28"/>
                <w:szCs w:val="28"/>
              </w:rPr>
            </w:pPr>
            <w:r w:rsidRPr="00B946C2">
              <w:rPr>
                <w:rFonts w:ascii="Browallia New" w:hAnsi="Browallia New" w:cs="Browallia New"/>
                <w:sz w:val="28"/>
                <w:szCs w:val="28"/>
              </w:rPr>
              <w:t>(</w:t>
            </w:r>
            <w:r w:rsidR="00E476CB">
              <w:rPr>
                <w:rFonts w:ascii="Browallia New" w:hAnsi="Browallia New" w:cs="Browallia New"/>
                <w:sz w:val="28"/>
                <w:szCs w:val="28"/>
              </w:rPr>
              <w:t>8,562</w:t>
            </w:r>
            <w:r w:rsidRPr="00B946C2">
              <w:rPr>
                <w:rFonts w:ascii="Browallia New" w:hAnsi="Browallia New" w:cs="Browallia New"/>
                <w:sz w:val="28"/>
                <w:szCs w:val="28"/>
              </w:rPr>
              <w:t>)</w:t>
            </w:r>
          </w:p>
        </w:tc>
        <w:tc>
          <w:tcPr>
            <w:tcW w:w="1701" w:type="dxa"/>
          </w:tcPr>
          <w:p w14:paraId="33891B43" w14:textId="5F5CF235" w:rsidR="00E13F3A" w:rsidRPr="00B946C2" w:rsidRDefault="00E476CB" w:rsidP="005B5FC1">
            <w:pPr>
              <w:spacing w:line="240" w:lineRule="auto"/>
              <w:jc w:val="right"/>
              <w:rPr>
                <w:rFonts w:ascii="Browallia New" w:hAnsi="Browallia New" w:cs="Browallia New"/>
                <w:sz w:val="28"/>
                <w:szCs w:val="28"/>
              </w:rPr>
            </w:pPr>
            <w:r>
              <w:rPr>
                <w:rFonts w:ascii="Browallia New" w:hAnsi="Browallia New" w:cs="Browallia New"/>
                <w:sz w:val="28"/>
                <w:szCs w:val="28"/>
              </w:rPr>
              <w:t>8,562</w:t>
            </w:r>
          </w:p>
        </w:tc>
      </w:tr>
      <w:tr w:rsidR="00E13F3A" w:rsidRPr="00670A60" w14:paraId="7E9C23FC" w14:textId="77777777" w:rsidTr="00DF0619">
        <w:tc>
          <w:tcPr>
            <w:tcW w:w="5535" w:type="dxa"/>
          </w:tcPr>
          <w:p w14:paraId="28A46D7E" w14:textId="77777777" w:rsidR="00E13F3A" w:rsidRPr="002D214E" w:rsidRDefault="00E13F3A" w:rsidP="005B5FC1">
            <w:pPr>
              <w:tabs>
                <w:tab w:val="clear" w:pos="227"/>
                <w:tab w:val="left" w:pos="709"/>
              </w:tabs>
              <w:spacing w:line="240" w:lineRule="auto"/>
              <w:ind w:left="284" w:hanging="284"/>
              <w:rPr>
                <w:rFonts w:ascii="Browallia New" w:hAnsi="Browallia New" w:cs="Browallia New"/>
                <w:sz w:val="28"/>
                <w:szCs w:val="28"/>
                <w:cs/>
                <w:lang w:val="en-GB"/>
              </w:rPr>
            </w:pPr>
            <w:r w:rsidRPr="002D214E">
              <w:rPr>
                <w:rFonts w:ascii="Browallia New" w:hAnsi="Browallia New" w:cs="Browallia New" w:hint="cs"/>
                <w:spacing w:val="-2"/>
                <w:sz w:val="22"/>
                <w:szCs w:val="22"/>
                <w:cs/>
              </w:rPr>
              <w:t>*โดยกำหนดให้ปัจจัยอื่นคงที่</w:t>
            </w:r>
          </w:p>
        </w:tc>
        <w:tc>
          <w:tcPr>
            <w:tcW w:w="1728" w:type="dxa"/>
          </w:tcPr>
          <w:p w14:paraId="470952AA" w14:textId="77777777" w:rsidR="00E13F3A" w:rsidRPr="002D214E" w:rsidRDefault="00E13F3A" w:rsidP="005B5FC1">
            <w:pPr>
              <w:spacing w:line="240" w:lineRule="auto"/>
              <w:jc w:val="right"/>
              <w:rPr>
                <w:rFonts w:ascii="Browallia New" w:hAnsi="Browallia New" w:cs="Browallia New"/>
                <w:sz w:val="28"/>
                <w:szCs w:val="28"/>
              </w:rPr>
            </w:pPr>
          </w:p>
        </w:tc>
        <w:tc>
          <w:tcPr>
            <w:tcW w:w="1701" w:type="dxa"/>
          </w:tcPr>
          <w:p w14:paraId="4BB52012" w14:textId="77777777" w:rsidR="00E13F3A" w:rsidRPr="00670A60" w:rsidRDefault="00E13F3A" w:rsidP="005B5FC1">
            <w:pPr>
              <w:spacing w:line="240" w:lineRule="auto"/>
              <w:jc w:val="right"/>
              <w:rPr>
                <w:rFonts w:ascii="Browallia New" w:hAnsi="Browallia New" w:cs="Browallia New"/>
                <w:sz w:val="28"/>
                <w:szCs w:val="28"/>
              </w:rPr>
            </w:pPr>
          </w:p>
        </w:tc>
      </w:tr>
    </w:tbl>
    <w:p w14:paraId="43392809" w14:textId="77777777" w:rsidR="00E13F3A" w:rsidRDefault="00E13F3A" w:rsidP="00A450FB">
      <w:pPr>
        <w:spacing w:line="240" w:lineRule="auto"/>
        <w:ind w:left="540"/>
        <w:jc w:val="thaiDistribute"/>
        <w:rPr>
          <w:rFonts w:ascii="Browallia New" w:hAnsi="Browallia New" w:cs="Browallia New"/>
          <w:sz w:val="20"/>
          <w:szCs w:val="20"/>
        </w:rPr>
      </w:pPr>
    </w:p>
    <w:p w14:paraId="5969B6FB" w14:textId="0EB4971A" w:rsidR="00CC170C" w:rsidRDefault="008A494B"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r w:rsidRPr="00DD0B4C">
        <w:rPr>
          <w:rFonts w:ascii="Browallia New" w:hAnsi="Browallia New" w:cs="Browallia New"/>
          <w:sz w:val="28"/>
          <w:szCs w:val="28"/>
          <w:cs/>
        </w:rPr>
        <w:t>นอกจากนี้</w:t>
      </w:r>
      <w:r w:rsidR="00F46B29" w:rsidRPr="00F46B29">
        <w:rPr>
          <w:rFonts w:ascii="Browallia New" w:hAnsi="Browallia New" w:cs="Browallia New"/>
          <w:sz w:val="28"/>
          <w:szCs w:val="28"/>
        </w:rPr>
        <w:t xml:space="preserve"> </w:t>
      </w:r>
      <w:r w:rsidR="00E3703E" w:rsidRPr="00DD0B4C">
        <w:rPr>
          <w:rFonts w:ascii="Browallia New" w:hAnsi="Browallia New" w:cs="Browallia New" w:hint="cs"/>
          <w:sz w:val="28"/>
          <w:szCs w:val="28"/>
          <w:cs/>
        </w:rPr>
        <w:t>กลุ่ม</w:t>
      </w:r>
      <w:r w:rsidRPr="00DD0B4C">
        <w:rPr>
          <w:rFonts w:ascii="Browallia New" w:hAnsi="Browallia New" w:cs="Browallia New"/>
          <w:sz w:val="28"/>
          <w:szCs w:val="28"/>
          <w:cs/>
        </w:rPr>
        <w:t>บริษัทมีความเสี่ยงจากความผันผวนของอัตราแลกเปลี่ยนที่สืบเนื่องจากเงินลงทุนในบริษัทย่อย</w:t>
      </w:r>
      <w:r w:rsidR="00DD0B4C" w:rsidRPr="00DD0B4C">
        <w:rPr>
          <w:rFonts w:ascii="Browallia New" w:hAnsi="Browallia New" w:cs="Browallia New"/>
          <w:sz w:val="28"/>
          <w:szCs w:val="28"/>
        </w:rPr>
        <w:t xml:space="preserve">                </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ในต่างประเทศ</w:t>
      </w:r>
      <w:r w:rsidR="00F46B29" w:rsidRPr="00F46B29">
        <w:rPr>
          <w:rFonts w:ascii="Browallia New" w:hAnsi="Browallia New" w:cs="Browallia New"/>
          <w:sz w:val="28"/>
          <w:szCs w:val="28"/>
        </w:rPr>
        <w:t xml:space="preserve"> </w:t>
      </w:r>
      <w:r w:rsidRPr="00DD0B4C">
        <w:rPr>
          <w:rFonts w:ascii="Browallia New" w:hAnsi="Browallia New" w:cs="Browallia New"/>
          <w:sz w:val="28"/>
          <w:szCs w:val="28"/>
          <w:cs/>
        </w:rPr>
        <w:t>ซึ่งไม่ได้ป้องกันความเสี่ยงดังกล่าว</w:t>
      </w:r>
    </w:p>
    <w:p w14:paraId="41156B3B" w14:textId="77777777" w:rsidR="005E5270" w:rsidRDefault="005E5270" w:rsidP="0002562D">
      <w:pPr>
        <w:tabs>
          <w:tab w:val="clear" w:pos="227"/>
          <w:tab w:val="clear" w:pos="454"/>
          <w:tab w:val="clear" w:pos="680"/>
          <w:tab w:val="left" w:pos="1440"/>
          <w:tab w:val="right" w:pos="3780"/>
          <w:tab w:val="right" w:pos="5580"/>
          <w:tab w:val="right" w:pos="7560"/>
        </w:tabs>
        <w:spacing w:line="240" w:lineRule="auto"/>
        <w:ind w:left="364" w:right="-45"/>
        <w:jc w:val="thaiDistribute"/>
        <w:rPr>
          <w:rFonts w:ascii="Browallia New" w:hAnsi="Browallia New" w:cs="Browallia New"/>
          <w:sz w:val="28"/>
          <w:szCs w:val="28"/>
        </w:rPr>
      </w:pPr>
    </w:p>
    <w:p w14:paraId="65429E8D" w14:textId="78115977" w:rsidR="008A494B" w:rsidRPr="00015340" w:rsidRDefault="008A494B" w:rsidP="006E046D">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015340">
        <w:rPr>
          <w:rFonts w:ascii="Browallia New" w:hAnsi="Browallia New" w:cs="Browallia New"/>
          <w:i/>
          <w:iCs/>
          <w:sz w:val="28"/>
          <w:szCs w:val="28"/>
          <w:cs/>
        </w:rPr>
        <w:t>มูลค่ายุติธรรม</w:t>
      </w:r>
    </w:p>
    <w:p w14:paraId="47C97F55" w14:textId="3C47C883" w:rsidR="008A494B" w:rsidRDefault="008A494B" w:rsidP="006E046D">
      <w:pPr>
        <w:pStyle w:val="BodyText2"/>
        <w:spacing w:line="240" w:lineRule="auto"/>
        <w:ind w:left="364"/>
        <w:jc w:val="thaiDistribute"/>
        <w:rPr>
          <w:rFonts w:ascii="Browallia New" w:hAnsi="Browallia New" w:cs="Browallia New"/>
          <w:spacing w:val="-4"/>
          <w:sz w:val="28"/>
          <w:szCs w:val="28"/>
        </w:rPr>
      </w:pPr>
      <w:r w:rsidRPr="00DD0B4C">
        <w:rPr>
          <w:rFonts w:ascii="Browallia New" w:hAnsi="Browallia New" w:cs="Browallia New"/>
          <w:spacing w:val="-4"/>
          <w:sz w:val="28"/>
          <w:szCs w:val="28"/>
          <w:cs/>
        </w:rPr>
        <w:t>สินทรัพย์ทางการเงินและหนี้สินทางการเงินส่วนใหญ่จัดอยู่ในประเภทระยะสั้น</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เงินกู้ยืมระยะยาวจากธนาคารพาณิชย์</w:t>
      </w:r>
      <w:r w:rsidR="00F46B29" w:rsidRPr="00F46B29">
        <w:rPr>
          <w:rFonts w:ascii="Browallia New" w:hAnsi="Browallia New" w:cs="Browallia New"/>
          <w:spacing w:val="-4"/>
          <w:sz w:val="28"/>
          <w:szCs w:val="28"/>
          <w:lang w:val="en-US"/>
        </w:rPr>
        <w:t xml:space="preserve"> </w:t>
      </w:r>
      <w:r w:rsidR="00F46B29" w:rsidRPr="00F46B29">
        <w:rPr>
          <w:rFonts w:ascii="Browallia New" w:hAnsi="Browallia New" w:cs="Browallia New" w:hint="cs"/>
          <w:spacing w:val="-4"/>
          <w:sz w:val="28"/>
          <w:szCs w:val="28"/>
          <w:lang w:val="en-US"/>
        </w:rPr>
        <w:t xml:space="preserve">              </w:t>
      </w:r>
      <w:r w:rsidRPr="00DD0B4C">
        <w:rPr>
          <w:rFonts w:ascii="Browallia New" w:hAnsi="Browallia New" w:cs="Browallia New"/>
          <w:spacing w:val="-4"/>
          <w:sz w:val="28"/>
          <w:szCs w:val="28"/>
          <w:cs/>
        </w:rPr>
        <w:t>มีอัตราดอกเบี้ยอยู่ในเกณฑ์เดียวกับตลาด</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ฝ่ายบริหารจึงเชื่อว่ามูลค่าตามบัญชีของสินทรัพย์ทางการเงินและหนี้สินทางการเงินดังกล่าว</w:t>
      </w:r>
      <w:r w:rsidR="00F46B29" w:rsidRPr="00F46B29">
        <w:rPr>
          <w:rFonts w:ascii="Browallia New" w:hAnsi="Browallia New" w:cs="Browallia New"/>
          <w:spacing w:val="-4"/>
          <w:sz w:val="28"/>
          <w:szCs w:val="28"/>
          <w:lang w:val="en-US"/>
        </w:rPr>
        <w:t xml:space="preserve"> </w:t>
      </w:r>
      <w:r w:rsidRPr="00DD0B4C">
        <w:rPr>
          <w:rFonts w:ascii="Browallia New" w:hAnsi="Browallia New" w:cs="Browallia New"/>
          <w:spacing w:val="-4"/>
          <w:sz w:val="28"/>
          <w:szCs w:val="28"/>
          <w:cs/>
        </w:rPr>
        <w:t>แสดงมูลค่าไม่แตกต่างจากมูลค่ายุติธรรมอย่างเป็นสาระสำคัญ</w:t>
      </w:r>
    </w:p>
    <w:p w14:paraId="641512C4" w14:textId="77777777" w:rsidR="000236C7" w:rsidRDefault="000236C7" w:rsidP="006E046D">
      <w:pPr>
        <w:pStyle w:val="BodyText2"/>
        <w:spacing w:line="240" w:lineRule="auto"/>
        <w:ind w:left="364"/>
        <w:jc w:val="thaiDistribute"/>
        <w:rPr>
          <w:rFonts w:ascii="Browallia New" w:hAnsi="Browallia New" w:cs="Browallia New"/>
          <w:spacing w:val="-4"/>
          <w:sz w:val="28"/>
          <w:szCs w:val="28"/>
          <w:cs/>
        </w:rPr>
      </w:pPr>
    </w:p>
    <w:p w14:paraId="4672CFDF" w14:textId="77777777" w:rsidR="000236C7" w:rsidRPr="001F502F" w:rsidRDefault="000236C7" w:rsidP="000236C7">
      <w:pPr>
        <w:pStyle w:val="BodyText2"/>
        <w:spacing w:line="240" w:lineRule="auto"/>
        <w:ind w:left="364"/>
        <w:jc w:val="thaiDistribute"/>
        <w:rPr>
          <w:rStyle w:val="normaltextrun"/>
          <w:rFonts w:ascii="Browallia New" w:hAnsi="Browallia New" w:cs="Browallia New"/>
          <w:spacing w:val="-4"/>
          <w:sz w:val="28"/>
          <w:szCs w:val="28"/>
          <w:lang w:val="en-US"/>
        </w:rPr>
      </w:pPr>
      <w:r w:rsidRPr="00A01ABF">
        <w:rPr>
          <w:rStyle w:val="normaltextrun"/>
          <w:rFonts w:ascii="Browallia New" w:hAnsi="Browallia New" w:cs="Browallia New"/>
          <w:sz w:val="28"/>
          <w:szCs w:val="28"/>
          <w:shd w:val="clear" w:color="auto" w:fill="FFFFFF"/>
          <w:cs/>
        </w:rPr>
        <w:t>สินทรัพย์และหนี้สินทางการเงินที่วัดมูลค่าด้วยราคาทุนตัดจำหน่ายมีมูลค่าใกล้เคียงมูลค่ายุติธรรม</w:t>
      </w:r>
    </w:p>
    <w:p w14:paraId="4034B3E6" w14:textId="77777777" w:rsidR="009A5ADF" w:rsidRDefault="009A5ADF" w:rsidP="006E046D">
      <w:pPr>
        <w:pStyle w:val="BodyText2"/>
        <w:spacing w:line="240" w:lineRule="auto"/>
        <w:ind w:left="364"/>
        <w:jc w:val="thaiDistribute"/>
        <w:rPr>
          <w:rFonts w:ascii="Browallia New" w:hAnsi="Browallia New" w:cs="Browallia New"/>
          <w:spacing w:val="-4"/>
          <w:sz w:val="28"/>
          <w:szCs w:val="28"/>
          <w:lang w:val="en-US"/>
        </w:rPr>
      </w:pPr>
    </w:p>
    <w:p w14:paraId="6B4486E7" w14:textId="3B50425C" w:rsidR="002852C1" w:rsidRPr="002852C1" w:rsidRDefault="002852C1" w:rsidP="002852C1">
      <w:pPr>
        <w:pStyle w:val="BodyText2"/>
        <w:spacing w:line="240" w:lineRule="auto"/>
        <w:ind w:left="364"/>
        <w:jc w:val="thaiDistribute"/>
        <w:rPr>
          <w:rFonts w:ascii="Browallia New" w:hAnsi="Browallia New" w:cs="Browallia New"/>
          <w:spacing w:val="-4"/>
          <w:sz w:val="28"/>
          <w:szCs w:val="28"/>
          <w:cs/>
        </w:rPr>
      </w:pPr>
      <w:r w:rsidRPr="002852C1">
        <w:rPr>
          <w:rFonts w:ascii="Browallia New" w:hAnsi="Browallia New" w:cs="Browallia New" w:hint="cs"/>
          <w:spacing w:val="-4"/>
          <w:sz w:val="28"/>
          <w:szCs w:val="28"/>
          <w:cs/>
        </w:rPr>
        <w:t xml:space="preserve">มูลค่าตามบัญชีของสินทรัพย์ทางการเงินและหนี้สินทางการเงิน ณ วันที่ </w:t>
      </w:r>
      <w:r w:rsidRPr="002852C1">
        <w:rPr>
          <w:rFonts w:ascii="Browallia New" w:hAnsi="Browallia New" w:cs="Browallia New"/>
          <w:spacing w:val="-4"/>
          <w:sz w:val="28"/>
          <w:szCs w:val="28"/>
        </w:rPr>
        <w:t xml:space="preserve">31 </w:t>
      </w:r>
      <w:r w:rsidRPr="002852C1">
        <w:rPr>
          <w:rFonts w:ascii="Browallia New" w:hAnsi="Browallia New" w:cs="Browallia New" w:hint="cs"/>
          <w:spacing w:val="-4"/>
          <w:sz w:val="28"/>
          <w:szCs w:val="28"/>
          <w:cs/>
        </w:rPr>
        <w:t xml:space="preserve">ธันวาคม </w:t>
      </w:r>
      <w:r w:rsidRPr="00FE3C85">
        <w:rPr>
          <w:rFonts w:ascii="Browallia New" w:hAnsi="Browallia New" w:cs="Browallia New"/>
          <w:spacing w:val="-4"/>
          <w:sz w:val="28"/>
          <w:szCs w:val="28"/>
        </w:rPr>
        <w:t>256</w:t>
      </w:r>
      <w:r w:rsidR="00140EA4" w:rsidRPr="00FE3C85">
        <w:rPr>
          <w:rFonts w:ascii="Browallia New" w:hAnsi="Browallia New" w:cs="Browallia New"/>
          <w:spacing w:val="-4"/>
          <w:sz w:val="28"/>
          <w:szCs w:val="28"/>
        </w:rPr>
        <w:t>6</w:t>
      </w:r>
      <w:r w:rsidRPr="002852C1">
        <w:rPr>
          <w:rFonts w:ascii="Browallia New" w:hAnsi="Browallia New" w:cs="Browallia New"/>
          <w:spacing w:val="-4"/>
          <w:sz w:val="28"/>
          <w:szCs w:val="28"/>
        </w:rPr>
        <w:t xml:space="preserve"> </w:t>
      </w:r>
      <w:r w:rsidRPr="002852C1">
        <w:rPr>
          <w:rFonts w:ascii="Browallia New" w:hAnsi="Browallia New" w:cs="Browallia New" w:hint="cs"/>
          <w:spacing w:val="-4"/>
          <w:sz w:val="28"/>
          <w:szCs w:val="28"/>
          <w:cs/>
        </w:rPr>
        <w:t xml:space="preserve">และ </w:t>
      </w:r>
      <w:r w:rsidRPr="002852C1">
        <w:rPr>
          <w:rFonts w:ascii="Browallia New" w:hAnsi="Browallia New" w:cs="Browallia New"/>
          <w:spacing w:val="-4"/>
          <w:sz w:val="28"/>
          <w:szCs w:val="28"/>
        </w:rPr>
        <w:t>256</w:t>
      </w:r>
      <w:r w:rsidR="00140EA4" w:rsidRPr="002852C1">
        <w:rPr>
          <w:rFonts w:ascii="Browallia New" w:hAnsi="Browallia New" w:cs="Browallia New"/>
          <w:spacing w:val="-4"/>
          <w:sz w:val="28"/>
          <w:szCs w:val="28"/>
        </w:rPr>
        <w:t>5</w:t>
      </w:r>
      <w:r w:rsidRPr="002852C1">
        <w:rPr>
          <w:rFonts w:ascii="Browallia New" w:hAnsi="Browallia New" w:cs="Browallia New"/>
          <w:spacing w:val="-4"/>
          <w:sz w:val="28"/>
          <w:szCs w:val="28"/>
        </w:rPr>
        <w:t xml:space="preserve"> </w:t>
      </w:r>
      <w:r w:rsidRPr="002852C1">
        <w:rPr>
          <w:rFonts w:ascii="Browallia New" w:hAnsi="Browallia New" w:cs="Browallia New" w:hint="cs"/>
          <w:spacing w:val="-4"/>
          <w:sz w:val="28"/>
          <w:szCs w:val="28"/>
          <w:cs/>
        </w:rPr>
        <w:t>มีดังต่อไปนี้</w:t>
      </w:r>
    </w:p>
    <w:p w14:paraId="79271459" w14:textId="77777777" w:rsidR="002852C1" w:rsidRDefault="002852C1" w:rsidP="006E046D">
      <w:pPr>
        <w:pStyle w:val="BodyText2"/>
        <w:spacing w:line="240" w:lineRule="auto"/>
        <w:ind w:left="364"/>
        <w:jc w:val="thaiDistribute"/>
        <w:rPr>
          <w:rFonts w:ascii="Browallia New" w:hAnsi="Browallia New" w:cs="Browallia New"/>
          <w:spacing w:val="-4"/>
          <w:sz w:val="28"/>
          <w:szCs w:val="28"/>
          <w:lang w:val="en-US"/>
        </w:rPr>
      </w:pPr>
    </w:p>
    <w:tbl>
      <w:tblPr>
        <w:tblStyle w:val="TableGrid"/>
        <w:tblW w:w="90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86" w:type="dxa"/>
          <w:right w:w="86" w:type="dxa"/>
        </w:tblCellMar>
        <w:tblLook w:val="04A0" w:firstRow="1" w:lastRow="0" w:firstColumn="1" w:lastColumn="0" w:noHBand="0" w:noVBand="1"/>
      </w:tblPr>
      <w:tblGrid>
        <w:gridCol w:w="4392"/>
        <w:gridCol w:w="1159"/>
        <w:gridCol w:w="1159"/>
        <w:gridCol w:w="1196"/>
        <w:gridCol w:w="1166"/>
      </w:tblGrid>
      <w:tr w:rsidR="00472E25" w:rsidRPr="001C2803" w14:paraId="2B9BE01C" w14:textId="77777777" w:rsidTr="00C07995">
        <w:trPr>
          <w:trHeight w:val="272"/>
          <w:tblHeader/>
        </w:trPr>
        <w:tc>
          <w:tcPr>
            <w:tcW w:w="4392" w:type="dxa"/>
            <w:vAlign w:val="bottom"/>
          </w:tcPr>
          <w:p w14:paraId="77C47F7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85A9AB3"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rPr>
            </w:pPr>
          </w:p>
        </w:tc>
        <w:tc>
          <w:tcPr>
            <w:tcW w:w="1159" w:type="dxa"/>
            <w:vAlign w:val="bottom"/>
          </w:tcPr>
          <w:p w14:paraId="56ED8D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362" w:type="dxa"/>
            <w:gridSpan w:val="2"/>
            <w:vAlign w:val="bottom"/>
          </w:tcPr>
          <w:p w14:paraId="726519CE" w14:textId="77777777" w:rsidR="00472E25" w:rsidRPr="001C2803" w:rsidRDefault="00472E25" w:rsidP="00066758">
            <w:pPr>
              <w:tabs>
                <w:tab w:val="left" w:pos="2160"/>
                <w:tab w:val="right" w:pos="7280"/>
                <w:tab w:val="right" w:pos="8540"/>
              </w:tabs>
              <w:ind w:left="-252" w:right="-45"/>
              <w:jc w:val="right"/>
              <w:rPr>
                <w:rFonts w:ascii="Browallia New" w:hAnsi="Browallia New" w:cs="Browallia New"/>
                <w:sz w:val="22"/>
                <w:szCs w:val="22"/>
              </w:rPr>
            </w:pPr>
            <w:r w:rsidRPr="001C2803">
              <w:rPr>
                <w:rFonts w:ascii="Browallia New" w:hAnsi="Browallia New" w:cs="Browallia New" w:hint="cs"/>
                <w:sz w:val="22"/>
                <w:szCs w:val="22"/>
                <w:cs/>
              </w:rPr>
              <w:t xml:space="preserve">(หน่วย </w:t>
            </w:r>
            <w:r w:rsidRPr="001C2803">
              <w:rPr>
                <w:rFonts w:ascii="Browallia New" w:hAnsi="Browallia New" w:cs="Browallia New"/>
                <w:sz w:val="22"/>
                <w:szCs w:val="22"/>
                <w:cs/>
              </w:rPr>
              <w:t xml:space="preserve">: </w:t>
            </w:r>
            <w:r w:rsidRPr="001C2803">
              <w:rPr>
                <w:rFonts w:ascii="Browallia New" w:hAnsi="Browallia New" w:cs="Browallia New" w:hint="cs"/>
                <w:sz w:val="22"/>
                <w:szCs w:val="22"/>
                <w:cs/>
              </w:rPr>
              <w:t>พันบาท)</w:t>
            </w:r>
          </w:p>
        </w:tc>
      </w:tr>
      <w:tr w:rsidR="00472E25" w:rsidRPr="001C2803" w14:paraId="104318EA" w14:textId="77777777" w:rsidTr="00C07995">
        <w:trPr>
          <w:trHeight w:val="296"/>
          <w:tblHeader/>
        </w:trPr>
        <w:tc>
          <w:tcPr>
            <w:tcW w:w="4392" w:type="dxa"/>
            <w:vAlign w:val="bottom"/>
          </w:tcPr>
          <w:p w14:paraId="15F157C8"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2318" w:type="dxa"/>
            <w:gridSpan w:val="2"/>
            <w:vAlign w:val="bottom"/>
          </w:tcPr>
          <w:p w14:paraId="66C163AD" w14:textId="77777777" w:rsidR="00472E25" w:rsidRPr="001C2803" w:rsidRDefault="00472E25" w:rsidP="00066758">
            <w:pPr>
              <w:pBdr>
                <w:bottom w:val="single" w:sz="4" w:space="1" w:color="auto"/>
              </w:pBdr>
              <w:tabs>
                <w:tab w:val="left" w:pos="2258"/>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งบการเงินรวม</w:t>
            </w:r>
          </w:p>
        </w:tc>
        <w:tc>
          <w:tcPr>
            <w:tcW w:w="2362" w:type="dxa"/>
            <w:gridSpan w:val="2"/>
            <w:vAlign w:val="bottom"/>
          </w:tcPr>
          <w:p w14:paraId="2419E3C1" w14:textId="77777777" w:rsidR="00472E25" w:rsidRPr="001C2803" w:rsidRDefault="00472E25" w:rsidP="00066758">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hint="cs"/>
                <w:sz w:val="22"/>
                <w:szCs w:val="22"/>
                <w:cs/>
              </w:rPr>
              <w:t>งบการเงินเฉพาะของบริษัท</w:t>
            </w:r>
          </w:p>
        </w:tc>
      </w:tr>
      <w:tr w:rsidR="0040634B" w:rsidRPr="001C2803" w14:paraId="3CB131DB" w14:textId="77777777" w:rsidTr="00C07995">
        <w:trPr>
          <w:trHeight w:val="68"/>
          <w:tblHeader/>
        </w:trPr>
        <w:tc>
          <w:tcPr>
            <w:tcW w:w="4392" w:type="dxa"/>
            <w:vAlign w:val="bottom"/>
          </w:tcPr>
          <w:p w14:paraId="791F8C84" w14:textId="77777777" w:rsidR="0040634B" w:rsidRPr="001C2803" w:rsidRDefault="0040634B" w:rsidP="0040634B">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A5E970B" w14:textId="15655D3F" w:rsidR="0040634B" w:rsidRPr="001C2803" w:rsidRDefault="0040634B" w:rsidP="0040634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6</w:t>
            </w:r>
          </w:p>
        </w:tc>
        <w:tc>
          <w:tcPr>
            <w:tcW w:w="1159" w:type="dxa"/>
            <w:vAlign w:val="bottom"/>
          </w:tcPr>
          <w:p w14:paraId="29D55AD6" w14:textId="446E8FE9" w:rsidR="0040634B" w:rsidRPr="001C2803" w:rsidRDefault="0040634B" w:rsidP="0040634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5</w:t>
            </w:r>
          </w:p>
        </w:tc>
        <w:tc>
          <w:tcPr>
            <w:tcW w:w="1196" w:type="dxa"/>
            <w:vAlign w:val="bottom"/>
          </w:tcPr>
          <w:p w14:paraId="790A9569" w14:textId="029BD9C8" w:rsidR="0040634B" w:rsidRPr="001C2803" w:rsidRDefault="0040634B" w:rsidP="0040634B">
            <w:pPr>
              <w:pBdr>
                <w:bottom w:val="single" w:sz="4" w:space="1" w:color="auto"/>
              </w:pBdr>
              <w:tabs>
                <w:tab w:val="left" w:pos="2160"/>
                <w:tab w:val="right" w:pos="7280"/>
                <w:tab w:val="right" w:pos="8540"/>
              </w:tabs>
              <w:ind w:right="-45"/>
              <w:jc w:val="center"/>
              <w:rPr>
                <w:rFonts w:ascii="Browallia New" w:hAnsi="Browallia New" w:cs="Browallia New"/>
                <w:sz w:val="22"/>
                <w:szCs w:val="22"/>
                <w:cs/>
              </w:rPr>
            </w:pPr>
            <w:r w:rsidRPr="001C2803">
              <w:rPr>
                <w:rFonts w:ascii="Browallia New" w:hAnsi="Browallia New" w:cs="Browallia New"/>
                <w:sz w:val="22"/>
                <w:szCs w:val="22"/>
              </w:rPr>
              <w:t>256</w:t>
            </w:r>
            <w:r>
              <w:rPr>
                <w:rFonts w:ascii="Browallia New" w:hAnsi="Browallia New" w:cs="Browallia New"/>
                <w:sz w:val="22"/>
                <w:szCs w:val="22"/>
              </w:rPr>
              <w:t>6</w:t>
            </w:r>
          </w:p>
        </w:tc>
        <w:tc>
          <w:tcPr>
            <w:tcW w:w="1166" w:type="dxa"/>
            <w:vAlign w:val="bottom"/>
          </w:tcPr>
          <w:p w14:paraId="2612DCE6" w14:textId="50FD6EEA" w:rsidR="0040634B" w:rsidRPr="001C2803" w:rsidRDefault="0040634B" w:rsidP="0040634B">
            <w:pPr>
              <w:pBdr>
                <w:bottom w:val="single" w:sz="4" w:space="1" w:color="auto"/>
              </w:pBdr>
              <w:tabs>
                <w:tab w:val="left" w:pos="2160"/>
                <w:tab w:val="right" w:pos="7280"/>
                <w:tab w:val="right" w:pos="8540"/>
              </w:tabs>
              <w:ind w:right="-45"/>
              <w:jc w:val="center"/>
              <w:rPr>
                <w:rFonts w:ascii="Browallia New" w:hAnsi="Browallia New" w:cs="Browallia New"/>
                <w:sz w:val="22"/>
                <w:szCs w:val="22"/>
              </w:rPr>
            </w:pPr>
            <w:r w:rsidRPr="001C2803">
              <w:rPr>
                <w:rFonts w:ascii="Browallia New" w:hAnsi="Browallia New" w:cs="Browallia New"/>
                <w:sz w:val="22"/>
                <w:szCs w:val="22"/>
              </w:rPr>
              <w:t>256</w:t>
            </w:r>
            <w:r>
              <w:rPr>
                <w:rFonts w:ascii="Browallia New" w:hAnsi="Browallia New" w:cs="Browallia New"/>
                <w:sz w:val="22"/>
                <w:szCs w:val="22"/>
              </w:rPr>
              <w:t>5</w:t>
            </w:r>
          </w:p>
        </w:tc>
      </w:tr>
      <w:tr w:rsidR="00472E25" w:rsidRPr="001C2803" w14:paraId="754DCF86" w14:textId="77777777" w:rsidTr="00C07995">
        <w:trPr>
          <w:trHeight w:val="284"/>
          <w:tblHeader/>
        </w:trPr>
        <w:tc>
          <w:tcPr>
            <w:tcW w:w="4392" w:type="dxa"/>
            <w:vAlign w:val="bottom"/>
          </w:tcPr>
          <w:p w14:paraId="74D2714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cs/>
              </w:rPr>
            </w:pPr>
          </w:p>
        </w:tc>
        <w:tc>
          <w:tcPr>
            <w:tcW w:w="1159" w:type="dxa"/>
            <w:vAlign w:val="bottom"/>
          </w:tcPr>
          <w:p w14:paraId="48509F03"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57F1176C"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571C6233"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76F021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687F22CB" w14:textId="77777777" w:rsidTr="00C07995">
        <w:trPr>
          <w:trHeight w:val="284"/>
        </w:trPr>
        <w:tc>
          <w:tcPr>
            <w:tcW w:w="4392" w:type="dxa"/>
            <w:vAlign w:val="bottom"/>
          </w:tcPr>
          <w:p w14:paraId="451F32E7"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สินทรัพย์ทางการเงิน</w:t>
            </w:r>
          </w:p>
        </w:tc>
        <w:tc>
          <w:tcPr>
            <w:tcW w:w="1159" w:type="dxa"/>
            <w:vAlign w:val="bottom"/>
          </w:tcPr>
          <w:p w14:paraId="58F09F0F"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rPr>
            </w:pPr>
          </w:p>
        </w:tc>
        <w:tc>
          <w:tcPr>
            <w:tcW w:w="1159" w:type="dxa"/>
            <w:vAlign w:val="bottom"/>
          </w:tcPr>
          <w:p w14:paraId="2212E5CE"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4A06E421"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c>
          <w:tcPr>
            <w:tcW w:w="1166" w:type="dxa"/>
            <w:vAlign w:val="bottom"/>
          </w:tcPr>
          <w:p w14:paraId="056AAD18" w14:textId="77777777" w:rsidR="00472E25" w:rsidRPr="001C2803" w:rsidRDefault="00472E25" w:rsidP="00066758">
            <w:pPr>
              <w:tabs>
                <w:tab w:val="left" w:pos="2160"/>
                <w:tab w:val="right" w:pos="7280"/>
                <w:tab w:val="right" w:pos="8540"/>
              </w:tabs>
              <w:ind w:right="-45"/>
              <w:jc w:val="thaiDistribute"/>
              <w:rPr>
                <w:rFonts w:ascii="Browallia New" w:hAnsi="Browallia New" w:cs="Browallia New"/>
                <w:sz w:val="22"/>
                <w:szCs w:val="22"/>
              </w:rPr>
            </w:pPr>
          </w:p>
        </w:tc>
      </w:tr>
      <w:tr w:rsidR="00472E25" w:rsidRPr="001C2803" w14:paraId="7A249563" w14:textId="77777777" w:rsidTr="00C07995">
        <w:trPr>
          <w:trHeight w:val="68"/>
        </w:trPr>
        <w:tc>
          <w:tcPr>
            <w:tcW w:w="4392" w:type="dxa"/>
            <w:shd w:val="clear" w:color="auto" w:fill="auto"/>
            <w:vAlign w:val="bottom"/>
          </w:tcPr>
          <w:p w14:paraId="7066C4F9" w14:textId="77777777" w:rsidR="00472E25" w:rsidRPr="001C2803" w:rsidRDefault="00472E25" w:rsidP="00066758">
            <w:pPr>
              <w:tabs>
                <w:tab w:val="left" w:pos="2160"/>
                <w:tab w:val="right" w:pos="7280"/>
                <w:tab w:val="right" w:pos="8540"/>
              </w:tabs>
              <w:ind w:right="-45"/>
              <w:rPr>
                <w:rFonts w:ascii="Browallia New" w:hAnsi="Browallia New" w:cs="Browallia New"/>
                <w:i/>
                <w:iCs/>
                <w:sz w:val="22"/>
                <w:szCs w:val="22"/>
                <w:cs/>
              </w:rPr>
            </w:pPr>
            <w:r w:rsidRPr="001C2803">
              <w:rPr>
                <w:rFonts w:ascii="Browallia New" w:hAnsi="Browallia New" w:cs="Browallia New" w:hint="cs"/>
                <w:i/>
                <w:iCs/>
                <w:sz w:val="22"/>
                <w:szCs w:val="22"/>
                <w:cs/>
              </w:rPr>
              <w:t>สินทรัพย์ทางการเงินที่วัดด้วยราคาทุนตัดจำหน่าย</w:t>
            </w:r>
          </w:p>
        </w:tc>
        <w:tc>
          <w:tcPr>
            <w:tcW w:w="1159" w:type="dxa"/>
            <w:vAlign w:val="bottom"/>
          </w:tcPr>
          <w:p w14:paraId="319F6EA2"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59" w:type="dxa"/>
            <w:vAlign w:val="bottom"/>
          </w:tcPr>
          <w:p w14:paraId="4C63FF2A"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c>
          <w:tcPr>
            <w:tcW w:w="1196" w:type="dxa"/>
            <w:vAlign w:val="bottom"/>
          </w:tcPr>
          <w:p w14:paraId="3340BE95" w14:textId="77777777" w:rsidR="00472E25" w:rsidRPr="001C2803" w:rsidRDefault="00472E25" w:rsidP="00066758">
            <w:pPr>
              <w:tabs>
                <w:tab w:val="left" w:pos="2160"/>
                <w:tab w:val="right" w:pos="7280"/>
                <w:tab w:val="right" w:pos="8540"/>
              </w:tabs>
              <w:ind w:right="-45"/>
              <w:jc w:val="center"/>
              <w:rPr>
                <w:rFonts w:ascii="Browallia New" w:hAnsi="Browallia New" w:cs="Browallia New"/>
                <w:sz w:val="22"/>
                <w:szCs w:val="22"/>
                <w:cs/>
              </w:rPr>
            </w:pPr>
          </w:p>
        </w:tc>
        <w:tc>
          <w:tcPr>
            <w:tcW w:w="1166" w:type="dxa"/>
            <w:vAlign w:val="bottom"/>
          </w:tcPr>
          <w:p w14:paraId="55DC292D" w14:textId="77777777" w:rsidR="00472E25" w:rsidRPr="001C2803" w:rsidRDefault="00472E25" w:rsidP="00066758">
            <w:pPr>
              <w:tabs>
                <w:tab w:val="left" w:pos="2160"/>
                <w:tab w:val="right" w:pos="7280"/>
                <w:tab w:val="right" w:pos="8540"/>
              </w:tabs>
              <w:ind w:right="-45"/>
              <w:jc w:val="right"/>
              <w:rPr>
                <w:rFonts w:ascii="Browallia New" w:hAnsi="Browallia New" w:cs="Browallia New"/>
                <w:sz w:val="22"/>
                <w:szCs w:val="22"/>
                <w:cs/>
              </w:rPr>
            </w:pPr>
          </w:p>
        </w:tc>
      </w:tr>
      <w:tr w:rsidR="001A00E6" w:rsidRPr="001C2803" w14:paraId="5AD98B31" w14:textId="77777777" w:rsidTr="00C07995">
        <w:trPr>
          <w:trHeight w:val="68"/>
        </w:trPr>
        <w:tc>
          <w:tcPr>
            <w:tcW w:w="4392" w:type="dxa"/>
            <w:shd w:val="clear" w:color="auto" w:fill="auto"/>
            <w:vAlign w:val="bottom"/>
          </w:tcPr>
          <w:p w14:paraId="6883E256" w14:textId="38C9AD78" w:rsidR="001A00E6" w:rsidRPr="001C2803" w:rsidRDefault="001A00E6" w:rsidP="001A00E6">
            <w:pPr>
              <w:tabs>
                <w:tab w:val="left" w:pos="2160"/>
                <w:tab w:val="right" w:pos="7280"/>
                <w:tab w:val="right" w:pos="8540"/>
              </w:tabs>
              <w:ind w:right="-45"/>
              <w:rPr>
                <w:rFonts w:ascii="Browallia New" w:hAnsi="Browallia New" w:cs="Browallia New"/>
                <w:sz w:val="22"/>
                <w:szCs w:val="22"/>
              </w:rPr>
            </w:pPr>
            <w:r w:rsidRPr="001C2803">
              <w:rPr>
                <w:rFonts w:ascii="Browallia New" w:hAnsi="Browallia New" w:cs="Browallia New" w:hint="cs"/>
                <w:sz w:val="22"/>
                <w:szCs w:val="22"/>
                <w:cs/>
              </w:rPr>
              <w:t>เงินสดและรายการเทียบเท่าเงินสด</w:t>
            </w:r>
          </w:p>
        </w:tc>
        <w:tc>
          <w:tcPr>
            <w:tcW w:w="1159" w:type="dxa"/>
            <w:vAlign w:val="bottom"/>
          </w:tcPr>
          <w:p w14:paraId="268EE253" w14:textId="7C03143A" w:rsidR="001A00E6" w:rsidRPr="0021186A" w:rsidRDefault="005052ED"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147,95</w:t>
            </w:r>
            <w:r w:rsidR="00750058">
              <w:rPr>
                <w:rFonts w:ascii="Browallia New" w:hAnsi="Browallia New" w:cs="Browallia New"/>
                <w:sz w:val="22"/>
                <w:szCs w:val="22"/>
              </w:rPr>
              <w:t>4</w:t>
            </w:r>
          </w:p>
        </w:tc>
        <w:tc>
          <w:tcPr>
            <w:tcW w:w="1159" w:type="dxa"/>
            <w:vAlign w:val="bottom"/>
          </w:tcPr>
          <w:p w14:paraId="528D3EE7" w14:textId="49ED4E06"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21186A">
              <w:rPr>
                <w:rFonts w:ascii="Browallia New" w:hAnsi="Browallia New" w:cs="Browallia New"/>
                <w:sz w:val="22"/>
                <w:szCs w:val="22"/>
              </w:rPr>
              <w:t>112,178</w:t>
            </w:r>
          </w:p>
        </w:tc>
        <w:tc>
          <w:tcPr>
            <w:tcW w:w="1196" w:type="dxa"/>
          </w:tcPr>
          <w:p w14:paraId="0FB2F8F7" w14:textId="6801C091" w:rsidR="001A00E6" w:rsidRPr="00EC67AC" w:rsidRDefault="001136E9"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16,862</w:t>
            </w:r>
          </w:p>
        </w:tc>
        <w:tc>
          <w:tcPr>
            <w:tcW w:w="1166" w:type="dxa"/>
          </w:tcPr>
          <w:p w14:paraId="6005D56C" w14:textId="0A53C163"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21186A">
              <w:rPr>
                <w:rFonts w:ascii="Browallia New" w:hAnsi="Browallia New" w:cs="Browallia New"/>
                <w:sz w:val="22"/>
                <w:szCs w:val="22"/>
              </w:rPr>
              <w:t>29,117</w:t>
            </w:r>
          </w:p>
        </w:tc>
      </w:tr>
      <w:tr w:rsidR="001A00E6" w:rsidRPr="001C2803" w14:paraId="72F3783D" w14:textId="77777777" w:rsidTr="00C07995">
        <w:trPr>
          <w:trHeight w:val="272"/>
        </w:trPr>
        <w:tc>
          <w:tcPr>
            <w:tcW w:w="4392" w:type="dxa"/>
            <w:shd w:val="clear" w:color="auto" w:fill="auto"/>
            <w:vAlign w:val="bottom"/>
          </w:tcPr>
          <w:p w14:paraId="66BDB369" w14:textId="3B67376F" w:rsidR="001A00E6" w:rsidRPr="001C2803" w:rsidRDefault="001A00E6" w:rsidP="001A00E6">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ลูกหนี้ตามสัญญาเช่าซื้อ</w:t>
            </w:r>
          </w:p>
        </w:tc>
        <w:tc>
          <w:tcPr>
            <w:tcW w:w="1159" w:type="dxa"/>
            <w:vAlign w:val="bottom"/>
          </w:tcPr>
          <w:p w14:paraId="1698B078" w14:textId="52B68682" w:rsidR="001A00E6" w:rsidRPr="00D91327" w:rsidRDefault="008E0E8D"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3,170,943</w:t>
            </w:r>
          </w:p>
        </w:tc>
        <w:tc>
          <w:tcPr>
            <w:tcW w:w="1159" w:type="dxa"/>
            <w:vAlign w:val="bottom"/>
          </w:tcPr>
          <w:p w14:paraId="7AB69F97" w14:textId="2FD71A71"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D91327">
              <w:rPr>
                <w:rFonts w:ascii="Browallia New" w:hAnsi="Browallia New" w:cs="Browallia New"/>
                <w:sz w:val="22"/>
                <w:szCs w:val="22"/>
              </w:rPr>
              <w:t>3,231,496</w:t>
            </w:r>
          </w:p>
        </w:tc>
        <w:tc>
          <w:tcPr>
            <w:tcW w:w="1196" w:type="dxa"/>
          </w:tcPr>
          <w:p w14:paraId="4B15664E" w14:textId="3F0B5ED8" w:rsidR="001A00E6" w:rsidRPr="00EC67AC" w:rsidRDefault="00C14776"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352,942</w:t>
            </w:r>
          </w:p>
        </w:tc>
        <w:tc>
          <w:tcPr>
            <w:tcW w:w="1166" w:type="dxa"/>
          </w:tcPr>
          <w:p w14:paraId="0F02A152" w14:textId="4A2EA53E"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D91327">
              <w:rPr>
                <w:rFonts w:ascii="Browallia New" w:hAnsi="Browallia New" w:cs="Browallia New"/>
                <w:sz w:val="22"/>
                <w:szCs w:val="22"/>
              </w:rPr>
              <w:t>382,679</w:t>
            </w:r>
          </w:p>
        </w:tc>
      </w:tr>
      <w:tr w:rsidR="001A00E6" w:rsidRPr="001C2803" w14:paraId="61CB156E" w14:textId="77777777" w:rsidTr="00C07995">
        <w:trPr>
          <w:trHeight w:val="272"/>
        </w:trPr>
        <w:tc>
          <w:tcPr>
            <w:tcW w:w="4392" w:type="dxa"/>
            <w:shd w:val="clear" w:color="auto" w:fill="auto"/>
            <w:vAlign w:val="bottom"/>
          </w:tcPr>
          <w:p w14:paraId="0158B7DF" w14:textId="33D3CF14" w:rsidR="001A00E6" w:rsidRPr="001C2803" w:rsidRDefault="001A00E6" w:rsidP="001A00E6">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ลูกหนี้การค้าและลูกหนี้อื่น</w:t>
            </w:r>
          </w:p>
        </w:tc>
        <w:tc>
          <w:tcPr>
            <w:tcW w:w="1159" w:type="dxa"/>
            <w:vAlign w:val="bottom"/>
          </w:tcPr>
          <w:p w14:paraId="4392954B" w14:textId="54174A4A" w:rsidR="001A00E6" w:rsidRPr="006A000A" w:rsidRDefault="00995FF0"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136</w:t>
            </w:r>
            <w:r w:rsidR="005E0666">
              <w:rPr>
                <w:rFonts w:ascii="Browallia New" w:hAnsi="Browallia New" w:cs="Browallia New"/>
                <w:sz w:val="22"/>
                <w:szCs w:val="22"/>
              </w:rPr>
              <w:t>,384</w:t>
            </w:r>
          </w:p>
        </w:tc>
        <w:tc>
          <w:tcPr>
            <w:tcW w:w="1159" w:type="dxa"/>
            <w:vAlign w:val="bottom"/>
          </w:tcPr>
          <w:p w14:paraId="69762953" w14:textId="6A1E27DB"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cs/>
              </w:rPr>
            </w:pPr>
            <w:r w:rsidRPr="006A000A">
              <w:rPr>
                <w:rFonts w:ascii="Browallia New" w:hAnsi="Browallia New" w:cs="Browallia New"/>
                <w:sz w:val="22"/>
                <w:szCs w:val="22"/>
              </w:rPr>
              <w:t>110,850</w:t>
            </w:r>
          </w:p>
        </w:tc>
        <w:tc>
          <w:tcPr>
            <w:tcW w:w="1196" w:type="dxa"/>
          </w:tcPr>
          <w:p w14:paraId="751C3A9A" w14:textId="14EB3F90" w:rsidR="001A00E6" w:rsidRPr="00EC67AC" w:rsidRDefault="002B300D"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32,778</w:t>
            </w:r>
          </w:p>
        </w:tc>
        <w:tc>
          <w:tcPr>
            <w:tcW w:w="1166" w:type="dxa"/>
          </w:tcPr>
          <w:p w14:paraId="570123E6" w14:textId="7A8610CA"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cs/>
              </w:rPr>
            </w:pPr>
            <w:r w:rsidRPr="006A000A">
              <w:rPr>
                <w:rFonts w:ascii="Browallia New" w:hAnsi="Browallia New" w:cs="Browallia New"/>
                <w:sz w:val="22"/>
                <w:szCs w:val="22"/>
              </w:rPr>
              <w:t>20,310</w:t>
            </w:r>
          </w:p>
        </w:tc>
      </w:tr>
      <w:tr w:rsidR="001A00E6" w:rsidRPr="001C2803" w14:paraId="300C84FC" w14:textId="77777777" w:rsidTr="00C07995">
        <w:trPr>
          <w:trHeight w:val="68"/>
        </w:trPr>
        <w:tc>
          <w:tcPr>
            <w:tcW w:w="4392" w:type="dxa"/>
            <w:shd w:val="clear" w:color="auto" w:fill="auto"/>
            <w:vAlign w:val="bottom"/>
          </w:tcPr>
          <w:p w14:paraId="470205DC" w14:textId="4D686221" w:rsidR="001A00E6" w:rsidRPr="001C2803" w:rsidRDefault="001A00E6" w:rsidP="001A00E6">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เงินให้กู้ยืมระยะสั้นและดอกเบี้ยค้างรับ</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บริษัทย่อย</w:t>
            </w:r>
          </w:p>
        </w:tc>
        <w:tc>
          <w:tcPr>
            <w:tcW w:w="1159" w:type="dxa"/>
            <w:vAlign w:val="bottom"/>
          </w:tcPr>
          <w:p w14:paraId="33A7AE27" w14:textId="0CE81294" w:rsidR="001A00E6" w:rsidRPr="00620E53" w:rsidRDefault="00EE171B"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59" w:type="dxa"/>
            <w:vAlign w:val="bottom"/>
          </w:tcPr>
          <w:p w14:paraId="42D0D0DB" w14:textId="21EBEF5A"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w:t>
            </w:r>
          </w:p>
        </w:tc>
        <w:tc>
          <w:tcPr>
            <w:tcW w:w="1196" w:type="dxa"/>
          </w:tcPr>
          <w:p w14:paraId="5FE92E5C" w14:textId="212E0BBC" w:rsidR="001A00E6" w:rsidRPr="00EC67AC" w:rsidRDefault="007B16AD"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1,607,858</w:t>
            </w:r>
          </w:p>
        </w:tc>
        <w:tc>
          <w:tcPr>
            <w:tcW w:w="1166" w:type="dxa"/>
          </w:tcPr>
          <w:p w14:paraId="0FA4603C" w14:textId="043F0A5A"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1,456,514</w:t>
            </w:r>
          </w:p>
        </w:tc>
      </w:tr>
      <w:tr w:rsidR="001A00E6" w:rsidRPr="001C2803" w14:paraId="1D2078B1" w14:textId="77777777" w:rsidTr="00C07995">
        <w:trPr>
          <w:trHeight w:val="272"/>
        </w:trPr>
        <w:tc>
          <w:tcPr>
            <w:tcW w:w="4392" w:type="dxa"/>
            <w:shd w:val="clear" w:color="auto" w:fill="auto"/>
            <w:vAlign w:val="bottom"/>
          </w:tcPr>
          <w:p w14:paraId="66F57C38" w14:textId="03EA46E7" w:rsidR="001A00E6" w:rsidRPr="001C2803" w:rsidRDefault="001A00E6" w:rsidP="001A00E6">
            <w:pPr>
              <w:tabs>
                <w:tab w:val="left" w:pos="2160"/>
                <w:tab w:val="right" w:pos="7280"/>
                <w:tab w:val="right" w:pos="8540"/>
              </w:tabs>
              <w:ind w:left="201" w:right="-45" w:hanging="201"/>
              <w:rPr>
                <w:rFonts w:ascii="Browallia New" w:hAnsi="Browallia New" w:cs="Browallia New"/>
                <w:sz w:val="22"/>
                <w:szCs w:val="22"/>
                <w:cs/>
              </w:rPr>
            </w:pPr>
            <w:r w:rsidRPr="001C2803">
              <w:rPr>
                <w:rFonts w:ascii="Browallia New" w:hAnsi="Browallia New" w:cs="Browallia New" w:hint="cs"/>
                <w:sz w:val="22"/>
                <w:szCs w:val="22"/>
                <w:cs/>
              </w:rPr>
              <w:t>เงินฝากธนาคารที่มีข้อจำกัดในการใช้</w:t>
            </w:r>
          </w:p>
        </w:tc>
        <w:tc>
          <w:tcPr>
            <w:tcW w:w="1159" w:type="dxa"/>
            <w:vAlign w:val="bottom"/>
          </w:tcPr>
          <w:p w14:paraId="72AB6527" w14:textId="20517828" w:rsidR="001A00E6" w:rsidRPr="00620E53" w:rsidRDefault="00304264"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50,242</w:t>
            </w:r>
          </w:p>
        </w:tc>
        <w:tc>
          <w:tcPr>
            <w:tcW w:w="1159" w:type="dxa"/>
            <w:vAlign w:val="bottom"/>
          </w:tcPr>
          <w:p w14:paraId="34549031" w14:textId="734A0DA9"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29,270</w:t>
            </w:r>
          </w:p>
        </w:tc>
        <w:tc>
          <w:tcPr>
            <w:tcW w:w="1196" w:type="dxa"/>
          </w:tcPr>
          <w:p w14:paraId="2B2C6791" w14:textId="30BE8F09" w:rsidR="001A00E6" w:rsidRPr="00EC67AC" w:rsidRDefault="0047153C"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23,601</w:t>
            </w:r>
          </w:p>
        </w:tc>
        <w:tc>
          <w:tcPr>
            <w:tcW w:w="1166" w:type="dxa"/>
          </w:tcPr>
          <w:p w14:paraId="618DEF41" w14:textId="017CC0A4"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620E53">
              <w:rPr>
                <w:rFonts w:ascii="Browallia New" w:hAnsi="Browallia New" w:cs="Browallia New"/>
                <w:sz w:val="22"/>
                <w:szCs w:val="22"/>
              </w:rPr>
              <w:t>8,208</w:t>
            </w:r>
          </w:p>
        </w:tc>
      </w:tr>
      <w:tr w:rsidR="001A00E6" w:rsidRPr="001C2803" w14:paraId="3097475B" w14:textId="77777777" w:rsidTr="00C07995">
        <w:trPr>
          <w:trHeight w:val="67"/>
        </w:trPr>
        <w:tc>
          <w:tcPr>
            <w:tcW w:w="4392" w:type="dxa"/>
            <w:shd w:val="clear" w:color="auto" w:fill="auto"/>
            <w:vAlign w:val="bottom"/>
          </w:tcPr>
          <w:p w14:paraId="01C2DD3F" w14:textId="4247EA81" w:rsidR="001A00E6" w:rsidRPr="001C2803" w:rsidRDefault="001A00E6" w:rsidP="001A00E6">
            <w:pPr>
              <w:tabs>
                <w:tab w:val="left" w:pos="2160"/>
                <w:tab w:val="right" w:pos="7280"/>
                <w:tab w:val="right" w:pos="8540"/>
              </w:tabs>
              <w:ind w:right="-45"/>
              <w:rPr>
                <w:rFonts w:ascii="Browallia New" w:hAnsi="Browallia New" w:cs="Browallia New"/>
                <w:sz w:val="22"/>
                <w:szCs w:val="22"/>
                <w:cs/>
              </w:rPr>
            </w:pPr>
            <w:r w:rsidRPr="001C2803">
              <w:rPr>
                <w:rFonts w:ascii="Browallia New" w:hAnsi="Browallia New" w:cs="Browallia New" w:hint="cs"/>
                <w:sz w:val="22"/>
                <w:szCs w:val="22"/>
                <w:cs/>
              </w:rPr>
              <w:t>เงินให้กู้ยืมระยะยาวและดอกเบี้ยค้างรับ</w:t>
            </w:r>
            <w:r w:rsidRPr="001C2803">
              <w:rPr>
                <w:rFonts w:ascii="Browallia New" w:hAnsi="Browallia New" w:cs="Browallia New"/>
                <w:sz w:val="22"/>
                <w:szCs w:val="22"/>
              </w:rPr>
              <w:t xml:space="preserve"> </w:t>
            </w:r>
            <w:r w:rsidRPr="001C2803">
              <w:rPr>
                <w:rFonts w:ascii="Browallia New" w:hAnsi="Browallia New" w:cs="Browallia New" w:hint="cs"/>
                <w:sz w:val="22"/>
                <w:szCs w:val="22"/>
                <w:cs/>
              </w:rPr>
              <w:t>-</w:t>
            </w:r>
            <w:r w:rsidRPr="001C2803">
              <w:rPr>
                <w:rFonts w:ascii="Browallia New" w:hAnsi="Browallia New" w:cs="Browallia New" w:hint="cs"/>
                <w:sz w:val="22"/>
                <w:szCs w:val="22"/>
              </w:rPr>
              <w:t xml:space="preserve"> </w:t>
            </w:r>
            <w:r w:rsidRPr="001C2803">
              <w:rPr>
                <w:rFonts w:ascii="Browallia New" w:hAnsi="Browallia New" w:cs="Browallia New" w:hint="cs"/>
                <w:sz w:val="22"/>
                <w:szCs w:val="22"/>
                <w:cs/>
              </w:rPr>
              <w:t>บุคคลและบริษัทอื่น</w:t>
            </w:r>
          </w:p>
        </w:tc>
        <w:tc>
          <w:tcPr>
            <w:tcW w:w="1159" w:type="dxa"/>
            <w:vAlign w:val="bottom"/>
          </w:tcPr>
          <w:p w14:paraId="2BAE5D2E" w14:textId="59E4CB77" w:rsidR="001A00E6" w:rsidRPr="003B3F87" w:rsidRDefault="0008326A"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316,772</w:t>
            </w:r>
          </w:p>
        </w:tc>
        <w:tc>
          <w:tcPr>
            <w:tcW w:w="1159" w:type="dxa"/>
            <w:vAlign w:val="bottom"/>
          </w:tcPr>
          <w:p w14:paraId="5B397664" w14:textId="7AFAEE8C" w:rsidR="001A00E6" w:rsidRPr="003B3F87" w:rsidRDefault="001A00E6" w:rsidP="001A00E6">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274,334</w:t>
            </w:r>
          </w:p>
        </w:tc>
        <w:tc>
          <w:tcPr>
            <w:tcW w:w="1196" w:type="dxa"/>
            <w:vAlign w:val="bottom"/>
          </w:tcPr>
          <w:p w14:paraId="467FD283" w14:textId="35D804F1" w:rsidR="001A00E6" w:rsidRPr="00EC67AC" w:rsidRDefault="00217A40"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40,250</w:t>
            </w:r>
          </w:p>
        </w:tc>
        <w:tc>
          <w:tcPr>
            <w:tcW w:w="1166" w:type="dxa"/>
            <w:vAlign w:val="bottom"/>
          </w:tcPr>
          <w:p w14:paraId="30BBD2EB" w14:textId="29F711EC" w:rsidR="001A00E6" w:rsidRPr="003B3F87" w:rsidRDefault="001A00E6" w:rsidP="001A00E6">
            <w:pPr>
              <w:tabs>
                <w:tab w:val="left" w:pos="2160"/>
                <w:tab w:val="right" w:pos="7280"/>
                <w:tab w:val="right" w:pos="8540"/>
              </w:tabs>
              <w:ind w:right="-45"/>
              <w:jc w:val="right"/>
              <w:rPr>
                <w:rFonts w:ascii="Browallia New" w:hAnsi="Browallia New" w:cs="Browallia New"/>
                <w:sz w:val="22"/>
                <w:szCs w:val="22"/>
              </w:rPr>
            </w:pPr>
            <w:r w:rsidRPr="003B3F87">
              <w:rPr>
                <w:rFonts w:ascii="Browallia New" w:hAnsi="Browallia New" w:cs="Browallia New"/>
                <w:sz w:val="22"/>
                <w:szCs w:val="22"/>
              </w:rPr>
              <w:t>37,2</w:t>
            </w:r>
            <w:r>
              <w:rPr>
                <w:rFonts w:ascii="Browallia New" w:hAnsi="Browallia New" w:cs="Browallia New"/>
                <w:sz w:val="22"/>
                <w:szCs w:val="22"/>
              </w:rPr>
              <w:t>50</w:t>
            </w:r>
          </w:p>
        </w:tc>
      </w:tr>
      <w:tr w:rsidR="001A00E6" w:rsidRPr="001C2803" w14:paraId="7A998E55" w14:textId="77777777" w:rsidTr="00C07995">
        <w:trPr>
          <w:trHeight w:val="67"/>
        </w:trPr>
        <w:tc>
          <w:tcPr>
            <w:tcW w:w="4392" w:type="dxa"/>
            <w:shd w:val="clear" w:color="auto" w:fill="auto"/>
            <w:vAlign w:val="bottom"/>
          </w:tcPr>
          <w:p w14:paraId="0E3D92BF" w14:textId="522FEA1F" w:rsidR="001A00E6" w:rsidRPr="001C2803" w:rsidRDefault="001A00E6" w:rsidP="001A00E6">
            <w:pPr>
              <w:tabs>
                <w:tab w:val="left" w:pos="2160"/>
                <w:tab w:val="right" w:pos="7280"/>
                <w:tab w:val="right" w:pos="8540"/>
              </w:tabs>
              <w:ind w:left="198" w:right="-45" w:hanging="198"/>
              <w:rPr>
                <w:rFonts w:ascii="Browallia New" w:hAnsi="Browallia New" w:cs="Browallia New"/>
                <w:sz w:val="22"/>
                <w:szCs w:val="22"/>
                <w:cs/>
              </w:rPr>
            </w:pPr>
            <w:r w:rsidRPr="006903E0">
              <w:rPr>
                <w:rFonts w:ascii="Browallia New" w:hAnsi="Browallia New" w:cs="Browallia New"/>
                <w:sz w:val="22"/>
                <w:szCs w:val="22"/>
                <w:cs/>
              </w:rPr>
              <w:t>สินทรัพย์ทางการเงินที่วัดมูลค่าด้วยมูลค่ายุติธรรมผ่าน</w:t>
            </w:r>
            <w:r>
              <w:rPr>
                <w:rFonts w:ascii="Browallia New" w:hAnsi="Browallia New" w:cs="Browallia New"/>
                <w:sz w:val="22"/>
                <w:szCs w:val="22"/>
              </w:rPr>
              <w:br/>
            </w:r>
            <w:r w:rsidRPr="006903E0">
              <w:rPr>
                <w:rFonts w:ascii="Browallia New" w:hAnsi="Browallia New" w:cs="Browallia New"/>
                <w:sz w:val="22"/>
                <w:szCs w:val="22"/>
                <w:cs/>
              </w:rPr>
              <w:t>กำไรขาดทุน</w:t>
            </w:r>
          </w:p>
        </w:tc>
        <w:tc>
          <w:tcPr>
            <w:tcW w:w="1159" w:type="dxa"/>
            <w:vAlign w:val="bottom"/>
          </w:tcPr>
          <w:p w14:paraId="6B335D6C" w14:textId="409DFF56" w:rsidR="001A00E6" w:rsidRPr="001042A2" w:rsidRDefault="001042A2" w:rsidP="001A00E6">
            <w:pPr>
              <w:tabs>
                <w:tab w:val="left" w:pos="2160"/>
                <w:tab w:val="right" w:pos="7280"/>
                <w:tab w:val="right" w:pos="8540"/>
              </w:tabs>
              <w:ind w:right="-45"/>
              <w:jc w:val="right"/>
              <w:rPr>
                <w:rFonts w:ascii="Browallia New" w:hAnsi="Browallia New" w:cs="Browallia New"/>
                <w:sz w:val="22"/>
                <w:szCs w:val="22"/>
              </w:rPr>
            </w:pPr>
            <w:r w:rsidRPr="001042A2">
              <w:rPr>
                <w:rFonts w:ascii="Browallia New" w:hAnsi="Browallia New" w:cs="Browallia New"/>
                <w:sz w:val="22"/>
                <w:szCs w:val="22"/>
              </w:rPr>
              <w:t>56,577</w:t>
            </w:r>
          </w:p>
        </w:tc>
        <w:tc>
          <w:tcPr>
            <w:tcW w:w="1159" w:type="dxa"/>
            <w:vAlign w:val="bottom"/>
          </w:tcPr>
          <w:p w14:paraId="2C93EAFD" w14:textId="079E6F44" w:rsidR="001A00E6" w:rsidRPr="001042A2" w:rsidRDefault="001A00E6" w:rsidP="001A00E6">
            <w:pPr>
              <w:tabs>
                <w:tab w:val="left" w:pos="2160"/>
                <w:tab w:val="right" w:pos="7280"/>
                <w:tab w:val="right" w:pos="8540"/>
              </w:tabs>
              <w:ind w:right="-45"/>
              <w:jc w:val="right"/>
              <w:rPr>
                <w:rFonts w:ascii="Browallia New" w:hAnsi="Browallia New" w:cs="Browallia New"/>
                <w:sz w:val="22"/>
                <w:szCs w:val="22"/>
                <w:cs/>
              </w:rPr>
            </w:pPr>
            <w:r w:rsidRPr="001042A2">
              <w:rPr>
                <w:rFonts w:ascii="Browallia New" w:hAnsi="Browallia New" w:cs="Browallia New"/>
                <w:sz w:val="22"/>
                <w:szCs w:val="22"/>
              </w:rPr>
              <w:t>56,577</w:t>
            </w:r>
          </w:p>
        </w:tc>
        <w:tc>
          <w:tcPr>
            <w:tcW w:w="1196" w:type="dxa"/>
          </w:tcPr>
          <w:p w14:paraId="2A1D54F8" w14:textId="77777777" w:rsidR="001A00E6" w:rsidRPr="00EC67AC" w:rsidRDefault="001A00E6" w:rsidP="001A00E6">
            <w:pPr>
              <w:tabs>
                <w:tab w:val="left" w:pos="2160"/>
                <w:tab w:val="right" w:pos="7280"/>
                <w:tab w:val="right" w:pos="8540"/>
              </w:tabs>
              <w:ind w:right="-45"/>
              <w:jc w:val="right"/>
              <w:rPr>
                <w:rFonts w:ascii="Browallia New" w:hAnsi="Browallia New" w:cs="Browallia New"/>
                <w:sz w:val="22"/>
                <w:szCs w:val="22"/>
              </w:rPr>
            </w:pPr>
          </w:p>
          <w:p w14:paraId="41AAB99C" w14:textId="17CB8BDD" w:rsidR="001A00E6" w:rsidRPr="00EC67AC" w:rsidRDefault="00541FC9" w:rsidP="001A00E6">
            <w:pP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56,577</w:t>
            </w:r>
          </w:p>
        </w:tc>
        <w:tc>
          <w:tcPr>
            <w:tcW w:w="1166" w:type="dxa"/>
          </w:tcPr>
          <w:p w14:paraId="06774303" w14:textId="77777777" w:rsidR="001A00E6" w:rsidRDefault="001A00E6" w:rsidP="001A00E6">
            <w:pPr>
              <w:tabs>
                <w:tab w:val="left" w:pos="2160"/>
                <w:tab w:val="right" w:pos="7280"/>
                <w:tab w:val="right" w:pos="8540"/>
              </w:tabs>
              <w:ind w:right="-45"/>
              <w:jc w:val="right"/>
              <w:rPr>
                <w:rFonts w:ascii="Browallia New" w:hAnsi="Browallia New" w:cs="Browallia New"/>
                <w:sz w:val="22"/>
                <w:szCs w:val="22"/>
              </w:rPr>
            </w:pPr>
          </w:p>
          <w:p w14:paraId="4D9F7D5F" w14:textId="28527284"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8F2B09">
              <w:rPr>
                <w:rFonts w:ascii="Browallia New" w:hAnsi="Browallia New" w:cs="Browallia New"/>
                <w:sz w:val="22"/>
                <w:szCs w:val="22"/>
              </w:rPr>
              <w:t>56,577</w:t>
            </w:r>
          </w:p>
        </w:tc>
      </w:tr>
      <w:tr w:rsidR="001A00E6" w:rsidRPr="001C2803" w14:paraId="76CFB5DD" w14:textId="77777777" w:rsidTr="00C07995">
        <w:trPr>
          <w:trHeight w:val="67"/>
        </w:trPr>
        <w:tc>
          <w:tcPr>
            <w:tcW w:w="4392" w:type="dxa"/>
            <w:shd w:val="clear" w:color="auto" w:fill="auto"/>
            <w:vAlign w:val="bottom"/>
          </w:tcPr>
          <w:p w14:paraId="6FF65780" w14:textId="0F6F44C7" w:rsidR="001A00E6" w:rsidRPr="001C2803" w:rsidRDefault="001A00E6" w:rsidP="001A00E6">
            <w:pPr>
              <w:tabs>
                <w:tab w:val="left" w:pos="2160"/>
                <w:tab w:val="right" w:pos="7280"/>
                <w:tab w:val="right" w:pos="8540"/>
              </w:tabs>
              <w:ind w:right="-45"/>
              <w:rPr>
                <w:rFonts w:ascii="Browallia New" w:hAnsi="Browallia New" w:cs="Browallia New"/>
                <w:sz w:val="22"/>
                <w:szCs w:val="22"/>
                <w:cs/>
              </w:rPr>
            </w:pPr>
            <w:r w:rsidRPr="00AD4A12">
              <w:rPr>
                <w:rFonts w:ascii="Browallia New" w:hAnsi="Browallia New" w:cs="Browallia New"/>
                <w:sz w:val="22"/>
                <w:szCs w:val="22"/>
                <w:cs/>
              </w:rPr>
              <w:t>เงินลงทุนระยะยาวในลูกหนี้</w:t>
            </w:r>
          </w:p>
        </w:tc>
        <w:tc>
          <w:tcPr>
            <w:tcW w:w="1159" w:type="dxa"/>
            <w:vAlign w:val="bottom"/>
          </w:tcPr>
          <w:p w14:paraId="5887B6D2" w14:textId="7CAC525E" w:rsidR="001A00E6" w:rsidRPr="002B6C13" w:rsidRDefault="00C300A4"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highlight w:val="green"/>
              </w:rPr>
            </w:pPr>
            <w:r w:rsidRPr="00D205C3">
              <w:rPr>
                <w:rFonts w:ascii="Browallia New" w:hAnsi="Browallia New" w:cs="Browallia New"/>
                <w:sz w:val="22"/>
                <w:szCs w:val="22"/>
              </w:rPr>
              <w:t>125</w:t>
            </w:r>
            <w:r w:rsidR="00D205C3" w:rsidRPr="00D205C3">
              <w:rPr>
                <w:rFonts w:ascii="Browallia New" w:hAnsi="Browallia New" w:cs="Browallia New"/>
                <w:sz w:val="22"/>
                <w:szCs w:val="22"/>
              </w:rPr>
              <w:t>,341</w:t>
            </w:r>
          </w:p>
        </w:tc>
        <w:tc>
          <w:tcPr>
            <w:tcW w:w="1159" w:type="dxa"/>
            <w:vAlign w:val="bottom"/>
          </w:tcPr>
          <w:p w14:paraId="697D70BA" w14:textId="641F47A9" w:rsidR="001A00E6" w:rsidRPr="001C2803" w:rsidRDefault="001A00E6"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cs/>
              </w:rPr>
            </w:pPr>
            <w:r w:rsidRPr="00A57534">
              <w:rPr>
                <w:rFonts w:ascii="Browallia New" w:hAnsi="Browallia New" w:cs="Browallia New"/>
                <w:sz w:val="22"/>
                <w:szCs w:val="22"/>
              </w:rPr>
              <w:t>140,45</w:t>
            </w:r>
            <w:r>
              <w:rPr>
                <w:rFonts w:ascii="Browallia New" w:hAnsi="Browallia New" w:cs="Browallia New"/>
                <w:sz w:val="22"/>
                <w:szCs w:val="22"/>
              </w:rPr>
              <w:t>2</w:t>
            </w:r>
          </w:p>
        </w:tc>
        <w:tc>
          <w:tcPr>
            <w:tcW w:w="1196" w:type="dxa"/>
            <w:vAlign w:val="bottom"/>
          </w:tcPr>
          <w:p w14:paraId="0C5A72A1" w14:textId="77A6B23D" w:rsidR="001A00E6" w:rsidRPr="00EC67AC" w:rsidRDefault="00C41F97"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w:t>
            </w:r>
          </w:p>
        </w:tc>
        <w:tc>
          <w:tcPr>
            <w:tcW w:w="1166" w:type="dxa"/>
            <w:vAlign w:val="bottom"/>
          </w:tcPr>
          <w:p w14:paraId="04EC42EA" w14:textId="7DFFF86B" w:rsidR="001A00E6" w:rsidRPr="001C2803" w:rsidRDefault="001A00E6"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A57534">
              <w:rPr>
                <w:rFonts w:ascii="Browallia New" w:hAnsi="Browallia New" w:cs="Browallia New"/>
                <w:sz w:val="22"/>
                <w:szCs w:val="22"/>
              </w:rPr>
              <w:t>-</w:t>
            </w:r>
          </w:p>
        </w:tc>
      </w:tr>
      <w:tr w:rsidR="001A00E6" w:rsidRPr="001C2803" w14:paraId="6749E796" w14:textId="77777777" w:rsidTr="00C07995">
        <w:trPr>
          <w:trHeight w:val="84"/>
        </w:trPr>
        <w:tc>
          <w:tcPr>
            <w:tcW w:w="4392" w:type="dxa"/>
            <w:vAlign w:val="bottom"/>
          </w:tcPr>
          <w:p w14:paraId="36993A90"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b/>
                <w:bCs/>
                <w:sz w:val="22"/>
                <w:szCs w:val="22"/>
                <w:cs/>
              </w:rPr>
            </w:pPr>
            <w:r w:rsidRPr="001C2803">
              <w:rPr>
                <w:rFonts w:ascii="Browallia New" w:hAnsi="Browallia New" w:cs="Browallia New" w:hint="cs"/>
                <w:b/>
                <w:bCs/>
                <w:sz w:val="22"/>
                <w:szCs w:val="22"/>
                <w:cs/>
              </w:rPr>
              <w:t>รวม</w:t>
            </w:r>
          </w:p>
        </w:tc>
        <w:tc>
          <w:tcPr>
            <w:tcW w:w="1159" w:type="dxa"/>
            <w:vAlign w:val="bottom"/>
          </w:tcPr>
          <w:p w14:paraId="2F686B3F" w14:textId="21205A95" w:rsidR="001A00E6" w:rsidRPr="00B754FC" w:rsidRDefault="00114128"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4</w:t>
            </w:r>
            <w:r w:rsidR="00FC7DB2">
              <w:rPr>
                <w:rFonts w:ascii="Browallia New" w:hAnsi="Browallia New" w:cs="Browallia New"/>
                <w:sz w:val="22"/>
                <w:szCs w:val="22"/>
              </w:rPr>
              <w:t>,004,21</w:t>
            </w:r>
            <w:r w:rsidR="00B901BD">
              <w:rPr>
                <w:rFonts w:ascii="Browallia New" w:hAnsi="Browallia New" w:cs="Browallia New"/>
                <w:sz w:val="22"/>
                <w:szCs w:val="22"/>
              </w:rPr>
              <w:t>3</w:t>
            </w:r>
          </w:p>
        </w:tc>
        <w:tc>
          <w:tcPr>
            <w:tcW w:w="1159" w:type="dxa"/>
            <w:vAlign w:val="bottom"/>
          </w:tcPr>
          <w:p w14:paraId="53E72DEC" w14:textId="1F0D14EF" w:rsidR="001A00E6" w:rsidRPr="00B754FC" w:rsidRDefault="001A00E6"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B754FC">
              <w:rPr>
                <w:rFonts w:ascii="Browallia New" w:hAnsi="Browallia New" w:cs="Browallia New"/>
                <w:sz w:val="22"/>
                <w:szCs w:val="22"/>
                <w:cs/>
              </w:rPr>
              <w:fldChar w:fldCharType="begin"/>
            </w:r>
            <w:r w:rsidRPr="00B754FC">
              <w:rPr>
                <w:rFonts w:ascii="Browallia New" w:hAnsi="Browallia New" w:cs="Browallia New"/>
                <w:sz w:val="22"/>
                <w:szCs w:val="22"/>
                <w:cs/>
              </w:rPr>
              <w:instrText xml:space="preserve"> =</w:instrText>
            </w:r>
            <w:r w:rsidRPr="00B754FC">
              <w:rPr>
                <w:rFonts w:ascii="Browallia New" w:hAnsi="Browallia New" w:cs="Browallia New"/>
                <w:sz w:val="22"/>
                <w:szCs w:val="22"/>
              </w:rPr>
              <w:instrText xml:space="preserve">SUM(ABOVE) </w:instrText>
            </w:r>
            <w:r w:rsidR="00524300">
              <w:rPr>
                <w:rFonts w:ascii="Browallia New" w:hAnsi="Browallia New" w:cs="Browallia New"/>
                <w:sz w:val="22"/>
                <w:szCs w:val="22"/>
                <w:cs/>
              </w:rPr>
              <w:fldChar w:fldCharType="separate"/>
            </w:r>
            <w:r w:rsidRPr="00B754FC">
              <w:rPr>
                <w:rFonts w:ascii="Browallia New" w:hAnsi="Browallia New" w:cs="Browallia New"/>
                <w:sz w:val="22"/>
                <w:szCs w:val="22"/>
                <w:cs/>
              </w:rPr>
              <w:fldChar w:fldCharType="end"/>
            </w:r>
            <w:r w:rsidRPr="00B754FC">
              <w:rPr>
                <w:rFonts w:ascii="Browallia New" w:hAnsi="Browallia New" w:cs="Browallia New"/>
                <w:sz w:val="22"/>
                <w:szCs w:val="22"/>
              </w:rPr>
              <w:fldChar w:fldCharType="begin"/>
            </w:r>
            <w:r w:rsidRPr="00B754FC">
              <w:rPr>
                <w:rFonts w:ascii="Browallia New" w:hAnsi="Browallia New" w:cs="Browallia New"/>
                <w:sz w:val="22"/>
                <w:szCs w:val="22"/>
              </w:rPr>
              <w:instrText xml:space="preserve"> =SUM(ABOVE) </w:instrText>
            </w:r>
            <w:r w:rsidRPr="00B754FC">
              <w:rPr>
                <w:rFonts w:ascii="Browallia New" w:hAnsi="Browallia New" w:cs="Browallia New"/>
                <w:sz w:val="22"/>
                <w:szCs w:val="22"/>
              </w:rPr>
              <w:fldChar w:fldCharType="separate"/>
            </w:r>
            <w:r w:rsidRPr="00B754FC">
              <w:rPr>
                <w:rFonts w:ascii="Browallia New" w:hAnsi="Browallia New" w:cs="Browallia New"/>
                <w:sz w:val="22"/>
                <w:szCs w:val="22"/>
              </w:rPr>
              <w:t>3,955,157</w:t>
            </w:r>
            <w:r w:rsidRPr="00B754FC">
              <w:rPr>
                <w:rFonts w:ascii="Browallia New" w:hAnsi="Browallia New" w:cs="Browallia New"/>
                <w:sz w:val="22"/>
                <w:szCs w:val="22"/>
              </w:rPr>
              <w:fldChar w:fldCharType="end"/>
            </w:r>
          </w:p>
        </w:tc>
        <w:tc>
          <w:tcPr>
            <w:tcW w:w="1196" w:type="dxa"/>
            <w:vAlign w:val="bottom"/>
          </w:tcPr>
          <w:p w14:paraId="66D98EFF" w14:textId="3663EA39" w:rsidR="001A00E6" w:rsidRPr="00EC67AC" w:rsidRDefault="00F775A3"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C67AC">
              <w:rPr>
                <w:rFonts w:ascii="Browallia New" w:hAnsi="Browallia New" w:cs="Browallia New"/>
                <w:sz w:val="22"/>
                <w:szCs w:val="22"/>
              </w:rPr>
              <w:t>2,130,868</w:t>
            </w:r>
          </w:p>
        </w:tc>
        <w:tc>
          <w:tcPr>
            <w:tcW w:w="1166" w:type="dxa"/>
            <w:vAlign w:val="bottom"/>
          </w:tcPr>
          <w:p w14:paraId="434FCBCA" w14:textId="5FEA2DD9" w:rsidR="001A00E6" w:rsidRPr="00B754FC" w:rsidRDefault="001A00E6" w:rsidP="000031A2">
            <w:pPr>
              <w:pBdr>
                <w:bottom w:val="single" w:sz="12" w:space="1" w:color="auto"/>
              </w:pBdr>
              <w:tabs>
                <w:tab w:val="left" w:pos="2160"/>
                <w:tab w:val="right" w:pos="7280"/>
                <w:tab w:val="right" w:pos="8540"/>
              </w:tabs>
              <w:ind w:right="-45"/>
              <w:jc w:val="right"/>
              <w:rPr>
                <w:rFonts w:ascii="Browallia New" w:hAnsi="Browallia New" w:cs="Browallia New"/>
                <w:color w:val="FF0000"/>
                <w:sz w:val="22"/>
                <w:szCs w:val="22"/>
              </w:rPr>
            </w:pPr>
            <w:r w:rsidRPr="00B754FC">
              <w:rPr>
                <w:rFonts w:ascii="Browallia New" w:hAnsi="Browallia New" w:cs="Browallia New"/>
                <w:sz w:val="22"/>
                <w:szCs w:val="22"/>
              </w:rPr>
              <w:fldChar w:fldCharType="begin"/>
            </w:r>
            <w:r w:rsidRPr="00B754FC">
              <w:rPr>
                <w:rFonts w:ascii="Browallia New" w:hAnsi="Browallia New" w:cs="Browallia New"/>
                <w:sz w:val="22"/>
                <w:szCs w:val="22"/>
              </w:rPr>
              <w:instrText xml:space="preserve"> =SUM(ABOVE) </w:instrText>
            </w:r>
            <w:r w:rsidRPr="00B754FC">
              <w:rPr>
                <w:rFonts w:ascii="Browallia New" w:hAnsi="Browallia New" w:cs="Browallia New"/>
                <w:sz w:val="22"/>
                <w:szCs w:val="22"/>
              </w:rPr>
              <w:fldChar w:fldCharType="separate"/>
            </w:r>
            <w:r w:rsidRPr="00B754FC">
              <w:rPr>
                <w:rFonts w:ascii="Browallia New" w:hAnsi="Browallia New" w:cs="Browallia New"/>
                <w:sz w:val="22"/>
                <w:szCs w:val="22"/>
              </w:rPr>
              <w:t>1,990,655</w:t>
            </w:r>
            <w:r w:rsidRPr="00B754FC">
              <w:rPr>
                <w:rFonts w:ascii="Browallia New" w:hAnsi="Browallia New" w:cs="Browallia New"/>
                <w:sz w:val="22"/>
                <w:szCs w:val="22"/>
              </w:rPr>
              <w:fldChar w:fldCharType="end"/>
            </w:r>
          </w:p>
        </w:tc>
      </w:tr>
      <w:tr w:rsidR="001A00E6" w:rsidRPr="001C2803" w14:paraId="3F56EA9F" w14:textId="77777777" w:rsidTr="00DE2026">
        <w:trPr>
          <w:trHeight w:val="189"/>
        </w:trPr>
        <w:tc>
          <w:tcPr>
            <w:tcW w:w="4392" w:type="dxa"/>
            <w:vAlign w:val="bottom"/>
          </w:tcPr>
          <w:p w14:paraId="19465237"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cs/>
              </w:rPr>
            </w:pPr>
          </w:p>
        </w:tc>
        <w:tc>
          <w:tcPr>
            <w:tcW w:w="1159" w:type="dxa"/>
            <w:vAlign w:val="bottom"/>
          </w:tcPr>
          <w:p w14:paraId="39CCD0F6"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01794410"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rPr>
            </w:pPr>
          </w:p>
        </w:tc>
        <w:tc>
          <w:tcPr>
            <w:tcW w:w="1196" w:type="dxa"/>
            <w:vAlign w:val="bottom"/>
          </w:tcPr>
          <w:p w14:paraId="2434D35C"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199D3715"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rPr>
            </w:pPr>
          </w:p>
        </w:tc>
      </w:tr>
      <w:tr w:rsidR="001A00E6" w:rsidRPr="001C2803" w14:paraId="1AD6A8FC" w14:textId="77777777" w:rsidTr="00C07995">
        <w:trPr>
          <w:trHeight w:val="284"/>
        </w:trPr>
        <w:tc>
          <w:tcPr>
            <w:tcW w:w="4392" w:type="dxa"/>
            <w:vAlign w:val="bottom"/>
          </w:tcPr>
          <w:p w14:paraId="0473AA9F"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b/>
                <w:bCs/>
                <w:sz w:val="22"/>
                <w:szCs w:val="22"/>
              </w:rPr>
            </w:pPr>
            <w:r w:rsidRPr="001C2803">
              <w:rPr>
                <w:rFonts w:ascii="Browallia New" w:hAnsi="Browallia New" w:cs="Browallia New"/>
                <w:b/>
                <w:bCs/>
                <w:sz w:val="22"/>
                <w:szCs w:val="22"/>
                <w:cs/>
              </w:rPr>
              <w:t>หนี้สินทางการเงิน</w:t>
            </w:r>
          </w:p>
        </w:tc>
        <w:tc>
          <w:tcPr>
            <w:tcW w:w="1159" w:type="dxa"/>
            <w:vAlign w:val="bottom"/>
          </w:tcPr>
          <w:p w14:paraId="64655141"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1DEB0CFF"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cs/>
              </w:rPr>
            </w:pPr>
          </w:p>
        </w:tc>
        <w:tc>
          <w:tcPr>
            <w:tcW w:w="1196" w:type="dxa"/>
            <w:vAlign w:val="bottom"/>
          </w:tcPr>
          <w:p w14:paraId="5D5E5911"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078BD77E"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rPr>
            </w:pPr>
          </w:p>
        </w:tc>
      </w:tr>
      <w:tr w:rsidR="001A00E6" w:rsidRPr="001C2803" w14:paraId="79ED574E" w14:textId="77777777" w:rsidTr="00C07995">
        <w:trPr>
          <w:trHeight w:val="284"/>
        </w:trPr>
        <w:tc>
          <w:tcPr>
            <w:tcW w:w="4392" w:type="dxa"/>
            <w:vAlign w:val="bottom"/>
          </w:tcPr>
          <w:p w14:paraId="1E7CF65A" w14:textId="0A00DD17" w:rsidR="001A00E6" w:rsidRPr="001C2803" w:rsidRDefault="001A00E6" w:rsidP="001A00E6">
            <w:pPr>
              <w:tabs>
                <w:tab w:val="left" w:pos="2160"/>
                <w:tab w:val="right" w:pos="7280"/>
                <w:tab w:val="right" w:pos="8540"/>
              </w:tabs>
              <w:ind w:right="-45"/>
              <w:rPr>
                <w:rFonts w:ascii="Browallia New" w:hAnsi="Browallia New" w:cs="Browallia New"/>
                <w:b/>
                <w:bCs/>
                <w:sz w:val="22"/>
                <w:szCs w:val="22"/>
                <w:cs/>
              </w:rPr>
            </w:pPr>
            <w:r w:rsidRPr="009D4134">
              <w:rPr>
                <w:rFonts w:ascii="Browallia New" w:hAnsi="Browallia New" w:cs="Browallia New" w:hint="cs"/>
                <w:i/>
                <w:iCs/>
                <w:sz w:val="22"/>
                <w:szCs w:val="22"/>
                <w:cs/>
              </w:rPr>
              <w:t>หนี้สินทางการเงินที่วัดด้วยราคาทุนตัดจำหน่าย</w:t>
            </w:r>
          </w:p>
        </w:tc>
        <w:tc>
          <w:tcPr>
            <w:tcW w:w="1159" w:type="dxa"/>
            <w:vAlign w:val="bottom"/>
          </w:tcPr>
          <w:p w14:paraId="3B03907F"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59" w:type="dxa"/>
            <w:vAlign w:val="bottom"/>
          </w:tcPr>
          <w:p w14:paraId="12CB32A7"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cs/>
              </w:rPr>
            </w:pPr>
          </w:p>
        </w:tc>
        <w:tc>
          <w:tcPr>
            <w:tcW w:w="1196" w:type="dxa"/>
            <w:vAlign w:val="bottom"/>
          </w:tcPr>
          <w:p w14:paraId="1862F455" w14:textId="77777777" w:rsidR="001A00E6" w:rsidRPr="002B6C13" w:rsidRDefault="001A00E6" w:rsidP="001A00E6">
            <w:pPr>
              <w:tabs>
                <w:tab w:val="left" w:pos="2160"/>
                <w:tab w:val="right" w:pos="7280"/>
                <w:tab w:val="right" w:pos="8540"/>
              </w:tabs>
              <w:ind w:right="-45"/>
              <w:jc w:val="thaiDistribute"/>
              <w:rPr>
                <w:rFonts w:ascii="Browallia New" w:hAnsi="Browallia New" w:cs="Browallia New"/>
                <w:sz w:val="22"/>
                <w:szCs w:val="22"/>
                <w:highlight w:val="green"/>
              </w:rPr>
            </w:pPr>
          </w:p>
        </w:tc>
        <w:tc>
          <w:tcPr>
            <w:tcW w:w="1166" w:type="dxa"/>
            <w:vAlign w:val="bottom"/>
          </w:tcPr>
          <w:p w14:paraId="2744152E" w14:textId="77777777" w:rsidR="001A00E6" w:rsidRPr="001C2803" w:rsidRDefault="001A00E6" w:rsidP="001A00E6">
            <w:pPr>
              <w:tabs>
                <w:tab w:val="left" w:pos="2160"/>
                <w:tab w:val="right" w:pos="7280"/>
                <w:tab w:val="right" w:pos="8540"/>
              </w:tabs>
              <w:ind w:right="-45"/>
              <w:jc w:val="thaiDistribute"/>
              <w:rPr>
                <w:rFonts w:ascii="Browallia New" w:hAnsi="Browallia New" w:cs="Browallia New"/>
                <w:sz w:val="22"/>
                <w:szCs w:val="22"/>
              </w:rPr>
            </w:pPr>
          </w:p>
        </w:tc>
      </w:tr>
      <w:tr w:rsidR="001A00E6" w:rsidRPr="001C2803" w14:paraId="28616F84" w14:textId="77777777" w:rsidTr="00C07995">
        <w:trPr>
          <w:trHeight w:val="68"/>
        </w:trPr>
        <w:tc>
          <w:tcPr>
            <w:tcW w:w="4392" w:type="dxa"/>
            <w:vAlign w:val="bottom"/>
          </w:tcPr>
          <w:p w14:paraId="381D8578" w14:textId="277ACF65" w:rsidR="001A00E6" w:rsidRPr="001C2803" w:rsidRDefault="001A00E6" w:rsidP="001A00E6">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เงินเบิกเกินบัญชีและเงินกู้ยืมระยะสั้นจากสถาบันการเงิน</w:t>
            </w:r>
          </w:p>
        </w:tc>
        <w:tc>
          <w:tcPr>
            <w:tcW w:w="1159" w:type="dxa"/>
            <w:vAlign w:val="bottom"/>
          </w:tcPr>
          <w:p w14:paraId="5F960FBA" w14:textId="5C2B36F0" w:rsidR="001A00E6" w:rsidRPr="00632166" w:rsidRDefault="00A40660" w:rsidP="001A00E6">
            <w:pPr>
              <w:tabs>
                <w:tab w:val="left" w:pos="2160"/>
                <w:tab w:val="right" w:pos="7280"/>
                <w:tab w:val="right" w:pos="8540"/>
              </w:tabs>
              <w:ind w:right="-45"/>
              <w:jc w:val="right"/>
              <w:rPr>
                <w:rFonts w:ascii="Browallia New" w:hAnsi="Browallia New" w:cs="Browallia New"/>
                <w:sz w:val="22"/>
                <w:szCs w:val="22"/>
                <w:cs/>
              </w:rPr>
            </w:pPr>
            <w:r>
              <w:rPr>
                <w:rFonts w:ascii="Browallia New" w:hAnsi="Browallia New" w:cs="Browallia New"/>
                <w:sz w:val="22"/>
                <w:szCs w:val="22"/>
              </w:rPr>
              <w:t>1,090,582</w:t>
            </w:r>
          </w:p>
        </w:tc>
        <w:tc>
          <w:tcPr>
            <w:tcW w:w="1159" w:type="dxa"/>
            <w:vAlign w:val="bottom"/>
          </w:tcPr>
          <w:p w14:paraId="1AE6492F" w14:textId="63F4D677"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cs/>
              </w:rPr>
            </w:pPr>
            <w:r w:rsidRPr="00632166">
              <w:rPr>
                <w:rFonts w:ascii="Browallia New" w:hAnsi="Browallia New" w:cs="Browallia New"/>
                <w:sz w:val="22"/>
                <w:szCs w:val="22"/>
              </w:rPr>
              <w:t>928,393</w:t>
            </w:r>
          </w:p>
        </w:tc>
        <w:tc>
          <w:tcPr>
            <w:tcW w:w="1196" w:type="dxa"/>
            <w:vAlign w:val="bottom"/>
          </w:tcPr>
          <w:p w14:paraId="0F925829" w14:textId="021D8E1A" w:rsidR="001A00E6" w:rsidRPr="00E618E6" w:rsidRDefault="00723A98" w:rsidP="001A00E6">
            <w:pPr>
              <w:tabs>
                <w:tab w:val="left" w:pos="2160"/>
                <w:tab w:val="right" w:pos="7280"/>
                <w:tab w:val="right" w:pos="8540"/>
              </w:tabs>
              <w:ind w:right="-45"/>
              <w:jc w:val="right"/>
              <w:rPr>
                <w:rFonts w:ascii="Browallia New" w:hAnsi="Browallia New" w:cs="Browallia New"/>
                <w:sz w:val="22"/>
                <w:szCs w:val="22"/>
              </w:rPr>
            </w:pPr>
            <w:r w:rsidRPr="00E618E6">
              <w:rPr>
                <w:rFonts w:ascii="Browallia New" w:hAnsi="Browallia New" w:cs="Browallia New"/>
                <w:sz w:val="22"/>
                <w:szCs w:val="22"/>
              </w:rPr>
              <w:t>361</w:t>
            </w:r>
            <w:r w:rsidR="004975DD" w:rsidRPr="00E618E6">
              <w:rPr>
                <w:rFonts w:ascii="Browallia New" w:hAnsi="Browallia New" w:cs="Browallia New"/>
                <w:sz w:val="22"/>
                <w:szCs w:val="22"/>
              </w:rPr>
              <w:t>,372</w:t>
            </w:r>
          </w:p>
        </w:tc>
        <w:tc>
          <w:tcPr>
            <w:tcW w:w="1166" w:type="dxa"/>
            <w:vAlign w:val="bottom"/>
          </w:tcPr>
          <w:p w14:paraId="7C4CC654" w14:textId="391AB37C"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cs/>
              </w:rPr>
            </w:pPr>
            <w:r w:rsidRPr="00632166">
              <w:rPr>
                <w:rFonts w:ascii="Browallia New" w:hAnsi="Browallia New" w:cs="Browallia New"/>
                <w:sz w:val="22"/>
                <w:szCs w:val="22"/>
              </w:rPr>
              <w:t>369,279</w:t>
            </w:r>
          </w:p>
        </w:tc>
      </w:tr>
      <w:tr w:rsidR="001A00E6" w:rsidRPr="001C2803" w14:paraId="5CD61280" w14:textId="77777777" w:rsidTr="00C07995">
        <w:trPr>
          <w:trHeight w:val="68"/>
        </w:trPr>
        <w:tc>
          <w:tcPr>
            <w:tcW w:w="4392" w:type="dxa"/>
            <w:vAlign w:val="bottom"/>
          </w:tcPr>
          <w:p w14:paraId="3CFFDD1E" w14:textId="3563B80E" w:rsidR="001A00E6" w:rsidRPr="001C2803" w:rsidRDefault="001A00E6" w:rsidP="001A00E6">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หุ้นกู้</w:t>
            </w:r>
          </w:p>
        </w:tc>
        <w:tc>
          <w:tcPr>
            <w:tcW w:w="1159" w:type="dxa"/>
          </w:tcPr>
          <w:p w14:paraId="3ED28A49" w14:textId="405305E9" w:rsidR="001A00E6" w:rsidRPr="00D72A5C" w:rsidRDefault="00ED2283" w:rsidP="001A00E6">
            <w:pP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720,570</w:t>
            </w:r>
          </w:p>
        </w:tc>
        <w:tc>
          <w:tcPr>
            <w:tcW w:w="1159" w:type="dxa"/>
          </w:tcPr>
          <w:p w14:paraId="2E0FE9D0" w14:textId="42D48B57"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3F1336">
              <w:rPr>
                <w:rFonts w:ascii="Browallia New" w:hAnsi="Browallia New" w:cs="Browallia New"/>
                <w:sz w:val="22"/>
                <w:szCs w:val="22"/>
              </w:rPr>
              <w:t>1</w:t>
            </w:r>
            <w:r w:rsidRPr="004F7B78">
              <w:rPr>
                <w:rFonts w:ascii="Browallia New" w:hAnsi="Browallia New" w:cs="Browallia New"/>
                <w:sz w:val="22"/>
                <w:szCs w:val="22"/>
              </w:rPr>
              <w:t>,</w:t>
            </w:r>
            <w:r w:rsidRPr="003F1336">
              <w:rPr>
                <w:rFonts w:ascii="Browallia New" w:hAnsi="Browallia New" w:cs="Browallia New"/>
                <w:sz w:val="22"/>
                <w:szCs w:val="22"/>
              </w:rPr>
              <w:t>045</w:t>
            </w:r>
            <w:r w:rsidRPr="004F7B78">
              <w:rPr>
                <w:rFonts w:ascii="Browallia New" w:hAnsi="Browallia New" w:cs="Browallia New"/>
                <w:sz w:val="22"/>
                <w:szCs w:val="22"/>
              </w:rPr>
              <w:t>,</w:t>
            </w:r>
            <w:r w:rsidRPr="003F1336">
              <w:rPr>
                <w:rFonts w:ascii="Browallia New" w:hAnsi="Browallia New" w:cs="Browallia New"/>
                <w:sz w:val="22"/>
                <w:szCs w:val="22"/>
              </w:rPr>
              <w:t>92</w:t>
            </w:r>
            <w:r>
              <w:rPr>
                <w:rFonts w:ascii="Browallia New" w:hAnsi="Browallia New" w:cs="Browallia New"/>
                <w:sz w:val="22"/>
                <w:szCs w:val="22"/>
              </w:rPr>
              <w:t>9</w:t>
            </w:r>
          </w:p>
        </w:tc>
        <w:tc>
          <w:tcPr>
            <w:tcW w:w="1196" w:type="dxa"/>
          </w:tcPr>
          <w:p w14:paraId="33899B7E" w14:textId="42E13118" w:rsidR="001A00E6" w:rsidRPr="00E618E6" w:rsidRDefault="004975DD" w:rsidP="001A00E6">
            <w:pPr>
              <w:tabs>
                <w:tab w:val="left" w:pos="2160"/>
                <w:tab w:val="right" w:pos="7280"/>
                <w:tab w:val="right" w:pos="8540"/>
              </w:tabs>
              <w:ind w:right="-45"/>
              <w:jc w:val="right"/>
              <w:rPr>
                <w:rFonts w:ascii="Browallia New" w:hAnsi="Browallia New" w:cs="Browallia New"/>
                <w:sz w:val="22"/>
                <w:szCs w:val="22"/>
              </w:rPr>
            </w:pPr>
            <w:r w:rsidRPr="00E618E6">
              <w:rPr>
                <w:rFonts w:ascii="Browallia New" w:hAnsi="Browallia New" w:cs="Browallia New"/>
                <w:sz w:val="22"/>
                <w:szCs w:val="22"/>
              </w:rPr>
              <w:t>-</w:t>
            </w:r>
          </w:p>
        </w:tc>
        <w:tc>
          <w:tcPr>
            <w:tcW w:w="1166" w:type="dxa"/>
          </w:tcPr>
          <w:p w14:paraId="411EFCD3" w14:textId="506468EC"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982732">
              <w:rPr>
                <w:rFonts w:ascii="Browallia New" w:hAnsi="Browallia New" w:cs="Browallia New"/>
                <w:sz w:val="22"/>
                <w:szCs w:val="22"/>
              </w:rPr>
              <w:t>-</w:t>
            </w:r>
          </w:p>
        </w:tc>
      </w:tr>
      <w:tr w:rsidR="001A00E6" w:rsidRPr="001C2803" w14:paraId="6B87038D" w14:textId="77777777" w:rsidTr="00C07995">
        <w:trPr>
          <w:trHeight w:val="68"/>
        </w:trPr>
        <w:tc>
          <w:tcPr>
            <w:tcW w:w="4392" w:type="dxa"/>
            <w:vAlign w:val="bottom"/>
          </w:tcPr>
          <w:p w14:paraId="26C7A25C" w14:textId="35F14185" w:rsidR="001A00E6" w:rsidRPr="001C2803" w:rsidRDefault="001A00E6" w:rsidP="001A00E6">
            <w:pPr>
              <w:tabs>
                <w:tab w:val="left" w:pos="2160"/>
                <w:tab w:val="right" w:pos="7280"/>
                <w:tab w:val="right" w:pos="8540"/>
              </w:tabs>
              <w:ind w:left="176" w:right="-45" w:hanging="176"/>
              <w:rPr>
                <w:rFonts w:ascii="Browallia New" w:hAnsi="Browallia New" w:cs="Browallia New"/>
                <w:sz w:val="22"/>
                <w:szCs w:val="22"/>
                <w:cs/>
              </w:rPr>
            </w:pPr>
            <w:r w:rsidRPr="002818DE">
              <w:rPr>
                <w:rFonts w:ascii="Browallia New" w:hAnsi="Browallia New" w:cs="Browallia New"/>
                <w:sz w:val="22"/>
                <w:szCs w:val="22"/>
                <w:cs/>
              </w:rPr>
              <w:t>หนี้สินตามสัญญาเช่า</w:t>
            </w:r>
          </w:p>
        </w:tc>
        <w:tc>
          <w:tcPr>
            <w:tcW w:w="1159" w:type="dxa"/>
          </w:tcPr>
          <w:p w14:paraId="53AC5A91" w14:textId="6AE578FF" w:rsidR="001A00E6" w:rsidRPr="00CE5DB2" w:rsidRDefault="00CF2490" w:rsidP="001A00E6">
            <w:pPr>
              <w:tabs>
                <w:tab w:val="left" w:pos="2160"/>
                <w:tab w:val="right" w:pos="7280"/>
                <w:tab w:val="right" w:pos="8540"/>
              </w:tabs>
              <w:ind w:right="-45"/>
              <w:jc w:val="right"/>
              <w:rPr>
                <w:rFonts w:ascii="Browallia New" w:hAnsi="Browallia New" w:cs="Browallia New"/>
                <w:sz w:val="22"/>
                <w:szCs w:val="22"/>
              </w:rPr>
            </w:pPr>
            <w:r w:rsidRPr="00CE5DB2">
              <w:rPr>
                <w:rFonts w:ascii="Browallia New" w:hAnsi="Browallia New" w:cs="Browallia New"/>
                <w:sz w:val="22"/>
                <w:szCs w:val="22"/>
              </w:rPr>
              <w:t>56,045</w:t>
            </w:r>
          </w:p>
        </w:tc>
        <w:tc>
          <w:tcPr>
            <w:tcW w:w="1159" w:type="dxa"/>
          </w:tcPr>
          <w:p w14:paraId="161B60E4" w14:textId="6EF268F6"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446439">
              <w:rPr>
                <w:rFonts w:ascii="Browallia New" w:hAnsi="Browallia New" w:cs="Browallia New"/>
                <w:sz w:val="22"/>
                <w:szCs w:val="22"/>
              </w:rPr>
              <w:t>64,923</w:t>
            </w:r>
          </w:p>
        </w:tc>
        <w:tc>
          <w:tcPr>
            <w:tcW w:w="1196" w:type="dxa"/>
          </w:tcPr>
          <w:p w14:paraId="3360DA1A" w14:textId="694CADCF" w:rsidR="001A00E6" w:rsidRPr="00E618E6" w:rsidRDefault="004975DD" w:rsidP="001A00E6">
            <w:pPr>
              <w:tabs>
                <w:tab w:val="left" w:pos="2160"/>
                <w:tab w:val="right" w:pos="7280"/>
                <w:tab w:val="right" w:pos="8540"/>
              </w:tabs>
              <w:ind w:right="-45"/>
              <w:jc w:val="right"/>
              <w:rPr>
                <w:rFonts w:ascii="Browallia New" w:hAnsi="Browallia New" w:cs="Browallia New"/>
                <w:sz w:val="22"/>
                <w:szCs w:val="22"/>
              </w:rPr>
            </w:pPr>
            <w:r w:rsidRPr="00E618E6">
              <w:rPr>
                <w:rFonts w:ascii="Browallia New" w:hAnsi="Browallia New" w:cs="Browallia New"/>
                <w:sz w:val="22"/>
                <w:szCs w:val="22"/>
              </w:rPr>
              <w:t>302,833</w:t>
            </w:r>
          </w:p>
        </w:tc>
        <w:tc>
          <w:tcPr>
            <w:tcW w:w="1166" w:type="dxa"/>
          </w:tcPr>
          <w:p w14:paraId="259BF808" w14:textId="371A0D83" w:rsidR="001A00E6" w:rsidRPr="001C2803" w:rsidRDefault="001A00E6" w:rsidP="001A00E6">
            <w:pPr>
              <w:tabs>
                <w:tab w:val="left" w:pos="2160"/>
                <w:tab w:val="right" w:pos="7280"/>
                <w:tab w:val="right" w:pos="8540"/>
              </w:tabs>
              <w:ind w:right="-45"/>
              <w:jc w:val="right"/>
              <w:rPr>
                <w:rFonts w:ascii="Browallia New" w:hAnsi="Browallia New" w:cs="Browallia New"/>
                <w:sz w:val="22"/>
                <w:szCs w:val="22"/>
              </w:rPr>
            </w:pPr>
            <w:r w:rsidRPr="00446439">
              <w:rPr>
                <w:rFonts w:ascii="Browallia New" w:hAnsi="Browallia New" w:cs="Browallia New"/>
                <w:sz w:val="22"/>
                <w:szCs w:val="22"/>
              </w:rPr>
              <w:t>317,302</w:t>
            </w:r>
          </w:p>
        </w:tc>
      </w:tr>
      <w:tr w:rsidR="001A00E6" w:rsidRPr="001C2803" w14:paraId="45FE3582" w14:textId="77777777" w:rsidTr="00C07995">
        <w:trPr>
          <w:trHeight w:val="68"/>
        </w:trPr>
        <w:tc>
          <w:tcPr>
            <w:tcW w:w="4392" w:type="dxa"/>
            <w:vAlign w:val="bottom"/>
          </w:tcPr>
          <w:p w14:paraId="1B90AF44" w14:textId="6F28E470" w:rsidR="001A00E6" w:rsidRPr="001C2803" w:rsidRDefault="001A00E6" w:rsidP="001A00E6">
            <w:pPr>
              <w:tabs>
                <w:tab w:val="left" w:pos="2160"/>
                <w:tab w:val="right" w:pos="7280"/>
                <w:tab w:val="right" w:pos="8540"/>
              </w:tabs>
              <w:ind w:left="176" w:right="-45" w:hanging="176"/>
              <w:rPr>
                <w:rFonts w:ascii="Browallia New" w:hAnsi="Browallia New" w:cs="Browallia New"/>
                <w:sz w:val="22"/>
                <w:szCs w:val="22"/>
                <w:cs/>
              </w:rPr>
            </w:pPr>
            <w:r w:rsidRPr="001C2803">
              <w:rPr>
                <w:rFonts w:ascii="Browallia New" w:hAnsi="Browallia New" w:cs="Browallia New" w:hint="cs"/>
                <w:sz w:val="22"/>
                <w:szCs w:val="22"/>
                <w:cs/>
              </w:rPr>
              <w:t>เงินกู้ยืมระยะยาว</w:t>
            </w:r>
          </w:p>
        </w:tc>
        <w:tc>
          <w:tcPr>
            <w:tcW w:w="1159" w:type="dxa"/>
          </w:tcPr>
          <w:p w14:paraId="18A0735C" w14:textId="442AA865" w:rsidR="001A00E6" w:rsidRPr="00D262DD" w:rsidRDefault="00391C96"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Pr>
                <w:rFonts w:ascii="Browallia New" w:hAnsi="Browallia New" w:cs="Browallia New"/>
                <w:sz w:val="22"/>
                <w:szCs w:val="22"/>
              </w:rPr>
              <w:t>1,217,986</w:t>
            </w:r>
          </w:p>
        </w:tc>
        <w:tc>
          <w:tcPr>
            <w:tcW w:w="1159" w:type="dxa"/>
          </w:tcPr>
          <w:p w14:paraId="5E7657FA" w14:textId="64B195D5" w:rsidR="001A00E6" w:rsidRPr="001C2803" w:rsidRDefault="001A00E6"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t>1,390,694</w:t>
            </w:r>
          </w:p>
        </w:tc>
        <w:tc>
          <w:tcPr>
            <w:tcW w:w="1196" w:type="dxa"/>
          </w:tcPr>
          <w:p w14:paraId="7D19FD90" w14:textId="46B65040" w:rsidR="001A00E6" w:rsidRPr="00E618E6" w:rsidRDefault="004975DD"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E618E6">
              <w:rPr>
                <w:rFonts w:ascii="Browallia New" w:hAnsi="Browallia New" w:cs="Browallia New"/>
                <w:sz w:val="22"/>
                <w:szCs w:val="22"/>
              </w:rPr>
              <w:t>135,066</w:t>
            </w:r>
          </w:p>
        </w:tc>
        <w:tc>
          <w:tcPr>
            <w:tcW w:w="1166" w:type="dxa"/>
          </w:tcPr>
          <w:p w14:paraId="69218528" w14:textId="7D852404" w:rsidR="001A00E6" w:rsidRPr="001C2803" w:rsidRDefault="001A00E6" w:rsidP="000031A2">
            <w:pPr>
              <w:pBdr>
                <w:bottom w:val="single" w:sz="4"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t>142,373</w:t>
            </w:r>
          </w:p>
        </w:tc>
      </w:tr>
      <w:tr w:rsidR="001A00E6" w:rsidRPr="001C2803" w14:paraId="467FECD9" w14:textId="77777777" w:rsidTr="007034B0">
        <w:trPr>
          <w:trHeight w:val="144"/>
        </w:trPr>
        <w:tc>
          <w:tcPr>
            <w:tcW w:w="4392" w:type="dxa"/>
            <w:vAlign w:val="bottom"/>
          </w:tcPr>
          <w:p w14:paraId="7397B0E3" w14:textId="77777777" w:rsidR="001A00E6" w:rsidRPr="007E5C00" w:rsidRDefault="001A00E6" w:rsidP="001A00E6">
            <w:pPr>
              <w:tabs>
                <w:tab w:val="left" w:pos="2160"/>
                <w:tab w:val="right" w:pos="7280"/>
                <w:tab w:val="right" w:pos="8540"/>
              </w:tabs>
              <w:ind w:right="-45"/>
              <w:jc w:val="thaiDistribute"/>
              <w:rPr>
                <w:rFonts w:ascii="Browallia New" w:hAnsi="Browallia New" w:cs="Browallia New"/>
                <w:b/>
                <w:bCs/>
                <w:sz w:val="22"/>
                <w:szCs w:val="22"/>
              </w:rPr>
            </w:pPr>
            <w:r w:rsidRPr="007E5C00">
              <w:rPr>
                <w:rFonts w:ascii="Browallia New" w:hAnsi="Browallia New" w:cs="Browallia New" w:hint="cs"/>
                <w:b/>
                <w:bCs/>
                <w:sz w:val="22"/>
                <w:szCs w:val="22"/>
                <w:cs/>
              </w:rPr>
              <w:t>รวม</w:t>
            </w:r>
          </w:p>
        </w:tc>
        <w:tc>
          <w:tcPr>
            <w:tcW w:w="1159" w:type="dxa"/>
            <w:vAlign w:val="bottom"/>
          </w:tcPr>
          <w:p w14:paraId="1D69DF17" w14:textId="384547CF" w:rsidR="001A00E6" w:rsidRPr="00CE5DB2" w:rsidRDefault="00A53360"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CE5DB2">
              <w:rPr>
                <w:rFonts w:ascii="Browallia New" w:hAnsi="Browallia New" w:cs="Browallia New"/>
                <w:sz w:val="22"/>
                <w:szCs w:val="22"/>
              </w:rPr>
              <w:t>3,085,</w:t>
            </w:r>
            <w:r w:rsidR="00862ABE" w:rsidRPr="00CE5DB2">
              <w:rPr>
                <w:rFonts w:ascii="Browallia New" w:hAnsi="Browallia New" w:cs="Browallia New"/>
                <w:sz w:val="22"/>
                <w:szCs w:val="22"/>
              </w:rPr>
              <w:t>183</w:t>
            </w:r>
          </w:p>
        </w:tc>
        <w:tc>
          <w:tcPr>
            <w:tcW w:w="1159" w:type="dxa"/>
            <w:vAlign w:val="bottom"/>
          </w:tcPr>
          <w:p w14:paraId="01A03B1E" w14:textId="0BCDFEF3" w:rsidR="001A00E6" w:rsidRPr="001C2803" w:rsidRDefault="001A00E6"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fldChar w:fldCharType="begin"/>
            </w:r>
            <w:r>
              <w:rPr>
                <w:rFonts w:ascii="Browallia New" w:hAnsi="Browallia New" w:cs="Browallia New"/>
                <w:sz w:val="22"/>
                <w:szCs w:val="22"/>
                <w:highlight w:val="green"/>
              </w:rPr>
              <w:instrText xml:space="preserve"> =SUM(ABOVE) </w:instrText>
            </w:r>
            <w:r w:rsidRPr="00D262DD">
              <w:rPr>
                <w:rFonts w:ascii="Browallia New" w:hAnsi="Browallia New" w:cs="Browallia New"/>
                <w:sz w:val="22"/>
                <w:szCs w:val="22"/>
              </w:rPr>
              <w:fldChar w:fldCharType="separate"/>
            </w:r>
            <w:r w:rsidRPr="00D262DD">
              <w:rPr>
                <w:rFonts w:ascii="Browallia New" w:hAnsi="Browallia New" w:cs="Browallia New"/>
                <w:sz w:val="22"/>
                <w:szCs w:val="22"/>
              </w:rPr>
              <w:t>3,429,939</w:t>
            </w:r>
            <w:r w:rsidRPr="00D262DD">
              <w:rPr>
                <w:rFonts w:ascii="Browallia New" w:hAnsi="Browallia New" w:cs="Browallia New"/>
                <w:sz w:val="22"/>
                <w:szCs w:val="22"/>
              </w:rPr>
              <w:fldChar w:fldCharType="end"/>
            </w:r>
          </w:p>
        </w:tc>
        <w:tc>
          <w:tcPr>
            <w:tcW w:w="1196" w:type="dxa"/>
            <w:vAlign w:val="bottom"/>
          </w:tcPr>
          <w:p w14:paraId="7B08A57E" w14:textId="32DFF833" w:rsidR="001A00E6" w:rsidRPr="00E618E6" w:rsidRDefault="004975DD"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E618E6">
              <w:rPr>
                <w:rFonts w:ascii="Browallia New" w:hAnsi="Browallia New" w:cs="Browallia New"/>
                <w:sz w:val="22"/>
                <w:szCs w:val="22"/>
              </w:rPr>
              <w:t>7</w:t>
            </w:r>
            <w:r w:rsidR="009225DD" w:rsidRPr="00E618E6">
              <w:rPr>
                <w:rFonts w:ascii="Browallia New" w:hAnsi="Browallia New" w:cs="Browallia New"/>
                <w:sz w:val="22"/>
                <w:szCs w:val="22"/>
              </w:rPr>
              <w:t>99</w:t>
            </w:r>
            <w:r w:rsidRPr="00E618E6">
              <w:rPr>
                <w:rFonts w:ascii="Browallia New" w:hAnsi="Browallia New" w:cs="Browallia New"/>
                <w:sz w:val="22"/>
                <w:szCs w:val="22"/>
              </w:rPr>
              <w:t>,271</w:t>
            </w:r>
          </w:p>
        </w:tc>
        <w:tc>
          <w:tcPr>
            <w:tcW w:w="1166" w:type="dxa"/>
            <w:vAlign w:val="bottom"/>
          </w:tcPr>
          <w:p w14:paraId="15C1CA70" w14:textId="77C3ADF4" w:rsidR="001A00E6" w:rsidRPr="001C2803" w:rsidRDefault="001A00E6" w:rsidP="000031A2">
            <w:pPr>
              <w:pBdr>
                <w:bottom w:val="single" w:sz="12" w:space="1" w:color="auto"/>
              </w:pBdr>
              <w:tabs>
                <w:tab w:val="left" w:pos="2160"/>
                <w:tab w:val="right" w:pos="7280"/>
                <w:tab w:val="right" w:pos="8540"/>
              </w:tabs>
              <w:ind w:right="-45"/>
              <w:jc w:val="right"/>
              <w:rPr>
                <w:rFonts w:ascii="Browallia New" w:hAnsi="Browallia New" w:cs="Browallia New"/>
                <w:sz w:val="22"/>
                <w:szCs w:val="22"/>
              </w:rPr>
            </w:pPr>
            <w:r w:rsidRPr="00D262DD">
              <w:rPr>
                <w:rFonts w:ascii="Browallia New" w:hAnsi="Browallia New" w:cs="Browallia New"/>
                <w:sz w:val="22"/>
                <w:szCs w:val="22"/>
              </w:rPr>
              <w:fldChar w:fldCharType="begin"/>
            </w:r>
            <w:r>
              <w:rPr>
                <w:rFonts w:ascii="Browallia New" w:hAnsi="Browallia New" w:cs="Browallia New"/>
                <w:sz w:val="22"/>
                <w:szCs w:val="22"/>
                <w:highlight w:val="green"/>
              </w:rPr>
              <w:instrText xml:space="preserve"> =SUM(ABOVE) </w:instrText>
            </w:r>
            <w:r w:rsidR="00524300">
              <w:rPr>
                <w:rFonts w:ascii="Browallia New" w:hAnsi="Browallia New" w:cs="Browallia New"/>
                <w:sz w:val="22"/>
                <w:szCs w:val="22"/>
              </w:rPr>
              <w:fldChar w:fldCharType="separate"/>
            </w:r>
            <w:r w:rsidRPr="00D262DD">
              <w:rPr>
                <w:rFonts w:ascii="Browallia New" w:hAnsi="Browallia New" w:cs="Browallia New"/>
                <w:sz w:val="22"/>
                <w:szCs w:val="22"/>
              </w:rPr>
              <w:fldChar w:fldCharType="end"/>
            </w:r>
            <w:r w:rsidRPr="00260735">
              <w:rPr>
                <w:rFonts w:ascii="Browallia New" w:hAnsi="Browallia New" w:cs="Browallia New"/>
                <w:sz w:val="22"/>
                <w:szCs w:val="22"/>
              </w:rPr>
              <w:t>828,954</w:t>
            </w:r>
          </w:p>
        </w:tc>
      </w:tr>
    </w:tbl>
    <w:p w14:paraId="516A4BB0" w14:textId="344AD889" w:rsidR="00346FF3" w:rsidRPr="005879C8" w:rsidRDefault="00346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5A9A2314" w14:textId="560422D2" w:rsidR="00015340" w:rsidRPr="005879C8" w:rsidRDefault="00015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i/>
          <w:iCs/>
          <w:sz w:val="16"/>
          <w:szCs w:val="16"/>
          <w:highlight w:val="yellow"/>
          <w:cs/>
        </w:rPr>
      </w:pPr>
    </w:p>
    <w:p w14:paraId="42AB6773" w14:textId="77777777" w:rsidR="0098154B" w:rsidRDefault="0098154B" w:rsidP="0098154B">
      <w:pPr>
        <w:pStyle w:val="BodyText2"/>
        <w:spacing w:line="240" w:lineRule="auto"/>
        <w:ind w:left="364"/>
        <w:jc w:val="thaiDistribute"/>
        <w:rPr>
          <w:rFonts w:ascii="Browallia New" w:hAnsi="Browallia New" w:cs="Browallia New"/>
          <w:spacing w:val="-4"/>
          <w:sz w:val="28"/>
          <w:szCs w:val="28"/>
        </w:rPr>
      </w:pPr>
      <w:r w:rsidRPr="0098154B">
        <w:rPr>
          <w:rFonts w:ascii="Browallia New" w:hAnsi="Browallia New" w:cs="Browallia New"/>
          <w:spacing w:val="-4"/>
          <w:sz w:val="28"/>
          <w:szCs w:val="28"/>
          <w:cs/>
        </w:rPr>
        <w:t>สินทรัพย์ทางการเงินใช้วิธีราคาทุนตัดจำหน่ายโดยใช้อัตราดอกเบี้ยที่แท้จริงในการวัดมูลค่า ดังนั้นมูลค่ายุติธรรมจึงมีมูลค่าใกล้เคียงกับมูลค่าทางบัญชี</w:t>
      </w:r>
    </w:p>
    <w:p w14:paraId="16547E9B" w14:textId="77777777" w:rsidR="00AC1205" w:rsidRDefault="00AC1205" w:rsidP="0098154B">
      <w:pPr>
        <w:pStyle w:val="BodyText2"/>
        <w:spacing w:line="240" w:lineRule="auto"/>
        <w:ind w:left="364"/>
        <w:jc w:val="thaiDistribute"/>
        <w:rPr>
          <w:rFonts w:ascii="Browallia New" w:hAnsi="Browallia New" w:cs="Browallia New"/>
          <w:spacing w:val="-4"/>
          <w:sz w:val="28"/>
          <w:szCs w:val="28"/>
        </w:rPr>
      </w:pPr>
    </w:p>
    <w:p w14:paraId="0AA5E762" w14:textId="77777777" w:rsidR="00112393" w:rsidRDefault="00112393" w:rsidP="00112393">
      <w:pPr>
        <w:pStyle w:val="BodyText2"/>
        <w:spacing w:line="240" w:lineRule="auto"/>
        <w:ind w:left="364"/>
        <w:jc w:val="thaiDistribute"/>
        <w:rPr>
          <w:rFonts w:ascii="Browallia New" w:hAnsi="Browallia New" w:cs="Browallia New"/>
          <w:spacing w:val="-4"/>
          <w:sz w:val="28"/>
          <w:szCs w:val="28"/>
        </w:rPr>
      </w:pPr>
      <w:r w:rsidRPr="00112393">
        <w:rPr>
          <w:rFonts w:ascii="Browallia New" w:hAnsi="Browallia New" w:cs="Browallia New"/>
          <w:spacing w:val="-4"/>
          <w:sz w:val="28"/>
          <w:szCs w:val="28"/>
          <w:cs/>
        </w:rPr>
        <w:t xml:space="preserve">หนี้สินทางการเงินที่เป็นเงินกู้ระยะสั้นจากสถาบันการเงินและเงินกู้ยืมระยะยาวมีอัตราดอกเบี้ยลอยตัวดังนั้นมูลค่ายุติธรรมจึงมีมูลค่าใกล้เคียงกับมูลค่าทางบัญชี </w:t>
      </w:r>
    </w:p>
    <w:p w14:paraId="4470DBBB" w14:textId="77777777" w:rsidR="00112393" w:rsidRPr="00112393" w:rsidRDefault="00112393" w:rsidP="00112393">
      <w:pPr>
        <w:pStyle w:val="BodyText2"/>
        <w:spacing w:line="240" w:lineRule="auto"/>
        <w:ind w:left="364"/>
        <w:jc w:val="thaiDistribute"/>
        <w:rPr>
          <w:rFonts w:ascii="Browallia New" w:hAnsi="Browallia New" w:cs="Browallia New"/>
          <w:spacing w:val="-4"/>
          <w:sz w:val="28"/>
          <w:szCs w:val="28"/>
          <w:cs/>
        </w:rPr>
      </w:pPr>
    </w:p>
    <w:p w14:paraId="3C7C611A" w14:textId="66ADED58" w:rsidR="00112393" w:rsidRDefault="00112393" w:rsidP="0098154B">
      <w:pPr>
        <w:pStyle w:val="BodyText2"/>
        <w:spacing w:line="240" w:lineRule="auto"/>
        <w:ind w:left="364"/>
        <w:jc w:val="thaiDistribute"/>
        <w:rPr>
          <w:rFonts w:ascii="Browallia New" w:hAnsi="Browallia New" w:cs="Browallia New"/>
          <w:spacing w:val="-4"/>
          <w:sz w:val="28"/>
          <w:szCs w:val="28"/>
          <w:cs/>
        </w:rPr>
      </w:pPr>
      <w:r w:rsidRPr="00112393">
        <w:rPr>
          <w:rFonts w:ascii="Browallia New" w:hAnsi="Browallia New" w:cs="Browallia New"/>
          <w:spacing w:val="-4"/>
          <w:sz w:val="28"/>
          <w:szCs w:val="28"/>
          <w:cs/>
        </w:rPr>
        <w:t xml:space="preserve">หุ้นกู้มีอัตราดอกเบี้ยคงที่มีมูลค่ายุติธรรมจำนวน </w:t>
      </w:r>
      <w:r w:rsidRPr="00112393">
        <w:rPr>
          <w:rFonts w:ascii="Browallia New" w:hAnsi="Browallia New" w:cs="Browallia New"/>
          <w:spacing w:val="-4"/>
          <w:sz w:val="28"/>
          <w:szCs w:val="28"/>
        </w:rPr>
        <w:t xml:space="preserve">716.88 </w:t>
      </w:r>
      <w:r w:rsidRPr="00112393">
        <w:rPr>
          <w:rFonts w:ascii="Browallia New" w:hAnsi="Browallia New" w:cs="Browallia New"/>
          <w:spacing w:val="-4"/>
          <w:sz w:val="28"/>
          <w:szCs w:val="28"/>
          <w:cs/>
        </w:rPr>
        <w:t>ล้านบาท</w:t>
      </w:r>
      <w:r w:rsidRPr="00112393">
        <w:rPr>
          <w:rFonts w:ascii="Browallia New" w:hAnsi="Browallia New" w:cs="Browallia New"/>
          <w:spacing w:val="-4"/>
          <w:sz w:val="28"/>
          <w:szCs w:val="28"/>
        </w:rPr>
        <w:t xml:space="preserve"> (</w:t>
      </w:r>
      <w:r w:rsidRPr="00112393">
        <w:rPr>
          <w:rFonts w:ascii="Browallia New" w:hAnsi="Browallia New" w:cs="Browallia New"/>
          <w:spacing w:val="-4"/>
          <w:sz w:val="28"/>
          <w:szCs w:val="28"/>
          <w:cs/>
        </w:rPr>
        <w:t>อ้างอิงจาก สมาคมตลาดตราสารหนี้ไทย</w:t>
      </w:r>
      <w:r w:rsidRPr="00112393">
        <w:rPr>
          <w:rFonts w:ascii="Browallia New" w:hAnsi="Browallia New" w:cs="Browallia New"/>
          <w:spacing w:val="-4"/>
          <w:sz w:val="28"/>
          <w:szCs w:val="28"/>
        </w:rPr>
        <w:t xml:space="preserve">) (31 </w:t>
      </w:r>
      <w:r w:rsidRPr="00112393">
        <w:rPr>
          <w:rFonts w:ascii="Browallia New" w:hAnsi="Browallia New" w:cs="Browallia New"/>
          <w:spacing w:val="-4"/>
          <w:sz w:val="28"/>
          <w:szCs w:val="28"/>
          <w:cs/>
        </w:rPr>
        <w:t xml:space="preserve">ธันวาคม </w:t>
      </w:r>
      <w:r w:rsidRPr="00112393">
        <w:rPr>
          <w:rFonts w:ascii="Browallia New" w:hAnsi="Browallia New" w:cs="Browallia New"/>
          <w:spacing w:val="-4"/>
          <w:sz w:val="28"/>
          <w:szCs w:val="28"/>
        </w:rPr>
        <w:t xml:space="preserve">2565: 1,161 </w:t>
      </w:r>
      <w:r w:rsidRPr="00112393">
        <w:rPr>
          <w:rFonts w:ascii="Browallia New" w:hAnsi="Browallia New" w:cs="Browallia New"/>
          <w:spacing w:val="-4"/>
          <w:sz w:val="28"/>
          <w:szCs w:val="28"/>
          <w:cs/>
        </w:rPr>
        <w:t>ล้านบาท</w:t>
      </w:r>
      <w:r w:rsidRPr="00112393">
        <w:rPr>
          <w:rFonts w:ascii="Browallia New" w:hAnsi="Browallia New" w:cs="Browallia New"/>
          <w:spacing w:val="-4"/>
          <w:sz w:val="28"/>
          <w:szCs w:val="28"/>
        </w:rPr>
        <w:t>)</w:t>
      </w:r>
    </w:p>
    <w:p w14:paraId="27AF8C01" w14:textId="77777777" w:rsidR="0098154B" w:rsidRPr="00112393" w:rsidRDefault="0098154B" w:rsidP="0098154B">
      <w:pPr>
        <w:pStyle w:val="BodyText2"/>
        <w:spacing w:line="240" w:lineRule="auto"/>
        <w:ind w:left="364"/>
        <w:jc w:val="thaiDistribute"/>
        <w:rPr>
          <w:rFonts w:ascii="Browallia New" w:hAnsi="Browallia New" w:cs="Browallia New"/>
          <w:spacing w:val="-4"/>
          <w:sz w:val="28"/>
          <w:szCs w:val="28"/>
          <w:lang w:val="en-US"/>
        </w:rPr>
      </w:pPr>
    </w:p>
    <w:p w14:paraId="0E5DEBBD" w14:textId="4449A07C" w:rsidR="006B3CE1" w:rsidRPr="00C54ADB" w:rsidRDefault="006748AE" w:rsidP="006748AE">
      <w:pPr>
        <w:pStyle w:val="BodyText2"/>
        <w:spacing w:line="240" w:lineRule="auto"/>
        <w:ind w:left="364"/>
        <w:jc w:val="thaiDistribute"/>
        <w:rPr>
          <w:rFonts w:cstheme="minorBidi"/>
          <w:spacing w:val="-4"/>
          <w:cs/>
        </w:rPr>
      </w:pPr>
      <w:r w:rsidRPr="0098154B">
        <w:rPr>
          <w:spacing w:val="-4"/>
          <w:cs/>
        </w:rPr>
        <w:br w:type="page"/>
      </w:r>
    </w:p>
    <w:p w14:paraId="398247B7" w14:textId="4DB0B007" w:rsidR="006A0928"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i/>
          <w:iCs/>
          <w:sz w:val="28"/>
          <w:szCs w:val="28"/>
        </w:rPr>
      </w:pPr>
      <w:r w:rsidRPr="00E70DD0">
        <w:rPr>
          <w:rFonts w:ascii="Browallia New" w:hAnsi="Browallia New" w:cs="Browallia New"/>
          <w:i/>
          <w:iCs/>
          <w:sz w:val="28"/>
          <w:szCs w:val="28"/>
          <w:cs/>
        </w:rPr>
        <w:t>วันครบกำหนดของหนี้สินทางการเงิน</w:t>
      </w:r>
    </w:p>
    <w:p w14:paraId="4C30A61C" w14:textId="77777777" w:rsidR="007636EE" w:rsidRPr="00E70DD0" w:rsidRDefault="006A0928"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rPr>
      </w:pPr>
      <w:r w:rsidRPr="00E70DD0">
        <w:rPr>
          <w:rFonts w:ascii="Browallia New" w:hAnsi="Browallia New" w:cs="Browallia New"/>
          <w:spacing w:val="-4"/>
          <w:sz w:val="28"/>
          <w:szCs w:val="28"/>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Pr="00E70DD0">
        <w:rPr>
          <w:rFonts w:ascii="Browallia New" w:hAnsi="Browallia New" w:cs="Browallia New"/>
          <w:spacing w:val="-4"/>
          <w:sz w:val="28"/>
          <w:szCs w:val="28"/>
        </w:rPr>
        <w:t xml:space="preserve">12 </w:t>
      </w:r>
      <w:r w:rsidRPr="00E70DD0">
        <w:rPr>
          <w:rFonts w:ascii="Browallia New" w:hAnsi="Browallia New" w:cs="Browallia New"/>
          <w:spacing w:val="-4"/>
          <w:sz w:val="28"/>
          <w:szCs w:val="28"/>
          <w:cs/>
        </w:rPr>
        <w:t xml:space="preserve">เดือน จะเท่ากับมูลค่าตามบัญชีของหนี้สินที่เกี่ยวข้องเนื่องจากการคิดลดไม่มีนัยสำคัญ กระแสเงินสดที่แสดงภายใต้สัญญาแลกเปลี่ยนอัตราดอกเบี้ยนั้นเป็นกระแสเงินสดโดยประมาณจากอัตราดอกเบี้ยล่วงหน้าที่เกี่ยวข้อง ณ วันสิ้นรอบระยะเวลารายงาน </w:t>
      </w:r>
    </w:p>
    <w:p w14:paraId="705B324F" w14:textId="77777777" w:rsidR="00BE254E" w:rsidRPr="00582236" w:rsidRDefault="00BE254E" w:rsidP="00015340">
      <w:pPr>
        <w:tabs>
          <w:tab w:val="clear" w:pos="227"/>
          <w:tab w:val="clear" w:pos="454"/>
          <w:tab w:val="clear" w:pos="680"/>
          <w:tab w:val="left" w:pos="2160"/>
          <w:tab w:val="left" w:pos="2880"/>
        </w:tabs>
        <w:spacing w:line="240" w:lineRule="auto"/>
        <w:ind w:left="364" w:right="-45"/>
        <w:jc w:val="thaiDistribute"/>
        <w:rPr>
          <w:rFonts w:ascii="Browallia New" w:hAnsi="Browallia New" w:cs="Browallia New"/>
          <w:spacing w:val="-4"/>
          <w:sz w:val="28"/>
          <w:szCs w:val="28"/>
          <w:highlight w:val="yellow"/>
        </w:rPr>
      </w:pPr>
    </w:p>
    <w:tbl>
      <w:tblPr>
        <w:tblW w:w="9015" w:type="dxa"/>
        <w:tblInd w:w="350" w:type="dxa"/>
        <w:tblLayout w:type="fixed"/>
        <w:tblCellMar>
          <w:left w:w="46" w:type="dxa"/>
          <w:right w:w="46" w:type="dxa"/>
        </w:tblCellMar>
        <w:tblLook w:val="0000" w:firstRow="0" w:lastRow="0" w:firstColumn="0" w:lastColumn="0" w:noHBand="0" w:noVBand="0"/>
      </w:tblPr>
      <w:tblGrid>
        <w:gridCol w:w="4045"/>
        <w:gridCol w:w="1107"/>
        <w:gridCol w:w="209"/>
        <w:gridCol w:w="1094"/>
        <w:gridCol w:w="222"/>
        <w:gridCol w:w="1022"/>
        <w:gridCol w:w="196"/>
        <w:gridCol w:w="1120"/>
      </w:tblGrid>
      <w:tr w:rsidR="007636EE" w:rsidRPr="00582236" w14:paraId="7BE33954" w14:textId="77777777" w:rsidTr="008C353A">
        <w:trPr>
          <w:trHeight w:val="20"/>
          <w:tblHeader/>
        </w:trPr>
        <w:tc>
          <w:tcPr>
            <w:tcW w:w="4045" w:type="dxa"/>
            <w:shd w:val="clear" w:color="auto" w:fill="auto"/>
            <w:vAlign w:val="bottom"/>
          </w:tcPr>
          <w:p w14:paraId="3E7F889A" w14:textId="77777777" w:rsidR="007636EE" w:rsidRPr="00E70DD0" w:rsidRDefault="007636EE" w:rsidP="00305AAE">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3DA8481C" w14:textId="77777777" w:rsidR="007636EE" w:rsidRPr="00E70DD0" w:rsidRDefault="007636EE" w:rsidP="00305AAE">
            <w:pPr>
              <w:tabs>
                <w:tab w:val="clear" w:pos="4678"/>
              </w:tabs>
              <w:spacing w:line="240" w:lineRule="auto"/>
              <w:ind w:left="237" w:right="24" w:hanging="237"/>
              <w:jc w:val="right"/>
              <w:rPr>
                <w:rFonts w:ascii="Browallia New" w:hAnsi="Browallia New" w:cs="Browallia New"/>
                <w:sz w:val="24"/>
                <w:szCs w:val="24"/>
                <w:cs/>
              </w:rPr>
            </w:pPr>
            <w:r w:rsidRPr="00E70DD0">
              <w:rPr>
                <w:rFonts w:ascii="Browallia New" w:hAnsi="Browallia New" w:cs="Browallia New"/>
                <w:color w:val="000000"/>
                <w:sz w:val="24"/>
                <w:szCs w:val="24"/>
                <w:cs/>
              </w:rPr>
              <w:t>(หน่วย</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w:t>
            </w:r>
            <w:r w:rsidRPr="00E70DD0">
              <w:rPr>
                <w:rFonts w:ascii="Browallia New" w:hAnsi="Browallia New" w:cs="Browallia New"/>
                <w:color w:val="000000"/>
                <w:sz w:val="24"/>
                <w:szCs w:val="24"/>
              </w:rPr>
              <w:t xml:space="preserve"> </w:t>
            </w:r>
            <w:r w:rsidRPr="00E70DD0">
              <w:rPr>
                <w:rFonts w:ascii="Browallia New" w:hAnsi="Browallia New" w:cs="Browallia New"/>
                <w:color w:val="000000"/>
                <w:sz w:val="24"/>
                <w:szCs w:val="24"/>
                <w:cs/>
              </w:rPr>
              <w:t>พันบาท)</w:t>
            </w:r>
          </w:p>
        </w:tc>
      </w:tr>
      <w:tr w:rsidR="007636EE" w:rsidRPr="00582236" w14:paraId="32442F4D" w14:textId="77777777" w:rsidTr="008C353A">
        <w:trPr>
          <w:trHeight w:val="20"/>
          <w:tblHeader/>
        </w:trPr>
        <w:tc>
          <w:tcPr>
            <w:tcW w:w="4045" w:type="dxa"/>
            <w:shd w:val="clear" w:color="auto" w:fill="auto"/>
            <w:vAlign w:val="bottom"/>
          </w:tcPr>
          <w:p w14:paraId="7236AEDF" w14:textId="5BE7AD7A" w:rsidR="007636EE" w:rsidRPr="00020CD0" w:rsidRDefault="007636E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4970" w:type="dxa"/>
            <w:gridSpan w:val="7"/>
            <w:tcBorders>
              <w:top w:val="single" w:sz="4" w:space="0" w:color="auto"/>
              <w:bottom w:val="single" w:sz="4" w:space="0" w:color="auto"/>
            </w:tcBorders>
            <w:shd w:val="clear" w:color="auto" w:fill="auto"/>
            <w:vAlign w:val="bottom"/>
          </w:tcPr>
          <w:p w14:paraId="684821C3" w14:textId="7F407C87" w:rsidR="007636EE" w:rsidRPr="00E70DD0" w:rsidRDefault="00C13B35" w:rsidP="00305AAE">
            <w:pPr>
              <w:tabs>
                <w:tab w:val="clear" w:pos="907"/>
              </w:tabs>
              <w:spacing w:line="240" w:lineRule="auto"/>
              <w:ind w:left="-108" w:right="-108"/>
              <w:jc w:val="center"/>
              <w:rPr>
                <w:rFonts w:ascii="Browallia New" w:hAnsi="Browallia New" w:cs="Browallia New"/>
                <w:sz w:val="24"/>
                <w:szCs w:val="24"/>
                <w:lang w:val="en-GB"/>
              </w:rPr>
            </w:pPr>
            <w:r w:rsidRPr="00C13B35">
              <w:rPr>
                <w:rFonts w:ascii="Browallia New" w:hAnsi="Browallia New" w:cs="Browallia New"/>
                <w:sz w:val="24"/>
                <w:szCs w:val="24"/>
                <w:cs/>
                <w:lang w:val="en-GB"/>
              </w:rPr>
              <w:t>งบการเงินรวม</w:t>
            </w:r>
          </w:p>
        </w:tc>
      </w:tr>
      <w:tr w:rsidR="00C13B35" w:rsidRPr="00582236" w14:paraId="52676E1A" w14:textId="77777777" w:rsidTr="008C353A">
        <w:trPr>
          <w:trHeight w:val="20"/>
          <w:tblHeader/>
        </w:trPr>
        <w:tc>
          <w:tcPr>
            <w:tcW w:w="4045" w:type="dxa"/>
            <w:shd w:val="clear" w:color="auto" w:fill="auto"/>
            <w:vAlign w:val="bottom"/>
          </w:tcPr>
          <w:p w14:paraId="2AE64E5A" w14:textId="2A5F9B30" w:rsidR="00C13B35" w:rsidRPr="00020CD0" w:rsidRDefault="00C13B35" w:rsidP="00C13B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วันครบกำหนดของหนี้สินทางการเงิน</w:t>
            </w:r>
          </w:p>
        </w:tc>
        <w:tc>
          <w:tcPr>
            <w:tcW w:w="1107" w:type="dxa"/>
            <w:tcBorders>
              <w:top w:val="single" w:sz="4" w:space="0" w:color="auto"/>
              <w:bottom w:val="single" w:sz="4" w:space="0" w:color="auto"/>
            </w:tcBorders>
            <w:shd w:val="clear" w:color="auto" w:fill="auto"/>
            <w:vAlign w:val="bottom"/>
          </w:tcPr>
          <w:p w14:paraId="6058A830" w14:textId="30D151A9"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lang w:val="en-GB"/>
              </w:rPr>
            </w:pPr>
            <w:r w:rsidRPr="00E70DD0">
              <w:rPr>
                <w:rFonts w:ascii="Browallia New" w:hAnsi="Browallia New" w:cs="Browallia New"/>
                <w:sz w:val="24"/>
                <w:szCs w:val="24"/>
                <w:cs/>
                <w:lang w:val="en-GB"/>
              </w:rPr>
              <w:t>ณ ปัจจุบัน</w:t>
            </w:r>
          </w:p>
        </w:tc>
        <w:tc>
          <w:tcPr>
            <w:tcW w:w="209" w:type="dxa"/>
            <w:tcBorders>
              <w:top w:val="single" w:sz="4" w:space="0" w:color="auto"/>
            </w:tcBorders>
            <w:shd w:val="clear" w:color="auto" w:fill="auto"/>
            <w:vAlign w:val="bottom"/>
          </w:tcPr>
          <w:p w14:paraId="44391CF1"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094" w:type="dxa"/>
            <w:tcBorders>
              <w:top w:val="single" w:sz="4" w:space="0" w:color="auto"/>
              <w:bottom w:val="single" w:sz="4" w:space="0" w:color="auto"/>
            </w:tcBorders>
            <w:shd w:val="clear" w:color="auto" w:fill="auto"/>
            <w:vAlign w:val="bottom"/>
          </w:tcPr>
          <w:p w14:paraId="5E182BC8" w14:textId="69369656"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 xml:space="preserve">ภายใน </w:t>
            </w:r>
            <w:r w:rsidRPr="00E70DD0">
              <w:rPr>
                <w:rFonts w:ascii="Browallia New" w:hAnsi="Browallia New" w:cs="Browallia New"/>
                <w:sz w:val="24"/>
                <w:szCs w:val="24"/>
              </w:rPr>
              <w:t xml:space="preserve">1 </w:t>
            </w:r>
            <w:r w:rsidRPr="00E70DD0">
              <w:rPr>
                <w:rFonts w:ascii="Browallia New" w:hAnsi="Browallia New" w:cs="Browallia New"/>
                <w:sz w:val="24"/>
                <w:szCs w:val="24"/>
                <w:cs/>
              </w:rPr>
              <w:t>ปี</w:t>
            </w:r>
          </w:p>
        </w:tc>
        <w:tc>
          <w:tcPr>
            <w:tcW w:w="222" w:type="dxa"/>
            <w:shd w:val="clear" w:color="auto" w:fill="auto"/>
            <w:vAlign w:val="bottom"/>
          </w:tcPr>
          <w:p w14:paraId="60547684" w14:textId="77777777" w:rsidR="00C13B35" w:rsidRPr="00E70DD0" w:rsidRDefault="00C13B35" w:rsidP="00C13B35">
            <w:pPr>
              <w:spacing w:line="240" w:lineRule="auto"/>
              <w:ind w:right="-10"/>
              <w:jc w:val="center"/>
              <w:rPr>
                <w:rFonts w:ascii="Browallia New" w:hAnsi="Browallia New" w:cs="Browallia New"/>
                <w:sz w:val="24"/>
                <w:szCs w:val="24"/>
              </w:rPr>
            </w:pPr>
          </w:p>
        </w:tc>
        <w:tc>
          <w:tcPr>
            <w:tcW w:w="1022" w:type="dxa"/>
            <w:tcBorders>
              <w:top w:val="single" w:sz="4" w:space="0" w:color="auto"/>
              <w:bottom w:val="single" w:sz="4" w:space="0" w:color="auto"/>
            </w:tcBorders>
            <w:shd w:val="clear" w:color="auto" w:fill="auto"/>
            <w:vAlign w:val="bottom"/>
          </w:tcPr>
          <w:p w14:paraId="23537E25" w14:textId="6E324831" w:rsidR="00C13B35" w:rsidRPr="00E70DD0" w:rsidRDefault="00C13B35" w:rsidP="00C13B35">
            <w:pPr>
              <w:tabs>
                <w:tab w:val="clear" w:pos="907"/>
              </w:tabs>
              <w:spacing w:line="240" w:lineRule="auto"/>
              <w:ind w:left="-108" w:right="-108"/>
              <w:jc w:val="center"/>
              <w:rPr>
                <w:rFonts w:ascii="Browallia New" w:hAnsi="Browallia New" w:cs="Browallia New"/>
                <w:sz w:val="24"/>
                <w:szCs w:val="24"/>
                <w:lang w:val="en-GB"/>
              </w:rPr>
            </w:pPr>
            <w:r w:rsidRPr="00E70DD0">
              <w:rPr>
                <w:rFonts w:ascii="Browallia New" w:hAnsi="Browallia New" w:cs="Browallia New"/>
                <w:sz w:val="24"/>
                <w:szCs w:val="24"/>
                <w:lang w:val="en-GB"/>
              </w:rPr>
              <w:t xml:space="preserve">1 - 5 </w:t>
            </w:r>
            <w:r w:rsidRPr="00E70DD0">
              <w:rPr>
                <w:rFonts w:ascii="Browallia New" w:hAnsi="Browallia New" w:cs="Browallia New"/>
                <w:sz w:val="24"/>
                <w:szCs w:val="24"/>
                <w:cs/>
                <w:lang w:val="en-GB"/>
              </w:rPr>
              <w:t>ปี</w:t>
            </w:r>
          </w:p>
        </w:tc>
        <w:tc>
          <w:tcPr>
            <w:tcW w:w="196" w:type="dxa"/>
            <w:tcBorders>
              <w:top w:val="single" w:sz="4" w:space="0" w:color="auto"/>
            </w:tcBorders>
            <w:shd w:val="clear" w:color="auto" w:fill="auto"/>
            <w:vAlign w:val="bottom"/>
          </w:tcPr>
          <w:p w14:paraId="551B2343" w14:textId="77777777"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p>
        </w:tc>
        <w:tc>
          <w:tcPr>
            <w:tcW w:w="1120" w:type="dxa"/>
            <w:tcBorders>
              <w:top w:val="single" w:sz="4" w:space="0" w:color="auto"/>
              <w:bottom w:val="single" w:sz="4" w:space="0" w:color="auto"/>
            </w:tcBorders>
            <w:shd w:val="clear" w:color="auto" w:fill="auto"/>
            <w:vAlign w:val="bottom"/>
          </w:tcPr>
          <w:p w14:paraId="0D24A8AB" w14:textId="1A086FAC" w:rsidR="00C13B35" w:rsidRPr="00E70DD0" w:rsidRDefault="00C13B35" w:rsidP="00C13B35">
            <w:pPr>
              <w:tabs>
                <w:tab w:val="clear" w:pos="907"/>
              </w:tabs>
              <w:spacing w:line="240" w:lineRule="auto"/>
              <w:ind w:left="-108" w:right="-108"/>
              <w:jc w:val="center"/>
              <w:rPr>
                <w:rFonts w:ascii="Browallia New" w:hAnsi="Browallia New" w:cs="Browallia New"/>
                <w:sz w:val="24"/>
                <w:szCs w:val="24"/>
                <w:cs/>
              </w:rPr>
            </w:pPr>
            <w:r w:rsidRPr="00E70DD0">
              <w:rPr>
                <w:rFonts w:ascii="Browallia New" w:hAnsi="Browallia New" w:cs="Browallia New"/>
                <w:sz w:val="24"/>
                <w:szCs w:val="24"/>
                <w:cs/>
              </w:rPr>
              <w:t>รวม</w:t>
            </w:r>
          </w:p>
        </w:tc>
      </w:tr>
      <w:tr w:rsidR="009A2D0E" w:rsidRPr="00582236" w14:paraId="23F58EB9" w14:textId="77777777" w:rsidTr="008C353A">
        <w:trPr>
          <w:trHeight w:val="20"/>
          <w:tblHeader/>
        </w:trPr>
        <w:tc>
          <w:tcPr>
            <w:tcW w:w="4045" w:type="dxa"/>
            <w:shd w:val="clear" w:color="auto" w:fill="auto"/>
          </w:tcPr>
          <w:p w14:paraId="7CD7614E" w14:textId="4505C221" w:rsidR="009A2D0E" w:rsidRPr="00020CD0" w:rsidRDefault="009A2D0E"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p>
        </w:tc>
        <w:tc>
          <w:tcPr>
            <w:tcW w:w="1107" w:type="dxa"/>
            <w:tcBorders>
              <w:top w:val="single" w:sz="4" w:space="0" w:color="auto"/>
            </w:tcBorders>
            <w:shd w:val="clear" w:color="auto" w:fill="auto"/>
            <w:vAlign w:val="bottom"/>
          </w:tcPr>
          <w:p w14:paraId="6DBCE059"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01F7AFA5" w14:textId="77777777" w:rsidR="009A2D0E" w:rsidRPr="00E70DD0" w:rsidRDefault="009A2D0E" w:rsidP="009A2D0E">
            <w:pPr>
              <w:spacing w:line="240" w:lineRule="auto"/>
              <w:ind w:right="851"/>
              <w:jc w:val="both"/>
              <w:rPr>
                <w:rFonts w:ascii="Browallia New" w:hAnsi="Browallia New" w:cs="Browallia New"/>
                <w:sz w:val="24"/>
                <w:szCs w:val="24"/>
              </w:rPr>
            </w:pPr>
          </w:p>
        </w:tc>
        <w:tc>
          <w:tcPr>
            <w:tcW w:w="1094" w:type="dxa"/>
            <w:tcBorders>
              <w:top w:val="single" w:sz="4" w:space="0" w:color="auto"/>
            </w:tcBorders>
            <w:shd w:val="clear" w:color="auto" w:fill="auto"/>
            <w:vAlign w:val="bottom"/>
          </w:tcPr>
          <w:p w14:paraId="161A036B" w14:textId="77777777" w:rsidR="009A2D0E" w:rsidRPr="00E70DD0" w:rsidRDefault="009A2D0E"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7F01D55E" w14:textId="77777777" w:rsidR="009A2D0E" w:rsidRPr="00E70DD0" w:rsidRDefault="009A2D0E" w:rsidP="009A2D0E">
            <w:pPr>
              <w:spacing w:line="240" w:lineRule="auto"/>
              <w:ind w:right="851"/>
              <w:jc w:val="right"/>
              <w:rPr>
                <w:rFonts w:ascii="Browallia New" w:hAnsi="Browallia New" w:cs="Browallia New"/>
                <w:sz w:val="24"/>
                <w:szCs w:val="24"/>
              </w:rPr>
            </w:pPr>
          </w:p>
        </w:tc>
        <w:tc>
          <w:tcPr>
            <w:tcW w:w="1022" w:type="dxa"/>
            <w:tcBorders>
              <w:top w:val="single" w:sz="4" w:space="0" w:color="auto"/>
            </w:tcBorders>
            <w:shd w:val="clear" w:color="auto" w:fill="auto"/>
            <w:vAlign w:val="bottom"/>
          </w:tcPr>
          <w:p w14:paraId="04638285" w14:textId="77777777" w:rsidR="009A2D0E" w:rsidRPr="00E70DD0" w:rsidRDefault="009A2D0E"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7892D618" w14:textId="77777777" w:rsidR="009A2D0E" w:rsidRPr="00E70DD0" w:rsidRDefault="009A2D0E" w:rsidP="009A2D0E">
            <w:pPr>
              <w:tabs>
                <w:tab w:val="center" w:pos="1229"/>
              </w:tabs>
              <w:spacing w:line="240" w:lineRule="auto"/>
              <w:jc w:val="right"/>
              <w:rPr>
                <w:rFonts w:ascii="Browallia New" w:hAnsi="Browallia New" w:cs="Browallia New"/>
                <w:sz w:val="24"/>
                <w:szCs w:val="24"/>
                <w:cs/>
              </w:rPr>
            </w:pPr>
          </w:p>
        </w:tc>
        <w:tc>
          <w:tcPr>
            <w:tcW w:w="1120" w:type="dxa"/>
            <w:tcBorders>
              <w:top w:val="single" w:sz="4" w:space="0" w:color="auto"/>
            </w:tcBorders>
            <w:shd w:val="clear" w:color="auto" w:fill="auto"/>
            <w:vAlign w:val="bottom"/>
          </w:tcPr>
          <w:p w14:paraId="342C563F" w14:textId="77777777" w:rsidR="009A2D0E" w:rsidRPr="00E70DD0" w:rsidRDefault="009A2D0E" w:rsidP="009A2D0E">
            <w:pPr>
              <w:spacing w:line="240" w:lineRule="auto"/>
              <w:jc w:val="right"/>
              <w:rPr>
                <w:rFonts w:ascii="Browallia New" w:hAnsi="Browallia New" w:cs="Browallia New"/>
                <w:sz w:val="24"/>
                <w:szCs w:val="24"/>
              </w:rPr>
            </w:pPr>
          </w:p>
        </w:tc>
      </w:tr>
      <w:tr w:rsidR="00CB088C" w:rsidRPr="00582236" w14:paraId="2D7782C8" w14:textId="77777777" w:rsidTr="008C353A">
        <w:trPr>
          <w:trHeight w:val="20"/>
          <w:tblHeader/>
        </w:trPr>
        <w:tc>
          <w:tcPr>
            <w:tcW w:w="4045" w:type="dxa"/>
            <w:shd w:val="clear" w:color="auto" w:fill="auto"/>
          </w:tcPr>
          <w:p w14:paraId="1102A92A" w14:textId="579E1CD0" w:rsidR="00CB088C" w:rsidRPr="00020CD0" w:rsidRDefault="00CB088C" w:rsidP="00020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020CD0">
              <w:rPr>
                <w:rFonts w:ascii="Browallia New" w:hAnsi="Browallia New" w:cs="Browallia New"/>
                <w:b/>
                <w:bCs/>
                <w:sz w:val="24"/>
                <w:szCs w:val="24"/>
                <w:cs/>
                <w:lang w:val="en-GB" w:eastAsia="en-GB"/>
              </w:rPr>
              <w:t xml:space="preserve">ณ วันที่ </w:t>
            </w:r>
            <w:r w:rsidRPr="00020CD0">
              <w:rPr>
                <w:rFonts w:ascii="Browallia New" w:hAnsi="Browallia New" w:cs="Browallia New"/>
                <w:b/>
                <w:bCs/>
                <w:sz w:val="24"/>
                <w:szCs w:val="24"/>
                <w:lang w:val="en-GB" w:eastAsia="en-GB"/>
              </w:rPr>
              <w:t xml:space="preserve">31 </w:t>
            </w:r>
            <w:r w:rsidRPr="00020CD0">
              <w:rPr>
                <w:rFonts w:ascii="Browallia New" w:hAnsi="Browallia New" w:cs="Browallia New"/>
                <w:b/>
                <w:bCs/>
                <w:sz w:val="24"/>
                <w:szCs w:val="24"/>
                <w:cs/>
                <w:lang w:val="en-GB" w:eastAsia="en-GB"/>
              </w:rPr>
              <w:t xml:space="preserve">ธันวาคม </w:t>
            </w:r>
            <w:r w:rsidRPr="00020CD0">
              <w:rPr>
                <w:rFonts w:ascii="Browallia New" w:hAnsi="Browallia New" w:cs="Browallia New"/>
                <w:b/>
                <w:bCs/>
                <w:sz w:val="24"/>
                <w:szCs w:val="24"/>
                <w:lang w:val="en-GB" w:eastAsia="en-GB"/>
              </w:rPr>
              <w:t>256</w:t>
            </w:r>
            <w:r w:rsidR="00AC4E93">
              <w:rPr>
                <w:rFonts w:ascii="Browallia New" w:hAnsi="Browallia New" w:cs="Browallia New"/>
                <w:b/>
                <w:bCs/>
                <w:sz w:val="24"/>
                <w:szCs w:val="24"/>
                <w:lang w:val="en-GB" w:eastAsia="en-GB"/>
              </w:rPr>
              <w:t>6</w:t>
            </w:r>
          </w:p>
        </w:tc>
        <w:tc>
          <w:tcPr>
            <w:tcW w:w="1107" w:type="dxa"/>
            <w:shd w:val="clear" w:color="auto" w:fill="auto"/>
            <w:vAlign w:val="bottom"/>
          </w:tcPr>
          <w:p w14:paraId="2E20714C"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09" w:type="dxa"/>
            <w:shd w:val="clear" w:color="auto" w:fill="auto"/>
            <w:vAlign w:val="bottom"/>
          </w:tcPr>
          <w:p w14:paraId="2DA73D90" w14:textId="77777777" w:rsidR="00CB088C" w:rsidRPr="007B620A" w:rsidRDefault="00CB088C" w:rsidP="009A2D0E">
            <w:pPr>
              <w:spacing w:line="240" w:lineRule="auto"/>
              <w:ind w:right="851"/>
              <w:jc w:val="both"/>
              <w:rPr>
                <w:rFonts w:ascii="Browallia New" w:hAnsi="Browallia New" w:cs="Browallia New"/>
                <w:sz w:val="24"/>
                <w:szCs w:val="24"/>
              </w:rPr>
            </w:pPr>
          </w:p>
        </w:tc>
        <w:tc>
          <w:tcPr>
            <w:tcW w:w="1094" w:type="dxa"/>
            <w:shd w:val="clear" w:color="auto" w:fill="auto"/>
            <w:vAlign w:val="bottom"/>
          </w:tcPr>
          <w:p w14:paraId="03F185B2" w14:textId="77777777" w:rsidR="00CB088C" w:rsidRPr="007B620A" w:rsidRDefault="00CB088C" w:rsidP="009A2D0E">
            <w:pPr>
              <w:spacing w:line="240" w:lineRule="auto"/>
              <w:ind w:left="-223" w:right="45"/>
              <w:jc w:val="right"/>
              <w:rPr>
                <w:rFonts w:ascii="Browallia New" w:hAnsi="Browallia New" w:cs="Browallia New"/>
                <w:sz w:val="24"/>
                <w:szCs w:val="24"/>
              </w:rPr>
            </w:pPr>
          </w:p>
        </w:tc>
        <w:tc>
          <w:tcPr>
            <w:tcW w:w="222" w:type="dxa"/>
            <w:shd w:val="clear" w:color="auto" w:fill="auto"/>
            <w:vAlign w:val="bottom"/>
          </w:tcPr>
          <w:p w14:paraId="63A2C2F9" w14:textId="77777777" w:rsidR="00CB088C" w:rsidRPr="007B620A" w:rsidRDefault="00CB088C" w:rsidP="009A2D0E">
            <w:pPr>
              <w:spacing w:line="240" w:lineRule="auto"/>
              <w:ind w:right="851"/>
              <w:jc w:val="right"/>
              <w:rPr>
                <w:rFonts w:ascii="Browallia New" w:hAnsi="Browallia New" w:cs="Browallia New"/>
                <w:sz w:val="24"/>
                <w:szCs w:val="24"/>
              </w:rPr>
            </w:pPr>
          </w:p>
        </w:tc>
        <w:tc>
          <w:tcPr>
            <w:tcW w:w="1022" w:type="dxa"/>
            <w:shd w:val="clear" w:color="auto" w:fill="auto"/>
            <w:vAlign w:val="bottom"/>
          </w:tcPr>
          <w:p w14:paraId="761EA4F8" w14:textId="77777777" w:rsidR="00CB088C" w:rsidRPr="007B620A" w:rsidRDefault="00CB088C" w:rsidP="009A2D0E">
            <w:pPr>
              <w:spacing w:line="240" w:lineRule="auto"/>
              <w:jc w:val="right"/>
              <w:rPr>
                <w:rFonts w:ascii="Browallia New" w:hAnsi="Browallia New" w:cs="Browallia New"/>
                <w:sz w:val="24"/>
                <w:szCs w:val="24"/>
                <w:cs/>
              </w:rPr>
            </w:pPr>
          </w:p>
        </w:tc>
        <w:tc>
          <w:tcPr>
            <w:tcW w:w="196" w:type="dxa"/>
            <w:shd w:val="clear" w:color="auto" w:fill="auto"/>
            <w:vAlign w:val="bottom"/>
          </w:tcPr>
          <w:p w14:paraId="10ABA81F" w14:textId="77777777" w:rsidR="00CB088C" w:rsidRPr="007B620A" w:rsidRDefault="00CB088C" w:rsidP="009A2D0E">
            <w:pPr>
              <w:tabs>
                <w:tab w:val="center" w:pos="1229"/>
              </w:tabs>
              <w:spacing w:line="240" w:lineRule="auto"/>
              <w:jc w:val="right"/>
              <w:rPr>
                <w:rFonts w:ascii="Browallia New" w:hAnsi="Browallia New" w:cs="Browallia New"/>
                <w:sz w:val="24"/>
                <w:szCs w:val="24"/>
                <w:cs/>
              </w:rPr>
            </w:pPr>
          </w:p>
        </w:tc>
        <w:tc>
          <w:tcPr>
            <w:tcW w:w="1120" w:type="dxa"/>
            <w:shd w:val="clear" w:color="auto" w:fill="auto"/>
            <w:vAlign w:val="bottom"/>
          </w:tcPr>
          <w:p w14:paraId="245D61A3" w14:textId="77777777" w:rsidR="00CB088C" w:rsidRPr="007B620A" w:rsidRDefault="00CB088C" w:rsidP="009A2D0E">
            <w:pPr>
              <w:spacing w:line="240" w:lineRule="auto"/>
              <w:jc w:val="right"/>
              <w:rPr>
                <w:rFonts w:ascii="Browallia New" w:hAnsi="Browallia New" w:cs="Browallia New"/>
                <w:sz w:val="24"/>
                <w:szCs w:val="24"/>
              </w:rPr>
            </w:pPr>
          </w:p>
        </w:tc>
      </w:tr>
      <w:tr w:rsidR="00B81269" w:rsidRPr="00582236" w14:paraId="105E6D88" w14:textId="77777777" w:rsidTr="008C353A">
        <w:trPr>
          <w:trHeight w:val="20"/>
        </w:trPr>
        <w:tc>
          <w:tcPr>
            <w:tcW w:w="4045" w:type="dxa"/>
            <w:shd w:val="clear" w:color="auto" w:fill="auto"/>
          </w:tcPr>
          <w:p w14:paraId="1E710EE6" w14:textId="440EF248" w:rsidR="00B81269" w:rsidRPr="007B620A" w:rsidRDefault="00B81269" w:rsidP="00B81269">
            <w:pPr>
              <w:tabs>
                <w:tab w:val="left" w:pos="2160"/>
                <w:tab w:val="right" w:pos="7280"/>
                <w:tab w:val="right" w:pos="8540"/>
              </w:tabs>
              <w:ind w:right="-45"/>
              <w:rPr>
                <w:rFonts w:ascii="Browallia New" w:hAnsi="Browallia New" w:cs="Browallia New"/>
                <w:sz w:val="24"/>
                <w:szCs w:val="24"/>
                <w:cs/>
              </w:rPr>
            </w:pPr>
            <w:r w:rsidRPr="00B87C94">
              <w:rPr>
                <w:rFonts w:ascii="Browallia New" w:hAnsi="Browallia New" w:cs="Browallia New"/>
                <w:sz w:val="24"/>
                <w:szCs w:val="24"/>
                <w:cs/>
              </w:rPr>
              <w:t>เงินเบิกเกินบัญชีและเงินกู้ยืมระยะสั้นจากสถาบันการเงิน</w:t>
            </w:r>
          </w:p>
        </w:tc>
        <w:tc>
          <w:tcPr>
            <w:tcW w:w="1107" w:type="dxa"/>
            <w:shd w:val="clear" w:color="auto" w:fill="auto"/>
          </w:tcPr>
          <w:p w14:paraId="7255502A" w14:textId="7AF1E98F" w:rsidR="00B81269" w:rsidRPr="00CC3A84" w:rsidRDefault="00B81269" w:rsidP="00B81269">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4DF14774" w14:textId="77777777" w:rsidR="00B81269" w:rsidRPr="00A20907" w:rsidRDefault="00B81269" w:rsidP="00B81269">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vAlign w:val="bottom"/>
          </w:tcPr>
          <w:p w14:paraId="3C4F1212" w14:textId="3AABCE4F" w:rsidR="00B81269" w:rsidRPr="00634337" w:rsidRDefault="000B66B3" w:rsidP="00B81269">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1,090,582</w:t>
            </w:r>
          </w:p>
        </w:tc>
        <w:tc>
          <w:tcPr>
            <w:tcW w:w="222" w:type="dxa"/>
            <w:shd w:val="clear" w:color="auto" w:fill="auto"/>
            <w:vAlign w:val="bottom"/>
          </w:tcPr>
          <w:p w14:paraId="407509B7" w14:textId="77777777" w:rsidR="00B81269" w:rsidRPr="00634337" w:rsidRDefault="00B81269" w:rsidP="00B81269">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vAlign w:val="bottom"/>
          </w:tcPr>
          <w:p w14:paraId="65028EC4" w14:textId="55DB8BCF" w:rsidR="00B81269" w:rsidRPr="00634337" w:rsidRDefault="00E77594" w:rsidP="00B81269">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196" w:type="dxa"/>
            <w:shd w:val="clear" w:color="auto" w:fill="auto"/>
            <w:vAlign w:val="bottom"/>
          </w:tcPr>
          <w:p w14:paraId="2E2BD483" w14:textId="77777777" w:rsidR="00B81269" w:rsidRPr="00634337" w:rsidRDefault="00B81269" w:rsidP="00B81269">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vAlign w:val="bottom"/>
          </w:tcPr>
          <w:p w14:paraId="6284813A" w14:textId="2EDDEDC9" w:rsidR="00B81269" w:rsidRPr="00634337" w:rsidRDefault="00B961DF" w:rsidP="00B81269">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1,090,582</w:t>
            </w:r>
          </w:p>
        </w:tc>
      </w:tr>
      <w:tr w:rsidR="00B961DF" w:rsidRPr="00582236" w14:paraId="0F52FFD8" w14:textId="77777777" w:rsidTr="008C353A">
        <w:trPr>
          <w:trHeight w:val="102"/>
        </w:trPr>
        <w:tc>
          <w:tcPr>
            <w:tcW w:w="4045" w:type="dxa"/>
            <w:shd w:val="clear" w:color="auto" w:fill="auto"/>
          </w:tcPr>
          <w:p w14:paraId="119CBD9F" w14:textId="3AE83E3A"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8E240D">
              <w:rPr>
                <w:rFonts w:ascii="Browallia New" w:hAnsi="Browallia New" w:cs="Browallia New"/>
                <w:sz w:val="24"/>
                <w:szCs w:val="24"/>
                <w:cs/>
              </w:rPr>
              <w:t>เจ้าหนี้การค้าและค่าใช้จ่ายค้างจ่าย</w:t>
            </w:r>
          </w:p>
        </w:tc>
        <w:tc>
          <w:tcPr>
            <w:tcW w:w="1107" w:type="dxa"/>
            <w:shd w:val="clear" w:color="auto" w:fill="auto"/>
          </w:tcPr>
          <w:p w14:paraId="45232D9D" w14:textId="2D9A1A92" w:rsidR="00B961DF" w:rsidRPr="00CC3A84" w:rsidRDefault="00B961DF" w:rsidP="00B961DF">
            <w:pPr>
              <w:spacing w:line="240" w:lineRule="auto"/>
              <w:ind w:left="-223" w:right="45"/>
              <w:jc w:val="right"/>
              <w:rPr>
                <w:rFonts w:ascii="Browallia New" w:hAnsi="Browallia New" w:cs="Browallia New"/>
                <w:sz w:val="24"/>
                <w:szCs w:val="24"/>
                <w:cs/>
              </w:rPr>
            </w:pPr>
            <w:r w:rsidRPr="00CC3A84">
              <w:rPr>
                <w:rFonts w:ascii="Browallia New" w:hAnsi="Browallia New" w:cs="Browallia New"/>
                <w:sz w:val="24"/>
                <w:szCs w:val="24"/>
              </w:rPr>
              <w:t>-</w:t>
            </w:r>
          </w:p>
        </w:tc>
        <w:tc>
          <w:tcPr>
            <w:tcW w:w="209" w:type="dxa"/>
            <w:shd w:val="clear" w:color="auto" w:fill="auto"/>
            <w:vAlign w:val="bottom"/>
          </w:tcPr>
          <w:p w14:paraId="7199CA5B" w14:textId="77777777" w:rsidR="00B961DF" w:rsidRPr="00A2090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33F4FB99" w14:textId="35F8CC20"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cs/>
              </w:rPr>
            </w:pPr>
            <w:r>
              <w:rPr>
                <w:rFonts w:ascii="Browallia New" w:hAnsi="Browallia New" w:cs="Browallia New"/>
                <w:sz w:val="24"/>
                <w:szCs w:val="24"/>
              </w:rPr>
              <w:t>494,451</w:t>
            </w:r>
          </w:p>
        </w:tc>
        <w:tc>
          <w:tcPr>
            <w:tcW w:w="222" w:type="dxa"/>
            <w:shd w:val="clear" w:color="auto" w:fill="auto"/>
          </w:tcPr>
          <w:p w14:paraId="5864DDD8"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309F8954" w14:textId="628F70C5"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cs/>
              </w:rPr>
            </w:pPr>
            <w:r>
              <w:rPr>
                <w:rFonts w:ascii="Browallia New" w:hAnsi="Browallia New" w:cs="Browallia New"/>
                <w:sz w:val="24"/>
                <w:szCs w:val="24"/>
              </w:rPr>
              <w:t>-</w:t>
            </w:r>
          </w:p>
        </w:tc>
        <w:tc>
          <w:tcPr>
            <w:tcW w:w="196" w:type="dxa"/>
            <w:shd w:val="clear" w:color="auto" w:fill="auto"/>
          </w:tcPr>
          <w:p w14:paraId="73641788"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1E7A933" w14:textId="10ACDED3"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494,451</w:t>
            </w:r>
          </w:p>
        </w:tc>
      </w:tr>
      <w:tr w:rsidR="00B961DF" w:rsidRPr="00582236" w14:paraId="4F796E62" w14:textId="77777777" w:rsidTr="008C353A">
        <w:trPr>
          <w:trHeight w:val="20"/>
        </w:trPr>
        <w:tc>
          <w:tcPr>
            <w:tcW w:w="4045" w:type="dxa"/>
            <w:shd w:val="clear" w:color="auto" w:fill="auto"/>
          </w:tcPr>
          <w:p w14:paraId="7E2DADAC" w14:textId="222A7CDF"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C47394">
              <w:rPr>
                <w:rFonts w:ascii="Browallia New" w:hAnsi="Browallia New" w:cs="Browallia New"/>
                <w:sz w:val="24"/>
                <w:szCs w:val="24"/>
                <w:cs/>
              </w:rPr>
              <w:t>เงินรับล่วงหน้าตามสัญญาขายอสังหาริมทรัพย์</w:t>
            </w:r>
          </w:p>
        </w:tc>
        <w:tc>
          <w:tcPr>
            <w:tcW w:w="1107" w:type="dxa"/>
            <w:shd w:val="clear" w:color="auto" w:fill="auto"/>
          </w:tcPr>
          <w:p w14:paraId="396CA622" w14:textId="0BFA2431" w:rsidR="00B961DF" w:rsidRPr="00CC3A84"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182E2991" w14:textId="77777777" w:rsidR="00B961DF" w:rsidRPr="00A2090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3DFD5088" w14:textId="2F2DACC0"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75,862</w:t>
            </w:r>
          </w:p>
        </w:tc>
        <w:tc>
          <w:tcPr>
            <w:tcW w:w="222" w:type="dxa"/>
            <w:shd w:val="clear" w:color="auto" w:fill="auto"/>
          </w:tcPr>
          <w:p w14:paraId="3A07355E"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41972752" w14:textId="33E616F9"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196" w:type="dxa"/>
            <w:shd w:val="clear" w:color="auto" w:fill="auto"/>
          </w:tcPr>
          <w:p w14:paraId="5ECC5C43"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60FC709F" w14:textId="52ECFAAD"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75,862</w:t>
            </w:r>
          </w:p>
        </w:tc>
      </w:tr>
      <w:tr w:rsidR="00B961DF" w:rsidRPr="00582236" w14:paraId="131D4664" w14:textId="77777777" w:rsidTr="008C353A">
        <w:trPr>
          <w:trHeight w:val="20"/>
        </w:trPr>
        <w:tc>
          <w:tcPr>
            <w:tcW w:w="4045" w:type="dxa"/>
            <w:shd w:val="clear" w:color="auto" w:fill="auto"/>
          </w:tcPr>
          <w:p w14:paraId="006A6038" w14:textId="6AC6431A" w:rsidR="00B961DF" w:rsidRPr="00C47394"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หุ้นกู้</w:t>
            </w:r>
          </w:p>
        </w:tc>
        <w:tc>
          <w:tcPr>
            <w:tcW w:w="1107" w:type="dxa"/>
            <w:shd w:val="clear" w:color="auto" w:fill="auto"/>
          </w:tcPr>
          <w:p w14:paraId="0BF9FF04" w14:textId="164B146A" w:rsidR="00B961DF" w:rsidRPr="00CC3A84"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10B8F88D" w14:textId="77777777" w:rsidR="00B961DF" w:rsidRPr="00A2090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2323EBC4" w14:textId="45531B54"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w:t>
            </w:r>
          </w:p>
        </w:tc>
        <w:tc>
          <w:tcPr>
            <w:tcW w:w="222" w:type="dxa"/>
            <w:shd w:val="clear" w:color="auto" w:fill="auto"/>
          </w:tcPr>
          <w:p w14:paraId="34187251"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8E660C9" w14:textId="43555E2F"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720,570</w:t>
            </w:r>
          </w:p>
        </w:tc>
        <w:tc>
          <w:tcPr>
            <w:tcW w:w="196" w:type="dxa"/>
            <w:shd w:val="clear" w:color="auto" w:fill="auto"/>
          </w:tcPr>
          <w:p w14:paraId="291BC890" w14:textId="77777777"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29EA0DB9" w14:textId="38F19EC9" w:rsidR="00B961DF" w:rsidRPr="001C681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720,570</w:t>
            </w:r>
          </w:p>
        </w:tc>
      </w:tr>
      <w:tr w:rsidR="00B961DF" w:rsidRPr="00582236" w14:paraId="4E74FD04" w14:textId="77777777" w:rsidTr="008C353A">
        <w:trPr>
          <w:trHeight w:val="20"/>
        </w:trPr>
        <w:tc>
          <w:tcPr>
            <w:tcW w:w="4045" w:type="dxa"/>
            <w:shd w:val="clear" w:color="auto" w:fill="auto"/>
          </w:tcPr>
          <w:p w14:paraId="2F9D7F48" w14:textId="5549174F" w:rsidR="00B961DF" w:rsidRPr="00C47394"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หนี้สินตามสัญญาเช่า</w:t>
            </w:r>
          </w:p>
        </w:tc>
        <w:tc>
          <w:tcPr>
            <w:tcW w:w="1107" w:type="dxa"/>
            <w:shd w:val="clear" w:color="auto" w:fill="auto"/>
          </w:tcPr>
          <w:p w14:paraId="4828C26D" w14:textId="595AEB37" w:rsidR="00B961DF" w:rsidRPr="00CC3A84"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5EB79E32" w14:textId="77777777" w:rsidR="00B961DF" w:rsidRPr="0023245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shd w:val="clear" w:color="auto" w:fill="auto"/>
          </w:tcPr>
          <w:p w14:paraId="453CD2C2" w14:textId="64244A5D" w:rsidR="00B961DF" w:rsidRPr="002C10F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15,524</w:t>
            </w:r>
          </w:p>
        </w:tc>
        <w:tc>
          <w:tcPr>
            <w:tcW w:w="222" w:type="dxa"/>
            <w:shd w:val="clear" w:color="auto" w:fill="auto"/>
          </w:tcPr>
          <w:p w14:paraId="496E3A36" w14:textId="77777777" w:rsidR="00B961DF" w:rsidRPr="002C10F7"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4BC0C60" w14:textId="36164ABA" w:rsidR="00B961DF" w:rsidRPr="00E77594"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lang w:bidi="th-TH"/>
              </w:rPr>
            </w:pPr>
            <w:r w:rsidRPr="00CE5DB2">
              <w:rPr>
                <w:rFonts w:ascii="Browallia New" w:hAnsi="Browallia New" w:cs="Browallia New"/>
                <w:sz w:val="24"/>
                <w:szCs w:val="24"/>
                <w:lang w:bidi="th-TH"/>
              </w:rPr>
              <w:t>40,</w:t>
            </w:r>
            <w:r w:rsidR="00CE5DB2" w:rsidRPr="00CE5DB2">
              <w:rPr>
                <w:rFonts w:ascii="Browallia New" w:hAnsi="Browallia New" w:cs="Browallia New"/>
                <w:sz w:val="24"/>
                <w:szCs w:val="24"/>
                <w:lang w:bidi="th-TH"/>
              </w:rPr>
              <w:t>521</w:t>
            </w:r>
          </w:p>
        </w:tc>
        <w:tc>
          <w:tcPr>
            <w:tcW w:w="196" w:type="dxa"/>
            <w:shd w:val="clear" w:color="auto" w:fill="auto"/>
          </w:tcPr>
          <w:p w14:paraId="5D3381C9" w14:textId="77777777" w:rsidR="00B961DF" w:rsidRPr="002C10F7"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1C06DDBB" w14:textId="56A3707E" w:rsidR="00B961DF" w:rsidRPr="002C10F7" w:rsidRDefault="00CE5DB2"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56,045</w:t>
            </w:r>
          </w:p>
        </w:tc>
      </w:tr>
      <w:tr w:rsidR="00B961DF" w:rsidRPr="00582236" w14:paraId="62A7C48E" w14:textId="77777777" w:rsidTr="00A91C53">
        <w:trPr>
          <w:trHeight w:val="20"/>
        </w:trPr>
        <w:tc>
          <w:tcPr>
            <w:tcW w:w="4045" w:type="dxa"/>
            <w:shd w:val="clear" w:color="auto" w:fill="auto"/>
          </w:tcPr>
          <w:p w14:paraId="008C91A7" w14:textId="27D5ACB2"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 xml:space="preserve">เงินกู้ยืมระยะยาว </w:t>
            </w:r>
          </w:p>
        </w:tc>
        <w:tc>
          <w:tcPr>
            <w:tcW w:w="1107" w:type="dxa"/>
            <w:tcBorders>
              <w:bottom w:val="single" w:sz="4" w:space="0" w:color="auto"/>
            </w:tcBorders>
            <w:shd w:val="clear" w:color="auto" w:fill="auto"/>
          </w:tcPr>
          <w:p w14:paraId="2BBC644C" w14:textId="0FFE8C7A" w:rsidR="00B961DF" w:rsidRPr="00CC3A84"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75608D07" w14:textId="77777777" w:rsidR="00B961DF" w:rsidRPr="0023245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tcBorders>
              <w:bottom w:val="single" w:sz="4" w:space="0" w:color="auto"/>
            </w:tcBorders>
            <w:shd w:val="clear" w:color="auto" w:fill="auto"/>
          </w:tcPr>
          <w:p w14:paraId="140F2D95" w14:textId="2C4725CD"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323,824</w:t>
            </w:r>
          </w:p>
        </w:tc>
        <w:tc>
          <w:tcPr>
            <w:tcW w:w="222" w:type="dxa"/>
            <w:shd w:val="clear" w:color="auto" w:fill="auto"/>
          </w:tcPr>
          <w:p w14:paraId="25547BE1" w14:textId="77777777"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bottom w:val="single" w:sz="4" w:space="0" w:color="auto"/>
            </w:tcBorders>
            <w:shd w:val="clear" w:color="auto" w:fill="auto"/>
          </w:tcPr>
          <w:p w14:paraId="35213CE8" w14:textId="4BC07660"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894,16</w:t>
            </w:r>
            <w:r w:rsidR="006A2742">
              <w:rPr>
                <w:rFonts w:ascii="Browallia New" w:hAnsi="Browallia New" w:cs="Browallia New"/>
                <w:sz w:val="24"/>
                <w:szCs w:val="24"/>
              </w:rPr>
              <w:t>2</w:t>
            </w:r>
          </w:p>
        </w:tc>
        <w:tc>
          <w:tcPr>
            <w:tcW w:w="196" w:type="dxa"/>
            <w:shd w:val="clear" w:color="auto" w:fill="auto"/>
          </w:tcPr>
          <w:p w14:paraId="572A65C6" w14:textId="77777777"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tcBorders>
              <w:bottom w:val="single" w:sz="4" w:space="0" w:color="auto"/>
            </w:tcBorders>
            <w:shd w:val="clear" w:color="auto" w:fill="auto"/>
          </w:tcPr>
          <w:p w14:paraId="108F4070" w14:textId="26FF566B" w:rsidR="00B961DF" w:rsidRPr="00EF7646" w:rsidRDefault="006A2742"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1,217,986</w:t>
            </w:r>
          </w:p>
        </w:tc>
      </w:tr>
      <w:tr w:rsidR="00B961DF" w:rsidRPr="00582236" w14:paraId="477A1E2B" w14:textId="77777777" w:rsidTr="008C353A">
        <w:trPr>
          <w:trHeight w:val="20"/>
        </w:trPr>
        <w:tc>
          <w:tcPr>
            <w:tcW w:w="4045" w:type="dxa"/>
            <w:shd w:val="clear" w:color="auto" w:fill="auto"/>
          </w:tcPr>
          <w:p w14:paraId="17703BE2" w14:textId="551169C6" w:rsidR="00B961DF" w:rsidRPr="002F7309" w:rsidRDefault="00B961DF" w:rsidP="00B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2F7309">
              <w:rPr>
                <w:rFonts w:ascii="Browallia New" w:hAnsi="Browallia New" w:cs="Browallia New"/>
                <w:b/>
                <w:bCs/>
                <w:sz w:val="24"/>
                <w:szCs w:val="24"/>
                <w:cs/>
                <w:lang w:val="en-GB" w:eastAsia="en-GB"/>
              </w:rPr>
              <w:t>รวมหนี้สินทางการเงินที่มิใช่อนุพันธ์</w:t>
            </w:r>
          </w:p>
        </w:tc>
        <w:tc>
          <w:tcPr>
            <w:tcW w:w="1107" w:type="dxa"/>
            <w:tcBorders>
              <w:top w:val="single" w:sz="4" w:space="0" w:color="auto"/>
              <w:bottom w:val="single" w:sz="12" w:space="0" w:color="auto"/>
            </w:tcBorders>
            <w:shd w:val="clear" w:color="auto" w:fill="auto"/>
          </w:tcPr>
          <w:p w14:paraId="47B61376" w14:textId="335FE296" w:rsidR="00B961DF" w:rsidRPr="00CC3A84"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2F155ED9" w14:textId="77777777" w:rsidR="00B961DF" w:rsidRPr="00232457"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green"/>
              </w:rPr>
            </w:pPr>
          </w:p>
        </w:tc>
        <w:tc>
          <w:tcPr>
            <w:tcW w:w="1094" w:type="dxa"/>
            <w:tcBorders>
              <w:top w:val="single" w:sz="4" w:space="0" w:color="auto"/>
              <w:bottom w:val="single" w:sz="12" w:space="0" w:color="auto"/>
            </w:tcBorders>
            <w:shd w:val="clear" w:color="auto" w:fill="auto"/>
          </w:tcPr>
          <w:p w14:paraId="61E48186" w14:textId="44666631"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r>
              <w:rPr>
                <w:rFonts w:ascii="Browallia New" w:hAnsi="Browallia New" w:cs="Browallia New"/>
                <w:sz w:val="24"/>
                <w:szCs w:val="24"/>
                <w:lang w:val="en-US" w:bidi="th-TH"/>
              </w:rPr>
              <w:t>2,000,243</w:t>
            </w:r>
          </w:p>
        </w:tc>
        <w:tc>
          <w:tcPr>
            <w:tcW w:w="222" w:type="dxa"/>
            <w:shd w:val="clear" w:color="auto" w:fill="auto"/>
          </w:tcPr>
          <w:p w14:paraId="1649D197" w14:textId="77777777"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top w:val="single" w:sz="4" w:space="0" w:color="auto"/>
              <w:bottom w:val="single" w:sz="12" w:space="0" w:color="auto"/>
            </w:tcBorders>
            <w:shd w:val="clear" w:color="auto" w:fill="auto"/>
          </w:tcPr>
          <w:p w14:paraId="28FA5484" w14:textId="09DB3DC5" w:rsidR="00B961DF" w:rsidRPr="00EF7646" w:rsidRDefault="00B961DF" w:rsidP="00B961D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t>1,655,</w:t>
            </w:r>
            <w:r w:rsidR="00EC603F">
              <w:rPr>
                <w:rFonts w:ascii="Browallia New" w:hAnsi="Browallia New" w:cs="Browallia New"/>
                <w:sz w:val="24"/>
                <w:szCs w:val="24"/>
              </w:rPr>
              <w:t>253</w:t>
            </w:r>
          </w:p>
        </w:tc>
        <w:tc>
          <w:tcPr>
            <w:tcW w:w="196" w:type="dxa"/>
            <w:shd w:val="clear" w:color="auto" w:fill="auto"/>
          </w:tcPr>
          <w:p w14:paraId="26890A72" w14:textId="77777777" w:rsidR="00B961DF" w:rsidRPr="00EF7646"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120" w:type="dxa"/>
            <w:tcBorders>
              <w:top w:val="single" w:sz="4" w:space="0" w:color="auto"/>
              <w:bottom w:val="single" w:sz="12" w:space="0" w:color="auto"/>
            </w:tcBorders>
            <w:shd w:val="clear" w:color="auto" w:fill="auto"/>
          </w:tcPr>
          <w:p w14:paraId="72627D9E" w14:textId="08EE52A8" w:rsidR="00B961DF" w:rsidRPr="00B961DF" w:rsidRDefault="009B7DA1" w:rsidP="00B961DF">
            <w:pPr>
              <w:pStyle w:val="acctfourfigures"/>
              <w:tabs>
                <w:tab w:val="clear" w:pos="765"/>
              </w:tabs>
              <w:spacing w:line="240" w:lineRule="auto"/>
              <w:ind w:left="-46" w:right="25"/>
              <w:jc w:val="right"/>
              <w:rPr>
                <w:rFonts w:ascii="Browallia New" w:hAnsi="Browallia New" w:cs="Browallia New"/>
                <w:sz w:val="24"/>
                <w:szCs w:val="24"/>
                <w:highlight w:val="green"/>
                <w:lang w:val="en-US" w:bidi="th-TH"/>
              </w:rPr>
            </w:pPr>
            <w:r w:rsidRPr="00BC2A74">
              <w:rPr>
                <w:rFonts w:ascii="Browallia New" w:hAnsi="Browallia New" w:cs="Browallia New"/>
                <w:sz w:val="24"/>
                <w:szCs w:val="24"/>
                <w:lang w:val="en-US" w:bidi="th-TH"/>
              </w:rPr>
              <w:t>3,655,</w:t>
            </w:r>
            <w:r w:rsidR="00BC2A74" w:rsidRPr="00BC2A74">
              <w:rPr>
                <w:rFonts w:ascii="Browallia New" w:hAnsi="Browallia New" w:cs="Browallia New"/>
                <w:sz w:val="24"/>
                <w:szCs w:val="24"/>
                <w:lang w:val="en-US" w:bidi="th-TH"/>
              </w:rPr>
              <w:t>496</w:t>
            </w:r>
          </w:p>
        </w:tc>
      </w:tr>
      <w:tr w:rsidR="00B961DF" w:rsidRPr="00582236" w14:paraId="47EA98FA" w14:textId="4B66E52F" w:rsidTr="00A91C53">
        <w:trPr>
          <w:trHeight w:val="20"/>
          <w:tblHeader/>
        </w:trPr>
        <w:tc>
          <w:tcPr>
            <w:tcW w:w="4045" w:type="dxa"/>
            <w:shd w:val="clear" w:color="auto" w:fill="auto"/>
          </w:tcPr>
          <w:p w14:paraId="057ED20F" w14:textId="77777777" w:rsidR="00B961DF" w:rsidRPr="00E70DD0" w:rsidRDefault="00B961DF" w:rsidP="00B961DF">
            <w:pPr>
              <w:spacing w:line="240" w:lineRule="auto"/>
              <w:ind w:left="248" w:right="851" w:hanging="248"/>
              <w:rPr>
                <w:rFonts w:ascii="Browallia New" w:hAnsi="Browallia New" w:cs="Browallia New"/>
                <w:sz w:val="24"/>
                <w:szCs w:val="24"/>
              </w:rPr>
            </w:pPr>
          </w:p>
        </w:tc>
        <w:tc>
          <w:tcPr>
            <w:tcW w:w="4970" w:type="dxa"/>
            <w:gridSpan w:val="7"/>
            <w:shd w:val="clear" w:color="auto" w:fill="auto"/>
            <w:vAlign w:val="bottom"/>
          </w:tcPr>
          <w:p w14:paraId="6D4D4205" w14:textId="2AB97344" w:rsidR="00B961DF" w:rsidRPr="00E70DD0" w:rsidRDefault="00B961DF" w:rsidP="00B961DF">
            <w:pPr>
              <w:tabs>
                <w:tab w:val="clear" w:pos="4678"/>
              </w:tabs>
              <w:spacing w:line="240" w:lineRule="auto"/>
              <w:ind w:left="237" w:right="24" w:hanging="237"/>
              <w:jc w:val="right"/>
              <w:rPr>
                <w:rFonts w:ascii="Browallia New" w:hAnsi="Browallia New" w:cs="Browallia New"/>
                <w:sz w:val="24"/>
                <w:szCs w:val="24"/>
                <w:cs/>
              </w:rPr>
            </w:pPr>
          </w:p>
        </w:tc>
      </w:tr>
      <w:tr w:rsidR="00B961DF" w:rsidRPr="00582236" w14:paraId="5B4C700F" w14:textId="136AAFDA" w:rsidTr="008C353A">
        <w:trPr>
          <w:trHeight w:val="20"/>
          <w:tblHeader/>
        </w:trPr>
        <w:tc>
          <w:tcPr>
            <w:tcW w:w="4045" w:type="dxa"/>
            <w:shd w:val="clear" w:color="auto" w:fill="auto"/>
          </w:tcPr>
          <w:p w14:paraId="0DFB7CAD" w14:textId="70A1A04E" w:rsidR="00B961DF" w:rsidRPr="00020CD0" w:rsidRDefault="00B961DF" w:rsidP="00B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020CD0">
              <w:rPr>
                <w:rFonts w:ascii="Browallia New" w:hAnsi="Browallia New" w:cs="Browallia New"/>
                <w:b/>
                <w:bCs/>
                <w:sz w:val="24"/>
                <w:szCs w:val="24"/>
                <w:cs/>
                <w:lang w:val="en-GB" w:eastAsia="en-GB"/>
              </w:rPr>
              <w:t xml:space="preserve">ณ วันที่ </w:t>
            </w:r>
            <w:r w:rsidRPr="00020CD0">
              <w:rPr>
                <w:rFonts w:ascii="Browallia New" w:hAnsi="Browallia New" w:cs="Browallia New"/>
                <w:b/>
                <w:bCs/>
                <w:sz w:val="24"/>
                <w:szCs w:val="24"/>
                <w:lang w:val="en-GB" w:eastAsia="en-GB"/>
              </w:rPr>
              <w:t xml:space="preserve">31 </w:t>
            </w:r>
            <w:r w:rsidRPr="00020CD0">
              <w:rPr>
                <w:rFonts w:ascii="Browallia New" w:hAnsi="Browallia New" w:cs="Browallia New"/>
                <w:b/>
                <w:bCs/>
                <w:sz w:val="24"/>
                <w:szCs w:val="24"/>
                <w:cs/>
                <w:lang w:val="en-GB" w:eastAsia="en-GB"/>
              </w:rPr>
              <w:t xml:space="preserve">ธันวาคม </w:t>
            </w:r>
            <w:r w:rsidRPr="00020CD0">
              <w:rPr>
                <w:rFonts w:ascii="Browallia New" w:hAnsi="Browallia New" w:cs="Browallia New"/>
                <w:b/>
                <w:bCs/>
                <w:sz w:val="24"/>
                <w:szCs w:val="24"/>
                <w:lang w:val="en-GB" w:eastAsia="en-GB"/>
              </w:rPr>
              <w:t>256</w:t>
            </w:r>
            <w:r>
              <w:rPr>
                <w:rFonts w:ascii="Browallia New" w:hAnsi="Browallia New" w:cs="Browallia New"/>
                <w:b/>
                <w:bCs/>
                <w:sz w:val="24"/>
                <w:szCs w:val="24"/>
                <w:lang w:val="en-GB" w:eastAsia="en-GB"/>
              </w:rPr>
              <w:t>5</w:t>
            </w:r>
          </w:p>
        </w:tc>
        <w:tc>
          <w:tcPr>
            <w:tcW w:w="4970" w:type="dxa"/>
            <w:gridSpan w:val="7"/>
            <w:shd w:val="clear" w:color="auto" w:fill="auto"/>
            <w:vAlign w:val="bottom"/>
          </w:tcPr>
          <w:p w14:paraId="03EAA1C3" w14:textId="410F0E9F" w:rsidR="00B961DF" w:rsidRPr="00E70DD0" w:rsidRDefault="00B961DF" w:rsidP="00B961DF">
            <w:pPr>
              <w:tabs>
                <w:tab w:val="clear" w:pos="907"/>
              </w:tabs>
              <w:spacing w:line="240" w:lineRule="auto"/>
              <w:ind w:left="-108" w:right="-108"/>
              <w:jc w:val="center"/>
              <w:rPr>
                <w:rFonts w:ascii="Browallia New" w:hAnsi="Browallia New" w:cs="Browallia New"/>
                <w:sz w:val="24"/>
                <w:szCs w:val="24"/>
                <w:lang w:val="en-GB"/>
              </w:rPr>
            </w:pPr>
          </w:p>
        </w:tc>
      </w:tr>
      <w:tr w:rsidR="00B961DF" w:rsidRPr="00582236" w14:paraId="4876BC17" w14:textId="77777777" w:rsidTr="006160B6">
        <w:trPr>
          <w:trHeight w:val="20"/>
          <w:tblHeader/>
        </w:trPr>
        <w:tc>
          <w:tcPr>
            <w:tcW w:w="4045" w:type="dxa"/>
            <w:shd w:val="clear" w:color="auto" w:fill="auto"/>
          </w:tcPr>
          <w:p w14:paraId="1E73CE76" w14:textId="0B6CB238" w:rsidR="00B961DF" w:rsidRPr="00020CD0" w:rsidRDefault="00B961DF" w:rsidP="00B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B87C94">
              <w:rPr>
                <w:rFonts w:ascii="Browallia New" w:hAnsi="Browallia New" w:cs="Browallia New"/>
                <w:sz w:val="24"/>
                <w:szCs w:val="24"/>
                <w:cs/>
              </w:rPr>
              <w:t>เงินเบิกเกินบัญชีและเงินกู้ยืมระยะสั้นจากสถาบันการเงิน</w:t>
            </w:r>
          </w:p>
        </w:tc>
        <w:tc>
          <w:tcPr>
            <w:tcW w:w="1107" w:type="dxa"/>
            <w:shd w:val="clear" w:color="auto" w:fill="auto"/>
          </w:tcPr>
          <w:p w14:paraId="5BC444A1" w14:textId="49D81A22" w:rsidR="00B961DF" w:rsidRPr="005C7F0E" w:rsidRDefault="00B961DF" w:rsidP="00B961DF">
            <w:pPr>
              <w:spacing w:line="240" w:lineRule="auto"/>
              <w:ind w:left="-223" w:right="45"/>
              <w:jc w:val="right"/>
              <w:rPr>
                <w:rFonts w:ascii="Browallia New" w:hAnsi="Browallia New" w:cs="Browallia New"/>
                <w:sz w:val="24"/>
                <w:szCs w:val="24"/>
                <w:cs/>
              </w:rPr>
            </w:pPr>
            <w:r w:rsidRPr="00CC3A84">
              <w:rPr>
                <w:rFonts w:ascii="Browallia New" w:hAnsi="Browallia New" w:cs="Browallia New"/>
                <w:sz w:val="24"/>
                <w:szCs w:val="24"/>
              </w:rPr>
              <w:t>-</w:t>
            </w:r>
          </w:p>
        </w:tc>
        <w:tc>
          <w:tcPr>
            <w:tcW w:w="209" w:type="dxa"/>
            <w:shd w:val="clear" w:color="auto" w:fill="auto"/>
            <w:vAlign w:val="bottom"/>
          </w:tcPr>
          <w:p w14:paraId="1389C46F" w14:textId="77777777" w:rsidR="00B961DF" w:rsidRPr="00E70DD0" w:rsidRDefault="00B961DF" w:rsidP="00B961DF">
            <w:pPr>
              <w:tabs>
                <w:tab w:val="clear" w:pos="907"/>
              </w:tabs>
              <w:spacing w:line="240" w:lineRule="auto"/>
              <w:ind w:left="-108" w:right="-108"/>
              <w:jc w:val="center"/>
              <w:rPr>
                <w:rFonts w:ascii="Browallia New" w:hAnsi="Browallia New" w:cs="Browallia New"/>
                <w:sz w:val="24"/>
                <w:szCs w:val="24"/>
                <w:cs/>
              </w:rPr>
            </w:pPr>
          </w:p>
        </w:tc>
        <w:tc>
          <w:tcPr>
            <w:tcW w:w="1094" w:type="dxa"/>
            <w:shd w:val="clear" w:color="auto" w:fill="auto"/>
            <w:vAlign w:val="bottom"/>
          </w:tcPr>
          <w:p w14:paraId="2741980A" w14:textId="026F573B" w:rsidR="00B961DF" w:rsidRPr="00E70DD0" w:rsidRDefault="00B961DF" w:rsidP="00B961DF">
            <w:pPr>
              <w:spacing w:line="240" w:lineRule="auto"/>
              <w:ind w:left="-223" w:right="45"/>
              <w:jc w:val="right"/>
              <w:rPr>
                <w:rFonts w:ascii="Browallia New" w:hAnsi="Browallia New" w:cs="Browallia New"/>
                <w:sz w:val="24"/>
                <w:szCs w:val="24"/>
                <w:cs/>
              </w:rPr>
            </w:pPr>
            <w:r w:rsidRPr="00634337">
              <w:rPr>
                <w:rFonts w:ascii="Browallia New" w:hAnsi="Browallia New" w:cs="Browallia New"/>
                <w:sz w:val="24"/>
                <w:szCs w:val="24"/>
              </w:rPr>
              <w:t>928,393</w:t>
            </w:r>
          </w:p>
        </w:tc>
        <w:tc>
          <w:tcPr>
            <w:tcW w:w="222" w:type="dxa"/>
            <w:shd w:val="clear" w:color="auto" w:fill="auto"/>
            <w:vAlign w:val="bottom"/>
          </w:tcPr>
          <w:p w14:paraId="1A727693" w14:textId="77777777" w:rsidR="00B961DF" w:rsidRPr="00E70DD0" w:rsidRDefault="00B961DF" w:rsidP="00B961DF">
            <w:pPr>
              <w:spacing w:line="240" w:lineRule="auto"/>
              <w:ind w:right="-10"/>
              <w:jc w:val="center"/>
              <w:rPr>
                <w:rFonts w:ascii="Browallia New" w:hAnsi="Browallia New" w:cs="Browallia New"/>
                <w:sz w:val="24"/>
                <w:szCs w:val="24"/>
              </w:rPr>
            </w:pPr>
          </w:p>
        </w:tc>
        <w:tc>
          <w:tcPr>
            <w:tcW w:w="1022" w:type="dxa"/>
            <w:shd w:val="clear" w:color="auto" w:fill="auto"/>
            <w:vAlign w:val="bottom"/>
          </w:tcPr>
          <w:p w14:paraId="343BAF0F" w14:textId="047233DA" w:rsidR="00B961DF" w:rsidRPr="00DC354E" w:rsidRDefault="00B961DF" w:rsidP="00B961DF">
            <w:pPr>
              <w:spacing w:line="240" w:lineRule="auto"/>
              <w:jc w:val="right"/>
              <w:rPr>
                <w:rFonts w:ascii="Browallia New" w:hAnsi="Browallia New" w:cs="Browallia New"/>
                <w:sz w:val="24"/>
                <w:szCs w:val="24"/>
              </w:rPr>
            </w:pPr>
            <w:r w:rsidRPr="00634337">
              <w:rPr>
                <w:rFonts w:ascii="Browallia New" w:hAnsi="Browallia New" w:cs="Browallia New"/>
                <w:sz w:val="24"/>
                <w:szCs w:val="24"/>
              </w:rPr>
              <w:t>-</w:t>
            </w:r>
          </w:p>
        </w:tc>
        <w:tc>
          <w:tcPr>
            <w:tcW w:w="196" w:type="dxa"/>
            <w:shd w:val="clear" w:color="auto" w:fill="auto"/>
            <w:vAlign w:val="bottom"/>
          </w:tcPr>
          <w:p w14:paraId="70B79B21" w14:textId="77777777" w:rsidR="00B961DF" w:rsidRPr="00E70DD0" w:rsidRDefault="00B961DF" w:rsidP="00B961DF">
            <w:pPr>
              <w:tabs>
                <w:tab w:val="clear" w:pos="907"/>
              </w:tabs>
              <w:spacing w:line="240" w:lineRule="auto"/>
              <w:ind w:left="-108" w:right="-108"/>
              <w:jc w:val="center"/>
              <w:rPr>
                <w:rFonts w:ascii="Browallia New" w:hAnsi="Browallia New" w:cs="Browallia New"/>
                <w:sz w:val="24"/>
                <w:szCs w:val="24"/>
                <w:cs/>
              </w:rPr>
            </w:pPr>
          </w:p>
        </w:tc>
        <w:tc>
          <w:tcPr>
            <w:tcW w:w="1120" w:type="dxa"/>
            <w:shd w:val="clear" w:color="auto" w:fill="auto"/>
            <w:vAlign w:val="bottom"/>
          </w:tcPr>
          <w:p w14:paraId="4EC7222B" w14:textId="2C3BD544" w:rsidR="00B961DF" w:rsidRPr="00E70DD0" w:rsidRDefault="00B961DF" w:rsidP="00B961DF">
            <w:pPr>
              <w:spacing w:line="240" w:lineRule="auto"/>
              <w:jc w:val="right"/>
              <w:rPr>
                <w:rFonts w:ascii="Browallia New" w:hAnsi="Browallia New" w:cs="Browallia New"/>
                <w:sz w:val="24"/>
                <w:szCs w:val="24"/>
                <w:cs/>
              </w:rPr>
            </w:pPr>
            <w:r w:rsidRPr="00634337">
              <w:rPr>
                <w:rFonts w:ascii="Browallia New" w:hAnsi="Browallia New" w:cs="Browallia New"/>
                <w:sz w:val="24"/>
                <w:szCs w:val="24"/>
              </w:rPr>
              <w:t>928,393</w:t>
            </w:r>
          </w:p>
        </w:tc>
      </w:tr>
      <w:tr w:rsidR="00B961DF" w:rsidRPr="00582236" w14:paraId="4A2866DE" w14:textId="77777777" w:rsidTr="008C353A">
        <w:trPr>
          <w:trHeight w:val="20"/>
          <w:tblHeader/>
        </w:trPr>
        <w:tc>
          <w:tcPr>
            <w:tcW w:w="4045" w:type="dxa"/>
            <w:shd w:val="clear" w:color="auto" w:fill="auto"/>
          </w:tcPr>
          <w:p w14:paraId="0E1A8A7C" w14:textId="4F1C88C6" w:rsidR="00B961DF" w:rsidRPr="00020CD0" w:rsidRDefault="00B961DF" w:rsidP="00B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lang w:val="en-GB" w:eastAsia="en-GB"/>
              </w:rPr>
            </w:pPr>
            <w:r w:rsidRPr="008E240D">
              <w:rPr>
                <w:rFonts w:ascii="Browallia New" w:hAnsi="Browallia New" w:cs="Browallia New"/>
                <w:sz w:val="24"/>
                <w:szCs w:val="24"/>
                <w:cs/>
              </w:rPr>
              <w:t>เจ้าหนี้การค้าและค่าใช้จ่ายค้างจ่าย</w:t>
            </w:r>
          </w:p>
        </w:tc>
        <w:tc>
          <w:tcPr>
            <w:tcW w:w="1107" w:type="dxa"/>
            <w:shd w:val="clear" w:color="auto" w:fill="auto"/>
          </w:tcPr>
          <w:p w14:paraId="2B3F7F81" w14:textId="0E715C7A" w:rsidR="00B961DF" w:rsidRPr="00E70DD0"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3E0B4424" w14:textId="77777777" w:rsidR="00B961DF" w:rsidRPr="00E70DD0" w:rsidRDefault="00B961DF" w:rsidP="00B961DF">
            <w:pPr>
              <w:spacing w:line="240" w:lineRule="auto"/>
              <w:ind w:right="851"/>
              <w:jc w:val="both"/>
              <w:rPr>
                <w:rFonts w:ascii="Browallia New" w:hAnsi="Browallia New" w:cs="Browallia New"/>
                <w:sz w:val="24"/>
                <w:szCs w:val="24"/>
              </w:rPr>
            </w:pPr>
          </w:p>
        </w:tc>
        <w:tc>
          <w:tcPr>
            <w:tcW w:w="1094" w:type="dxa"/>
            <w:shd w:val="clear" w:color="auto" w:fill="auto"/>
          </w:tcPr>
          <w:p w14:paraId="5141EF78" w14:textId="2DF56330" w:rsidR="00B961DF" w:rsidRPr="00E70DD0" w:rsidRDefault="00B961DF" w:rsidP="00B961DF">
            <w:pPr>
              <w:spacing w:line="240" w:lineRule="auto"/>
              <w:ind w:left="-223" w:right="45"/>
              <w:jc w:val="right"/>
              <w:rPr>
                <w:rFonts w:ascii="Browallia New" w:hAnsi="Browallia New" w:cs="Browallia New"/>
                <w:sz w:val="24"/>
                <w:szCs w:val="24"/>
              </w:rPr>
            </w:pPr>
            <w:r w:rsidRPr="001C6817">
              <w:rPr>
                <w:rFonts w:ascii="Browallia New" w:hAnsi="Browallia New" w:cs="Browallia New"/>
                <w:sz w:val="24"/>
                <w:szCs w:val="24"/>
              </w:rPr>
              <w:t>516,231</w:t>
            </w:r>
          </w:p>
        </w:tc>
        <w:tc>
          <w:tcPr>
            <w:tcW w:w="222" w:type="dxa"/>
            <w:shd w:val="clear" w:color="auto" w:fill="auto"/>
          </w:tcPr>
          <w:p w14:paraId="698CB8FD" w14:textId="77777777" w:rsidR="00B961DF" w:rsidRPr="00E70DD0" w:rsidRDefault="00B961DF" w:rsidP="00B961DF">
            <w:pPr>
              <w:spacing w:line="240" w:lineRule="auto"/>
              <w:ind w:right="851"/>
              <w:jc w:val="right"/>
              <w:rPr>
                <w:rFonts w:ascii="Browallia New" w:hAnsi="Browallia New" w:cs="Browallia New"/>
                <w:sz w:val="24"/>
                <w:szCs w:val="24"/>
              </w:rPr>
            </w:pPr>
          </w:p>
        </w:tc>
        <w:tc>
          <w:tcPr>
            <w:tcW w:w="1022" w:type="dxa"/>
            <w:shd w:val="clear" w:color="auto" w:fill="auto"/>
          </w:tcPr>
          <w:p w14:paraId="56A1BF6A" w14:textId="39EB06BC" w:rsidR="00B961DF" w:rsidRPr="00E70DD0" w:rsidRDefault="00B961DF" w:rsidP="00B961DF">
            <w:pPr>
              <w:spacing w:line="240" w:lineRule="auto"/>
              <w:jc w:val="right"/>
              <w:rPr>
                <w:rFonts w:ascii="Browallia New" w:hAnsi="Browallia New" w:cs="Browallia New"/>
                <w:sz w:val="24"/>
                <w:szCs w:val="24"/>
                <w:cs/>
              </w:rPr>
            </w:pPr>
            <w:r w:rsidRPr="001C6817">
              <w:rPr>
                <w:rFonts w:ascii="Browallia New" w:hAnsi="Browallia New" w:cs="Browallia New"/>
                <w:sz w:val="24"/>
                <w:szCs w:val="24"/>
              </w:rPr>
              <w:t>-</w:t>
            </w:r>
          </w:p>
        </w:tc>
        <w:tc>
          <w:tcPr>
            <w:tcW w:w="196" w:type="dxa"/>
            <w:shd w:val="clear" w:color="auto" w:fill="auto"/>
          </w:tcPr>
          <w:p w14:paraId="163928DE" w14:textId="77777777" w:rsidR="00B961DF" w:rsidRPr="00E70DD0" w:rsidRDefault="00B961DF" w:rsidP="00B961DF">
            <w:pPr>
              <w:tabs>
                <w:tab w:val="center" w:pos="1229"/>
              </w:tabs>
              <w:spacing w:line="240" w:lineRule="auto"/>
              <w:jc w:val="right"/>
              <w:rPr>
                <w:rFonts w:ascii="Browallia New" w:hAnsi="Browallia New" w:cs="Browallia New"/>
                <w:sz w:val="24"/>
                <w:szCs w:val="24"/>
                <w:cs/>
              </w:rPr>
            </w:pPr>
          </w:p>
        </w:tc>
        <w:tc>
          <w:tcPr>
            <w:tcW w:w="1120" w:type="dxa"/>
            <w:shd w:val="clear" w:color="auto" w:fill="auto"/>
          </w:tcPr>
          <w:p w14:paraId="29E17A95" w14:textId="086E37C6" w:rsidR="00B961DF" w:rsidRPr="00E70DD0" w:rsidRDefault="00B961DF" w:rsidP="00B961DF">
            <w:pPr>
              <w:spacing w:line="240" w:lineRule="auto"/>
              <w:jc w:val="right"/>
              <w:rPr>
                <w:rFonts w:ascii="Browallia New" w:hAnsi="Browallia New" w:cs="Browallia New"/>
                <w:sz w:val="24"/>
                <w:szCs w:val="24"/>
              </w:rPr>
            </w:pPr>
            <w:r w:rsidRPr="001C6817">
              <w:rPr>
                <w:rFonts w:ascii="Browallia New" w:hAnsi="Browallia New" w:cs="Browallia New"/>
                <w:sz w:val="24"/>
                <w:szCs w:val="24"/>
              </w:rPr>
              <w:t>516,231</w:t>
            </w:r>
          </w:p>
        </w:tc>
      </w:tr>
      <w:tr w:rsidR="00B961DF" w:rsidRPr="00582236" w14:paraId="6B942A74" w14:textId="77777777" w:rsidTr="006160B6">
        <w:trPr>
          <w:trHeight w:val="20"/>
          <w:tblHeader/>
        </w:trPr>
        <w:tc>
          <w:tcPr>
            <w:tcW w:w="4045" w:type="dxa"/>
            <w:shd w:val="clear" w:color="auto" w:fill="auto"/>
          </w:tcPr>
          <w:p w14:paraId="0AFF2A18" w14:textId="13987DDD" w:rsidR="00B961DF" w:rsidRPr="00020CD0" w:rsidRDefault="00B961DF" w:rsidP="00B96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right" w:pos="7280"/>
                <w:tab w:val="right" w:pos="8540"/>
              </w:tabs>
              <w:spacing w:line="240" w:lineRule="auto"/>
              <w:ind w:right="-45"/>
              <w:rPr>
                <w:rFonts w:ascii="Browallia New" w:hAnsi="Browallia New" w:cs="Browallia New"/>
                <w:b/>
                <w:bCs/>
                <w:sz w:val="24"/>
                <w:szCs w:val="24"/>
                <w:cs/>
                <w:lang w:val="en-GB" w:eastAsia="en-GB"/>
              </w:rPr>
            </w:pPr>
            <w:r w:rsidRPr="00C47394">
              <w:rPr>
                <w:rFonts w:ascii="Browallia New" w:hAnsi="Browallia New" w:cs="Browallia New"/>
                <w:sz w:val="24"/>
                <w:szCs w:val="24"/>
                <w:cs/>
              </w:rPr>
              <w:t>เงินรับล่วงหน้าตามสัญญาขายอสังหาริมทรัพย์</w:t>
            </w:r>
          </w:p>
        </w:tc>
        <w:tc>
          <w:tcPr>
            <w:tcW w:w="1107" w:type="dxa"/>
            <w:shd w:val="clear" w:color="auto" w:fill="auto"/>
          </w:tcPr>
          <w:p w14:paraId="79FE8D38" w14:textId="075E5E15" w:rsidR="00B961DF" w:rsidRPr="007B620A" w:rsidRDefault="00B961DF" w:rsidP="00B961DF">
            <w:pPr>
              <w:spacing w:line="240" w:lineRule="auto"/>
              <w:ind w:left="-223" w:right="4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357C8785" w14:textId="77777777" w:rsidR="00B961DF" w:rsidRPr="007B620A" w:rsidRDefault="00B961DF" w:rsidP="00B961DF">
            <w:pPr>
              <w:spacing w:line="240" w:lineRule="auto"/>
              <w:ind w:right="851"/>
              <w:jc w:val="both"/>
              <w:rPr>
                <w:rFonts w:ascii="Browallia New" w:hAnsi="Browallia New" w:cs="Browallia New"/>
                <w:sz w:val="24"/>
                <w:szCs w:val="24"/>
              </w:rPr>
            </w:pPr>
          </w:p>
        </w:tc>
        <w:tc>
          <w:tcPr>
            <w:tcW w:w="1094" w:type="dxa"/>
            <w:shd w:val="clear" w:color="auto" w:fill="auto"/>
          </w:tcPr>
          <w:p w14:paraId="0567BBA2" w14:textId="4A4BF31E" w:rsidR="00B961DF" w:rsidRPr="007B620A" w:rsidRDefault="00B961DF" w:rsidP="00B961DF">
            <w:pPr>
              <w:spacing w:line="240" w:lineRule="auto"/>
              <w:ind w:left="-223" w:right="45"/>
              <w:jc w:val="right"/>
              <w:rPr>
                <w:rFonts w:ascii="Browallia New" w:hAnsi="Browallia New" w:cs="Browallia New"/>
                <w:sz w:val="24"/>
                <w:szCs w:val="24"/>
              </w:rPr>
            </w:pPr>
            <w:r w:rsidRPr="001C6817">
              <w:rPr>
                <w:rFonts w:ascii="Browallia New" w:hAnsi="Browallia New" w:cs="Browallia New"/>
                <w:sz w:val="24"/>
                <w:szCs w:val="24"/>
              </w:rPr>
              <w:t>204,058</w:t>
            </w:r>
          </w:p>
        </w:tc>
        <w:tc>
          <w:tcPr>
            <w:tcW w:w="222" w:type="dxa"/>
            <w:shd w:val="clear" w:color="auto" w:fill="auto"/>
          </w:tcPr>
          <w:p w14:paraId="7795DFCF" w14:textId="77777777" w:rsidR="00B961DF" w:rsidRPr="007B620A" w:rsidRDefault="00B961DF" w:rsidP="00B961DF">
            <w:pPr>
              <w:spacing w:line="240" w:lineRule="auto"/>
              <w:ind w:right="851"/>
              <w:jc w:val="right"/>
              <w:rPr>
                <w:rFonts w:ascii="Browallia New" w:hAnsi="Browallia New" w:cs="Browallia New"/>
                <w:sz w:val="24"/>
                <w:szCs w:val="24"/>
              </w:rPr>
            </w:pPr>
          </w:p>
        </w:tc>
        <w:tc>
          <w:tcPr>
            <w:tcW w:w="1022" w:type="dxa"/>
            <w:shd w:val="clear" w:color="auto" w:fill="auto"/>
          </w:tcPr>
          <w:p w14:paraId="4BB7FD9D" w14:textId="5EBA952C" w:rsidR="00B961DF" w:rsidRPr="007B620A" w:rsidRDefault="00B961DF" w:rsidP="00B961DF">
            <w:pPr>
              <w:spacing w:line="240" w:lineRule="auto"/>
              <w:jc w:val="right"/>
              <w:rPr>
                <w:rFonts w:ascii="Browallia New" w:hAnsi="Browallia New" w:cs="Browallia New"/>
                <w:sz w:val="24"/>
                <w:szCs w:val="24"/>
                <w:cs/>
              </w:rPr>
            </w:pPr>
            <w:r w:rsidRPr="001C6817">
              <w:rPr>
                <w:rFonts w:ascii="Browallia New" w:hAnsi="Browallia New" w:cs="Browallia New"/>
                <w:sz w:val="24"/>
                <w:szCs w:val="24"/>
              </w:rPr>
              <w:t>-</w:t>
            </w:r>
          </w:p>
        </w:tc>
        <w:tc>
          <w:tcPr>
            <w:tcW w:w="196" w:type="dxa"/>
            <w:shd w:val="clear" w:color="auto" w:fill="auto"/>
          </w:tcPr>
          <w:p w14:paraId="6C893BC9" w14:textId="77777777" w:rsidR="00B961DF" w:rsidRPr="007B620A" w:rsidRDefault="00B961DF" w:rsidP="00B961DF">
            <w:pPr>
              <w:tabs>
                <w:tab w:val="center" w:pos="1229"/>
              </w:tabs>
              <w:spacing w:line="240" w:lineRule="auto"/>
              <w:jc w:val="right"/>
              <w:rPr>
                <w:rFonts w:ascii="Browallia New" w:hAnsi="Browallia New" w:cs="Browallia New"/>
                <w:sz w:val="24"/>
                <w:szCs w:val="24"/>
                <w:cs/>
              </w:rPr>
            </w:pPr>
          </w:p>
        </w:tc>
        <w:tc>
          <w:tcPr>
            <w:tcW w:w="1120" w:type="dxa"/>
            <w:shd w:val="clear" w:color="auto" w:fill="auto"/>
          </w:tcPr>
          <w:p w14:paraId="67C7805C" w14:textId="36F99991" w:rsidR="00B961DF" w:rsidRPr="007B620A" w:rsidRDefault="00B961DF" w:rsidP="00B961DF">
            <w:pPr>
              <w:spacing w:line="240" w:lineRule="auto"/>
              <w:jc w:val="right"/>
              <w:rPr>
                <w:rFonts w:ascii="Browallia New" w:hAnsi="Browallia New" w:cs="Browallia New"/>
                <w:sz w:val="24"/>
                <w:szCs w:val="24"/>
              </w:rPr>
            </w:pPr>
            <w:r w:rsidRPr="001C6817">
              <w:rPr>
                <w:rFonts w:ascii="Browallia New" w:hAnsi="Browallia New" w:cs="Browallia New"/>
                <w:sz w:val="24"/>
                <w:szCs w:val="24"/>
              </w:rPr>
              <w:t>204,058</w:t>
            </w:r>
          </w:p>
        </w:tc>
      </w:tr>
      <w:tr w:rsidR="00B961DF" w:rsidRPr="00582236" w14:paraId="14161BB2" w14:textId="77777777" w:rsidTr="006160B6">
        <w:trPr>
          <w:trHeight w:val="20"/>
        </w:trPr>
        <w:tc>
          <w:tcPr>
            <w:tcW w:w="4045" w:type="dxa"/>
            <w:shd w:val="clear" w:color="auto" w:fill="auto"/>
          </w:tcPr>
          <w:p w14:paraId="2E2D8699" w14:textId="2767F345"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หุ้นกู้</w:t>
            </w:r>
          </w:p>
        </w:tc>
        <w:tc>
          <w:tcPr>
            <w:tcW w:w="1107" w:type="dxa"/>
            <w:shd w:val="clear" w:color="auto" w:fill="auto"/>
          </w:tcPr>
          <w:p w14:paraId="23916923" w14:textId="20852EB0" w:rsidR="00B961DF" w:rsidRPr="008B1C9F"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r w:rsidRPr="00CC3A84">
              <w:rPr>
                <w:rFonts w:ascii="Browallia New" w:hAnsi="Browallia New" w:cs="Browallia New"/>
                <w:sz w:val="24"/>
                <w:szCs w:val="24"/>
              </w:rPr>
              <w:t>-</w:t>
            </w:r>
          </w:p>
        </w:tc>
        <w:tc>
          <w:tcPr>
            <w:tcW w:w="209" w:type="dxa"/>
            <w:shd w:val="clear" w:color="auto" w:fill="auto"/>
            <w:vAlign w:val="bottom"/>
          </w:tcPr>
          <w:p w14:paraId="1C7B171E" w14:textId="77777777" w:rsidR="00B961DF" w:rsidRPr="007B620A"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3932A49A" w14:textId="305CD5B4"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1,045,929</w:t>
            </w:r>
          </w:p>
        </w:tc>
        <w:tc>
          <w:tcPr>
            <w:tcW w:w="222" w:type="dxa"/>
            <w:shd w:val="clear" w:color="auto" w:fill="auto"/>
          </w:tcPr>
          <w:p w14:paraId="66E18574" w14:textId="77777777"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022" w:type="dxa"/>
            <w:shd w:val="clear" w:color="auto" w:fill="auto"/>
          </w:tcPr>
          <w:p w14:paraId="74C9A75A" w14:textId="747F23F8"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w:t>
            </w:r>
          </w:p>
        </w:tc>
        <w:tc>
          <w:tcPr>
            <w:tcW w:w="196" w:type="dxa"/>
            <w:shd w:val="clear" w:color="auto" w:fill="auto"/>
          </w:tcPr>
          <w:p w14:paraId="77261D54" w14:textId="77777777"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0C40269D" w14:textId="4C93C92B"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1C6817">
              <w:rPr>
                <w:rFonts w:ascii="Browallia New" w:hAnsi="Browallia New" w:cs="Browallia New"/>
                <w:sz w:val="24"/>
                <w:szCs w:val="24"/>
              </w:rPr>
              <w:t>1,045,929</w:t>
            </w:r>
          </w:p>
        </w:tc>
      </w:tr>
      <w:tr w:rsidR="00B961DF" w:rsidRPr="00582236" w14:paraId="589BBE58" w14:textId="77777777" w:rsidTr="006160B6">
        <w:trPr>
          <w:trHeight w:val="102"/>
        </w:trPr>
        <w:tc>
          <w:tcPr>
            <w:tcW w:w="4045" w:type="dxa"/>
            <w:shd w:val="clear" w:color="auto" w:fill="auto"/>
          </w:tcPr>
          <w:p w14:paraId="2F313A28" w14:textId="5909AEAE"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หนี้สินตามสัญญาเช่า</w:t>
            </w:r>
          </w:p>
        </w:tc>
        <w:tc>
          <w:tcPr>
            <w:tcW w:w="1107" w:type="dxa"/>
            <w:shd w:val="clear" w:color="auto" w:fill="auto"/>
          </w:tcPr>
          <w:p w14:paraId="0E90D6BE" w14:textId="5C995BFF" w:rsidR="00B961DF" w:rsidRPr="008B1C9F" w:rsidRDefault="00B961DF" w:rsidP="00B961DF">
            <w:pPr>
              <w:tabs>
                <w:tab w:val="clear" w:pos="227"/>
                <w:tab w:val="clear" w:pos="454"/>
                <w:tab w:val="clear" w:pos="680"/>
                <w:tab w:val="clear" w:pos="907"/>
                <w:tab w:val="clear" w:pos="1644"/>
                <w:tab w:val="clear" w:pos="1871"/>
              </w:tabs>
              <w:spacing w:line="240" w:lineRule="auto"/>
              <w:ind w:left="-46" w:right="25"/>
              <w:jc w:val="right"/>
              <w:rPr>
                <w:rFonts w:ascii="Browallia New" w:hAnsi="Browallia New" w:cs="Browallia New"/>
                <w:sz w:val="24"/>
                <w:szCs w:val="24"/>
                <w:cs/>
              </w:rPr>
            </w:pPr>
            <w:r w:rsidRPr="00CC3A84">
              <w:rPr>
                <w:rFonts w:ascii="Browallia New" w:hAnsi="Browallia New" w:cs="Browallia New"/>
                <w:sz w:val="24"/>
                <w:szCs w:val="24"/>
              </w:rPr>
              <w:t>-</w:t>
            </w:r>
          </w:p>
        </w:tc>
        <w:tc>
          <w:tcPr>
            <w:tcW w:w="209" w:type="dxa"/>
            <w:shd w:val="clear" w:color="auto" w:fill="auto"/>
            <w:vAlign w:val="bottom"/>
          </w:tcPr>
          <w:p w14:paraId="658AF211" w14:textId="77777777" w:rsidR="00B961DF" w:rsidRPr="007B620A"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1E75551D" w14:textId="026B3CA0" w:rsidR="00B961DF" w:rsidRPr="002C1013" w:rsidRDefault="00B961DF" w:rsidP="00B961DF">
            <w:pPr>
              <w:pStyle w:val="acctfourfigures"/>
              <w:tabs>
                <w:tab w:val="clear" w:pos="765"/>
              </w:tabs>
              <w:spacing w:line="240" w:lineRule="auto"/>
              <w:ind w:left="-46" w:right="25"/>
              <w:jc w:val="right"/>
              <w:rPr>
                <w:rFonts w:ascii="Browallia New" w:hAnsi="Browallia New" w:cs="Browallia New"/>
                <w:sz w:val="24"/>
                <w:szCs w:val="24"/>
                <w:cs/>
              </w:rPr>
            </w:pPr>
            <w:r w:rsidRPr="002C10F7">
              <w:rPr>
                <w:rFonts w:ascii="Browallia New" w:hAnsi="Browallia New" w:cs="Browallia New"/>
                <w:sz w:val="24"/>
                <w:szCs w:val="24"/>
              </w:rPr>
              <w:t>19,302</w:t>
            </w:r>
          </w:p>
        </w:tc>
        <w:tc>
          <w:tcPr>
            <w:tcW w:w="222" w:type="dxa"/>
            <w:shd w:val="clear" w:color="auto" w:fill="auto"/>
          </w:tcPr>
          <w:p w14:paraId="164EF255" w14:textId="77777777" w:rsidR="00B961DF" w:rsidRPr="00C07995"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6DB37494" w14:textId="67018AAF" w:rsidR="00B961DF" w:rsidRPr="002C1013" w:rsidRDefault="00B961DF" w:rsidP="00B961DF">
            <w:pPr>
              <w:pStyle w:val="acctfourfigures"/>
              <w:tabs>
                <w:tab w:val="clear" w:pos="765"/>
              </w:tabs>
              <w:spacing w:line="240" w:lineRule="auto"/>
              <w:ind w:left="-46" w:right="25"/>
              <w:jc w:val="right"/>
              <w:rPr>
                <w:rFonts w:ascii="Browallia New" w:hAnsi="Browallia New" w:cs="Browallia New"/>
                <w:sz w:val="24"/>
                <w:szCs w:val="24"/>
                <w:cs/>
              </w:rPr>
            </w:pPr>
            <w:r w:rsidRPr="002C10F7">
              <w:rPr>
                <w:rFonts w:ascii="Browallia New" w:hAnsi="Browallia New" w:cs="Browallia New"/>
                <w:sz w:val="24"/>
                <w:szCs w:val="24"/>
              </w:rPr>
              <w:t>45,621</w:t>
            </w:r>
          </w:p>
        </w:tc>
        <w:tc>
          <w:tcPr>
            <w:tcW w:w="196" w:type="dxa"/>
            <w:shd w:val="clear" w:color="auto" w:fill="auto"/>
          </w:tcPr>
          <w:p w14:paraId="188C3978" w14:textId="77777777"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5685730E" w14:textId="41323D22"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2C10F7">
              <w:rPr>
                <w:rFonts w:ascii="Browallia New" w:hAnsi="Browallia New" w:cs="Browallia New"/>
                <w:sz w:val="24"/>
                <w:szCs w:val="24"/>
              </w:rPr>
              <w:t>64,923</w:t>
            </w:r>
            <w:r w:rsidRPr="002C10F7">
              <w:rPr>
                <w:rFonts w:ascii="Browallia New" w:hAnsi="Browallia New" w:cs="Browallia New"/>
                <w:sz w:val="24"/>
                <w:szCs w:val="24"/>
              </w:rPr>
              <w:fldChar w:fldCharType="begin"/>
            </w:r>
            <w:r w:rsidRPr="002C10F7">
              <w:rPr>
                <w:rFonts w:ascii="Browallia New" w:hAnsi="Browallia New" w:cs="Browallia New"/>
                <w:sz w:val="24"/>
                <w:szCs w:val="24"/>
              </w:rPr>
              <w:instrText xml:space="preserve"> =SUM(left) </w:instrText>
            </w:r>
            <w:r w:rsidR="00524300">
              <w:rPr>
                <w:rFonts w:ascii="Browallia New" w:hAnsi="Browallia New" w:cs="Browallia New"/>
                <w:sz w:val="24"/>
                <w:szCs w:val="24"/>
              </w:rPr>
              <w:fldChar w:fldCharType="separate"/>
            </w:r>
            <w:r w:rsidRPr="002C10F7">
              <w:rPr>
                <w:rFonts w:ascii="Browallia New" w:hAnsi="Browallia New" w:cs="Browallia New"/>
                <w:sz w:val="24"/>
                <w:szCs w:val="24"/>
              </w:rPr>
              <w:fldChar w:fldCharType="end"/>
            </w:r>
          </w:p>
        </w:tc>
      </w:tr>
      <w:tr w:rsidR="00B961DF" w:rsidRPr="00582236" w14:paraId="6023F572" w14:textId="77777777" w:rsidTr="006160B6">
        <w:trPr>
          <w:trHeight w:val="20"/>
        </w:trPr>
        <w:tc>
          <w:tcPr>
            <w:tcW w:w="4045" w:type="dxa"/>
            <w:shd w:val="clear" w:color="auto" w:fill="auto"/>
          </w:tcPr>
          <w:p w14:paraId="69E22323" w14:textId="0AA91D0B" w:rsidR="00B961DF" w:rsidRPr="007B620A" w:rsidRDefault="00B961DF" w:rsidP="00B961DF">
            <w:pPr>
              <w:tabs>
                <w:tab w:val="left" w:pos="2160"/>
                <w:tab w:val="right" w:pos="7280"/>
                <w:tab w:val="right" w:pos="8540"/>
              </w:tabs>
              <w:ind w:right="-45"/>
              <w:rPr>
                <w:rFonts w:ascii="Browallia New" w:hAnsi="Browallia New" w:cs="Browallia New"/>
                <w:sz w:val="24"/>
                <w:szCs w:val="24"/>
                <w:cs/>
              </w:rPr>
            </w:pPr>
            <w:r w:rsidRPr="007B620A">
              <w:rPr>
                <w:rFonts w:ascii="Browallia New" w:hAnsi="Browallia New" w:cs="Browallia New"/>
                <w:sz w:val="24"/>
                <w:szCs w:val="24"/>
                <w:cs/>
              </w:rPr>
              <w:t xml:space="preserve">เงินกู้ยืมระยะยาว </w:t>
            </w:r>
          </w:p>
        </w:tc>
        <w:tc>
          <w:tcPr>
            <w:tcW w:w="1107" w:type="dxa"/>
            <w:shd w:val="clear" w:color="auto" w:fill="auto"/>
          </w:tcPr>
          <w:p w14:paraId="236AE882" w14:textId="3F601EDD" w:rsidR="00B961DF" w:rsidRPr="008B1C9F"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57668131" w14:textId="77777777" w:rsidR="00B961DF" w:rsidRPr="007B620A"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shd w:val="clear" w:color="auto" w:fill="auto"/>
          </w:tcPr>
          <w:p w14:paraId="127716F6" w14:textId="658CD222"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488,382</w:t>
            </w:r>
          </w:p>
        </w:tc>
        <w:tc>
          <w:tcPr>
            <w:tcW w:w="222" w:type="dxa"/>
            <w:shd w:val="clear" w:color="auto" w:fill="auto"/>
          </w:tcPr>
          <w:p w14:paraId="7DB88CE4" w14:textId="77777777" w:rsidR="00B961DF" w:rsidRPr="00C07995"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shd w:val="clear" w:color="auto" w:fill="auto"/>
          </w:tcPr>
          <w:p w14:paraId="2C020981" w14:textId="666657FD"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902,312</w:t>
            </w:r>
          </w:p>
        </w:tc>
        <w:tc>
          <w:tcPr>
            <w:tcW w:w="196" w:type="dxa"/>
            <w:shd w:val="clear" w:color="auto" w:fill="auto"/>
          </w:tcPr>
          <w:p w14:paraId="65336B4F" w14:textId="77777777"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shd w:val="clear" w:color="auto" w:fill="auto"/>
          </w:tcPr>
          <w:p w14:paraId="00A8A08D" w14:textId="7F4A657D"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rPr>
              <w:t>1,390,694</w:t>
            </w:r>
          </w:p>
        </w:tc>
      </w:tr>
      <w:tr w:rsidR="00B961DF" w:rsidRPr="00582236" w14:paraId="2428BE46" w14:textId="77777777" w:rsidTr="006160B6">
        <w:trPr>
          <w:trHeight w:val="20"/>
        </w:trPr>
        <w:tc>
          <w:tcPr>
            <w:tcW w:w="4045" w:type="dxa"/>
            <w:shd w:val="clear" w:color="auto" w:fill="auto"/>
          </w:tcPr>
          <w:p w14:paraId="5E8C0768" w14:textId="3F2E2C4E" w:rsidR="00B961DF" w:rsidRPr="00C47394" w:rsidRDefault="00B961DF" w:rsidP="00B961DF">
            <w:pPr>
              <w:tabs>
                <w:tab w:val="left" w:pos="2160"/>
                <w:tab w:val="right" w:pos="7280"/>
                <w:tab w:val="right" w:pos="8540"/>
              </w:tabs>
              <w:ind w:right="-45"/>
              <w:rPr>
                <w:rFonts w:ascii="Browallia New" w:hAnsi="Browallia New" w:cs="Browallia New"/>
                <w:sz w:val="24"/>
                <w:szCs w:val="24"/>
                <w:cs/>
              </w:rPr>
            </w:pPr>
            <w:r w:rsidRPr="002F7309">
              <w:rPr>
                <w:rFonts w:ascii="Browallia New" w:hAnsi="Browallia New" w:cs="Browallia New"/>
                <w:b/>
                <w:bCs/>
                <w:sz w:val="24"/>
                <w:szCs w:val="24"/>
                <w:cs/>
                <w:lang w:val="en-GB" w:eastAsia="en-GB"/>
              </w:rPr>
              <w:t>รวมหนี้สินทางการเงินที่มิใช่อนุพันธ์</w:t>
            </w:r>
          </w:p>
        </w:tc>
        <w:tc>
          <w:tcPr>
            <w:tcW w:w="1107" w:type="dxa"/>
            <w:tcBorders>
              <w:top w:val="single" w:sz="4" w:space="0" w:color="auto"/>
              <w:bottom w:val="single" w:sz="12" w:space="0" w:color="auto"/>
            </w:tcBorders>
            <w:shd w:val="clear" w:color="auto" w:fill="auto"/>
          </w:tcPr>
          <w:p w14:paraId="3D0502CA" w14:textId="642471C8" w:rsidR="00B961DF" w:rsidRPr="008B1C9F"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CC3A84">
              <w:rPr>
                <w:rFonts w:ascii="Browallia New" w:hAnsi="Browallia New" w:cs="Browallia New"/>
                <w:sz w:val="24"/>
                <w:szCs w:val="24"/>
              </w:rPr>
              <w:t>-</w:t>
            </w:r>
          </w:p>
        </w:tc>
        <w:tc>
          <w:tcPr>
            <w:tcW w:w="209" w:type="dxa"/>
            <w:shd w:val="clear" w:color="auto" w:fill="auto"/>
            <w:vAlign w:val="bottom"/>
          </w:tcPr>
          <w:p w14:paraId="0448C957" w14:textId="77777777" w:rsidR="00B961DF" w:rsidRPr="007B620A" w:rsidRDefault="00B961DF" w:rsidP="00B961DF">
            <w:pPr>
              <w:pStyle w:val="acctfourfigures"/>
              <w:tabs>
                <w:tab w:val="clear" w:pos="765"/>
              </w:tabs>
              <w:spacing w:line="240" w:lineRule="auto"/>
              <w:ind w:left="-46" w:right="25"/>
              <w:jc w:val="right"/>
              <w:rPr>
                <w:rFonts w:ascii="Browallia New" w:hAnsi="Browallia New" w:cs="Browallia New"/>
                <w:sz w:val="24"/>
                <w:szCs w:val="24"/>
                <w:highlight w:val="magenta"/>
              </w:rPr>
            </w:pPr>
          </w:p>
        </w:tc>
        <w:tc>
          <w:tcPr>
            <w:tcW w:w="1094" w:type="dxa"/>
            <w:tcBorders>
              <w:top w:val="single" w:sz="4" w:space="0" w:color="auto"/>
              <w:bottom w:val="single" w:sz="12" w:space="0" w:color="auto"/>
            </w:tcBorders>
            <w:shd w:val="clear" w:color="auto" w:fill="auto"/>
          </w:tcPr>
          <w:p w14:paraId="7760CCCB" w14:textId="652DEBC8"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lang w:val="en-US" w:bidi="th-TH"/>
              </w:rPr>
              <w:fldChar w:fldCharType="begin"/>
            </w:r>
            <w:r w:rsidRPr="00A20907">
              <w:rPr>
                <w:rFonts w:ascii="Browallia New" w:hAnsi="Browallia New" w:cs="Browallia New"/>
                <w:sz w:val="24"/>
                <w:szCs w:val="24"/>
                <w:highlight w:val="green"/>
                <w:lang w:val="en-US" w:bidi="th-TH"/>
              </w:rPr>
              <w:instrText xml:space="preserve"> =SUM(ABOVE) </w:instrText>
            </w:r>
            <w:r w:rsidR="00524300">
              <w:rPr>
                <w:rFonts w:ascii="Browallia New" w:hAnsi="Browallia New" w:cs="Browallia New"/>
                <w:sz w:val="24"/>
                <w:szCs w:val="24"/>
                <w:lang w:val="en-US" w:bidi="th-TH"/>
              </w:rPr>
              <w:fldChar w:fldCharType="separate"/>
            </w:r>
            <w:r>
              <w:rPr>
                <w:rFonts w:ascii="Browallia New" w:hAnsi="Browallia New" w:cs="Browallia New"/>
                <w:sz w:val="24"/>
                <w:szCs w:val="24"/>
                <w:lang w:val="en-US" w:bidi="th-TH"/>
              </w:rPr>
              <w:fldChar w:fldCharType="end"/>
            </w:r>
            <w:r>
              <w:rPr>
                <w:rFonts w:ascii="Browallia New" w:hAnsi="Browallia New" w:cs="Browallia New"/>
                <w:sz w:val="24"/>
                <w:szCs w:val="24"/>
                <w:lang w:val="en-US" w:bidi="th-TH"/>
              </w:rPr>
              <w:fldChar w:fldCharType="begin"/>
            </w:r>
            <w:r>
              <w:rPr>
                <w:rFonts w:ascii="Browallia New" w:hAnsi="Browallia New" w:cs="Browallia New"/>
                <w:sz w:val="24"/>
                <w:szCs w:val="24"/>
                <w:lang w:val="en-US" w:bidi="th-TH"/>
              </w:rPr>
              <w:instrText xml:space="preserve"> =SUM(ABOVE) </w:instrText>
            </w:r>
            <w:r>
              <w:rPr>
                <w:rFonts w:ascii="Browallia New" w:hAnsi="Browallia New" w:cs="Browallia New"/>
                <w:sz w:val="24"/>
                <w:szCs w:val="24"/>
                <w:lang w:val="en-US" w:bidi="th-TH"/>
              </w:rPr>
              <w:fldChar w:fldCharType="separate"/>
            </w:r>
            <w:r>
              <w:rPr>
                <w:rFonts w:ascii="Browallia New" w:hAnsi="Browallia New" w:cs="Browallia New"/>
                <w:noProof/>
                <w:sz w:val="24"/>
                <w:szCs w:val="24"/>
                <w:lang w:val="en-US" w:bidi="th-TH"/>
              </w:rPr>
              <w:t>3,202,295</w:t>
            </w:r>
            <w:r>
              <w:rPr>
                <w:rFonts w:ascii="Browallia New" w:hAnsi="Browallia New" w:cs="Browallia New"/>
                <w:sz w:val="24"/>
                <w:szCs w:val="24"/>
                <w:lang w:val="en-US" w:bidi="th-TH"/>
              </w:rPr>
              <w:fldChar w:fldCharType="end"/>
            </w:r>
          </w:p>
        </w:tc>
        <w:tc>
          <w:tcPr>
            <w:tcW w:w="222" w:type="dxa"/>
            <w:shd w:val="clear" w:color="auto" w:fill="auto"/>
          </w:tcPr>
          <w:p w14:paraId="579D7ECE" w14:textId="77777777" w:rsidR="00B961DF" w:rsidRPr="00C07995" w:rsidRDefault="00B961DF" w:rsidP="00B961DF">
            <w:pPr>
              <w:pStyle w:val="acctfourfigures"/>
              <w:tabs>
                <w:tab w:val="clear" w:pos="765"/>
              </w:tabs>
              <w:spacing w:line="240" w:lineRule="auto"/>
              <w:ind w:left="-46" w:right="25"/>
              <w:jc w:val="right"/>
              <w:rPr>
                <w:rFonts w:ascii="Browallia New" w:hAnsi="Browallia New" w:cs="Browallia New"/>
                <w:sz w:val="24"/>
                <w:szCs w:val="24"/>
                <w:lang w:val="en-US" w:bidi="th-TH"/>
              </w:rPr>
            </w:pPr>
          </w:p>
        </w:tc>
        <w:tc>
          <w:tcPr>
            <w:tcW w:w="1022" w:type="dxa"/>
            <w:tcBorders>
              <w:top w:val="single" w:sz="4" w:space="0" w:color="auto"/>
              <w:bottom w:val="single" w:sz="12" w:space="0" w:color="auto"/>
            </w:tcBorders>
            <w:shd w:val="clear" w:color="auto" w:fill="auto"/>
          </w:tcPr>
          <w:p w14:paraId="501696CD" w14:textId="2DBB479A"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highlight w:val="green"/>
              </w:rPr>
              <w:instrText xml:space="preserve"> =SUM(ABOVE) </w:instrText>
            </w:r>
            <w:r w:rsidR="00524300">
              <w:rPr>
                <w:rFonts w:ascii="Browallia New" w:hAnsi="Browallia New" w:cs="Browallia New"/>
                <w:sz w:val="24"/>
                <w:szCs w:val="24"/>
              </w:rPr>
              <w:fldChar w:fldCharType="separate"/>
            </w:r>
            <w:r>
              <w:rPr>
                <w:rFonts w:ascii="Browallia New" w:hAnsi="Browallia New" w:cs="Browallia New"/>
                <w:sz w:val="24"/>
                <w:szCs w:val="24"/>
              </w:rPr>
              <w:fldChar w:fldCharType="end"/>
            </w: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separate"/>
            </w:r>
            <w:r>
              <w:rPr>
                <w:rFonts w:ascii="Browallia New" w:hAnsi="Browallia New" w:cs="Browallia New"/>
                <w:noProof/>
                <w:sz w:val="24"/>
                <w:szCs w:val="24"/>
              </w:rPr>
              <w:t>947,933</w:t>
            </w:r>
            <w:r>
              <w:rPr>
                <w:rFonts w:ascii="Browallia New" w:hAnsi="Browallia New" w:cs="Browallia New"/>
                <w:sz w:val="24"/>
                <w:szCs w:val="24"/>
              </w:rPr>
              <w:fldChar w:fldCharType="end"/>
            </w:r>
          </w:p>
        </w:tc>
        <w:tc>
          <w:tcPr>
            <w:tcW w:w="196" w:type="dxa"/>
            <w:shd w:val="clear" w:color="auto" w:fill="auto"/>
          </w:tcPr>
          <w:p w14:paraId="0DA41AE1" w14:textId="77777777"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p>
        </w:tc>
        <w:tc>
          <w:tcPr>
            <w:tcW w:w="1120" w:type="dxa"/>
            <w:tcBorders>
              <w:top w:val="single" w:sz="4" w:space="0" w:color="auto"/>
              <w:bottom w:val="single" w:sz="12" w:space="0" w:color="auto"/>
            </w:tcBorders>
            <w:shd w:val="clear" w:color="auto" w:fill="auto"/>
          </w:tcPr>
          <w:p w14:paraId="6BA7EC7F" w14:textId="04B6A0A9" w:rsidR="00B961DF" w:rsidRPr="00FC54BC" w:rsidRDefault="00B961DF" w:rsidP="00B961DF">
            <w:pPr>
              <w:pStyle w:val="acctfourfigures"/>
              <w:tabs>
                <w:tab w:val="clear" w:pos="765"/>
              </w:tabs>
              <w:spacing w:line="240" w:lineRule="auto"/>
              <w:ind w:left="-46" w:right="25"/>
              <w:jc w:val="right"/>
              <w:rPr>
                <w:rFonts w:ascii="Browallia New" w:hAnsi="Browallia New" w:cs="Browallia New"/>
                <w:sz w:val="24"/>
                <w:szCs w:val="24"/>
              </w:rPr>
            </w:pPr>
            <w:r w:rsidRPr="00EF7646">
              <w:rPr>
                <w:rFonts w:ascii="Browallia New" w:hAnsi="Browallia New" w:cs="Browallia New"/>
                <w:sz w:val="24"/>
                <w:szCs w:val="24"/>
                <w:lang w:val="en-US" w:bidi="th-TH"/>
              </w:rPr>
              <w:fldChar w:fldCharType="begin"/>
            </w:r>
            <w:r>
              <w:rPr>
                <w:rFonts w:ascii="Browallia New" w:hAnsi="Browallia New" w:cs="Browallia New"/>
                <w:sz w:val="24"/>
                <w:szCs w:val="24"/>
                <w:highlight w:val="green"/>
                <w:lang w:val="en-US" w:bidi="th-TH"/>
              </w:rPr>
              <w:instrText xml:space="preserve"> =SUM(ABOVE) </w:instrText>
            </w:r>
            <w:r w:rsidR="00524300">
              <w:rPr>
                <w:rFonts w:ascii="Browallia New" w:hAnsi="Browallia New" w:cs="Browallia New"/>
                <w:sz w:val="24"/>
                <w:szCs w:val="24"/>
                <w:lang w:val="en-US" w:bidi="th-TH"/>
              </w:rPr>
              <w:fldChar w:fldCharType="separate"/>
            </w:r>
            <w:r w:rsidRPr="00EF7646">
              <w:rPr>
                <w:rFonts w:ascii="Browallia New" w:hAnsi="Browallia New" w:cs="Browallia New"/>
                <w:sz w:val="24"/>
                <w:szCs w:val="24"/>
                <w:lang w:val="en-US" w:bidi="th-TH"/>
              </w:rPr>
              <w:fldChar w:fldCharType="end"/>
            </w:r>
            <w:r>
              <w:rPr>
                <w:rFonts w:ascii="Browallia New" w:hAnsi="Browallia New" w:cs="Browallia New"/>
                <w:sz w:val="24"/>
                <w:szCs w:val="24"/>
                <w:lang w:val="en-US" w:bidi="th-TH"/>
              </w:rPr>
              <w:fldChar w:fldCharType="begin"/>
            </w:r>
            <w:r>
              <w:rPr>
                <w:rFonts w:ascii="Browallia New" w:hAnsi="Browallia New" w:cs="Browallia New"/>
                <w:sz w:val="24"/>
                <w:szCs w:val="24"/>
                <w:lang w:val="en-US" w:bidi="th-TH"/>
              </w:rPr>
              <w:instrText xml:space="preserve"> =SUM(ABOVE) </w:instrText>
            </w:r>
            <w:r>
              <w:rPr>
                <w:rFonts w:ascii="Browallia New" w:hAnsi="Browallia New" w:cs="Browallia New"/>
                <w:sz w:val="24"/>
                <w:szCs w:val="24"/>
                <w:lang w:val="en-US" w:bidi="th-TH"/>
              </w:rPr>
              <w:fldChar w:fldCharType="separate"/>
            </w:r>
            <w:r>
              <w:rPr>
                <w:rFonts w:ascii="Browallia New" w:hAnsi="Browallia New" w:cs="Browallia New"/>
                <w:noProof/>
                <w:sz w:val="24"/>
                <w:szCs w:val="24"/>
                <w:lang w:val="en-US" w:bidi="th-TH"/>
              </w:rPr>
              <w:t>4,150,228</w:t>
            </w:r>
            <w:r>
              <w:rPr>
                <w:rFonts w:ascii="Browallia New" w:hAnsi="Browallia New" w:cs="Browallia New"/>
                <w:sz w:val="24"/>
                <w:szCs w:val="24"/>
                <w:lang w:val="en-US" w:bidi="th-TH"/>
              </w:rPr>
              <w:fldChar w:fldCharType="end"/>
            </w:r>
          </w:p>
        </w:tc>
      </w:tr>
    </w:tbl>
    <w:p w14:paraId="2F2D0C68" w14:textId="77777777" w:rsidR="00BA5202" w:rsidRPr="00BA5202" w:rsidRDefault="00BA52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rPr>
      </w:pPr>
    </w:p>
    <w:p w14:paraId="11D00C11" w14:textId="77777777" w:rsidR="003F0908" w:rsidRDefault="003F09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051075C" w14:textId="6767E051" w:rsidR="00007E04" w:rsidRPr="00C83D6E" w:rsidRDefault="006971B8" w:rsidP="00007E04">
      <w:pPr>
        <w:pStyle w:val="ListParagraph"/>
        <w:numPr>
          <w:ilvl w:val="0"/>
          <w:numId w:val="16"/>
        </w:numPr>
        <w:rPr>
          <w:rFonts w:ascii="Browallia New" w:hAnsi="Browallia New" w:cs="Browallia New"/>
          <w:b/>
          <w:bCs/>
          <w:sz w:val="28"/>
          <w:szCs w:val="28"/>
          <w:lang w:val="en-GB"/>
        </w:rPr>
      </w:pPr>
      <w:r w:rsidRPr="00C83D6E">
        <w:rPr>
          <w:rFonts w:ascii="Browallia New" w:hAnsi="Browallia New" w:cs="Browallia New"/>
          <w:b/>
          <w:bCs/>
          <w:sz w:val="28"/>
          <w:szCs w:val="28"/>
          <w:cs/>
          <w:lang w:val="en-GB"/>
        </w:rPr>
        <w:t>ภาระผูกพัน</w:t>
      </w:r>
      <w:r w:rsidR="00007E04" w:rsidRPr="00C83D6E">
        <w:rPr>
          <w:rFonts w:ascii="Browallia New" w:hAnsi="Browallia New" w:cs="Browallia New" w:hint="cs"/>
          <w:b/>
          <w:bCs/>
          <w:sz w:val="28"/>
          <w:szCs w:val="28"/>
          <w:cs/>
          <w:lang w:val="en-GB"/>
        </w:rPr>
        <w:t>และ</w:t>
      </w:r>
      <w:r w:rsidR="00007E04" w:rsidRPr="00C83D6E">
        <w:rPr>
          <w:rFonts w:ascii="Browallia New" w:hAnsi="Browallia New" w:cs="Browallia New"/>
          <w:b/>
          <w:bCs/>
          <w:sz w:val="28"/>
          <w:szCs w:val="28"/>
          <w:cs/>
          <w:lang w:val="en-GB"/>
        </w:rPr>
        <w:t>หนี้สินที่อาจจะเกิดขึ้น</w:t>
      </w:r>
    </w:p>
    <w:p w14:paraId="3B66D310" w14:textId="77777777" w:rsidR="006971B8" w:rsidRPr="00C07995" w:rsidRDefault="006971B8" w:rsidP="006E046D">
      <w:pPr>
        <w:pStyle w:val="BodyText2"/>
        <w:spacing w:line="240" w:lineRule="auto"/>
        <w:ind w:left="364"/>
        <w:jc w:val="thaiDistribute"/>
        <w:rPr>
          <w:rFonts w:ascii="Browallia New" w:hAnsi="Browallia New" w:cs="Browallia New"/>
          <w:spacing w:val="-4"/>
          <w:sz w:val="28"/>
          <w:szCs w:val="28"/>
        </w:rPr>
      </w:pPr>
    </w:p>
    <w:p w14:paraId="72BBCE86" w14:textId="3F069277" w:rsidR="006971B8" w:rsidRPr="00C83D6E" w:rsidRDefault="006971B8" w:rsidP="006E046D">
      <w:pPr>
        <w:pStyle w:val="BodyText2"/>
        <w:spacing w:line="240" w:lineRule="auto"/>
        <w:ind w:left="364"/>
        <w:jc w:val="thaiDistribute"/>
        <w:rPr>
          <w:rFonts w:ascii="Browallia New" w:hAnsi="Browallia New" w:cs="Browallia New"/>
          <w:spacing w:val="-4"/>
          <w:sz w:val="28"/>
          <w:szCs w:val="28"/>
        </w:rPr>
      </w:pPr>
      <w:r w:rsidRPr="00C83D6E">
        <w:rPr>
          <w:rFonts w:ascii="Browallia New" w:hAnsi="Browallia New" w:cs="Browallia New"/>
          <w:spacing w:val="-4"/>
          <w:sz w:val="28"/>
          <w:szCs w:val="28"/>
          <w:cs/>
        </w:rPr>
        <w:t>ณ</w:t>
      </w:r>
      <w:r w:rsidR="00F46B29" w:rsidRPr="00C83D6E">
        <w:rPr>
          <w:rFonts w:ascii="Browallia New" w:hAnsi="Browallia New" w:cs="Browallia New"/>
          <w:spacing w:val="-4"/>
          <w:sz w:val="28"/>
          <w:szCs w:val="28"/>
        </w:rPr>
        <w:t xml:space="preserve"> </w:t>
      </w:r>
      <w:r w:rsidRPr="00C83D6E">
        <w:rPr>
          <w:rFonts w:ascii="Browallia New" w:hAnsi="Browallia New" w:cs="Browallia New"/>
          <w:spacing w:val="-4"/>
          <w:sz w:val="28"/>
          <w:szCs w:val="28"/>
          <w:cs/>
        </w:rPr>
        <w:t>วันที่</w:t>
      </w:r>
      <w:r w:rsidR="00F46B29" w:rsidRPr="00C83D6E">
        <w:rPr>
          <w:rFonts w:ascii="Browallia New" w:hAnsi="Browallia New" w:cs="Browallia New"/>
          <w:spacing w:val="-4"/>
          <w:sz w:val="28"/>
          <w:szCs w:val="28"/>
        </w:rPr>
        <w:t xml:space="preserve"> </w:t>
      </w:r>
      <w:r w:rsidR="00D94EC6" w:rsidRPr="00C83D6E">
        <w:rPr>
          <w:rFonts w:ascii="Browallia New" w:hAnsi="Browallia New" w:cs="Browallia New"/>
          <w:spacing w:val="-4"/>
          <w:sz w:val="28"/>
          <w:szCs w:val="28"/>
        </w:rPr>
        <w:t xml:space="preserve">31 </w:t>
      </w:r>
      <w:r w:rsidR="00D94EC6" w:rsidRPr="00C83D6E">
        <w:rPr>
          <w:rFonts w:ascii="Browallia New" w:hAnsi="Browallia New" w:cs="Browallia New"/>
          <w:spacing w:val="-4"/>
          <w:sz w:val="28"/>
          <w:szCs w:val="28"/>
          <w:cs/>
        </w:rPr>
        <w:t>ธันวาคม</w:t>
      </w:r>
      <w:r w:rsidR="00F46B29" w:rsidRPr="00C83D6E">
        <w:rPr>
          <w:rFonts w:ascii="Browallia New" w:hAnsi="Browallia New" w:cs="Browallia New"/>
          <w:spacing w:val="-4"/>
          <w:sz w:val="28"/>
          <w:szCs w:val="28"/>
        </w:rPr>
        <w:t xml:space="preserve"> </w:t>
      </w:r>
      <w:r w:rsidRPr="00C83D6E">
        <w:rPr>
          <w:rFonts w:ascii="Browallia New" w:hAnsi="Browallia New" w:cs="Browallia New"/>
          <w:spacing w:val="-4"/>
          <w:sz w:val="28"/>
          <w:szCs w:val="28"/>
        </w:rPr>
        <w:t>25</w:t>
      </w:r>
      <w:r w:rsidR="00E139B4" w:rsidRPr="00C83D6E">
        <w:rPr>
          <w:rFonts w:ascii="Browallia New" w:hAnsi="Browallia New" w:cs="Browallia New"/>
          <w:spacing w:val="-4"/>
          <w:sz w:val="28"/>
          <w:szCs w:val="28"/>
          <w:lang w:val="en-US"/>
        </w:rPr>
        <w:t>6</w:t>
      </w:r>
      <w:r w:rsidR="00AC4E93">
        <w:rPr>
          <w:rFonts w:ascii="Browallia New" w:hAnsi="Browallia New" w:cs="Browallia New"/>
          <w:spacing w:val="-4"/>
          <w:sz w:val="28"/>
          <w:szCs w:val="28"/>
          <w:lang w:val="en-US"/>
        </w:rPr>
        <w:t>6</w:t>
      </w:r>
      <w:r w:rsidR="00E139B4" w:rsidRPr="00C83D6E">
        <w:rPr>
          <w:rFonts w:ascii="Browallia New" w:hAnsi="Browallia New" w:cs="Browallia New"/>
          <w:spacing w:val="-4"/>
          <w:sz w:val="28"/>
          <w:szCs w:val="28"/>
          <w:lang w:val="en-US"/>
        </w:rPr>
        <w:t xml:space="preserve"> </w:t>
      </w:r>
      <w:r w:rsidR="001703F6" w:rsidRPr="00C83D6E">
        <w:rPr>
          <w:rFonts w:ascii="Browallia New" w:hAnsi="Browallia New" w:cs="Browallia New" w:hint="cs"/>
          <w:spacing w:val="-4"/>
          <w:sz w:val="28"/>
          <w:szCs w:val="28"/>
          <w:cs/>
        </w:rPr>
        <w:t>กลุ่มบริษัท</w:t>
      </w:r>
      <w:r w:rsidRPr="00C83D6E">
        <w:rPr>
          <w:rFonts w:ascii="Browallia New" w:hAnsi="Browallia New" w:cs="Browallia New"/>
          <w:spacing w:val="-4"/>
          <w:sz w:val="28"/>
          <w:szCs w:val="28"/>
          <w:cs/>
        </w:rPr>
        <w:t>มี</w:t>
      </w:r>
      <w:r w:rsidR="00047D08" w:rsidRPr="00C83D6E">
        <w:rPr>
          <w:rFonts w:ascii="Browallia New" w:hAnsi="Browallia New" w:cs="Browallia New"/>
          <w:spacing w:val="-4"/>
          <w:sz w:val="28"/>
          <w:szCs w:val="28"/>
          <w:cs/>
        </w:rPr>
        <w:t>ภาระผูกพันและหนี้สินที่อาจจะเกิดขึ้น</w:t>
      </w:r>
      <w:r w:rsidR="00047D08" w:rsidRPr="00C83D6E">
        <w:rPr>
          <w:rFonts w:ascii="Browallia New" w:hAnsi="Browallia New" w:cs="Browallia New" w:hint="cs"/>
          <w:spacing w:val="-4"/>
          <w:sz w:val="28"/>
          <w:szCs w:val="28"/>
          <w:cs/>
        </w:rPr>
        <w:t>สำคัญดังนี้</w:t>
      </w:r>
    </w:p>
    <w:p w14:paraId="29EECFFC" w14:textId="77777777" w:rsidR="006971B8" w:rsidRPr="00C07995" w:rsidRDefault="006971B8" w:rsidP="006E046D">
      <w:pPr>
        <w:pStyle w:val="BodyText2"/>
        <w:spacing w:line="240" w:lineRule="auto"/>
        <w:ind w:left="364"/>
        <w:jc w:val="thaiDistribute"/>
        <w:rPr>
          <w:rFonts w:ascii="Browallia New" w:hAnsi="Browallia New" w:cs="Browallia New"/>
          <w:spacing w:val="-4"/>
          <w:sz w:val="28"/>
          <w:szCs w:val="28"/>
        </w:rPr>
      </w:pPr>
    </w:p>
    <w:p w14:paraId="09DE933A" w14:textId="69D9DD2B" w:rsidR="00E139B4" w:rsidRPr="00C07995" w:rsidRDefault="00E139B4" w:rsidP="006E046D">
      <w:pPr>
        <w:pStyle w:val="BodyText2"/>
        <w:spacing w:line="240" w:lineRule="auto"/>
        <w:ind w:left="364"/>
        <w:jc w:val="thaiDistribute"/>
        <w:rPr>
          <w:rFonts w:ascii="Browallia New" w:hAnsi="Browallia New" w:cs="Browallia New"/>
          <w:i/>
          <w:iCs/>
          <w:spacing w:val="-4"/>
          <w:sz w:val="28"/>
          <w:szCs w:val="28"/>
          <w:cs/>
        </w:rPr>
      </w:pPr>
      <w:r w:rsidRPr="00C07995">
        <w:rPr>
          <w:rFonts w:ascii="Browallia New" w:hAnsi="Browallia New" w:cs="Browallia New"/>
          <w:i/>
          <w:iCs/>
          <w:spacing w:val="-4"/>
          <w:sz w:val="28"/>
          <w:szCs w:val="28"/>
          <w:u w:val="single"/>
          <w:cs/>
        </w:rPr>
        <w:t>ภาระผูกพัน</w:t>
      </w:r>
    </w:p>
    <w:p w14:paraId="6ED5C16B" w14:textId="6636A569" w:rsidR="00950A53" w:rsidRDefault="006971B8">
      <w:pPr>
        <w:pStyle w:val="BodyText2"/>
        <w:numPr>
          <w:ilvl w:val="0"/>
          <w:numId w:val="29"/>
        </w:numPr>
        <w:tabs>
          <w:tab w:val="clear" w:pos="540"/>
          <w:tab w:val="left" w:pos="709"/>
        </w:tabs>
        <w:spacing w:line="240" w:lineRule="auto"/>
        <w:ind w:left="709"/>
        <w:jc w:val="thaiDistribute"/>
        <w:rPr>
          <w:rFonts w:ascii="Browallia New" w:hAnsi="Browallia New" w:cs="Browallia New"/>
          <w:spacing w:val="-4"/>
          <w:sz w:val="28"/>
          <w:szCs w:val="28"/>
          <w:cs/>
        </w:rPr>
      </w:pPr>
      <w:r w:rsidRPr="00C07995">
        <w:rPr>
          <w:rFonts w:ascii="Browallia New" w:hAnsi="Browallia New" w:cs="Browallia New"/>
          <w:spacing w:val="-4"/>
          <w:sz w:val="28"/>
          <w:szCs w:val="28"/>
          <w:cs/>
        </w:rPr>
        <w:t>ภาระผูกพันเกี่ยวกับสัญญาก่อสร้างระยะยาวคงเหลือ</w:t>
      </w:r>
      <w:r w:rsidR="00A1555A" w:rsidRPr="00E76942">
        <w:rPr>
          <w:rFonts w:ascii="Browallia New" w:hAnsi="Browallia New" w:cs="Browallia New"/>
          <w:spacing w:val="-4"/>
          <w:sz w:val="28"/>
          <w:szCs w:val="28"/>
          <w:cs/>
        </w:rPr>
        <w:t>จำนวน</w:t>
      </w:r>
      <w:r w:rsidR="00F46B29" w:rsidRPr="00E76942">
        <w:rPr>
          <w:rFonts w:ascii="Browallia New" w:hAnsi="Browallia New" w:cs="Browallia New"/>
          <w:spacing w:val="-4"/>
          <w:sz w:val="28"/>
          <w:szCs w:val="28"/>
          <w:cs/>
        </w:rPr>
        <w:t xml:space="preserve"> </w:t>
      </w:r>
      <w:r w:rsidR="00980E91">
        <w:rPr>
          <w:rFonts w:ascii="Browallia New" w:hAnsi="Browallia New" w:cs="Browallia New"/>
          <w:spacing w:val="-4"/>
          <w:sz w:val="28"/>
          <w:szCs w:val="28"/>
          <w:lang w:val="en-US"/>
        </w:rPr>
        <w:t>465.40</w:t>
      </w:r>
      <w:r w:rsidR="00F46B29" w:rsidRPr="00980E91">
        <w:rPr>
          <w:rFonts w:ascii="Browallia New" w:hAnsi="Browallia New" w:cs="Browallia New"/>
          <w:spacing w:val="-4"/>
          <w:sz w:val="28"/>
          <w:szCs w:val="28"/>
          <w:cs/>
        </w:rPr>
        <w:t xml:space="preserve"> </w:t>
      </w:r>
      <w:r w:rsidR="00A1555A" w:rsidRPr="00980E91">
        <w:rPr>
          <w:rFonts w:ascii="Browallia New" w:hAnsi="Browallia New" w:cs="Browallia New"/>
          <w:spacing w:val="-4"/>
          <w:sz w:val="28"/>
          <w:szCs w:val="28"/>
          <w:cs/>
        </w:rPr>
        <w:t>ล้าน</w:t>
      </w:r>
      <w:r w:rsidR="00A1555A" w:rsidRPr="00C07995">
        <w:rPr>
          <w:rFonts w:ascii="Browallia New" w:hAnsi="Browallia New" w:cs="Browallia New"/>
          <w:spacing w:val="-4"/>
          <w:sz w:val="28"/>
          <w:szCs w:val="28"/>
          <w:cs/>
        </w:rPr>
        <w:t>บาท</w:t>
      </w:r>
    </w:p>
    <w:p w14:paraId="3F8C01C2" w14:textId="2444949B" w:rsidR="003C01A7" w:rsidRPr="00C07995" w:rsidRDefault="00C83D6E" w:rsidP="00DB3104">
      <w:pPr>
        <w:pStyle w:val="BodyText2"/>
        <w:numPr>
          <w:ilvl w:val="0"/>
          <w:numId w:val="29"/>
        </w:numPr>
        <w:tabs>
          <w:tab w:val="clear" w:pos="540"/>
          <w:tab w:val="left" w:pos="709"/>
        </w:tabs>
        <w:spacing w:line="240" w:lineRule="auto"/>
        <w:ind w:left="709"/>
        <w:jc w:val="thaiDistribute"/>
        <w:rPr>
          <w:rFonts w:ascii="Browallia New" w:hAnsi="Browallia New" w:cs="Browallia New"/>
          <w:spacing w:val="-4"/>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685A3674" w14:textId="77777777" w:rsidR="003C01A7" w:rsidRPr="00092EB0" w:rsidRDefault="003C01A7" w:rsidP="003C01A7">
      <w:pPr>
        <w:spacing w:line="240" w:lineRule="auto"/>
        <w:jc w:val="thaiDistribute"/>
        <w:rPr>
          <w:rFonts w:ascii="Browallia New" w:hAnsi="Browallia New" w:cs="Browallia New"/>
          <w:sz w:val="16"/>
          <w:szCs w:val="16"/>
        </w:rPr>
      </w:pPr>
    </w:p>
    <w:tbl>
      <w:tblPr>
        <w:tblW w:w="8784" w:type="dxa"/>
        <w:tblInd w:w="621" w:type="dxa"/>
        <w:tblLayout w:type="fixed"/>
        <w:tblLook w:val="01E0" w:firstRow="1" w:lastRow="1" w:firstColumn="1" w:lastColumn="1" w:noHBand="0" w:noVBand="0"/>
      </w:tblPr>
      <w:tblGrid>
        <w:gridCol w:w="3249"/>
        <w:gridCol w:w="1189"/>
        <w:gridCol w:w="266"/>
        <w:gridCol w:w="1218"/>
        <w:gridCol w:w="236"/>
        <w:gridCol w:w="1177"/>
        <w:gridCol w:w="236"/>
        <w:gridCol w:w="1213"/>
      </w:tblGrid>
      <w:tr w:rsidR="003C01A7" w:rsidRPr="00092EB0" w14:paraId="07E981C1" w14:textId="77777777" w:rsidTr="00C07995">
        <w:trPr>
          <w:trHeight w:val="20"/>
        </w:trPr>
        <w:tc>
          <w:tcPr>
            <w:tcW w:w="3249" w:type="dxa"/>
          </w:tcPr>
          <w:p w14:paraId="792C4711" w14:textId="77777777" w:rsidR="003C01A7" w:rsidRPr="003F3A4B" w:rsidRDefault="003C01A7" w:rsidP="003C01A7">
            <w:pPr>
              <w:tabs>
                <w:tab w:val="left" w:pos="360"/>
                <w:tab w:val="left" w:pos="2160"/>
                <w:tab w:val="left" w:pos="2880"/>
              </w:tabs>
              <w:spacing w:line="240" w:lineRule="auto"/>
              <w:ind w:right="-198"/>
              <w:jc w:val="center"/>
              <w:rPr>
                <w:rFonts w:ascii="Browallia New" w:hAnsi="Browallia New" w:cs="Browallia New"/>
                <w:sz w:val="28"/>
                <w:szCs w:val="28"/>
                <w:u w:val="single"/>
              </w:rPr>
            </w:pPr>
          </w:p>
        </w:tc>
        <w:tc>
          <w:tcPr>
            <w:tcW w:w="5535" w:type="dxa"/>
            <w:gridSpan w:val="7"/>
          </w:tcPr>
          <w:p w14:paraId="32AF3DFB" w14:textId="65F07C64"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F3A4B">
              <w:rPr>
                <w:rFonts w:ascii="Browallia New" w:hAnsi="Browallia New" w:cs="Browallia New"/>
                <w:sz w:val="28"/>
                <w:szCs w:val="28"/>
                <w:cs/>
              </w:rPr>
              <w:t>(หน่วย</w:t>
            </w:r>
            <w:r w:rsidR="00F46B29" w:rsidRPr="003F3A4B">
              <w:rPr>
                <w:rFonts w:ascii="Browallia New" w:hAnsi="Browallia New" w:cs="Browallia New"/>
                <w:sz w:val="28"/>
                <w:szCs w:val="28"/>
              </w:rPr>
              <w:t xml:space="preserve"> </w:t>
            </w:r>
            <w:r w:rsidRPr="003F3A4B">
              <w:rPr>
                <w:rFonts w:ascii="Browallia New" w:hAnsi="Browallia New" w:cs="Browallia New"/>
                <w:sz w:val="28"/>
                <w:szCs w:val="28"/>
                <w:cs/>
              </w:rPr>
              <w:t>:</w:t>
            </w:r>
            <w:r w:rsidR="00F46B29" w:rsidRPr="003F3A4B">
              <w:rPr>
                <w:rFonts w:ascii="Browallia New" w:hAnsi="Browallia New" w:cs="Browallia New"/>
                <w:sz w:val="28"/>
                <w:szCs w:val="28"/>
              </w:rPr>
              <w:t xml:space="preserve"> </w:t>
            </w:r>
            <w:r w:rsidRPr="003F3A4B">
              <w:rPr>
                <w:rFonts w:ascii="Browallia New" w:hAnsi="Browallia New" w:cs="Browallia New"/>
                <w:sz w:val="28"/>
                <w:szCs w:val="28"/>
                <w:cs/>
              </w:rPr>
              <w:t>พันบาท)</w:t>
            </w:r>
          </w:p>
        </w:tc>
      </w:tr>
      <w:tr w:rsidR="003C01A7" w:rsidRPr="00092EB0" w14:paraId="4ADC035C" w14:textId="77777777" w:rsidTr="00C07995">
        <w:trPr>
          <w:trHeight w:val="20"/>
        </w:trPr>
        <w:tc>
          <w:tcPr>
            <w:tcW w:w="3249" w:type="dxa"/>
          </w:tcPr>
          <w:p w14:paraId="24238C1A" w14:textId="77777777" w:rsidR="003C01A7" w:rsidRPr="003F3A4B"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3" w:type="dxa"/>
            <w:gridSpan w:val="3"/>
            <w:tcBorders>
              <w:bottom w:val="single" w:sz="4" w:space="0" w:color="auto"/>
            </w:tcBorders>
          </w:tcPr>
          <w:p w14:paraId="02C283C3"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3F3A4B">
              <w:rPr>
                <w:rFonts w:ascii="Browallia New" w:hAnsi="Browallia New" w:cs="Browallia New"/>
                <w:sz w:val="28"/>
                <w:szCs w:val="28"/>
                <w:cs/>
              </w:rPr>
              <w:t>งบการเงินรวม</w:t>
            </w:r>
          </w:p>
        </w:tc>
        <w:tc>
          <w:tcPr>
            <w:tcW w:w="236" w:type="dxa"/>
          </w:tcPr>
          <w:p w14:paraId="7B4579CC"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26" w:type="dxa"/>
            <w:gridSpan w:val="3"/>
            <w:tcBorders>
              <w:bottom w:val="single" w:sz="4" w:space="0" w:color="auto"/>
            </w:tcBorders>
          </w:tcPr>
          <w:p w14:paraId="335E7C87"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งบการเงินเฉพาะของบริษัท</w:t>
            </w:r>
          </w:p>
        </w:tc>
      </w:tr>
      <w:tr w:rsidR="00AC4E93" w:rsidRPr="00092EB0" w14:paraId="1F229FDF" w14:textId="77777777" w:rsidTr="00C07995">
        <w:trPr>
          <w:trHeight w:val="20"/>
        </w:trPr>
        <w:tc>
          <w:tcPr>
            <w:tcW w:w="3249" w:type="dxa"/>
          </w:tcPr>
          <w:p w14:paraId="7579C2BA" w14:textId="77777777" w:rsidR="00AC4E93" w:rsidRPr="003F3A4B" w:rsidRDefault="00AC4E93" w:rsidP="00AC4E9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189" w:type="dxa"/>
            <w:tcBorders>
              <w:bottom w:val="single" w:sz="4" w:space="0" w:color="auto"/>
            </w:tcBorders>
          </w:tcPr>
          <w:p w14:paraId="5B303F66" w14:textId="063E6CB3"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z w:val="28"/>
                <w:szCs w:val="28"/>
              </w:rPr>
              <w:t>256</w:t>
            </w:r>
            <w:r>
              <w:rPr>
                <w:rFonts w:ascii="Browallia New" w:hAnsi="Browallia New" w:cs="Browallia New"/>
                <w:sz w:val="28"/>
                <w:szCs w:val="28"/>
              </w:rPr>
              <w:t>6</w:t>
            </w:r>
          </w:p>
        </w:tc>
        <w:tc>
          <w:tcPr>
            <w:tcW w:w="266" w:type="dxa"/>
            <w:tcBorders>
              <w:top w:val="single" w:sz="4" w:space="0" w:color="auto"/>
            </w:tcBorders>
          </w:tcPr>
          <w:p w14:paraId="64FD0032"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8" w:type="dxa"/>
            <w:tcBorders>
              <w:bottom w:val="single" w:sz="4" w:space="0" w:color="auto"/>
            </w:tcBorders>
          </w:tcPr>
          <w:p w14:paraId="58FD7DB1" w14:textId="6874B125"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3F3A4B">
              <w:rPr>
                <w:rFonts w:ascii="Browallia New" w:hAnsi="Browallia New" w:cs="Browallia New"/>
                <w:spacing w:val="-2"/>
                <w:sz w:val="28"/>
                <w:szCs w:val="28"/>
                <w:lang w:val="en-GB"/>
              </w:rPr>
              <w:t>256</w:t>
            </w:r>
            <w:r>
              <w:rPr>
                <w:rFonts w:ascii="Browallia New" w:hAnsi="Browallia New" w:cs="Browallia New"/>
                <w:spacing w:val="-2"/>
                <w:sz w:val="28"/>
                <w:szCs w:val="28"/>
                <w:lang w:val="en-GB"/>
              </w:rPr>
              <w:t>5</w:t>
            </w:r>
          </w:p>
        </w:tc>
        <w:tc>
          <w:tcPr>
            <w:tcW w:w="236" w:type="dxa"/>
          </w:tcPr>
          <w:p w14:paraId="0FCBCEFD"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77" w:type="dxa"/>
            <w:tcBorders>
              <w:bottom w:val="single" w:sz="4" w:space="0" w:color="auto"/>
            </w:tcBorders>
          </w:tcPr>
          <w:p w14:paraId="18D071AA" w14:textId="13D7B6FF"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z w:val="28"/>
                <w:szCs w:val="28"/>
              </w:rPr>
              <w:t>256</w:t>
            </w:r>
            <w:r>
              <w:rPr>
                <w:rFonts w:ascii="Browallia New" w:hAnsi="Browallia New" w:cs="Browallia New"/>
                <w:sz w:val="28"/>
                <w:szCs w:val="28"/>
              </w:rPr>
              <w:t>6</w:t>
            </w:r>
          </w:p>
        </w:tc>
        <w:tc>
          <w:tcPr>
            <w:tcW w:w="236" w:type="dxa"/>
          </w:tcPr>
          <w:p w14:paraId="0FA5519D"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3" w:type="dxa"/>
            <w:tcBorders>
              <w:bottom w:val="single" w:sz="4" w:space="0" w:color="auto"/>
            </w:tcBorders>
          </w:tcPr>
          <w:p w14:paraId="5438B91E" w14:textId="2C8940E1"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3F3A4B">
              <w:rPr>
                <w:rFonts w:ascii="Browallia New" w:hAnsi="Browallia New" w:cs="Browallia New"/>
                <w:spacing w:val="-2"/>
                <w:sz w:val="28"/>
                <w:szCs w:val="28"/>
                <w:lang w:val="en-GB"/>
              </w:rPr>
              <w:t>256</w:t>
            </w:r>
            <w:r>
              <w:rPr>
                <w:rFonts w:ascii="Browallia New" w:hAnsi="Browallia New" w:cs="Browallia New"/>
                <w:spacing w:val="-2"/>
                <w:sz w:val="28"/>
                <w:szCs w:val="28"/>
                <w:lang w:val="en-GB"/>
              </w:rPr>
              <w:t>5</w:t>
            </w:r>
          </w:p>
        </w:tc>
      </w:tr>
      <w:tr w:rsidR="00DC57AF" w:rsidRPr="00092EB0" w14:paraId="569892D2" w14:textId="77777777" w:rsidTr="00C07995">
        <w:trPr>
          <w:trHeight w:val="20"/>
        </w:trPr>
        <w:tc>
          <w:tcPr>
            <w:tcW w:w="3249" w:type="dxa"/>
          </w:tcPr>
          <w:p w14:paraId="0E5BFE0A" w14:textId="77777777" w:rsidR="003C01A7" w:rsidRPr="003F3A4B" w:rsidRDefault="003C01A7" w:rsidP="003C01A7">
            <w:pPr>
              <w:tabs>
                <w:tab w:val="left" w:pos="360"/>
                <w:tab w:val="left" w:pos="2160"/>
                <w:tab w:val="left" w:pos="2880"/>
              </w:tabs>
              <w:spacing w:line="240" w:lineRule="auto"/>
              <w:ind w:right="-43"/>
              <w:rPr>
                <w:rFonts w:ascii="Browallia New" w:hAnsi="Browallia New" w:cs="Browallia New"/>
                <w:sz w:val="28"/>
                <w:szCs w:val="28"/>
              </w:rPr>
            </w:pPr>
          </w:p>
        </w:tc>
        <w:tc>
          <w:tcPr>
            <w:tcW w:w="1189" w:type="dxa"/>
            <w:tcBorders>
              <w:top w:val="single" w:sz="4" w:space="0" w:color="auto"/>
            </w:tcBorders>
          </w:tcPr>
          <w:p w14:paraId="7A2D78CE"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66" w:type="dxa"/>
          </w:tcPr>
          <w:p w14:paraId="3D80795D"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218" w:type="dxa"/>
            <w:tcBorders>
              <w:top w:val="single" w:sz="4" w:space="0" w:color="auto"/>
            </w:tcBorders>
          </w:tcPr>
          <w:p w14:paraId="04BCA873"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5496F814"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177" w:type="dxa"/>
            <w:tcBorders>
              <w:top w:val="single" w:sz="4" w:space="0" w:color="auto"/>
            </w:tcBorders>
          </w:tcPr>
          <w:p w14:paraId="3EB7E8DD"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236" w:type="dxa"/>
          </w:tcPr>
          <w:p w14:paraId="306D38B5"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c>
          <w:tcPr>
            <w:tcW w:w="1213" w:type="dxa"/>
          </w:tcPr>
          <w:p w14:paraId="69254A19" w14:textId="77777777" w:rsidR="003C01A7" w:rsidRPr="003F3A4B" w:rsidRDefault="003C01A7" w:rsidP="003C01A7">
            <w:pPr>
              <w:tabs>
                <w:tab w:val="left" w:pos="360"/>
              </w:tabs>
              <w:spacing w:line="240" w:lineRule="auto"/>
              <w:ind w:right="912"/>
              <w:jc w:val="right"/>
              <w:rPr>
                <w:rFonts w:ascii="Browallia New" w:hAnsi="Browallia New" w:cs="Browallia New"/>
                <w:sz w:val="28"/>
                <w:szCs w:val="28"/>
              </w:rPr>
            </w:pPr>
          </w:p>
        </w:tc>
      </w:tr>
      <w:tr w:rsidR="00AC4E93" w:rsidRPr="00DD0B4C" w14:paraId="33964591" w14:textId="77777777" w:rsidTr="00C07995">
        <w:trPr>
          <w:trHeight w:val="20"/>
        </w:trPr>
        <w:tc>
          <w:tcPr>
            <w:tcW w:w="3249" w:type="dxa"/>
          </w:tcPr>
          <w:p w14:paraId="36457827" w14:textId="77777777" w:rsidR="00AC4E93" w:rsidRPr="003F3A4B" w:rsidRDefault="00AC4E93" w:rsidP="00AC4E93">
            <w:pPr>
              <w:spacing w:line="240" w:lineRule="auto"/>
              <w:rPr>
                <w:rFonts w:ascii="Browallia New" w:hAnsi="Browallia New" w:cs="Browallia New"/>
                <w:sz w:val="28"/>
                <w:szCs w:val="28"/>
              </w:rPr>
            </w:pPr>
            <w:r w:rsidRPr="003F3A4B">
              <w:rPr>
                <w:rFonts w:ascii="Browallia New" w:hAnsi="Browallia New" w:cs="Browallia New"/>
                <w:sz w:val="28"/>
                <w:szCs w:val="28"/>
                <w:cs/>
              </w:rPr>
              <w:t>หนังสือค้ำประกัน</w:t>
            </w:r>
          </w:p>
        </w:tc>
        <w:tc>
          <w:tcPr>
            <w:tcW w:w="1189" w:type="dxa"/>
            <w:tcBorders>
              <w:bottom w:val="single" w:sz="12" w:space="0" w:color="auto"/>
            </w:tcBorders>
            <w:shd w:val="clear" w:color="auto" w:fill="auto"/>
          </w:tcPr>
          <w:p w14:paraId="221F3F4B" w14:textId="7796E890" w:rsidR="00AC4E93" w:rsidRPr="003F3A4B" w:rsidRDefault="008C7407"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232</w:t>
            </w:r>
            <w:r w:rsidR="002709C7">
              <w:rPr>
                <w:rFonts w:ascii="Browallia New" w:hAnsi="Browallia New" w:cs="Browallia New"/>
                <w:sz w:val="28"/>
                <w:szCs w:val="28"/>
                <w:lang w:val="en-GB"/>
              </w:rPr>
              <w:t>,480</w:t>
            </w:r>
          </w:p>
        </w:tc>
        <w:tc>
          <w:tcPr>
            <w:tcW w:w="266" w:type="dxa"/>
          </w:tcPr>
          <w:p w14:paraId="23CBF2E5"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8" w:type="dxa"/>
            <w:tcBorders>
              <w:bottom w:val="single" w:sz="12" w:space="0" w:color="auto"/>
            </w:tcBorders>
          </w:tcPr>
          <w:p w14:paraId="6231FC14" w14:textId="204FC79D" w:rsidR="00AC4E93" w:rsidRPr="003F3A4B" w:rsidRDefault="00AC4E93"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215,451</w:t>
            </w:r>
          </w:p>
        </w:tc>
        <w:tc>
          <w:tcPr>
            <w:tcW w:w="236" w:type="dxa"/>
          </w:tcPr>
          <w:p w14:paraId="32A070A5"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77" w:type="dxa"/>
            <w:tcBorders>
              <w:bottom w:val="single" w:sz="12" w:space="0" w:color="auto"/>
            </w:tcBorders>
          </w:tcPr>
          <w:p w14:paraId="500E3A90" w14:textId="451A0F49" w:rsidR="00AC4E93" w:rsidRPr="003F3A4B" w:rsidRDefault="004F34CF"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514F16">
              <w:rPr>
                <w:rFonts w:ascii="Browallia New" w:hAnsi="Browallia New" w:cs="Browallia New"/>
                <w:sz w:val="28"/>
                <w:szCs w:val="28"/>
                <w:lang w:val="en-GB"/>
              </w:rPr>
              <w:t>2</w:t>
            </w:r>
            <w:r w:rsidR="00C36F00" w:rsidRPr="00514F16">
              <w:rPr>
                <w:rFonts w:ascii="Browallia New" w:hAnsi="Browallia New" w:cs="Browallia New"/>
                <w:sz w:val="28"/>
                <w:szCs w:val="28"/>
                <w:lang w:val="en-GB"/>
              </w:rPr>
              <w:t>3</w:t>
            </w:r>
            <w:r w:rsidRPr="00514F16">
              <w:rPr>
                <w:rFonts w:ascii="Browallia New" w:hAnsi="Browallia New" w:cs="Browallia New"/>
                <w:sz w:val="28"/>
                <w:szCs w:val="28"/>
                <w:lang w:val="en-GB"/>
              </w:rPr>
              <w:t>,</w:t>
            </w:r>
            <w:r w:rsidR="00514F16" w:rsidRPr="00514F16">
              <w:rPr>
                <w:rFonts w:ascii="Browallia New" w:hAnsi="Browallia New" w:cs="Browallia New"/>
                <w:sz w:val="28"/>
                <w:szCs w:val="28"/>
                <w:lang w:val="en-GB"/>
              </w:rPr>
              <w:t>8</w:t>
            </w:r>
            <w:r w:rsidR="005B01B2">
              <w:rPr>
                <w:rFonts w:ascii="Browallia New" w:hAnsi="Browallia New" w:cs="Browallia New"/>
                <w:sz w:val="28"/>
                <w:szCs w:val="28"/>
                <w:lang w:val="en-GB"/>
              </w:rPr>
              <w:t>8</w:t>
            </w:r>
            <w:r w:rsidR="00514F16" w:rsidRPr="00514F16">
              <w:rPr>
                <w:rFonts w:ascii="Browallia New" w:hAnsi="Browallia New" w:cs="Browallia New"/>
                <w:sz w:val="28"/>
                <w:szCs w:val="28"/>
                <w:lang w:val="en-GB"/>
              </w:rPr>
              <w:t>4</w:t>
            </w:r>
          </w:p>
        </w:tc>
        <w:tc>
          <w:tcPr>
            <w:tcW w:w="236" w:type="dxa"/>
          </w:tcPr>
          <w:p w14:paraId="4CE9913C"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213" w:type="dxa"/>
            <w:tcBorders>
              <w:bottom w:val="single" w:sz="12" w:space="0" w:color="auto"/>
            </w:tcBorders>
          </w:tcPr>
          <w:p w14:paraId="37758C5B" w14:textId="1A780E04" w:rsidR="00AC4E93" w:rsidRPr="003F3A4B" w:rsidRDefault="00AC4E93"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8,679</w:t>
            </w:r>
          </w:p>
        </w:tc>
      </w:tr>
    </w:tbl>
    <w:p w14:paraId="457C86EF" w14:textId="1226F9E1" w:rsidR="006173EB" w:rsidRDefault="006173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E489C23" w14:textId="389EF728" w:rsidR="003C01A7" w:rsidRDefault="003C01A7" w:rsidP="00DB3104">
      <w:pPr>
        <w:pStyle w:val="BodyText2"/>
        <w:numPr>
          <w:ilvl w:val="0"/>
          <w:numId w:val="29"/>
        </w:numPr>
        <w:tabs>
          <w:tab w:val="clear" w:pos="540"/>
          <w:tab w:val="left" w:pos="709"/>
        </w:tabs>
        <w:spacing w:line="240" w:lineRule="auto"/>
        <w:ind w:left="709"/>
        <w:jc w:val="thaiDistribute"/>
        <w:rPr>
          <w:rFonts w:ascii="Browallia New" w:hAnsi="Browallia New" w:cs="Browallia New"/>
          <w:sz w:val="28"/>
          <w:szCs w:val="28"/>
        </w:rPr>
      </w:pPr>
      <w:r w:rsidRPr="00996481">
        <w:rPr>
          <w:rFonts w:ascii="Browallia New" w:hAnsi="Browallia New" w:cs="Browallia New"/>
          <w:sz w:val="28"/>
          <w:szCs w:val="28"/>
          <w:cs/>
        </w:rPr>
        <w:t>กลุ่ม</w:t>
      </w:r>
      <w:r w:rsidRPr="00C07995">
        <w:rPr>
          <w:rFonts w:ascii="Browallia New" w:hAnsi="Browallia New" w:cs="Browallia New"/>
          <w:spacing w:val="-4"/>
          <w:sz w:val="28"/>
          <w:szCs w:val="28"/>
          <w:cs/>
        </w:rPr>
        <w:t>บริษัท</w:t>
      </w:r>
      <w:r w:rsidRPr="00996481">
        <w:rPr>
          <w:rFonts w:ascii="Browallia New" w:hAnsi="Browallia New" w:cs="Browallia New"/>
          <w:sz w:val="28"/>
          <w:szCs w:val="28"/>
          <w:cs/>
        </w:rPr>
        <w:t>มีวงเงินกู้ยืมดังนี้</w:t>
      </w:r>
    </w:p>
    <w:p w14:paraId="6F88B5AD" w14:textId="77777777" w:rsidR="003C01A7" w:rsidRPr="00CE701E"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16"/>
          <w:szCs w:val="16"/>
        </w:rPr>
      </w:pPr>
    </w:p>
    <w:tbl>
      <w:tblPr>
        <w:tblW w:w="8784" w:type="dxa"/>
        <w:tblInd w:w="612" w:type="dxa"/>
        <w:tblLook w:val="01E0" w:firstRow="1" w:lastRow="1" w:firstColumn="1" w:lastColumn="1" w:noHBand="0" w:noVBand="0"/>
      </w:tblPr>
      <w:tblGrid>
        <w:gridCol w:w="2982"/>
        <w:gridCol w:w="267"/>
        <w:gridCol w:w="1185"/>
        <w:gridCol w:w="273"/>
        <w:gridCol w:w="1219"/>
        <w:gridCol w:w="6"/>
        <w:gridCol w:w="236"/>
        <w:gridCol w:w="1163"/>
        <w:gridCol w:w="6"/>
        <w:gridCol w:w="230"/>
        <w:gridCol w:w="6"/>
        <w:gridCol w:w="1211"/>
      </w:tblGrid>
      <w:tr w:rsidR="003C01A7" w:rsidRPr="00996481" w14:paraId="6C7A4096" w14:textId="77777777" w:rsidTr="00C07995">
        <w:trPr>
          <w:trHeight w:val="20"/>
        </w:trPr>
        <w:tc>
          <w:tcPr>
            <w:tcW w:w="2982" w:type="dxa"/>
            <w:vAlign w:val="bottom"/>
          </w:tcPr>
          <w:p w14:paraId="6AAEA2E2" w14:textId="77777777" w:rsidR="003C01A7" w:rsidRPr="003F3A4B" w:rsidRDefault="003C01A7" w:rsidP="003C01A7">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8ABADD0"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vAlign w:val="bottom"/>
          </w:tcPr>
          <w:p w14:paraId="7D37EC1C" w14:textId="4C9DFE9D"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p>
        </w:tc>
        <w:tc>
          <w:tcPr>
            <w:tcW w:w="236" w:type="dxa"/>
            <w:vAlign w:val="bottom"/>
          </w:tcPr>
          <w:p w14:paraId="6569EF6C" w14:textId="77777777" w:rsidR="003C01A7" w:rsidRPr="003F3A4B" w:rsidRDefault="003C01A7"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vAlign w:val="bottom"/>
          </w:tcPr>
          <w:p w14:paraId="2C12E8D0" w14:textId="643D9EA1" w:rsidR="003C01A7" w:rsidRPr="003F3A4B" w:rsidRDefault="0098625B"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3F3A4B">
              <w:rPr>
                <w:rFonts w:ascii="Browallia New" w:hAnsi="Browallia New" w:cs="Browallia New"/>
                <w:sz w:val="28"/>
                <w:szCs w:val="28"/>
                <w:cs/>
              </w:rPr>
              <w:t>(หน่วย : ล้านบาท)</w:t>
            </w:r>
          </w:p>
        </w:tc>
      </w:tr>
      <w:tr w:rsidR="00EC3C88" w:rsidRPr="00996481" w14:paraId="0C34373B" w14:textId="77777777" w:rsidTr="00C07995">
        <w:trPr>
          <w:trHeight w:val="20"/>
        </w:trPr>
        <w:tc>
          <w:tcPr>
            <w:tcW w:w="2982" w:type="dxa"/>
            <w:vAlign w:val="bottom"/>
          </w:tcPr>
          <w:p w14:paraId="34A1DA22" w14:textId="77777777" w:rsidR="00EC3C88" w:rsidRPr="003F3A4B"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403A0F96"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83" w:type="dxa"/>
            <w:gridSpan w:val="4"/>
            <w:tcBorders>
              <w:bottom w:val="single" w:sz="4" w:space="0" w:color="auto"/>
            </w:tcBorders>
            <w:vAlign w:val="bottom"/>
          </w:tcPr>
          <w:p w14:paraId="0E74C10A" w14:textId="7A3B3CC3"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งบการเงินรวม</w:t>
            </w:r>
          </w:p>
        </w:tc>
        <w:tc>
          <w:tcPr>
            <w:tcW w:w="236" w:type="dxa"/>
            <w:vAlign w:val="bottom"/>
          </w:tcPr>
          <w:p w14:paraId="301E646A"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616" w:type="dxa"/>
            <w:gridSpan w:val="5"/>
            <w:tcBorders>
              <w:bottom w:val="single" w:sz="4" w:space="0" w:color="auto"/>
            </w:tcBorders>
            <w:vAlign w:val="bottom"/>
          </w:tcPr>
          <w:p w14:paraId="18FF10CD" w14:textId="4D96F349"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3F3A4B">
              <w:rPr>
                <w:rFonts w:ascii="Browallia New" w:hAnsi="Browallia New" w:cs="Browallia New"/>
                <w:sz w:val="28"/>
                <w:szCs w:val="28"/>
                <w:cs/>
              </w:rPr>
              <w:t>งบการเงินเฉพาะของบริษัท</w:t>
            </w:r>
          </w:p>
        </w:tc>
      </w:tr>
      <w:tr w:rsidR="00AC4E93" w:rsidRPr="00996481" w14:paraId="40855B1B" w14:textId="77777777" w:rsidTr="00C07995">
        <w:trPr>
          <w:trHeight w:val="20"/>
        </w:trPr>
        <w:tc>
          <w:tcPr>
            <w:tcW w:w="2982" w:type="dxa"/>
            <w:vAlign w:val="bottom"/>
          </w:tcPr>
          <w:p w14:paraId="290CB035" w14:textId="77777777" w:rsidR="00AC4E93" w:rsidRPr="003F3A4B" w:rsidRDefault="00AC4E93" w:rsidP="00AC4E9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66D0A284"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tcBorders>
              <w:bottom w:val="single" w:sz="4" w:space="0" w:color="auto"/>
            </w:tcBorders>
          </w:tcPr>
          <w:p w14:paraId="6CF783CF" w14:textId="21F6A3CD"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z w:val="28"/>
                <w:szCs w:val="28"/>
              </w:rPr>
              <w:t>256</w:t>
            </w:r>
            <w:r>
              <w:rPr>
                <w:rFonts w:ascii="Browallia New" w:hAnsi="Browallia New" w:cs="Browallia New"/>
                <w:sz w:val="28"/>
                <w:szCs w:val="28"/>
              </w:rPr>
              <w:t>6</w:t>
            </w:r>
          </w:p>
        </w:tc>
        <w:tc>
          <w:tcPr>
            <w:tcW w:w="273" w:type="dxa"/>
            <w:tcBorders>
              <w:top w:val="single" w:sz="4" w:space="0" w:color="auto"/>
            </w:tcBorders>
          </w:tcPr>
          <w:p w14:paraId="6E887E94"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25" w:type="dxa"/>
            <w:gridSpan w:val="2"/>
            <w:tcBorders>
              <w:bottom w:val="single" w:sz="4" w:space="0" w:color="auto"/>
            </w:tcBorders>
          </w:tcPr>
          <w:p w14:paraId="056CE0A4" w14:textId="49A2584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r w:rsidRPr="003F3A4B">
              <w:rPr>
                <w:rFonts w:ascii="Browallia New" w:hAnsi="Browallia New" w:cs="Browallia New"/>
                <w:spacing w:val="-2"/>
                <w:sz w:val="28"/>
                <w:szCs w:val="28"/>
                <w:lang w:val="en-GB"/>
              </w:rPr>
              <w:t>256</w:t>
            </w:r>
            <w:r>
              <w:rPr>
                <w:rFonts w:ascii="Browallia New" w:hAnsi="Browallia New" w:cs="Browallia New"/>
                <w:spacing w:val="-2"/>
                <w:sz w:val="28"/>
                <w:szCs w:val="28"/>
                <w:lang w:val="en-GB"/>
              </w:rPr>
              <w:t>5</w:t>
            </w:r>
          </w:p>
        </w:tc>
        <w:tc>
          <w:tcPr>
            <w:tcW w:w="236" w:type="dxa"/>
            <w:vAlign w:val="bottom"/>
          </w:tcPr>
          <w:p w14:paraId="3CF2A435"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169" w:type="dxa"/>
            <w:gridSpan w:val="2"/>
            <w:tcBorders>
              <w:bottom w:val="single" w:sz="4" w:space="0" w:color="auto"/>
            </w:tcBorders>
          </w:tcPr>
          <w:p w14:paraId="43925AAC" w14:textId="75396490"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z w:val="28"/>
                <w:szCs w:val="28"/>
              </w:rPr>
              <w:t>256</w:t>
            </w:r>
            <w:r>
              <w:rPr>
                <w:rFonts w:ascii="Browallia New" w:hAnsi="Browallia New" w:cs="Browallia New"/>
                <w:sz w:val="28"/>
                <w:szCs w:val="28"/>
              </w:rPr>
              <w:t>6</w:t>
            </w:r>
          </w:p>
        </w:tc>
        <w:tc>
          <w:tcPr>
            <w:tcW w:w="236" w:type="dxa"/>
            <w:gridSpan w:val="2"/>
          </w:tcPr>
          <w:p w14:paraId="60AD5505"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cs/>
              </w:rPr>
            </w:pPr>
          </w:p>
        </w:tc>
        <w:tc>
          <w:tcPr>
            <w:tcW w:w="1211" w:type="dxa"/>
            <w:tcBorders>
              <w:bottom w:val="single" w:sz="4" w:space="0" w:color="auto"/>
            </w:tcBorders>
          </w:tcPr>
          <w:p w14:paraId="74A3872A" w14:textId="1C750E52"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 w:right="-42"/>
              <w:jc w:val="center"/>
              <w:rPr>
                <w:rFonts w:ascii="Browallia New" w:hAnsi="Browallia New" w:cs="Browallia New"/>
                <w:sz w:val="28"/>
                <w:szCs w:val="28"/>
              </w:rPr>
            </w:pPr>
            <w:r w:rsidRPr="003F3A4B">
              <w:rPr>
                <w:rFonts w:ascii="Browallia New" w:hAnsi="Browallia New" w:cs="Browallia New"/>
                <w:spacing w:val="-2"/>
                <w:sz w:val="28"/>
                <w:szCs w:val="28"/>
                <w:lang w:val="en-GB"/>
              </w:rPr>
              <w:t>256</w:t>
            </w:r>
            <w:r>
              <w:rPr>
                <w:rFonts w:ascii="Browallia New" w:hAnsi="Browallia New" w:cs="Browallia New"/>
                <w:spacing w:val="-2"/>
                <w:sz w:val="28"/>
                <w:szCs w:val="28"/>
                <w:lang w:val="en-GB"/>
              </w:rPr>
              <w:t>5</w:t>
            </w:r>
          </w:p>
        </w:tc>
      </w:tr>
      <w:tr w:rsidR="00EC3C88" w:rsidRPr="00996481" w14:paraId="31D5DE3F" w14:textId="77777777" w:rsidTr="00C07995">
        <w:trPr>
          <w:trHeight w:val="20"/>
        </w:trPr>
        <w:tc>
          <w:tcPr>
            <w:tcW w:w="2982" w:type="dxa"/>
            <w:vAlign w:val="bottom"/>
          </w:tcPr>
          <w:p w14:paraId="5704F698" w14:textId="77777777" w:rsidR="00EC3C88" w:rsidRPr="003F3A4B" w:rsidRDefault="00EC3C88" w:rsidP="00EC3C88">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7" w:type="dxa"/>
            <w:vAlign w:val="bottom"/>
          </w:tcPr>
          <w:p w14:paraId="7475129C"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p>
        </w:tc>
        <w:tc>
          <w:tcPr>
            <w:tcW w:w="1185" w:type="dxa"/>
            <w:vAlign w:val="bottom"/>
          </w:tcPr>
          <w:p w14:paraId="4A57F25E"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73" w:type="dxa"/>
            <w:vAlign w:val="bottom"/>
          </w:tcPr>
          <w:p w14:paraId="2AF9D831"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25" w:type="dxa"/>
            <w:gridSpan w:val="2"/>
            <w:vAlign w:val="bottom"/>
          </w:tcPr>
          <w:p w14:paraId="4DE793AF"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c>
          <w:tcPr>
            <w:tcW w:w="236" w:type="dxa"/>
            <w:vAlign w:val="bottom"/>
          </w:tcPr>
          <w:p w14:paraId="48199024"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69" w:type="dxa"/>
            <w:gridSpan w:val="2"/>
            <w:vAlign w:val="bottom"/>
          </w:tcPr>
          <w:p w14:paraId="17BBA0AE"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pacing w:val="-2"/>
                <w:sz w:val="28"/>
                <w:szCs w:val="28"/>
              </w:rPr>
            </w:pPr>
          </w:p>
        </w:tc>
        <w:tc>
          <w:tcPr>
            <w:tcW w:w="236" w:type="dxa"/>
            <w:gridSpan w:val="2"/>
            <w:vAlign w:val="bottom"/>
          </w:tcPr>
          <w:p w14:paraId="140FE065"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211" w:type="dxa"/>
            <w:vAlign w:val="bottom"/>
          </w:tcPr>
          <w:p w14:paraId="40204A79" w14:textId="77777777" w:rsidR="00EC3C88" w:rsidRPr="003F3A4B" w:rsidRDefault="00EC3C88" w:rsidP="00EC3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eastAsia="SimSun" w:hAnsi="Browallia New" w:cs="Browallia New"/>
                <w:sz w:val="28"/>
                <w:szCs w:val="28"/>
                <w:lang w:val="en-GB"/>
              </w:rPr>
            </w:pPr>
          </w:p>
        </w:tc>
      </w:tr>
      <w:tr w:rsidR="00EC3C88" w:rsidRPr="00996481" w14:paraId="7EB0424B" w14:textId="77777777" w:rsidTr="00C07995">
        <w:trPr>
          <w:trHeight w:val="20"/>
        </w:trPr>
        <w:tc>
          <w:tcPr>
            <w:tcW w:w="5926" w:type="dxa"/>
            <w:gridSpan w:val="5"/>
            <w:vAlign w:val="bottom"/>
          </w:tcPr>
          <w:p w14:paraId="74BBEC01" w14:textId="6AE58BBC" w:rsidR="00EC3C88" w:rsidRPr="003F3A4B" w:rsidRDefault="00EC3C88" w:rsidP="00EC3C88">
            <w:pPr>
              <w:tabs>
                <w:tab w:val="clear" w:pos="3742"/>
                <w:tab w:val="left" w:pos="360"/>
              </w:tabs>
              <w:spacing w:line="240" w:lineRule="auto"/>
              <w:ind w:right="-156"/>
              <w:rPr>
                <w:rFonts w:ascii="Browallia New" w:hAnsi="Browallia New" w:cs="Browallia New"/>
                <w:sz w:val="28"/>
                <w:szCs w:val="28"/>
              </w:rPr>
            </w:pPr>
            <w:r w:rsidRPr="003F3A4B">
              <w:rPr>
                <w:rFonts w:ascii="Browallia New" w:hAnsi="Browallia New" w:cs="Browallia New"/>
                <w:sz w:val="28"/>
                <w:szCs w:val="28"/>
                <w:cs/>
              </w:rPr>
              <w:t>วงเงินเบิกเกินบัญชีและเงินกู้ยืมระยะสั้น</w:t>
            </w:r>
          </w:p>
        </w:tc>
        <w:tc>
          <w:tcPr>
            <w:tcW w:w="242" w:type="dxa"/>
            <w:gridSpan w:val="2"/>
            <w:vAlign w:val="bottom"/>
          </w:tcPr>
          <w:p w14:paraId="6859C963"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1163" w:type="dxa"/>
            <w:vAlign w:val="bottom"/>
          </w:tcPr>
          <w:p w14:paraId="578FD1E0"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236" w:type="dxa"/>
            <w:gridSpan w:val="2"/>
            <w:vAlign w:val="bottom"/>
          </w:tcPr>
          <w:p w14:paraId="43736254"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c>
          <w:tcPr>
            <w:tcW w:w="1217" w:type="dxa"/>
            <w:gridSpan w:val="2"/>
            <w:vAlign w:val="bottom"/>
          </w:tcPr>
          <w:p w14:paraId="3C901632" w14:textId="77777777" w:rsidR="00EC3C88" w:rsidRPr="003F3A4B" w:rsidRDefault="00EC3C88" w:rsidP="00EC3C88">
            <w:pPr>
              <w:tabs>
                <w:tab w:val="left" w:pos="360"/>
              </w:tabs>
              <w:spacing w:line="240" w:lineRule="auto"/>
              <w:ind w:right="912"/>
              <w:jc w:val="right"/>
              <w:rPr>
                <w:rFonts w:ascii="Browallia New" w:hAnsi="Browallia New" w:cs="Browallia New"/>
                <w:sz w:val="28"/>
                <w:szCs w:val="28"/>
              </w:rPr>
            </w:pPr>
          </w:p>
        </w:tc>
      </w:tr>
      <w:tr w:rsidR="00AC4E93" w:rsidRPr="00996481" w14:paraId="5220095F" w14:textId="77777777" w:rsidTr="00C07995">
        <w:trPr>
          <w:trHeight w:val="20"/>
        </w:trPr>
        <w:tc>
          <w:tcPr>
            <w:tcW w:w="2982" w:type="dxa"/>
            <w:vAlign w:val="bottom"/>
          </w:tcPr>
          <w:p w14:paraId="4AEC380C" w14:textId="032E8DD5" w:rsidR="00AC4E93" w:rsidRPr="003F3A4B" w:rsidRDefault="00AC4E93" w:rsidP="00AC4E93">
            <w:pPr>
              <w:tabs>
                <w:tab w:val="clear" w:pos="227"/>
              </w:tabs>
              <w:spacing w:line="240" w:lineRule="auto"/>
              <w:rPr>
                <w:rFonts w:ascii="Browallia New" w:hAnsi="Browallia New" w:cs="Browallia New"/>
                <w:sz w:val="28"/>
                <w:szCs w:val="28"/>
              </w:rPr>
            </w:pPr>
            <w:r w:rsidRPr="003F3A4B">
              <w:rPr>
                <w:rFonts w:ascii="Browallia New" w:hAnsi="Browallia New" w:cs="Browallia New"/>
                <w:sz w:val="28"/>
                <w:szCs w:val="28"/>
              </w:rPr>
              <w:t xml:space="preserve">    </w:t>
            </w:r>
            <w:r w:rsidRPr="003F3A4B">
              <w:rPr>
                <w:rFonts w:ascii="Browallia New" w:hAnsi="Browallia New" w:cs="Browallia New"/>
                <w:sz w:val="28"/>
                <w:szCs w:val="28"/>
                <w:cs/>
              </w:rPr>
              <w:t>จากสถาบันการเงิน</w:t>
            </w:r>
          </w:p>
        </w:tc>
        <w:tc>
          <w:tcPr>
            <w:tcW w:w="267" w:type="dxa"/>
            <w:vAlign w:val="bottom"/>
          </w:tcPr>
          <w:p w14:paraId="632F077D" w14:textId="77777777" w:rsidR="00AC4E93" w:rsidRPr="003F3A4B" w:rsidRDefault="00AC4E93" w:rsidP="00AC4E93">
            <w:pPr>
              <w:tabs>
                <w:tab w:val="clear" w:pos="680"/>
                <w:tab w:val="clear" w:pos="907"/>
                <w:tab w:val="left" w:pos="360"/>
              </w:tabs>
              <w:spacing w:line="240" w:lineRule="auto"/>
              <w:ind w:right="15"/>
              <w:rPr>
                <w:rFonts w:ascii="Browallia New" w:hAnsi="Browallia New" w:cs="Browallia New"/>
                <w:sz w:val="28"/>
                <w:szCs w:val="28"/>
                <w:lang w:val="en-GB"/>
              </w:rPr>
            </w:pPr>
          </w:p>
        </w:tc>
        <w:tc>
          <w:tcPr>
            <w:tcW w:w="1185" w:type="dxa"/>
            <w:tcBorders>
              <w:bottom w:val="single" w:sz="12" w:space="0" w:color="auto"/>
            </w:tcBorders>
            <w:vAlign w:val="bottom"/>
          </w:tcPr>
          <w:p w14:paraId="1E3F2C2A" w14:textId="25FC04C1" w:rsidR="00AC4E93" w:rsidRPr="003F3A4B" w:rsidRDefault="00DF639E"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936</w:t>
            </w:r>
          </w:p>
        </w:tc>
        <w:tc>
          <w:tcPr>
            <w:tcW w:w="273" w:type="dxa"/>
            <w:vAlign w:val="bottom"/>
          </w:tcPr>
          <w:p w14:paraId="788E145B"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25" w:type="dxa"/>
            <w:gridSpan w:val="2"/>
            <w:tcBorders>
              <w:bottom w:val="single" w:sz="12" w:space="0" w:color="auto"/>
            </w:tcBorders>
            <w:vAlign w:val="bottom"/>
          </w:tcPr>
          <w:p w14:paraId="7DAFE3BC" w14:textId="38697461" w:rsidR="00AC4E93" w:rsidRPr="003F3A4B" w:rsidRDefault="00AC4E93"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943</w:t>
            </w:r>
          </w:p>
        </w:tc>
        <w:tc>
          <w:tcPr>
            <w:tcW w:w="236" w:type="dxa"/>
            <w:vAlign w:val="bottom"/>
          </w:tcPr>
          <w:p w14:paraId="5FC0AD17"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gridSpan w:val="2"/>
            <w:tcBorders>
              <w:bottom w:val="single" w:sz="12" w:space="0" w:color="auto"/>
            </w:tcBorders>
            <w:vAlign w:val="bottom"/>
          </w:tcPr>
          <w:p w14:paraId="7DBD26B1" w14:textId="4CC8E521" w:rsidR="00AC4E93" w:rsidRPr="003F3A4B" w:rsidRDefault="00FB3E83"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DF639E">
              <w:rPr>
                <w:rFonts w:ascii="Browallia New" w:hAnsi="Browallia New" w:cs="Browallia New"/>
                <w:sz w:val="28"/>
                <w:szCs w:val="28"/>
                <w:lang w:val="en-GB"/>
              </w:rPr>
              <w:t>375</w:t>
            </w:r>
          </w:p>
        </w:tc>
        <w:tc>
          <w:tcPr>
            <w:tcW w:w="236" w:type="dxa"/>
            <w:gridSpan w:val="2"/>
            <w:vAlign w:val="bottom"/>
          </w:tcPr>
          <w:p w14:paraId="5C823E3F" w14:textId="77777777" w:rsidR="00AC4E93" w:rsidRPr="003F3A4B" w:rsidRDefault="00AC4E93" w:rsidP="00AC4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211" w:type="dxa"/>
            <w:tcBorders>
              <w:bottom w:val="single" w:sz="12" w:space="0" w:color="auto"/>
            </w:tcBorders>
            <w:vAlign w:val="bottom"/>
          </w:tcPr>
          <w:p w14:paraId="0B9AF119" w14:textId="2862FCFB" w:rsidR="00AC4E93" w:rsidRPr="003F3A4B" w:rsidRDefault="00AC4E93" w:rsidP="00AC4E93">
            <w:pPr>
              <w:tabs>
                <w:tab w:val="clear" w:pos="680"/>
                <w:tab w:val="clear" w:pos="907"/>
                <w:tab w:val="left" w:pos="360"/>
              </w:tabs>
              <w:spacing w:line="240" w:lineRule="auto"/>
              <w:ind w:right="15"/>
              <w:jc w:val="right"/>
              <w:rPr>
                <w:rFonts w:ascii="Browallia New" w:hAnsi="Browallia New" w:cs="Browallia New"/>
                <w:sz w:val="28"/>
                <w:szCs w:val="28"/>
                <w:lang w:val="en-GB"/>
              </w:rPr>
            </w:pPr>
            <w:r w:rsidRPr="003F3A4B">
              <w:rPr>
                <w:rFonts w:ascii="Browallia New" w:hAnsi="Browallia New" w:cs="Browallia New"/>
                <w:sz w:val="28"/>
                <w:szCs w:val="28"/>
                <w:lang w:val="en-GB"/>
              </w:rPr>
              <w:t>375</w:t>
            </w:r>
          </w:p>
        </w:tc>
      </w:tr>
    </w:tbl>
    <w:p w14:paraId="7253FBA0" w14:textId="77777777" w:rsidR="003C01A7" w:rsidRPr="00C07995" w:rsidRDefault="003C01A7"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cs/>
        </w:rPr>
      </w:pPr>
    </w:p>
    <w:p w14:paraId="331A10B8" w14:textId="605A9EB6" w:rsidR="00EB2E73" w:rsidRPr="00C07995" w:rsidRDefault="003C01A7" w:rsidP="00C07995">
      <w:pPr>
        <w:pStyle w:val="BodyText2"/>
        <w:ind w:left="706"/>
        <w:jc w:val="thaiDistribute"/>
        <w:rPr>
          <w:rFonts w:ascii="Browallia New" w:hAnsi="Browallia New" w:cs="Browallia New"/>
          <w:sz w:val="28"/>
          <w:szCs w:val="28"/>
          <w:lang w:val="en-GB"/>
        </w:rPr>
      </w:pPr>
      <w:r w:rsidRPr="00C07995">
        <w:rPr>
          <w:rFonts w:ascii="Browallia New" w:hAnsi="Browallia New" w:cs="Browallia New"/>
          <w:sz w:val="28"/>
          <w:szCs w:val="28"/>
          <w:cs/>
          <w:lang w:val="en-GB"/>
        </w:rPr>
        <w:t>วงเงินเบิกเกินบัญชีและเงินกู้ยืมระยะสั้นจากสถาบันการเงินข้างต้นค้ำประกันโดยกรรมการของบริษัทและ</w:t>
      </w:r>
      <w:r w:rsidR="00DB1F11">
        <w:rPr>
          <w:rFonts w:ascii="Browallia New" w:hAnsi="Browallia New" w:cs="Browallia New"/>
          <w:sz w:val="28"/>
          <w:szCs w:val="28"/>
          <w:lang w:val="en-GB"/>
        </w:rPr>
        <w:br/>
      </w:r>
      <w:r w:rsidRPr="00C07995">
        <w:rPr>
          <w:rFonts w:ascii="Browallia New" w:hAnsi="Browallia New" w:cs="Browallia New"/>
          <w:sz w:val="28"/>
          <w:szCs w:val="28"/>
          <w:cs/>
          <w:lang w:val="en-GB"/>
        </w:rPr>
        <w:t>บริษัทย่อย</w:t>
      </w:r>
      <w:r w:rsidR="00F46B29" w:rsidRPr="00C07995">
        <w:rPr>
          <w:rFonts w:ascii="Browallia New" w:hAnsi="Browallia New" w:cs="Browallia New"/>
          <w:sz w:val="28"/>
          <w:szCs w:val="28"/>
          <w:lang w:val="en-GB"/>
        </w:rPr>
        <w:t xml:space="preserve"> </w:t>
      </w:r>
      <w:r w:rsidRPr="00C07995">
        <w:rPr>
          <w:rFonts w:ascii="Browallia New" w:hAnsi="Browallia New" w:cs="Browallia New"/>
          <w:sz w:val="28"/>
          <w:szCs w:val="28"/>
          <w:cs/>
          <w:lang w:val="en-GB"/>
        </w:rPr>
        <w:t>และจำนองโดยที่ดินและสิ่งปลูกสร้าง</w:t>
      </w:r>
      <w:r w:rsidR="00F46B29" w:rsidRPr="00C07995">
        <w:rPr>
          <w:rFonts w:ascii="Browallia New" w:hAnsi="Browallia New" w:cs="Browallia New"/>
          <w:sz w:val="28"/>
          <w:szCs w:val="28"/>
          <w:lang w:val="en-GB"/>
        </w:rPr>
        <w:t xml:space="preserve"> </w:t>
      </w:r>
      <w:r w:rsidRPr="00C07995">
        <w:rPr>
          <w:rFonts w:ascii="Browallia New" w:hAnsi="Browallia New" w:cs="Browallia New"/>
          <w:sz w:val="28"/>
          <w:szCs w:val="28"/>
          <w:cs/>
          <w:lang w:val="en-GB"/>
        </w:rPr>
        <w:t>และที่ดินพร้อมสิ่งปลูกสร้างของโครงการอสังหาริมทรัพย์</w:t>
      </w:r>
    </w:p>
    <w:p w14:paraId="51F2093E" w14:textId="77777777" w:rsidR="00EB2E73" w:rsidRDefault="00EB2E73" w:rsidP="003C0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pPr>
    </w:p>
    <w:p w14:paraId="63D9D025" w14:textId="77777777" w:rsidR="00E37C52" w:rsidRDefault="00E37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i/>
          <w:iCs/>
          <w:spacing w:val="-4"/>
          <w:sz w:val="28"/>
          <w:szCs w:val="28"/>
          <w:highlight w:val="yellow"/>
          <w:u w:val="single"/>
          <w:cs/>
          <w:lang w:val="th-TH"/>
        </w:rPr>
      </w:pPr>
      <w:r>
        <w:rPr>
          <w:rFonts w:ascii="Browallia New" w:hAnsi="Browallia New" w:cs="Browallia New"/>
          <w:i/>
          <w:iCs/>
          <w:spacing w:val="-4"/>
          <w:sz w:val="28"/>
          <w:szCs w:val="28"/>
          <w:highlight w:val="yellow"/>
          <w:u w:val="single"/>
          <w:cs/>
        </w:rPr>
        <w:br w:type="page"/>
      </w:r>
    </w:p>
    <w:p w14:paraId="68767D59" w14:textId="298CF0B3" w:rsidR="009E6AF4" w:rsidRPr="00143D6A" w:rsidRDefault="009E6AF4" w:rsidP="00C07995">
      <w:pPr>
        <w:pStyle w:val="BodyText2"/>
        <w:spacing w:line="240" w:lineRule="auto"/>
        <w:ind w:left="364"/>
        <w:jc w:val="thaiDistribute"/>
        <w:rPr>
          <w:rFonts w:ascii="Browallia New" w:hAnsi="Browallia New" w:cs="Browallia New"/>
          <w:i/>
          <w:iCs/>
          <w:spacing w:val="-4"/>
          <w:sz w:val="28"/>
          <w:szCs w:val="28"/>
          <w:u w:val="single"/>
        </w:rPr>
      </w:pPr>
      <w:r w:rsidRPr="00143D6A">
        <w:rPr>
          <w:rFonts w:ascii="Browallia New" w:hAnsi="Browallia New" w:cs="Browallia New"/>
          <w:i/>
          <w:iCs/>
          <w:spacing w:val="-4"/>
          <w:sz w:val="28"/>
          <w:szCs w:val="28"/>
          <w:u w:val="single"/>
          <w:cs/>
        </w:rPr>
        <w:t>หนี้สินที่อาจจะเกิดขึ้น</w:t>
      </w:r>
    </w:p>
    <w:p w14:paraId="2CF1B82C" w14:textId="726D9949" w:rsidR="00E21C03" w:rsidRPr="00C465B6" w:rsidRDefault="00E21C03"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003F1336" w:rsidRPr="003F1336">
        <w:rPr>
          <w:rFonts w:ascii="Browallia New" w:hAnsi="Browallia New" w:cs="Browallia New"/>
          <w:sz w:val="28"/>
          <w:szCs w:val="28"/>
          <w:lang w:val="en-US"/>
        </w:rPr>
        <w:t>21</w:t>
      </w:r>
      <w:r w:rsidRPr="00C465B6">
        <w:rPr>
          <w:rFonts w:ascii="Browallia New" w:hAnsi="Browallia New" w:cs="Browallia New"/>
          <w:sz w:val="28"/>
          <w:szCs w:val="28"/>
          <w:cs/>
        </w:rPr>
        <w:t xml:space="preserve"> เมษายน </w:t>
      </w:r>
      <w:r w:rsidR="003F1336" w:rsidRPr="003F1336">
        <w:rPr>
          <w:rFonts w:ascii="Browallia New" w:hAnsi="Browallia New" w:cs="Browallia New"/>
          <w:sz w:val="28"/>
          <w:szCs w:val="28"/>
          <w:lang w:val="en-US"/>
        </w:rPr>
        <w:t>2564</w:t>
      </w:r>
      <w:r w:rsidRPr="00C465B6">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003F1336" w:rsidRPr="003F1336">
        <w:rPr>
          <w:rFonts w:ascii="Browallia New" w:hAnsi="Browallia New" w:cs="Browallia New"/>
          <w:sz w:val="28"/>
          <w:szCs w:val="28"/>
          <w:lang w:val="en-US"/>
        </w:rPr>
        <w:t>28</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09</w:t>
      </w:r>
      <w:r w:rsidRPr="00C465B6">
        <w:rPr>
          <w:rFonts w:ascii="Browallia New" w:hAnsi="Browallia New" w:cs="Browallia New"/>
          <w:sz w:val="28"/>
          <w:szCs w:val="28"/>
          <w:cs/>
        </w:rPr>
        <w:t xml:space="preserve"> ล้านบาท และชำระยอดคงค้างกับผู้เรียกร้องตามใบแจ้งหนี้ลงวันที่ </w:t>
      </w:r>
      <w:r w:rsidR="003F1336" w:rsidRPr="003F1336">
        <w:rPr>
          <w:rFonts w:ascii="Browallia New" w:hAnsi="Browallia New" w:cs="Browallia New"/>
          <w:sz w:val="28"/>
          <w:szCs w:val="28"/>
          <w:lang w:val="en-US"/>
        </w:rPr>
        <w:t>1</w:t>
      </w:r>
      <w:r w:rsidRPr="00C465B6">
        <w:rPr>
          <w:rFonts w:ascii="Browallia New" w:hAnsi="Browallia New" w:cs="Browallia New"/>
          <w:sz w:val="28"/>
          <w:szCs w:val="28"/>
          <w:cs/>
        </w:rPr>
        <w:t xml:space="preserve"> เมษายน </w:t>
      </w:r>
      <w:r w:rsidR="003F1336" w:rsidRPr="003F1336">
        <w:rPr>
          <w:rFonts w:ascii="Browallia New" w:hAnsi="Browallia New" w:cs="Browallia New"/>
          <w:sz w:val="28"/>
          <w:szCs w:val="28"/>
          <w:lang w:val="en-US"/>
        </w:rPr>
        <w:t>2561</w:t>
      </w:r>
      <w:r w:rsidRPr="00C465B6">
        <w:rPr>
          <w:rFonts w:ascii="Browallia New" w:hAnsi="Browallia New" w:cs="Browallia New"/>
          <w:sz w:val="28"/>
          <w:szCs w:val="28"/>
          <w:cs/>
        </w:rPr>
        <w:t xml:space="preserve"> จำนวนเงิน </w:t>
      </w:r>
      <w:r w:rsidR="003F1336" w:rsidRPr="003F1336">
        <w:rPr>
          <w:rFonts w:ascii="Browallia New" w:hAnsi="Browallia New" w:cs="Browallia New"/>
          <w:sz w:val="28"/>
          <w:szCs w:val="28"/>
          <w:lang w:val="en-US"/>
        </w:rPr>
        <w:t>169</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561</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31</w:t>
      </w:r>
      <w:r w:rsidRPr="00C465B6">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003F1336" w:rsidRPr="003F1336">
        <w:rPr>
          <w:rFonts w:ascii="Browallia New" w:hAnsi="Browallia New" w:cs="Browallia New"/>
          <w:sz w:val="28"/>
          <w:szCs w:val="28"/>
          <w:lang w:val="en-US"/>
        </w:rPr>
        <w:t>341</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328</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61</w:t>
      </w:r>
      <w:r w:rsidRPr="00C465B6">
        <w:rPr>
          <w:rFonts w:ascii="Browallia New" w:hAnsi="Browallia New" w:cs="Browallia New"/>
          <w:sz w:val="28"/>
          <w:szCs w:val="28"/>
          <w:cs/>
        </w:rPr>
        <w:t xml:space="preserve"> ดอลลาร์สิงคโปร์ </w:t>
      </w:r>
      <w:r w:rsidRPr="00C465B6">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003F1336" w:rsidRPr="003F1336">
        <w:rPr>
          <w:rFonts w:ascii="Browallia New" w:hAnsi="Browallia New" w:cs="Browallia New"/>
          <w:sz w:val="28"/>
          <w:szCs w:val="28"/>
          <w:lang w:val="en-US"/>
        </w:rPr>
        <w:t>350</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614</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71</w:t>
      </w:r>
      <w:r w:rsidRPr="00C465B6">
        <w:rPr>
          <w:rFonts w:ascii="Browallia New" w:hAnsi="Browallia New" w:cs="Browallia New"/>
          <w:sz w:val="28"/>
          <w:szCs w:val="28"/>
          <w:cs/>
        </w:rPr>
        <w:t xml:space="preserve"> ดอลลาร์สิงคโปร์และ </w:t>
      </w:r>
      <w:r w:rsidR="003F1336" w:rsidRPr="003F1336">
        <w:rPr>
          <w:rFonts w:ascii="Browallia New" w:hAnsi="Browallia New" w:cs="Browallia New"/>
          <w:sz w:val="28"/>
          <w:szCs w:val="28"/>
          <w:lang w:val="en-US"/>
        </w:rPr>
        <w:t>50</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725</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00</w:t>
      </w:r>
      <w:r w:rsidRPr="00C465B6">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003F1336" w:rsidRPr="003F1336">
        <w:rPr>
          <w:rFonts w:ascii="Browallia New" w:hAnsi="Browallia New" w:cs="Browallia New"/>
          <w:sz w:val="28"/>
          <w:szCs w:val="28"/>
          <w:lang w:val="en-US"/>
        </w:rPr>
        <w:t>170</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664</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31</w:t>
      </w:r>
      <w:r w:rsidRPr="00C465B6">
        <w:rPr>
          <w:rFonts w:ascii="Browallia New" w:hAnsi="Browallia New" w:cs="Browallia New"/>
          <w:sz w:val="28"/>
          <w:szCs w:val="28"/>
          <w:cs/>
        </w:rPr>
        <w:t xml:space="preserve"> ดอลลาร์สิงคโปร์หรือจำนวนเงิน </w:t>
      </w:r>
      <w:r w:rsidR="003F1336" w:rsidRPr="003F1336">
        <w:rPr>
          <w:rFonts w:ascii="Browallia New" w:hAnsi="Browallia New" w:cs="Browallia New"/>
          <w:sz w:val="28"/>
          <w:szCs w:val="28"/>
          <w:lang w:val="en-US"/>
        </w:rPr>
        <w:t>4</w:t>
      </w:r>
      <w:r w:rsidRPr="00C465B6">
        <w:rPr>
          <w:rFonts w:ascii="Browallia New" w:hAnsi="Browallia New" w:cs="Browallia New"/>
          <w:sz w:val="28"/>
          <w:szCs w:val="28"/>
          <w:cs/>
        </w:rPr>
        <w:t>.</w:t>
      </w:r>
      <w:r w:rsidR="003F1336" w:rsidRPr="003F1336">
        <w:rPr>
          <w:rFonts w:ascii="Browallia New" w:hAnsi="Browallia New" w:cs="Browallia New"/>
          <w:sz w:val="28"/>
          <w:szCs w:val="28"/>
          <w:lang w:val="en-US"/>
        </w:rPr>
        <w:t>02</w:t>
      </w:r>
      <w:r w:rsidRPr="00C465B6">
        <w:rPr>
          <w:rFonts w:ascii="Browallia New" w:hAnsi="Browallia New" w:cs="Browallia New"/>
          <w:sz w:val="28"/>
          <w:szCs w:val="28"/>
          <w:cs/>
        </w:rPr>
        <w:t xml:space="preserve"> ล้านบาทแล้ว ต่อมาในวันที่ </w:t>
      </w:r>
      <w:r w:rsidR="003F1336" w:rsidRPr="003F1336">
        <w:rPr>
          <w:rFonts w:ascii="Browallia New" w:hAnsi="Browallia New" w:cs="Browallia New"/>
          <w:sz w:val="28"/>
          <w:szCs w:val="28"/>
          <w:lang w:val="en-US"/>
        </w:rPr>
        <w:t>31</w:t>
      </w:r>
      <w:r w:rsidRPr="00C465B6">
        <w:rPr>
          <w:rFonts w:ascii="Browallia New" w:hAnsi="Browallia New" w:cs="Browallia New"/>
          <w:sz w:val="28"/>
          <w:szCs w:val="28"/>
          <w:cs/>
        </w:rPr>
        <w:t xml:space="preserve"> มกราคม </w:t>
      </w:r>
      <w:r w:rsidR="003F1336" w:rsidRPr="003F1336">
        <w:rPr>
          <w:rFonts w:ascii="Browallia New" w:hAnsi="Browallia New" w:cs="Browallia New"/>
          <w:sz w:val="28"/>
          <w:szCs w:val="28"/>
          <w:lang w:val="en-US"/>
        </w:rPr>
        <w:t>2565</w:t>
      </w:r>
      <w:r w:rsidRPr="00C465B6">
        <w:rPr>
          <w:rFonts w:ascii="Browallia New" w:hAnsi="Browallia New" w:cs="Browallia New"/>
          <w:sz w:val="28"/>
          <w:szCs w:val="28"/>
          <w:cs/>
        </w:rPr>
        <w:t xml:space="preserve"> บริษัทดังกล่าวได้ยื่นคำร้องต่อศาล</w:t>
      </w:r>
      <w:r w:rsidRPr="00C465B6">
        <w:rPr>
          <w:rFonts w:ascii="Browallia New" w:hAnsi="Browallia New" w:cs="Browallia New" w:hint="cs"/>
          <w:sz w:val="28"/>
          <w:szCs w:val="28"/>
          <w:cs/>
        </w:rPr>
        <w:t>แพ่ง</w:t>
      </w:r>
      <w:r w:rsidRPr="00C465B6">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50332F55"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56ABBC09" w14:textId="1C06BA51" w:rsidR="00697AB9"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เมื่อวันที่ </w:t>
      </w:r>
      <w:r w:rsidR="003F1336" w:rsidRPr="003F1336">
        <w:rPr>
          <w:rFonts w:ascii="Browallia New" w:hAnsi="Browallia New" w:cs="Browallia New"/>
          <w:sz w:val="28"/>
          <w:szCs w:val="28"/>
          <w:lang w:val="en-US"/>
        </w:rPr>
        <w:t>4</w:t>
      </w:r>
      <w:r w:rsidRPr="00C465B6">
        <w:rPr>
          <w:rFonts w:ascii="Browallia New" w:hAnsi="Browallia New" w:cs="Browallia New"/>
          <w:sz w:val="28"/>
          <w:szCs w:val="28"/>
          <w:cs/>
        </w:rPr>
        <w:t xml:space="preserve"> เมษายน </w:t>
      </w:r>
      <w:r w:rsidR="003F1336" w:rsidRPr="003F1336">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ศาลแพ่งพิจารณาเห็นว่า คดีดังกล่าวอาจจะต้องยื่นคำร้องต่อศาลทรัพย์สินทางปัญญาและการค้าระหว่างประเทศกลาง ดังนั้น ศาลแพ่งจึงได้รวบรวมสำนวนส่งศาลอุทธรณ์คดีชำนาญพิเศษเพื่อพิจารณาว่าศาลใดมีอำนาจพิจารณาคดีดังกล่าว โดยเมื่อวันที่ </w:t>
      </w:r>
      <w:r w:rsidR="003F1336" w:rsidRPr="003F1336">
        <w:rPr>
          <w:rFonts w:ascii="Browallia New" w:hAnsi="Browallia New" w:cs="Browallia New"/>
          <w:sz w:val="28"/>
          <w:szCs w:val="28"/>
          <w:lang w:val="en-US"/>
        </w:rPr>
        <w:t>11</w:t>
      </w:r>
      <w:r w:rsidRPr="00C465B6">
        <w:rPr>
          <w:rFonts w:ascii="Browallia New" w:hAnsi="Browallia New" w:cs="Browallia New"/>
          <w:sz w:val="28"/>
          <w:szCs w:val="28"/>
          <w:cs/>
        </w:rPr>
        <w:t xml:space="preserve"> กรกฎาคม </w:t>
      </w:r>
      <w:r w:rsidR="003F1336" w:rsidRPr="003F1336">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ศาลแพ่งได้อ่านคำสั่งของศาลอุทธรณ์ โดยมีคำสั่งว่า “ศาลแพ่งมีอำนาจในการรับคำร้องไว้พิจารณา” จากผลของคำสั่งศาลอุทธรณ์ดังกล่าว ศาลแพ่งจึงได้ดำเนินการพิจารณาคดีนี้ต่อไป</w:t>
      </w:r>
    </w:p>
    <w:p w14:paraId="155999DC"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297058AD" w14:textId="62043D1B" w:rsidR="00697AB9" w:rsidRPr="00C465B6" w:rsidRDefault="00697AB9" w:rsidP="00C913F6">
      <w:pPr>
        <w:pStyle w:val="BodyText2"/>
        <w:spacing w:line="240" w:lineRule="auto"/>
        <w:ind w:left="364"/>
        <w:jc w:val="thaiDistribute"/>
        <w:rPr>
          <w:rFonts w:ascii="Browallia New" w:hAnsi="Browallia New" w:cs="Browallia New"/>
          <w:sz w:val="28"/>
          <w:szCs w:val="28"/>
        </w:rPr>
      </w:pPr>
      <w:r w:rsidRPr="00C465B6">
        <w:rPr>
          <w:rFonts w:ascii="Browallia New" w:hAnsi="Browallia New" w:cs="Browallia New"/>
          <w:sz w:val="28"/>
          <w:szCs w:val="28"/>
          <w:cs/>
        </w:rPr>
        <w:t xml:space="preserve">เมื่อวันที่ </w:t>
      </w:r>
      <w:r w:rsidR="003F1336" w:rsidRPr="003F1336">
        <w:rPr>
          <w:rFonts w:ascii="Browallia New" w:hAnsi="Browallia New" w:cs="Browallia New"/>
          <w:sz w:val="28"/>
          <w:szCs w:val="28"/>
          <w:lang w:val="en-US"/>
        </w:rPr>
        <w:t>1</w:t>
      </w:r>
      <w:r w:rsidRPr="00C465B6">
        <w:rPr>
          <w:rFonts w:ascii="Browallia New" w:hAnsi="Browallia New" w:cs="Browallia New"/>
          <w:sz w:val="28"/>
          <w:szCs w:val="28"/>
          <w:cs/>
        </w:rPr>
        <w:t xml:space="preserve"> </w:t>
      </w:r>
      <w:r w:rsidR="009454B6">
        <w:rPr>
          <w:rFonts w:ascii="Browallia New" w:hAnsi="Browallia New" w:cs="Browallia New" w:hint="cs"/>
          <w:sz w:val="28"/>
          <w:szCs w:val="28"/>
          <w:cs/>
        </w:rPr>
        <w:t>-</w:t>
      </w:r>
      <w:r w:rsidRPr="00C465B6">
        <w:rPr>
          <w:rFonts w:ascii="Browallia New" w:hAnsi="Browallia New" w:cs="Browallia New"/>
          <w:sz w:val="28"/>
          <w:szCs w:val="28"/>
          <w:cs/>
        </w:rPr>
        <w:t xml:space="preserve"> </w:t>
      </w:r>
      <w:r w:rsidR="003F1336" w:rsidRPr="003F1336">
        <w:rPr>
          <w:rFonts w:ascii="Browallia New" w:hAnsi="Browallia New" w:cs="Browallia New"/>
          <w:sz w:val="28"/>
          <w:szCs w:val="28"/>
          <w:lang w:val="en-US"/>
        </w:rPr>
        <w:t>4</w:t>
      </w:r>
      <w:r w:rsidRPr="00C465B6">
        <w:rPr>
          <w:rFonts w:ascii="Browallia New" w:hAnsi="Browallia New" w:cs="Browallia New"/>
          <w:sz w:val="28"/>
          <w:szCs w:val="28"/>
          <w:cs/>
        </w:rPr>
        <w:t xml:space="preserve"> พฤศจิกายน </w:t>
      </w:r>
      <w:r w:rsidR="003F1336" w:rsidRPr="003F1336">
        <w:rPr>
          <w:rFonts w:ascii="Browallia New" w:hAnsi="Browallia New" w:cs="Browallia New"/>
          <w:sz w:val="28"/>
          <w:szCs w:val="28"/>
          <w:lang w:val="en-US"/>
        </w:rPr>
        <w:t>2565</w:t>
      </w:r>
      <w:r w:rsidRPr="00C465B6">
        <w:rPr>
          <w:rFonts w:ascii="Browallia New" w:hAnsi="Browallia New" w:cs="Browallia New"/>
          <w:sz w:val="28"/>
          <w:szCs w:val="28"/>
          <w:cs/>
        </w:rPr>
        <w:t xml:space="preserve"> ศาลแพ่งได้สืบพยานของผู้ร้องและผู้คัดค้านเสร็จสิ้นกระบวนพิจารณาแล้ว โดยศาลได้มีคำพิพากษาเมื่อวันที่ </w:t>
      </w:r>
      <w:r w:rsidR="003F1336" w:rsidRPr="003F1336">
        <w:rPr>
          <w:rFonts w:ascii="Browallia New" w:hAnsi="Browallia New" w:cs="Browallia New"/>
          <w:sz w:val="28"/>
          <w:szCs w:val="28"/>
          <w:lang w:val="en-US"/>
        </w:rPr>
        <w:t>28</w:t>
      </w:r>
      <w:r w:rsidRPr="00C465B6">
        <w:rPr>
          <w:rFonts w:ascii="Browallia New" w:hAnsi="Browallia New" w:cs="Browallia New"/>
          <w:sz w:val="28"/>
          <w:szCs w:val="28"/>
          <w:cs/>
        </w:rPr>
        <w:t xml:space="preserve"> ธันวาคม </w:t>
      </w:r>
      <w:r w:rsidR="003F1336" w:rsidRPr="003F1336">
        <w:rPr>
          <w:rFonts w:ascii="Browallia New" w:hAnsi="Browallia New" w:cs="Browallia New"/>
          <w:sz w:val="28"/>
          <w:szCs w:val="28"/>
          <w:lang w:val="en-US"/>
        </w:rPr>
        <w:t>2565</w:t>
      </w:r>
      <w:r w:rsidRPr="00C465B6">
        <w:rPr>
          <w:rFonts w:ascii="Browallia New" w:hAnsi="Browallia New" w:cs="Browallia New"/>
          <w:sz w:val="28"/>
          <w:szCs w:val="28"/>
          <w:cs/>
        </w:rPr>
        <w:t xml:space="preserve"> ให้บริษัทชำระหนี้ให้กับผู้ร้องเต็มจำนวนตามคำวินิจฉัยชี้ขาดของอนุญาโตตุลาการสิงคโปร์</w:t>
      </w:r>
    </w:p>
    <w:p w14:paraId="5606B0D3" w14:textId="77777777" w:rsidR="00697AB9" w:rsidRDefault="00697AB9" w:rsidP="00C913F6">
      <w:pPr>
        <w:pStyle w:val="BodyText2"/>
        <w:spacing w:line="240" w:lineRule="auto"/>
        <w:ind w:left="364"/>
        <w:jc w:val="thaiDistribute"/>
        <w:rPr>
          <w:rFonts w:ascii="Browallia New" w:hAnsi="Browallia New" w:cs="Browallia New"/>
          <w:sz w:val="28"/>
          <w:szCs w:val="28"/>
        </w:rPr>
      </w:pPr>
    </w:p>
    <w:p w14:paraId="6055AF49" w14:textId="76ECDC9F" w:rsidR="00697AB9" w:rsidRDefault="00F60B71" w:rsidP="00C913F6">
      <w:pPr>
        <w:pStyle w:val="BodyText2"/>
        <w:spacing w:line="240" w:lineRule="auto"/>
        <w:ind w:left="364"/>
        <w:jc w:val="thaiDistribute"/>
        <w:rPr>
          <w:rFonts w:ascii="Browallia New" w:hAnsi="Browallia New" w:cs="Browallia New"/>
          <w:sz w:val="28"/>
          <w:szCs w:val="28"/>
        </w:rPr>
      </w:pPr>
      <w:r w:rsidRPr="005D03E1">
        <w:rPr>
          <w:rFonts w:ascii="Browallia New" w:hAnsi="Browallia New" w:cs="Browallia New"/>
          <w:sz w:val="28"/>
          <w:szCs w:val="28"/>
          <w:cs/>
        </w:rPr>
        <w:t xml:space="preserve">เมื่อวันที่ </w:t>
      </w:r>
      <w:r w:rsidRPr="005D03E1">
        <w:rPr>
          <w:rFonts w:ascii="Browallia New" w:hAnsi="Browallia New" w:cs="Browallia New"/>
          <w:sz w:val="28"/>
          <w:szCs w:val="28"/>
        </w:rPr>
        <w:t>7</w:t>
      </w:r>
      <w:r w:rsidRPr="005D03E1">
        <w:rPr>
          <w:rFonts w:ascii="Browallia New" w:hAnsi="Browallia New" w:cs="Browallia New"/>
          <w:sz w:val="28"/>
          <w:szCs w:val="28"/>
          <w:cs/>
        </w:rPr>
        <w:t xml:space="preserve"> กุมภาพันธ์ </w:t>
      </w:r>
      <w:r w:rsidRPr="005D03E1">
        <w:rPr>
          <w:rFonts w:ascii="Browallia New" w:hAnsi="Browallia New" w:cs="Browallia New"/>
          <w:sz w:val="28"/>
          <w:szCs w:val="28"/>
        </w:rPr>
        <w:t>2566</w:t>
      </w:r>
      <w:r w:rsidRPr="005D03E1">
        <w:rPr>
          <w:rFonts w:ascii="Browallia New" w:hAnsi="Browallia New" w:cs="Browallia New"/>
          <w:sz w:val="28"/>
          <w:szCs w:val="28"/>
          <w:cs/>
        </w:rPr>
        <w:t xml:space="preserve"> บริษัทได้ยื่นอุทธรณ์คำพิพากษาของศาลชั้นต้นและคำร้องขอทุเลาการบังคับคดีต่อศาลฎีกาแล้ว ต่อมาผู้ร้องได้ยื่นคำร้องขอเพื่อขยายระยะเวลาแก้อุทธรณ์ออกไป </w:t>
      </w:r>
      <w:r w:rsidRPr="005D03E1">
        <w:rPr>
          <w:rFonts w:ascii="Browallia New" w:hAnsi="Browallia New" w:cs="Browallia New"/>
          <w:sz w:val="28"/>
          <w:szCs w:val="28"/>
        </w:rPr>
        <w:t xml:space="preserve">3 </w:t>
      </w:r>
      <w:r w:rsidRPr="005D03E1">
        <w:rPr>
          <w:rFonts w:ascii="Browallia New" w:hAnsi="Browallia New" w:cs="Browallia New"/>
          <w:sz w:val="28"/>
          <w:szCs w:val="28"/>
          <w:cs/>
        </w:rPr>
        <w:t xml:space="preserve">ครั้ง โดยครั้งสุดท้ายศาลอนุญาตให้ขยายระยะเวลาเวลาแก้อุทธรณ์ถึงวันที่ </w:t>
      </w:r>
      <w:r w:rsidRPr="005D03E1">
        <w:rPr>
          <w:rFonts w:ascii="Browallia New" w:hAnsi="Browallia New" w:cs="Browallia New"/>
          <w:sz w:val="28"/>
          <w:szCs w:val="28"/>
        </w:rPr>
        <w:t xml:space="preserve">12 </w:t>
      </w:r>
      <w:r w:rsidRPr="005D03E1">
        <w:rPr>
          <w:rFonts w:ascii="Browallia New" w:hAnsi="Browallia New" w:cs="Browallia New"/>
          <w:sz w:val="28"/>
          <w:szCs w:val="28"/>
          <w:cs/>
        </w:rPr>
        <w:t xml:space="preserve">กรกฎาคม </w:t>
      </w:r>
      <w:r w:rsidRPr="005D03E1">
        <w:rPr>
          <w:rFonts w:ascii="Browallia New" w:hAnsi="Browallia New" w:cs="Browallia New"/>
          <w:sz w:val="28"/>
          <w:szCs w:val="28"/>
        </w:rPr>
        <w:t>2566</w:t>
      </w:r>
      <w:r w:rsidRPr="005D03E1">
        <w:rPr>
          <w:rFonts w:ascii="Browallia New" w:hAnsi="Browallia New" w:cs="Browallia New"/>
          <w:sz w:val="28"/>
          <w:szCs w:val="28"/>
          <w:cs/>
        </w:rPr>
        <w:t xml:space="preserve"> </w:t>
      </w:r>
      <w:r w:rsidR="00B8028C" w:rsidRPr="005D03E1">
        <w:rPr>
          <w:rFonts w:ascii="Browallia New" w:hAnsi="Browallia New" w:cs="Browallia New"/>
          <w:sz w:val="28"/>
          <w:szCs w:val="28"/>
          <w:cs/>
        </w:rPr>
        <w:t>และ</w:t>
      </w:r>
      <w:r w:rsidRPr="005D03E1">
        <w:rPr>
          <w:rFonts w:ascii="Browallia New" w:hAnsi="Browallia New" w:cs="Browallia New"/>
          <w:sz w:val="28"/>
          <w:szCs w:val="28"/>
          <w:cs/>
        </w:rPr>
        <w:t xml:space="preserve">เมื่อวันที่ </w:t>
      </w:r>
      <w:r w:rsidRPr="005D03E1">
        <w:rPr>
          <w:rFonts w:ascii="Browallia New" w:hAnsi="Browallia New" w:cs="Browallia New"/>
          <w:sz w:val="28"/>
          <w:szCs w:val="28"/>
        </w:rPr>
        <w:t>11</w:t>
      </w:r>
      <w:r w:rsidRPr="005D03E1">
        <w:rPr>
          <w:rFonts w:ascii="Browallia New" w:hAnsi="Browallia New" w:cs="Browallia New"/>
          <w:sz w:val="28"/>
          <w:szCs w:val="28"/>
          <w:cs/>
        </w:rPr>
        <w:t xml:space="preserve"> กรกฎาคม </w:t>
      </w:r>
      <w:r w:rsidRPr="005D03E1">
        <w:rPr>
          <w:rFonts w:ascii="Browallia New" w:hAnsi="Browallia New" w:cs="Browallia New"/>
          <w:sz w:val="28"/>
          <w:szCs w:val="28"/>
        </w:rPr>
        <w:t>2566</w:t>
      </w:r>
      <w:r w:rsidRPr="005D03E1">
        <w:rPr>
          <w:rFonts w:ascii="Browallia New" w:hAnsi="Browallia New" w:cs="Browallia New"/>
          <w:sz w:val="28"/>
          <w:szCs w:val="28"/>
          <w:cs/>
        </w:rPr>
        <w:t xml:space="preserve"> ผู้ร้องได้ยื่นคำแก้อุทธรณ์ พร้อมคัดค้านคำขอทุเลาฯ </w:t>
      </w:r>
      <w:r w:rsidR="00B8028C" w:rsidRPr="005D03E1">
        <w:rPr>
          <w:rFonts w:ascii="Browallia New" w:hAnsi="Browallia New" w:cs="Browallia New"/>
          <w:sz w:val="28"/>
          <w:szCs w:val="28"/>
          <w:cs/>
        </w:rPr>
        <w:t xml:space="preserve">อย่างไรก็ตาม เมื่อวันที่ </w:t>
      </w:r>
      <w:r w:rsidR="00B8028C" w:rsidRPr="006B74D9">
        <w:rPr>
          <w:rFonts w:ascii="Browallia New" w:hAnsi="Browallia New" w:cs="Browallia New"/>
          <w:sz w:val="28"/>
          <w:szCs w:val="28"/>
          <w:cs/>
          <w:lang w:val="en-US"/>
        </w:rPr>
        <w:t>24</w:t>
      </w:r>
      <w:r w:rsidR="00B8028C" w:rsidRPr="005D03E1">
        <w:rPr>
          <w:rFonts w:ascii="Browallia New" w:hAnsi="Browallia New" w:cs="Browallia New"/>
          <w:sz w:val="28"/>
          <w:szCs w:val="28"/>
          <w:cs/>
        </w:rPr>
        <w:t xml:space="preserve"> ตุลาคม </w:t>
      </w:r>
      <w:r w:rsidR="00B8028C" w:rsidRPr="006B74D9">
        <w:rPr>
          <w:rFonts w:ascii="Browallia New" w:hAnsi="Browallia New" w:cs="Browallia New"/>
          <w:sz w:val="28"/>
          <w:szCs w:val="28"/>
          <w:cs/>
          <w:lang w:val="en-US"/>
        </w:rPr>
        <w:t>2566</w:t>
      </w:r>
      <w:r w:rsidR="00B8028C" w:rsidRPr="005D03E1">
        <w:rPr>
          <w:rFonts w:ascii="Browallia New" w:hAnsi="Browallia New" w:cs="Browallia New"/>
          <w:sz w:val="28"/>
          <w:szCs w:val="28"/>
          <w:cs/>
        </w:rPr>
        <w:t xml:space="preserve"> ศาลแพ่งตลิ่งชันได้ส่งสำนวนทั้งหมดไปยังศาลฎีกาเพื่อพิจารณา และขณะนี้อยู่ในระหว่างการพิจารณาของศาลฎีกาโดยคาดว่าจะใช้ระยะเวลาประมาณ </w:t>
      </w:r>
      <w:r w:rsidR="00B8028C" w:rsidRPr="006B74D9">
        <w:rPr>
          <w:rFonts w:ascii="Browallia New" w:hAnsi="Browallia New" w:cs="Browallia New"/>
          <w:sz w:val="28"/>
          <w:szCs w:val="28"/>
          <w:cs/>
          <w:lang w:val="en-US"/>
        </w:rPr>
        <w:t>1</w:t>
      </w:r>
      <w:r w:rsidR="00B8028C" w:rsidRPr="005D03E1">
        <w:rPr>
          <w:rFonts w:ascii="Browallia New" w:hAnsi="Browallia New" w:cs="Browallia New"/>
          <w:sz w:val="28"/>
          <w:szCs w:val="28"/>
          <w:cs/>
        </w:rPr>
        <w:t>-</w:t>
      </w:r>
      <w:r w:rsidR="00B8028C" w:rsidRPr="006B74D9">
        <w:rPr>
          <w:rFonts w:ascii="Browallia New" w:hAnsi="Browallia New" w:cs="Browallia New"/>
          <w:sz w:val="28"/>
          <w:szCs w:val="28"/>
          <w:cs/>
          <w:lang w:val="en-US"/>
        </w:rPr>
        <w:t>2</w:t>
      </w:r>
      <w:r w:rsidR="00B8028C" w:rsidRPr="005D03E1">
        <w:rPr>
          <w:rFonts w:ascii="Browallia New" w:hAnsi="Browallia New" w:cs="Browallia New"/>
          <w:sz w:val="28"/>
          <w:szCs w:val="28"/>
          <w:cs/>
        </w:rPr>
        <w:t xml:space="preserve"> ปี คดีจึงอยู่ในระหว่างกระบวนการให้ศาลฎีกาพิจารณาต่อไป</w:t>
      </w:r>
    </w:p>
    <w:p w14:paraId="52FFAA57" w14:textId="77777777" w:rsidR="00B8028C" w:rsidRDefault="00B8028C" w:rsidP="00C913F6">
      <w:pPr>
        <w:pStyle w:val="BodyText2"/>
        <w:spacing w:line="240" w:lineRule="auto"/>
        <w:ind w:left="364"/>
        <w:jc w:val="thaiDistribute"/>
        <w:rPr>
          <w:rFonts w:ascii="Browallia New" w:hAnsi="Browallia New" w:cs="Browallia New"/>
          <w:sz w:val="28"/>
          <w:szCs w:val="28"/>
          <w:cs/>
        </w:rPr>
      </w:pPr>
    </w:p>
    <w:p w14:paraId="52327F86" w14:textId="2BBE29DA" w:rsidR="00EB2E73" w:rsidRPr="00C465B6" w:rsidRDefault="00CF42B8" w:rsidP="00C913F6">
      <w:pPr>
        <w:pStyle w:val="BodyText2"/>
        <w:spacing w:line="240" w:lineRule="auto"/>
        <w:ind w:left="364"/>
        <w:jc w:val="thaiDistribute"/>
        <w:rPr>
          <w:rFonts w:ascii="Browallia New" w:hAnsi="Browallia New" w:cs="Browallia New"/>
          <w:sz w:val="28"/>
          <w:szCs w:val="28"/>
        </w:rPr>
      </w:pPr>
      <w:r w:rsidRPr="00CF42B8">
        <w:rPr>
          <w:rFonts w:ascii="Browallia New" w:hAnsi="Browallia New" w:cs="Browallia New"/>
          <w:sz w:val="28"/>
          <w:szCs w:val="28"/>
          <w:cs/>
        </w:rPr>
        <w:t>ณ วันที่ 31 ธันวาคม 256</w:t>
      </w:r>
      <w:r>
        <w:rPr>
          <w:rFonts w:ascii="Browallia New" w:hAnsi="Browallia New" w:cs="Browallia New" w:hint="cs"/>
          <w:sz w:val="28"/>
          <w:szCs w:val="28"/>
          <w:cs/>
        </w:rPr>
        <w:t>6</w:t>
      </w:r>
      <w:r w:rsidRPr="00CF42B8">
        <w:rPr>
          <w:rFonts w:ascii="Browallia New" w:hAnsi="Browallia New" w:cs="Browallia New"/>
          <w:sz w:val="28"/>
          <w:szCs w:val="28"/>
          <w:cs/>
        </w:rPr>
        <w:t xml:space="preserve"> ผู้บริหารของบริษัทย่อยได้ใช้ดุลยพินิจในการประมาณค่าเสียหายที่อาจจะเกิดขึ้นจากผลของคดีดังกล่าวในเจ้าหนี้การค้าและค่าใช้จ่ายค้างจ่ายภายใต้งบแสดงฐานะการเงิน อย่างไรก็ตาม ผลของคดีทั้งหมดยังไม่เป็นที่สิ้นสุดซึ่งผู้บริหารเชื่อมั่นว่าความเสียหายส่วนที่เหลือที่อาจจะเกิดขึ้นไม่มีนัยสำคัญต่องบการเงินรวม</w:t>
      </w:r>
    </w:p>
    <w:p w14:paraId="371483D9" w14:textId="5502650A" w:rsidR="00EB2E73" w:rsidRPr="003B68CF" w:rsidRDefault="00EB2E73" w:rsidP="003B68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right="9"/>
        <w:jc w:val="thaiDistribute"/>
        <w:rPr>
          <w:rFonts w:ascii="Browallia New" w:hAnsi="Browallia New" w:cs="Browallia New"/>
          <w:sz w:val="28"/>
          <w:szCs w:val="28"/>
        </w:rPr>
        <w:sectPr w:rsidR="00EB2E73" w:rsidRPr="003B68CF" w:rsidSect="00AE1011">
          <w:footerReference w:type="default" r:id="rId16"/>
          <w:pgSz w:w="11909" w:h="16834" w:code="9"/>
          <w:pgMar w:top="1350" w:right="1138" w:bottom="806" w:left="1440" w:header="1138" w:footer="262" w:gutter="0"/>
          <w:cols w:space="720"/>
        </w:sectPr>
      </w:pPr>
    </w:p>
    <w:p w14:paraId="16206A3E" w14:textId="77777777" w:rsidR="00CE7CAC" w:rsidRPr="007625D4" w:rsidRDefault="00CE7CAC"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r w:rsidRPr="007625D4">
        <w:rPr>
          <w:rFonts w:ascii="Browallia New" w:hAnsi="Browallia New" w:cs="Browallia New"/>
          <w:b/>
          <w:bCs/>
          <w:sz w:val="28"/>
          <w:szCs w:val="28"/>
          <w:cs/>
          <w:lang w:val="th-TH"/>
        </w:rPr>
        <w:t>การปรับ</w:t>
      </w:r>
      <w:r w:rsidRPr="0000418C">
        <w:rPr>
          <w:rFonts w:ascii="Browallia New" w:hAnsi="Browallia New" w:cs="Browallia New"/>
          <w:b/>
          <w:bCs/>
          <w:sz w:val="28"/>
          <w:szCs w:val="28"/>
          <w:cs/>
          <w:lang w:val="en-GB"/>
        </w:rPr>
        <w:t>กระทบ</w:t>
      </w:r>
      <w:r w:rsidRPr="007625D4">
        <w:rPr>
          <w:rFonts w:ascii="Browallia New" w:hAnsi="Browallia New" w:cs="Browallia New"/>
          <w:b/>
          <w:bCs/>
          <w:sz w:val="28"/>
          <w:szCs w:val="28"/>
          <w:cs/>
          <w:lang w:val="th-TH"/>
        </w:rPr>
        <w:t>หนี้สินที่เกิดขึ้นจากกิจกรรมจัดหาเงิน</w:t>
      </w:r>
    </w:p>
    <w:p w14:paraId="1ABB02EE" w14:textId="77777777" w:rsidR="00CE7CAC"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p>
    <w:p w14:paraId="23FDC31B" w14:textId="3517E1AB" w:rsidR="00CE7CAC" w:rsidRPr="00225396" w:rsidRDefault="00CE7CAC" w:rsidP="00ED3A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364"/>
        <w:rPr>
          <w:rFonts w:ascii="Browallia New" w:hAnsi="Browallia New" w:cs="Browallia New"/>
          <w:sz w:val="28"/>
          <w:szCs w:val="28"/>
          <w:u w:val="single"/>
          <w:cs/>
          <w:lang w:val="th-TH"/>
        </w:rPr>
      </w:pPr>
      <w:r w:rsidRPr="005335E1">
        <w:rPr>
          <w:rFonts w:ascii="Browallia New" w:hAnsi="Browallia New" w:cs="Browallia New"/>
          <w:sz w:val="28"/>
          <w:szCs w:val="28"/>
          <w:cs/>
        </w:rPr>
        <w:t>การเปลี่ยนแปลงต่อหนี้สินที่เกิดขึ้นจากกิจกรรมจัดหาเงินของกลุ่มบริษัทมีดังนี้</w:t>
      </w:r>
      <w:r w:rsidR="00F46B29" w:rsidRPr="00F46B29">
        <w:rPr>
          <w:rFonts w:ascii="Browallia New" w:hAnsi="Browallia New" w:cs="Browallia New"/>
          <w:sz w:val="28"/>
          <w:szCs w:val="28"/>
        </w:rPr>
        <w:t xml:space="preserve"> </w:t>
      </w:r>
    </w:p>
    <w:p w14:paraId="5932B228" w14:textId="77777777" w:rsidR="00CE7CAC" w:rsidRPr="005335E1" w:rsidRDefault="00CE7CAC" w:rsidP="00ED3AB4">
      <w:pPr>
        <w:tabs>
          <w:tab w:val="clear" w:pos="227"/>
          <w:tab w:val="clear" w:pos="680"/>
          <w:tab w:val="left" w:pos="2160"/>
          <w:tab w:val="right" w:pos="7280"/>
          <w:tab w:val="right" w:pos="8540"/>
        </w:tabs>
        <w:spacing w:line="240" w:lineRule="auto"/>
        <w:ind w:left="364" w:right="-45"/>
        <w:jc w:val="thaiDistribute"/>
        <w:rPr>
          <w:rFonts w:ascii="Browallia New" w:hAnsi="Browallia New" w:cs="Browallia New"/>
          <w:sz w:val="28"/>
          <w:szCs w:val="28"/>
        </w:rPr>
      </w:pPr>
    </w:p>
    <w:tbl>
      <w:tblPr>
        <w:tblW w:w="14556" w:type="dxa"/>
        <w:tblInd w:w="360" w:type="dxa"/>
        <w:tblBorders>
          <w:bottom w:val="single" w:sz="4" w:space="0" w:color="auto"/>
        </w:tblBorders>
        <w:tblLayout w:type="fixed"/>
        <w:tblLook w:val="0000" w:firstRow="0" w:lastRow="0" w:firstColumn="0" w:lastColumn="0" w:noHBand="0" w:noVBand="0"/>
      </w:tblPr>
      <w:tblGrid>
        <w:gridCol w:w="2898"/>
        <w:gridCol w:w="991"/>
        <w:gridCol w:w="1057"/>
        <w:gridCol w:w="1073"/>
        <w:gridCol w:w="851"/>
        <w:gridCol w:w="993"/>
        <w:gridCol w:w="992"/>
        <w:gridCol w:w="850"/>
        <w:gridCol w:w="851"/>
        <w:gridCol w:w="992"/>
        <w:gridCol w:w="992"/>
        <w:gridCol w:w="999"/>
        <w:gridCol w:w="1017"/>
      </w:tblGrid>
      <w:tr w:rsidR="00CE7CAC" w:rsidRPr="00EE625A" w14:paraId="278BFB61" w14:textId="77777777" w:rsidTr="00CC4415">
        <w:trPr>
          <w:tblHeader/>
        </w:trPr>
        <w:tc>
          <w:tcPr>
            <w:tcW w:w="2898" w:type="dxa"/>
          </w:tcPr>
          <w:p w14:paraId="08E9901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03495085" w14:textId="77777777" w:rsidR="00CE7CAC" w:rsidRPr="00FC41F3" w:rsidRDefault="00CE7CAC" w:rsidP="00A24D9D">
            <w:pPr>
              <w:spacing w:line="240" w:lineRule="auto"/>
              <w:jc w:val="center"/>
              <w:rPr>
                <w:rFonts w:ascii="Browallia New" w:hAnsi="Browallia New" w:cs="Browallia New"/>
                <w:sz w:val="24"/>
                <w:szCs w:val="24"/>
                <w:cs/>
              </w:rPr>
            </w:pPr>
          </w:p>
        </w:tc>
        <w:tc>
          <w:tcPr>
            <w:tcW w:w="1924" w:type="dxa"/>
            <w:gridSpan w:val="2"/>
            <w:vAlign w:val="bottom"/>
          </w:tcPr>
          <w:p w14:paraId="2EA2BE75"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34715491"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7AC602C8"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1965B722" w14:textId="77777777" w:rsidR="00CE7CAC" w:rsidRPr="00FC41F3" w:rsidRDefault="00CE7CAC" w:rsidP="00A24D9D">
            <w:pPr>
              <w:spacing w:line="240" w:lineRule="auto"/>
              <w:jc w:val="center"/>
              <w:rPr>
                <w:rFonts w:ascii="Browallia New" w:hAnsi="Browallia New" w:cs="Browallia New"/>
                <w:sz w:val="24"/>
                <w:szCs w:val="24"/>
                <w:cs/>
              </w:rPr>
            </w:pPr>
          </w:p>
        </w:tc>
        <w:tc>
          <w:tcPr>
            <w:tcW w:w="2016" w:type="dxa"/>
            <w:gridSpan w:val="2"/>
            <w:vAlign w:val="bottom"/>
          </w:tcPr>
          <w:p w14:paraId="6E2F4C38" w14:textId="2FEBEF27" w:rsidR="00CE7CAC" w:rsidRPr="00B958B0" w:rsidRDefault="00CE7CAC" w:rsidP="00A24D9D">
            <w:pPr>
              <w:spacing w:line="240" w:lineRule="auto"/>
              <w:jc w:val="right"/>
              <w:rPr>
                <w:rFonts w:ascii="Browallia New" w:hAnsi="Browallia New" w:cs="Browallia New"/>
                <w:sz w:val="24"/>
                <w:szCs w:val="24"/>
                <w:cs/>
              </w:rPr>
            </w:pPr>
            <w:r w:rsidRPr="00B958B0">
              <w:rPr>
                <w:rFonts w:ascii="Browallia New" w:hAnsi="Browallia New" w:cs="Browallia New"/>
                <w:sz w:val="24"/>
                <w:szCs w:val="24"/>
                <w:cs/>
              </w:rPr>
              <w:t>(หน่วย</w:t>
            </w:r>
            <w:r w:rsidR="00F46B29" w:rsidRPr="00B958B0">
              <w:rPr>
                <w:rFonts w:ascii="Browallia New" w:hAnsi="Browallia New" w:cs="Browallia New"/>
                <w:sz w:val="24"/>
                <w:szCs w:val="24"/>
              </w:rPr>
              <w:t xml:space="preserve"> </w:t>
            </w:r>
            <w:r w:rsidRPr="00B958B0">
              <w:rPr>
                <w:rFonts w:ascii="Browallia New" w:hAnsi="Browallia New" w:cs="Browallia New"/>
                <w:sz w:val="24"/>
                <w:szCs w:val="24"/>
                <w:cs/>
              </w:rPr>
              <w:t>:</w:t>
            </w:r>
            <w:r w:rsidR="00F46B29" w:rsidRPr="00B958B0">
              <w:rPr>
                <w:rFonts w:ascii="Browallia New" w:hAnsi="Browallia New" w:cs="Browallia New"/>
                <w:sz w:val="24"/>
                <w:szCs w:val="24"/>
              </w:rPr>
              <w:t xml:space="preserve"> </w:t>
            </w:r>
            <w:r w:rsidRPr="00B958B0">
              <w:rPr>
                <w:rFonts w:ascii="Browallia New" w:hAnsi="Browallia New" w:cs="Browallia New"/>
                <w:sz w:val="24"/>
                <w:szCs w:val="24"/>
                <w:cs/>
              </w:rPr>
              <w:t>พันบาท)</w:t>
            </w:r>
          </w:p>
        </w:tc>
      </w:tr>
      <w:tr w:rsidR="00CE7CAC" w:rsidRPr="00EE625A" w14:paraId="78B5D41F" w14:textId="77777777" w:rsidTr="00CC4415">
        <w:trPr>
          <w:tblHeader/>
        </w:trPr>
        <w:tc>
          <w:tcPr>
            <w:tcW w:w="2898" w:type="dxa"/>
          </w:tcPr>
          <w:p w14:paraId="4037759B" w14:textId="77777777" w:rsidR="00CE7CAC" w:rsidRPr="00B958B0" w:rsidRDefault="00CE7CAC" w:rsidP="00A24D9D">
            <w:pPr>
              <w:pStyle w:val="Heading1"/>
              <w:numPr>
                <w:ilvl w:val="0"/>
                <w:numId w:val="0"/>
              </w:numPr>
              <w:spacing w:line="240" w:lineRule="auto"/>
              <w:rPr>
                <w:rFonts w:ascii="Browallia New" w:hAnsi="Browallia New" w:cs="Browallia New"/>
                <w:sz w:val="24"/>
                <w:szCs w:val="24"/>
                <w:cs/>
              </w:rPr>
            </w:pPr>
          </w:p>
        </w:tc>
        <w:tc>
          <w:tcPr>
            <w:tcW w:w="11658" w:type="dxa"/>
            <w:gridSpan w:val="12"/>
            <w:vAlign w:val="bottom"/>
          </w:tcPr>
          <w:p w14:paraId="2AA78C15" w14:textId="77777777" w:rsidR="00CE7CAC" w:rsidRPr="00B958B0" w:rsidRDefault="00CE7CAC" w:rsidP="00A24D9D">
            <w:pPr>
              <w:pBdr>
                <w:bottom w:val="single" w:sz="4" w:space="1" w:color="auto"/>
              </w:pBdr>
              <w:spacing w:line="240" w:lineRule="auto"/>
              <w:jc w:val="center"/>
              <w:rPr>
                <w:rFonts w:ascii="Browallia New" w:hAnsi="Browallia New" w:cs="Browallia New"/>
                <w:sz w:val="24"/>
                <w:szCs w:val="24"/>
                <w:cs/>
              </w:rPr>
            </w:pPr>
            <w:r w:rsidRPr="00B958B0">
              <w:rPr>
                <w:rFonts w:ascii="Browallia New" w:hAnsi="Browallia New" w:cs="Browallia New"/>
                <w:sz w:val="24"/>
                <w:szCs w:val="24"/>
                <w:cs/>
              </w:rPr>
              <w:t>งบการเงินรวม</w:t>
            </w:r>
          </w:p>
        </w:tc>
      </w:tr>
      <w:tr w:rsidR="00CE7CAC" w:rsidRPr="00EE625A" w14:paraId="1325559E" w14:textId="77777777" w:rsidTr="00CC4415">
        <w:trPr>
          <w:tblHeader/>
        </w:trPr>
        <w:tc>
          <w:tcPr>
            <w:tcW w:w="2898" w:type="dxa"/>
          </w:tcPr>
          <w:p w14:paraId="7297A8F0" w14:textId="77777777" w:rsidR="00CE7CAC" w:rsidRPr="00B958B0" w:rsidRDefault="00CE7CAC" w:rsidP="00A24D9D">
            <w:pPr>
              <w:pStyle w:val="Heading1"/>
              <w:numPr>
                <w:ilvl w:val="0"/>
                <w:numId w:val="0"/>
              </w:numPr>
              <w:spacing w:line="240" w:lineRule="auto"/>
              <w:rPr>
                <w:rFonts w:ascii="Browallia New" w:hAnsi="Browallia New" w:cs="Browallia New"/>
                <w:sz w:val="24"/>
                <w:szCs w:val="24"/>
                <w:cs/>
              </w:rPr>
            </w:pPr>
          </w:p>
        </w:tc>
        <w:tc>
          <w:tcPr>
            <w:tcW w:w="2048" w:type="dxa"/>
            <w:gridSpan w:val="2"/>
            <w:vAlign w:val="bottom"/>
          </w:tcPr>
          <w:p w14:paraId="3F38ECCF" w14:textId="157EA0B1" w:rsidR="00CE7CAC" w:rsidRPr="00B958B0"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B958B0">
              <w:rPr>
                <w:rFonts w:ascii="Browallia New" w:hAnsi="Browallia New" w:cs="Browallia New"/>
                <w:sz w:val="24"/>
                <w:szCs w:val="24"/>
                <w:cs/>
              </w:rPr>
              <w:t>เงินเบิกเกินบัญชีและ</w:t>
            </w:r>
            <w:r w:rsidR="004B7FF4" w:rsidRPr="00B958B0">
              <w:rPr>
                <w:rFonts w:ascii="Browallia New" w:hAnsi="Browallia New" w:cs="Browallia New"/>
                <w:sz w:val="24"/>
                <w:szCs w:val="24"/>
              </w:rPr>
              <w:br/>
            </w:r>
            <w:r w:rsidRPr="00B958B0">
              <w:rPr>
                <w:rFonts w:ascii="Browallia New" w:hAnsi="Browallia New" w:cs="Browallia New"/>
                <w:sz w:val="24"/>
                <w:szCs w:val="24"/>
                <w:cs/>
              </w:rPr>
              <w:t>เงินกู้ยืมระยะสั้น</w:t>
            </w:r>
            <w:r w:rsidR="004B7FF4" w:rsidRPr="00B958B0">
              <w:rPr>
                <w:rFonts w:ascii="Browallia New" w:hAnsi="Browallia New" w:cs="Browallia New"/>
                <w:sz w:val="24"/>
                <w:szCs w:val="24"/>
              </w:rPr>
              <w:br/>
            </w:r>
            <w:r w:rsidR="000D42E5" w:rsidRPr="00B958B0">
              <w:rPr>
                <w:rFonts w:ascii="Browallia New" w:hAnsi="Browallia New" w:cs="Browallia New" w:hint="cs"/>
                <w:sz w:val="24"/>
                <w:szCs w:val="24"/>
                <w:cs/>
              </w:rPr>
              <w:t>จากสถาบันการเงิน</w:t>
            </w:r>
          </w:p>
        </w:tc>
        <w:tc>
          <w:tcPr>
            <w:tcW w:w="1924" w:type="dxa"/>
            <w:gridSpan w:val="2"/>
            <w:vAlign w:val="bottom"/>
          </w:tcPr>
          <w:p w14:paraId="05E19127" w14:textId="05C83A8B" w:rsidR="00CE7CAC" w:rsidRPr="00B958B0"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B958B0">
              <w:rPr>
                <w:rFonts w:ascii="Browallia New" w:hAnsi="Browallia New" w:cs="Browallia New"/>
                <w:sz w:val="24"/>
                <w:szCs w:val="24"/>
                <w:cs/>
              </w:rPr>
              <w:t>เงินกู้ยืมระยะสั้น</w:t>
            </w:r>
            <w:r w:rsidR="004B7FF4" w:rsidRPr="00B958B0">
              <w:rPr>
                <w:rFonts w:ascii="Browallia New" w:hAnsi="Browallia New" w:cs="Browallia New"/>
                <w:sz w:val="24"/>
                <w:szCs w:val="24"/>
              </w:rPr>
              <w:br/>
            </w:r>
            <w:r w:rsidRPr="00B958B0">
              <w:rPr>
                <w:rFonts w:ascii="Browallia New" w:hAnsi="Browallia New" w:cs="Browallia New"/>
                <w:sz w:val="24"/>
                <w:szCs w:val="24"/>
                <w:cs/>
              </w:rPr>
              <w:t>จากบุคคลและบริษัทที่เกี่ยวข้อ</w:t>
            </w:r>
            <w:r w:rsidRPr="00B958B0">
              <w:rPr>
                <w:rFonts w:ascii="Browallia New" w:hAnsi="Browallia New" w:cs="Browallia New" w:hint="cs"/>
                <w:sz w:val="24"/>
                <w:szCs w:val="24"/>
                <w:cs/>
              </w:rPr>
              <w:t>ง</w:t>
            </w:r>
          </w:p>
        </w:tc>
        <w:tc>
          <w:tcPr>
            <w:tcW w:w="1985" w:type="dxa"/>
            <w:gridSpan w:val="2"/>
            <w:vAlign w:val="bottom"/>
          </w:tcPr>
          <w:p w14:paraId="398A3160" w14:textId="77777777" w:rsidR="00CE7CAC" w:rsidRPr="00B958B0" w:rsidRDefault="00CE7CAC" w:rsidP="00A24D9D">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sidRPr="00B958B0">
              <w:rPr>
                <w:rFonts w:ascii="Browallia New" w:hAnsi="Browallia New" w:cs="Browallia New" w:hint="cs"/>
                <w:sz w:val="24"/>
                <w:szCs w:val="24"/>
                <w:cs/>
              </w:rPr>
              <w:t>หุ้นกู้</w:t>
            </w:r>
          </w:p>
        </w:tc>
        <w:tc>
          <w:tcPr>
            <w:tcW w:w="1701" w:type="dxa"/>
            <w:gridSpan w:val="2"/>
            <w:vAlign w:val="bottom"/>
          </w:tcPr>
          <w:p w14:paraId="05951029" w14:textId="1A1AEDA5" w:rsidR="00CE7CAC" w:rsidRPr="00B958B0" w:rsidRDefault="00FB069C" w:rsidP="00A24D9D">
            <w:pPr>
              <w:pBdr>
                <w:bottom w:val="single" w:sz="4" w:space="1" w:color="auto"/>
              </w:pBdr>
              <w:spacing w:line="240" w:lineRule="auto"/>
              <w:ind w:left="-45" w:right="-90"/>
              <w:jc w:val="center"/>
              <w:rPr>
                <w:rFonts w:ascii="Browallia New" w:hAnsi="Browallia New" w:cs="Browallia New"/>
                <w:sz w:val="24"/>
                <w:szCs w:val="24"/>
                <w:cs/>
              </w:rPr>
            </w:pPr>
            <w:r w:rsidRPr="00B958B0">
              <w:rPr>
                <w:rFonts w:ascii="Browallia New" w:hAnsi="Browallia New" w:cs="Browallia New"/>
                <w:sz w:val="24"/>
                <w:szCs w:val="24"/>
                <w:cs/>
              </w:rPr>
              <w:t>หนี้สินตามสัญญาเช่า</w:t>
            </w:r>
          </w:p>
        </w:tc>
        <w:tc>
          <w:tcPr>
            <w:tcW w:w="1984" w:type="dxa"/>
            <w:gridSpan w:val="2"/>
            <w:shd w:val="clear" w:color="auto" w:fill="auto"/>
            <w:vAlign w:val="bottom"/>
          </w:tcPr>
          <w:p w14:paraId="4299B808" w14:textId="77777777" w:rsidR="00CE7CAC" w:rsidRPr="00CC4415"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CC4415">
              <w:rPr>
                <w:rFonts w:ascii="Browallia New" w:hAnsi="Browallia New" w:cs="Browallia New"/>
                <w:sz w:val="24"/>
                <w:szCs w:val="24"/>
                <w:cs/>
              </w:rPr>
              <w:t>เงินกู้ยืมระยะยาว</w:t>
            </w:r>
          </w:p>
        </w:tc>
        <w:tc>
          <w:tcPr>
            <w:tcW w:w="2016" w:type="dxa"/>
            <w:gridSpan w:val="2"/>
            <w:vAlign w:val="bottom"/>
          </w:tcPr>
          <w:p w14:paraId="1E35DB28" w14:textId="77777777" w:rsidR="00CE7CAC" w:rsidRPr="00B958B0" w:rsidRDefault="00CE7CAC" w:rsidP="00A24D9D">
            <w:pPr>
              <w:pBdr>
                <w:bottom w:val="single" w:sz="4" w:space="1" w:color="auto"/>
              </w:pBdr>
              <w:spacing w:line="240" w:lineRule="auto"/>
              <w:ind w:left="-45" w:right="-90"/>
              <w:jc w:val="center"/>
              <w:rPr>
                <w:rFonts w:ascii="Browallia New" w:hAnsi="Browallia New" w:cs="Browallia New"/>
                <w:sz w:val="24"/>
                <w:szCs w:val="24"/>
                <w:cs/>
              </w:rPr>
            </w:pPr>
            <w:r w:rsidRPr="00B958B0">
              <w:rPr>
                <w:rFonts w:ascii="Browallia New" w:hAnsi="Browallia New" w:cs="Browallia New" w:hint="cs"/>
                <w:sz w:val="24"/>
                <w:szCs w:val="24"/>
                <w:cs/>
              </w:rPr>
              <w:t>รวม</w:t>
            </w:r>
          </w:p>
        </w:tc>
      </w:tr>
      <w:tr w:rsidR="00801DA3" w:rsidRPr="00EE625A" w14:paraId="3237F93A" w14:textId="77777777" w:rsidTr="00CC4415">
        <w:trPr>
          <w:tblHeader/>
        </w:trPr>
        <w:tc>
          <w:tcPr>
            <w:tcW w:w="2898" w:type="dxa"/>
          </w:tcPr>
          <w:p w14:paraId="1A5237D6" w14:textId="77777777" w:rsidR="00801DA3" w:rsidRPr="00B958B0" w:rsidRDefault="00801DA3" w:rsidP="00801DA3">
            <w:pPr>
              <w:spacing w:line="240" w:lineRule="auto"/>
              <w:rPr>
                <w:rFonts w:ascii="Browallia New" w:hAnsi="Browallia New" w:cs="Browallia New"/>
                <w:sz w:val="24"/>
                <w:szCs w:val="24"/>
                <w:cs/>
                <w:lang w:val="en-GB"/>
              </w:rPr>
            </w:pPr>
          </w:p>
        </w:tc>
        <w:tc>
          <w:tcPr>
            <w:tcW w:w="991" w:type="dxa"/>
          </w:tcPr>
          <w:p w14:paraId="5F34D160" w14:textId="2C762980"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2566</w:t>
            </w:r>
          </w:p>
        </w:tc>
        <w:tc>
          <w:tcPr>
            <w:tcW w:w="1057" w:type="dxa"/>
          </w:tcPr>
          <w:p w14:paraId="08513867" w14:textId="6FCD58BF" w:rsidR="00801DA3" w:rsidRPr="00B958B0" w:rsidRDefault="00801DA3" w:rsidP="00801DA3">
            <w:pPr>
              <w:pBdr>
                <w:bottom w:val="single" w:sz="4" w:space="1" w:color="auto"/>
              </w:pBdr>
              <w:spacing w:line="240" w:lineRule="auto"/>
              <w:ind w:left="-45" w:right="-90"/>
              <w:jc w:val="center"/>
              <w:rPr>
                <w:rFonts w:ascii="Browallia New" w:hAnsi="Browallia New" w:cs="Browallia New"/>
                <w:sz w:val="24"/>
                <w:szCs w:val="24"/>
              </w:rPr>
            </w:pPr>
            <w:r w:rsidRPr="00B958B0">
              <w:rPr>
                <w:rFonts w:ascii="Browallia New" w:hAnsi="Browallia New" w:cs="Browallia New"/>
                <w:sz w:val="24"/>
                <w:szCs w:val="24"/>
              </w:rPr>
              <w:t>2565</w:t>
            </w:r>
          </w:p>
        </w:tc>
        <w:tc>
          <w:tcPr>
            <w:tcW w:w="1073" w:type="dxa"/>
          </w:tcPr>
          <w:p w14:paraId="2EED89CE" w14:textId="409BA710"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2566</w:t>
            </w:r>
          </w:p>
        </w:tc>
        <w:tc>
          <w:tcPr>
            <w:tcW w:w="851" w:type="dxa"/>
          </w:tcPr>
          <w:p w14:paraId="69CC7B20" w14:textId="6D579F32"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2565</w:t>
            </w:r>
          </w:p>
        </w:tc>
        <w:tc>
          <w:tcPr>
            <w:tcW w:w="993" w:type="dxa"/>
          </w:tcPr>
          <w:p w14:paraId="649C6BEA" w14:textId="64F436F5"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2566</w:t>
            </w:r>
          </w:p>
        </w:tc>
        <w:tc>
          <w:tcPr>
            <w:tcW w:w="992" w:type="dxa"/>
          </w:tcPr>
          <w:p w14:paraId="5FE4E26C" w14:textId="36C5459C"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2565</w:t>
            </w:r>
          </w:p>
        </w:tc>
        <w:tc>
          <w:tcPr>
            <w:tcW w:w="850" w:type="dxa"/>
          </w:tcPr>
          <w:p w14:paraId="6ACF3115" w14:textId="4CF015B1"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2566</w:t>
            </w:r>
          </w:p>
        </w:tc>
        <w:tc>
          <w:tcPr>
            <w:tcW w:w="851" w:type="dxa"/>
          </w:tcPr>
          <w:p w14:paraId="299AE964" w14:textId="24DAE5A8"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2565</w:t>
            </w:r>
          </w:p>
        </w:tc>
        <w:tc>
          <w:tcPr>
            <w:tcW w:w="992" w:type="dxa"/>
            <w:shd w:val="clear" w:color="auto" w:fill="auto"/>
          </w:tcPr>
          <w:p w14:paraId="36F8776C" w14:textId="0A892FC0" w:rsidR="00801DA3" w:rsidRPr="00CC4415"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CC4415">
              <w:rPr>
                <w:rFonts w:ascii="Browallia New" w:hAnsi="Browallia New" w:cs="Browallia New"/>
                <w:sz w:val="24"/>
                <w:szCs w:val="24"/>
              </w:rPr>
              <w:t>2566</w:t>
            </w:r>
          </w:p>
        </w:tc>
        <w:tc>
          <w:tcPr>
            <w:tcW w:w="992" w:type="dxa"/>
            <w:shd w:val="clear" w:color="auto" w:fill="auto"/>
          </w:tcPr>
          <w:p w14:paraId="750A38C2" w14:textId="42AA3A88" w:rsidR="00801DA3" w:rsidRPr="00CC4415"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CC4415">
              <w:rPr>
                <w:rFonts w:ascii="Browallia New" w:hAnsi="Browallia New" w:cs="Browallia New"/>
                <w:sz w:val="24"/>
                <w:szCs w:val="24"/>
              </w:rPr>
              <w:t>2565</w:t>
            </w:r>
          </w:p>
        </w:tc>
        <w:tc>
          <w:tcPr>
            <w:tcW w:w="999" w:type="dxa"/>
          </w:tcPr>
          <w:p w14:paraId="2430521B" w14:textId="21453C47"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2566</w:t>
            </w:r>
          </w:p>
        </w:tc>
        <w:tc>
          <w:tcPr>
            <w:tcW w:w="1017" w:type="dxa"/>
          </w:tcPr>
          <w:p w14:paraId="6CCA9160" w14:textId="6DE6D469" w:rsidR="00801DA3" w:rsidRPr="00B958B0" w:rsidRDefault="00801DA3" w:rsidP="00801DA3">
            <w:pPr>
              <w:pBdr>
                <w:bottom w:val="single" w:sz="4" w:space="1" w:color="auto"/>
              </w:pBdr>
              <w:tabs>
                <w:tab w:val="clear" w:pos="227"/>
                <w:tab w:val="clear" w:pos="454"/>
                <w:tab w:val="clear" w:pos="680"/>
                <w:tab w:val="clear" w:pos="907"/>
              </w:tabs>
              <w:spacing w:line="240" w:lineRule="auto"/>
              <w:ind w:left="-43"/>
              <w:jc w:val="center"/>
              <w:rPr>
                <w:rFonts w:ascii="Browallia New" w:hAnsi="Browallia New" w:cs="Browallia New"/>
                <w:sz w:val="24"/>
                <w:szCs w:val="24"/>
              </w:rPr>
            </w:pPr>
            <w:r w:rsidRPr="00B958B0">
              <w:rPr>
                <w:rFonts w:ascii="Browallia New" w:hAnsi="Browallia New" w:cs="Browallia New"/>
                <w:sz w:val="24"/>
                <w:szCs w:val="24"/>
              </w:rPr>
              <w:t>2565</w:t>
            </w:r>
          </w:p>
        </w:tc>
      </w:tr>
      <w:tr w:rsidR="00CE7CAC" w:rsidRPr="00EE625A" w14:paraId="794CBE51" w14:textId="77777777" w:rsidTr="00CC4415">
        <w:tc>
          <w:tcPr>
            <w:tcW w:w="2898" w:type="dxa"/>
          </w:tcPr>
          <w:p w14:paraId="2860E889" w14:textId="77777777" w:rsidR="00CE7CAC" w:rsidRPr="00B958B0" w:rsidRDefault="00CE7CAC" w:rsidP="00A24D9D">
            <w:pPr>
              <w:spacing w:line="240" w:lineRule="auto"/>
              <w:ind w:right="-108"/>
              <w:rPr>
                <w:rFonts w:ascii="Browallia New" w:hAnsi="Browallia New" w:cs="Browallia New"/>
                <w:sz w:val="24"/>
                <w:szCs w:val="24"/>
                <w:cs/>
              </w:rPr>
            </w:pPr>
          </w:p>
        </w:tc>
        <w:tc>
          <w:tcPr>
            <w:tcW w:w="991" w:type="dxa"/>
          </w:tcPr>
          <w:p w14:paraId="28C587AB"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1057" w:type="dxa"/>
          </w:tcPr>
          <w:p w14:paraId="3CF271EE"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1073" w:type="dxa"/>
          </w:tcPr>
          <w:p w14:paraId="3C0983E3"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851" w:type="dxa"/>
          </w:tcPr>
          <w:p w14:paraId="54157FCB"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993" w:type="dxa"/>
          </w:tcPr>
          <w:p w14:paraId="57D470E7" w14:textId="77777777" w:rsidR="00CE7CAC" w:rsidRPr="00B958B0" w:rsidRDefault="00CE7CAC" w:rsidP="00A24D9D">
            <w:pPr>
              <w:spacing w:line="240" w:lineRule="auto"/>
              <w:ind w:left="-45" w:right="-90"/>
              <w:jc w:val="right"/>
              <w:rPr>
                <w:rFonts w:ascii="Browallia New" w:hAnsi="Browallia New" w:cs="Browallia New"/>
                <w:sz w:val="24"/>
                <w:szCs w:val="24"/>
              </w:rPr>
            </w:pPr>
          </w:p>
        </w:tc>
        <w:tc>
          <w:tcPr>
            <w:tcW w:w="992" w:type="dxa"/>
          </w:tcPr>
          <w:p w14:paraId="0BFC25D0"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850" w:type="dxa"/>
          </w:tcPr>
          <w:p w14:paraId="63435282"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851" w:type="dxa"/>
          </w:tcPr>
          <w:p w14:paraId="28C13D0A" w14:textId="77777777" w:rsidR="00CE7CAC" w:rsidRPr="00B958B0" w:rsidRDefault="00CE7CAC" w:rsidP="00A24D9D">
            <w:pPr>
              <w:spacing w:line="240" w:lineRule="auto"/>
              <w:ind w:left="-45" w:right="-90"/>
              <w:jc w:val="right"/>
              <w:rPr>
                <w:rFonts w:ascii="Browallia New" w:hAnsi="Browallia New" w:cs="Browallia New"/>
                <w:sz w:val="24"/>
                <w:szCs w:val="24"/>
                <w:cs/>
              </w:rPr>
            </w:pPr>
          </w:p>
        </w:tc>
        <w:tc>
          <w:tcPr>
            <w:tcW w:w="992" w:type="dxa"/>
            <w:shd w:val="clear" w:color="auto" w:fill="auto"/>
          </w:tcPr>
          <w:p w14:paraId="184F6D1F" w14:textId="77777777" w:rsidR="00CE7CAC" w:rsidRPr="00CC4415" w:rsidRDefault="00CE7CAC" w:rsidP="00A24D9D">
            <w:pPr>
              <w:spacing w:line="240" w:lineRule="auto"/>
              <w:ind w:left="-45" w:right="-90"/>
              <w:jc w:val="center"/>
              <w:rPr>
                <w:rFonts w:ascii="Browallia New" w:hAnsi="Browallia New" w:cs="Browallia New"/>
                <w:sz w:val="24"/>
                <w:szCs w:val="24"/>
              </w:rPr>
            </w:pPr>
          </w:p>
        </w:tc>
        <w:tc>
          <w:tcPr>
            <w:tcW w:w="992" w:type="dxa"/>
            <w:shd w:val="clear" w:color="auto" w:fill="auto"/>
          </w:tcPr>
          <w:p w14:paraId="3A19F27D" w14:textId="77777777" w:rsidR="00CE7CAC" w:rsidRPr="00CC4415" w:rsidRDefault="00CE7CAC" w:rsidP="00A24D9D">
            <w:pPr>
              <w:spacing w:line="240" w:lineRule="auto"/>
              <w:ind w:left="-45" w:right="-90"/>
              <w:jc w:val="center"/>
              <w:rPr>
                <w:rFonts w:ascii="Browallia New" w:hAnsi="Browallia New" w:cs="Browallia New"/>
                <w:sz w:val="24"/>
                <w:szCs w:val="24"/>
              </w:rPr>
            </w:pPr>
          </w:p>
        </w:tc>
        <w:tc>
          <w:tcPr>
            <w:tcW w:w="999" w:type="dxa"/>
          </w:tcPr>
          <w:p w14:paraId="1078700B" w14:textId="77777777" w:rsidR="00CE7CAC" w:rsidRPr="00B958B0"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c>
          <w:tcPr>
            <w:tcW w:w="1017" w:type="dxa"/>
          </w:tcPr>
          <w:p w14:paraId="776F062C" w14:textId="77777777" w:rsidR="00CE7CAC" w:rsidRPr="00B958B0" w:rsidRDefault="00CE7CAC" w:rsidP="00A24D9D">
            <w:pPr>
              <w:tabs>
                <w:tab w:val="clear" w:pos="227"/>
                <w:tab w:val="decimal" w:pos="252"/>
              </w:tabs>
              <w:spacing w:line="240" w:lineRule="auto"/>
              <w:ind w:left="-45" w:right="-90"/>
              <w:jc w:val="right"/>
              <w:rPr>
                <w:rFonts w:ascii="Browallia New" w:hAnsi="Browallia New" w:cs="Browallia New"/>
                <w:sz w:val="24"/>
                <w:szCs w:val="24"/>
              </w:rPr>
            </w:pPr>
          </w:p>
        </w:tc>
      </w:tr>
      <w:tr w:rsidR="00801DA3" w:rsidRPr="00EE625A" w14:paraId="0CB142D8" w14:textId="77777777" w:rsidTr="00CC4415">
        <w:tc>
          <w:tcPr>
            <w:tcW w:w="2898" w:type="dxa"/>
          </w:tcPr>
          <w:p w14:paraId="102E1ED7" w14:textId="6D5250A2" w:rsidR="00801DA3" w:rsidRPr="00B958B0" w:rsidRDefault="00801DA3" w:rsidP="00801DA3">
            <w:pPr>
              <w:spacing w:line="240" w:lineRule="auto"/>
              <w:ind w:right="-108"/>
              <w:rPr>
                <w:rFonts w:ascii="Browallia New" w:hAnsi="Browallia New" w:cs="Browallia New"/>
                <w:sz w:val="24"/>
                <w:szCs w:val="24"/>
                <w:cs/>
              </w:rPr>
            </w:pPr>
            <w:r w:rsidRPr="00B958B0">
              <w:rPr>
                <w:rFonts w:ascii="Browallia New" w:hAnsi="Browallia New" w:cs="Browallia New"/>
                <w:sz w:val="24"/>
                <w:szCs w:val="24"/>
              </w:rPr>
              <w:t xml:space="preserve">1 </w:t>
            </w:r>
            <w:r w:rsidRPr="00B958B0">
              <w:rPr>
                <w:rFonts w:ascii="Browallia New" w:hAnsi="Browallia New" w:cs="Browallia New"/>
                <w:sz w:val="24"/>
                <w:szCs w:val="24"/>
                <w:cs/>
              </w:rPr>
              <w:t>มกราคม</w:t>
            </w:r>
            <w:r w:rsidRPr="00B958B0">
              <w:rPr>
                <w:rFonts w:ascii="Browallia New" w:hAnsi="Browallia New" w:cs="Browallia New" w:hint="cs"/>
                <w:sz w:val="24"/>
                <w:szCs w:val="24"/>
                <w:cs/>
              </w:rPr>
              <w:t xml:space="preserve"> </w:t>
            </w:r>
          </w:p>
        </w:tc>
        <w:tc>
          <w:tcPr>
            <w:tcW w:w="991" w:type="dxa"/>
            <w:vAlign w:val="bottom"/>
          </w:tcPr>
          <w:p w14:paraId="5461E9DB" w14:textId="41848E71" w:rsidR="00801DA3" w:rsidRPr="00B958B0" w:rsidRDefault="009250DF"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928,393</w:t>
            </w:r>
          </w:p>
        </w:tc>
        <w:tc>
          <w:tcPr>
            <w:tcW w:w="1057" w:type="dxa"/>
            <w:vAlign w:val="bottom"/>
          </w:tcPr>
          <w:p w14:paraId="4B5568E6" w14:textId="3A6662B0" w:rsidR="00801DA3" w:rsidRPr="00B958B0"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827,458</w:t>
            </w:r>
          </w:p>
        </w:tc>
        <w:tc>
          <w:tcPr>
            <w:tcW w:w="1073" w:type="dxa"/>
          </w:tcPr>
          <w:p w14:paraId="26A62070" w14:textId="78353D3B" w:rsidR="00801DA3" w:rsidRPr="009250DF" w:rsidRDefault="00DE3F06"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1</w:t>
            </w:r>
            <w:r w:rsidR="007A2912" w:rsidRPr="009250DF">
              <w:rPr>
                <w:rFonts w:ascii="Browallia New" w:hAnsi="Browallia New" w:cs="Browallia New"/>
                <w:sz w:val="24"/>
                <w:szCs w:val="24"/>
              </w:rPr>
              <w:t>,</w:t>
            </w:r>
            <w:r w:rsidR="00482C62" w:rsidRPr="009250DF">
              <w:rPr>
                <w:rFonts w:ascii="Browallia New" w:hAnsi="Browallia New" w:cs="Browallia New"/>
                <w:sz w:val="24"/>
                <w:szCs w:val="24"/>
              </w:rPr>
              <w:t>936,160</w:t>
            </w:r>
          </w:p>
        </w:tc>
        <w:tc>
          <w:tcPr>
            <w:tcW w:w="851" w:type="dxa"/>
          </w:tcPr>
          <w:p w14:paraId="4E373D35" w14:textId="2A71CCA4" w:rsidR="00801DA3" w:rsidRPr="009250DF"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542,040</w:t>
            </w:r>
          </w:p>
        </w:tc>
        <w:tc>
          <w:tcPr>
            <w:tcW w:w="993" w:type="dxa"/>
          </w:tcPr>
          <w:p w14:paraId="3833EFE6" w14:textId="1E037BCA" w:rsidR="00801DA3" w:rsidRPr="009250DF" w:rsidRDefault="006B0716"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1,045,929</w:t>
            </w:r>
          </w:p>
        </w:tc>
        <w:tc>
          <w:tcPr>
            <w:tcW w:w="992" w:type="dxa"/>
          </w:tcPr>
          <w:p w14:paraId="3B8715A2" w14:textId="1F54EBE0" w:rsidR="00801DA3" w:rsidRPr="009250DF"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2,247,486</w:t>
            </w:r>
          </w:p>
        </w:tc>
        <w:tc>
          <w:tcPr>
            <w:tcW w:w="850" w:type="dxa"/>
          </w:tcPr>
          <w:p w14:paraId="4855C1D7" w14:textId="6A4DA3E0" w:rsidR="00801DA3" w:rsidRPr="00B958B0" w:rsidRDefault="009250DF"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64,923</w:t>
            </w:r>
          </w:p>
        </w:tc>
        <w:tc>
          <w:tcPr>
            <w:tcW w:w="851" w:type="dxa"/>
          </w:tcPr>
          <w:p w14:paraId="1CFA34B7" w14:textId="77007E89" w:rsidR="00801DA3" w:rsidRPr="00B958B0"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79,931</w:t>
            </w:r>
          </w:p>
        </w:tc>
        <w:tc>
          <w:tcPr>
            <w:tcW w:w="992" w:type="dxa"/>
            <w:shd w:val="clear" w:color="auto" w:fill="auto"/>
          </w:tcPr>
          <w:p w14:paraId="45C521A1" w14:textId="286B4A5D" w:rsidR="00801DA3" w:rsidRPr="00CC4415" w:rsidRDefault="009250DF"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1,390,694</w:t>
            </w:r>
          </w:p>
        </w:tc>
        <w:tc>
          <w:tcPr>
            <w:tcW w:w="992" w:type="dxa"/>
            <w:shd w:val="clear" w:color="auto" w:fill="auto"/>
          </w:tcPr>
          <w:p w14:paraId="36A7EC77" w14:textId="0401AB31" w:rsidR="00801DA3" w:rsidRPr="00CC4415"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1,571,666</w:t>
            </w:r>
          </w:p>
        </w:tc>
        <w:tc>
          <w:tcPr>
            <w:tcW w:w="999" w:type="dxa"/>
          </w:tcPr>
          <w:p w14:paraId="632755F0" w14:textId="310425EF" w:rsidR="00801DA3" w:rsidRPr="00B958B0" w:rsidRDefault="006116B0"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5,366,099</w:t>
            </w:r>
          </w:p>
        </w:tc>
        <w:tc>
          <w:tcPr>
            <w:tcW w:w="1017" w:type="dxa"/>
          </w:tcPr>
          <w:p w14:paraId="7718C7AE" w14:textId="786EF8A6" w:rsidR="00801DA3" w:rsidRPr="00B958B0" w:rsidRDefault="00801DA3" w:rsidP="00801DA3">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5,268,581</w:t>
            </w:r>
          </w:p>
        </w:tc>
      </w:tr>
      <w:tr w:rsidR="00801DA3" w:rsidRPr="00EE625A" w14:paraId="5CD5226C" w14:textId="77777777" w:rsidTr="00CC4415">
        <w:tc>
          <w:tcPr>
            <w:tcW w:w="2898" w:type="dxa"/>
            <w:tcBorders>
              <w:bottom w:val="nil"/>
            </w:tcBorders>
          </w:tcPr>
          <w:p w14:paraId="075E09DA" w14:textId="77777777" w:rsidR="00801DA3" w:rsidRPr="00B958B0" w:rsidRDefault="00801DA3" w:rsidP="00801DA3">
            <w:pPr>
              <w:spacing w:line="240" w:lineRule="auto"/>
              <w:ind w:right="-108"/>
              <w:rPr>
                <w:rFonts w:ascii="Browallia New" w:hAnsi="Browallia New" w:cs="Browallia New"/>
                <w:sz w:val="24"/>
                <w:szCs w:val="24"/>
                <w:cs/>
              </w:rPr>
            </w:pPr>
          </w:p>
        </w:tc>
        <w:tc>
          <w:tcPr>
            <w:tcW w:w="991" w:type="dxa"/>
            <w:tcBorders>
              <w:bottom w:val="nil"/>
            </w:tcBorders>
            <w:vAlign w:val="bottom"/>
          </w:tcPr>
          <w:p w14:paraId="3DAC9835"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Borders>
              <w:bottom w:val="nil"/>
            </w:tcBorders>
            <w:vAlign w:val="bottom"/>
          </w:tcPr>
          <w:p w14:paraId="215802F2"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Borders>
              <w:bottom w:val="nil"/>
            </w:tcBorders>
          </w:tcPr>
          <w:p w14:paraId="4875C1A6"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6892DEEF"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tcBorders>
              <w:bottom w:val="nil"/>
            </w:tcBorders>
          </w:tcPr>
          <w:p w14:paraId="657F6AA9"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tcPr>
          <w:p w14:paraId="642BCE8D"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Borders>
              <w:bottom w:val="nil"/>
            </w:tcBorders>
          </w:tcPr>
          <w:p w14:paraId="7F9FEC68"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Borders>
              <w:bottom w:val="nil"/>
            </w:tcBorders>
          </w:tcPr>
          <w:p w14:paraId="353D5548"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shd w:val="clear" w:color="auto" w:fill="auto"/>
          </w:tcPr>
          <w:p w14:paraId="0CFD7C9B" w14:textId="77777777" w:rsidR="00801DA3" w:rsidRPr="00CC4415"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Borders>
              <w:bottom w:val="nil"/>
            </w:tcBorders>
            <w:shd w:val="clear" w:color="auto" w:fill="auto"/>
          </w:tcPr>
          <w:p w14:paraId="73A20ACA" w14:textId="77777777" w:rsidR="00801DA3" w:rsidRPr="00CC4415"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Borders>
              <w:bottom w:val="nil"/>
            </w:tcBorders>
            <w:vAlign w:val="bottom"/>
          </w:tcPr>
          <w:p w14:paraId="2A84E856"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17" w:type="dxa"/>
            <w:tcBorders>
              <w:bottom w:val="nil"/>
            </w:tcBorders>
            <w:vAlign w:val="bottom"/>
          </w:tcPr>
          <w:p w14:paraId="47D1F5F2"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r>
      <w:tr w:rsidR="00801DA3" w:rsidRPr="00EE625A" w14:paraId="4133DE89" w14:textId="77777777" w:rsidTr="00CC4415">
        <w:trPr>
          <w:trHeight w:val="117"/>
        </w:trPr>
        <w:tc>
          <w:tcPr>
            <w:tcW w:w="2898" w:type="dxa"/>
          </w:tcPr>
          <w:p w14:paraId="77967D72" w14:textId="77777777" w:rsidR="00801DA3" w:rsidRPr="00B958B0" w:rsidRDefault="00801DA3" w:rsidP="00801DA3">
            <w:pPr>
              <w:spacing w:line="240" w:lineRule="auto"/>
              <w:ind w:right="-108"/>
              <w:rPr>
                <w:rFonts w:ascii="Browallia New" w:hAnsi="Browallia New" w:cs="Browallia New"/>
                <w:b/>
                <w:bCs/>
                <w:sz w:val="24"/>
                <w:szCs w:val="24"/>
              </w:rPr>
            </w:pPr>
            <w:r w:rsidRPr="00B958B0">
              <w:rPr>
                <w:rFonts w:ascii="Browallia New" w:hAnsi="Browallia New" w:cs="Browallia New"/>
                <w:b/>
                <w:bCs/>
                <w:sz w:val="24"/>
                <w:szCs w:val="24"/>
                <w:cs/>
              </w:rPr>
              <w:t>รายการที่เกิดขึ้นจากกระแสเงินสด:</w:t>
            </w:r>
          </w:p>
        </w:tc>
        <w:tc>
          <w:tcPr>
            <w:tcW w:w="991" w:type="dxa"/>
            <w:vAlign w:val="bottom"/>
          </w:tcPr>
          <w:p w14:paraId="6357740D"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vAlign w:val="bottom"/>
          </w:tcPr>
          <w:p w14:paraId="2D0BF775"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3F210A16" w14:textId="77777777" w:rsidR="00801DA3" w:rsidRPr="009250DF" w:rsidRDefault="00801DA3" w:rsidP="00801DA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851" w:type="dxa"/>
          </w:tcPr>
          <w:p w14:paraId="718CCBE0" w14:textId="77777777" w:rsidR="00801DA3" w:rsidRPr="009250DF" w:rsidRDefault="00801DA3" w:rsidP="00801DA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p>
        </w:tc>
        <w:tc>
          <w:tcPr>
            <w:tcW w:w="993" w:type="dxa"/>
          </w:tcPr>
          <w:p w14:paraId="41764111"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tcPr>
          <w:p w14:paraId="70AB0A35" w14:textId="77777777"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tcPr>
          <w:p w14:paraId="6CB375B5"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tcPr>
          <w:p w14:paraId="3BB794AB" w14:textId="77777777"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tcPr>
          <w:p w14:paraId="0CCF3DF7" w14:textId="77777777" w:rsidR="00801DA3" w:rsidRPr="00CC4415"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tcPr>
          <w:p w14:paraId="0588D80B" w14:textId="77777777" w:rsidR="00801DA3" w:rsidRPr="00CC4415"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tcPr>
          <w:p w14:paraId="6DD4D105" w14:textId="77777777" w:rsidR="00801DA3" w:rsidRPr="00B958B0" w:rsidRDefault="00801DA3" w:rsidP="00801DA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tcPr>
          <w:p w14:paraId="1863A168" w14:textId="77777777" w:rsidR="00801DA3" w:rsidRPr="00B958B0" w:rsidRDefault="00801DA3" w:rsidP="00801DA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801DA3" w:rsidRPr="00EE625A" w14:paraId="719E99C2" w14:textId="77777777" w:rsidTr="00CC4415">
        <w:trPr>
          <w:trHeight w:val="117"/>
        </w:trPr>
        <w:tc>
          <w:tcPr>
            <w:tcW w:w="2898" w:type="dxa"/>
          </w:tcPr>
          <w:p w14:paraId="7DECF9BE" w14:textId="77777777" w:rsidR="00801DA3" w:rsidRPr="00B958B0" w:rsidRDefault="00801DA3" w:rsidP="00801DA3">
            <w:pPr>
              <w:spacing w:line="240" w:lineRule="auto"/>
              <w:ind w:right="-108"/>
              <w:rPr>
                <w:rFonts w:ascii="Browallia New" w:hAnsi="Browallia New" w:cs="Browallia New"/>
                <w:sz w:val="24"/>
                <w:szCs w:val="24"/>
                <w:cs/>
              </w:rPr>
            </w:pPr>
            <w:r w:rsidRPr="00B958B0">
              <w:rPr>
                <w:rFonts w:ascii="Browallia New" w:hAnsi="Browallia New" w:cs="Browallia New"/>
                <w:sz w:val="24"/>
                <w:szCs w:val="24"/>
                <w:cs/>
              </w:rPr>
              <w:t>การจ่ายคืน</w:t>
            </w:r>
          </w:p>
        </w:tc>
        <w:tc>
          <w:tcPr>
            <w:tcW w:w="991" w:type="dxa"/>
          </w:tcPr>
          <w:p w14:paraId="0735F546" w14:textId="25CF75BA" w:rsidR="00801DA3" w:rsidRPr="00B958B0" w:rsidRDefault="00354C9D"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003F4860">
              <w:rPr>
                <w:rFonts w:ascii="Browallia New" w:hAnsi="Browallia New" w:cs="Browallia New"/>
                <w:sz w:val="24"/>
                <w:szCs w:val="24"/>
              </w:rPr>
              <w:t>2,224,783</w:t>
            </w:r>
            <w:r>
              <w:rPr>
                <w:rFonts w:ascii="Browallia New" w:hAnsi="Browallia New" w:cs="Browallia New"/>
                <w:sz w:val="24"/>
                <w:szCs w:val="24"/>
              </w:rPr>
              <w:t>)</w:t>
            </w:r>
          </w:p>
        </w:tc>
        <w:tc>
          <w:tcPr>
            <w:tcW w:w="1057" w:type="dxa"/>
          </w:tcPr>
          <w:p w14:paraId="3C0F2CA9" w14:textId="04E4C252"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(505,001)</w:t>
            </w:r>
          </w:p>
        </w:tc>
        <w:tc>
          <w:tcPr>
            <w:tcW w:w="1073" w:type="dxa"/>
          </w:tcPr>
          <w:p w14:paraId="2D312C02" w14:textId="4E1379ED" w:rsidR="00801DA3" w:rsidRPr="009250DF" w:rsidRDefault="002C4E7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w:t>
            </w:r>
            <w:r w:rsidR="00EE0BDD" w:rsidRPr="009250DF">
              <w:rPr>
                <w:rFonts w:ascii="Browallia New" w:hAnsi="Browallia New" w:cs="Browallia New"/>
                <w:sz w:val="24"/>
                <w:szCs w:val="24"/>
              </w:rPr>
              <w:t>1,018,608</w:t>
            </w:r>
            <w:r w:rsidRPr="009250DF">
              <w:rPr>
                <w:rFonts w:ascii="Browallia New" w:hAnsi="Browallia New" w:cs="Browallia New"/>
                <w:sz w:val="24"/>
                <w:szCs w:val="24"/>
              </w:rPr>
              <w:t>)</w:t>
            </w:r>
          </w:p>
        </w:tc>
        <w:tc>
          <w:tcPr>
            <w:tcW w:w="851" w:type="dxa"/>
          </w:tcPr>
          <w:p w14:paraId="52720FAF" w14:textId="6AC4806C" w:rsidR="00801DA3" w:rsidRPr="009250DF" w:rsidRDefault="00801DA3" w:rsidP="00801DA3">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(444,827)</w:t>
            </w:r>
          </w:p>
        </w:tc>
        <w:tc>
          <w:tcPr>
            <w:tcW w:w="993" w:type="dxa"/>
          </w:tcPr>
          <w:p w14:paraId="7CD086EF" w14:textId="1B901D33" w:rsidR="00801DA3" w:rsidRPr="009250DF" w:rsidRDefault="006B0716"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(1,049,600)</w:t>
            </w:r>
          </w:p>
        </w:tc>
        <w:tc>
          <w:tcPr>
            <w:tcW w:w="992" w:type="dxa"/>
          </w:tcPr>
          <w:p w14:paraId="66D58146" w14:textId="17E9A08F" w:rsidR="00801DA3" w:rsidRPr="009250DF"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(1,531,780)</w:t>
            </w:r>
          </w:p>
        </w:tc>
        <w:tc>
          <w:tcPr>
            <w:tcW w:w="850" w:type="dxa"/>
            <w:vAlign w:val="bottom"/>
          </w:tcPr>
          <w:p w14:paraId="27CD3D69" w14:textId="49F7D789" w:rsidR="00801DA3" w:rsidRPr="00B958B0" w:rsidRDefault="000F033B"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(1</w:t>
            </w:r>
            <w:r w:rsidR="00500DF7">
              <w:rPr>
                <w:rFonts w:ascii="Browallia New" w:hAnsi="Browallia New" w:cs="Browallia New"/>
                <w:sz w:val="24"/>
                <w:szCs w:val="24"/>
              </w:rPr>
              <w:t>9</w:t>
            </w:r>
            <w:r w:rsidRPr="00B958B0">
              <w:rPr>
                <w:rFonts w:ascii="Browallia New" w:hAnsi="Browallia New" w:cs="Browallia New"/>
                <w:sz w:val="24"/>
                <w:szCs w:val="24"/>
              </w:rPr>
              <w:t>,</w:t>
            </w:r>
            <w:r w:rsidR="001C4F0F" w:rsidRPr="00B958B0">
              <w:rPr>
                <w:rFonts w:ascii="Browallia New" w:hAnsi="Browallia New" w:cs="Browallia New"/>
                <w:sz w:val="24"/>
                <w:szCs w:val="24"/>
              </w:rPr>
              <w:t>43</w:t>
            </w:r>
            <w:r w:rsidR="00500DF7">
              <w:rPr>
                <w:rFonts w:ascii="Browallia New" w:hAnsi="Browallia New" w:cs="Browallia New"/>
                <w:sz w:val="24"/>
                <w:szCs w:val="24"/>
              </w:rPr>
              <w:t>1</w:t>
            </w:r>
            <w:r w:rsidR="001C4F0F" w:rsidRPr="00B958B0">
              <w:rPr>
                <w:rFonts w:ascii="Browallia New" w:hAnsi="Browallia New" w:cs="Browallia New"/>
                <w:sz w:val="24"/>
                <w:szCs w:val="24"/>
              </w:rPr>
              <w:t>)</w:t>
            </w:r>
          </w:p>
        </w:tc>
        <w:tc>
          <w:tcPr>
            <w:tcW w:w="851" w:type="dxa"/>
            <w:vAlign w:val="bottom"/>
          </w:tcPr>
          <w:p w14:paraId="07B9BCF7" w14:textId="690335EB" w:rsidR="00801DA3" w:rsidRPr="00B958B0"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(17,189)</w:t>
            </w:r>
          </w:p>
        </w:tc>
        <w:tc>
          <w:tcPr>
            <w:tcW w:w="992" w:type="dxa"/>
            <w:shd w:val="clear" w:color="auto" w:fill="auto"/>
          </w:tcPr>
          <w:p w14:paraId="7B92FEB5" w14:textId="63297356" w:rsidR="00801DA3" w:rsidRPr="00CC4415" w:rsidRDefault="0098008F"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(432,709)</w:t>
            </w:r>
          </w:p>
        </w:tc>
        <w:tc>
          <w:tcPr>
            <w:tcW w:w="992" w:type="dxa"/>
            <w:shd w:val="clear" w:color="auto" w:fill="auto"/>
          </w:tcPr>
          <w:p w14:paraId="514261AF" w14:textId="4F111F56" w:rsidR="00801DA3" w:rsidRPr="00CC4415" w:rsidRDefault="00801DA3" w:rsidP="00801DA3">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(521,615)</w:t>
            </w:r>
          </w:p>
        </w:tc>
        <w:tc>
          <w:tcPr>
            <w:tcW w:w="999" w:type="dxa"/>
          </w:tcPr>
          <w:p w14:paraId="7AAA6132" w14:textId="0E517BEF" w:rsidR="00801DA3" w:rsidRPr="00B958B0" w:rsidRDefault="00CC2283" w:rsidP="00801DA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cs/>
              </w:rPr>
            </w:pPr>
            <w:r>
              <w:rPr>
                <w:rFonts w:ascii="Browallia New" w:hAnsi="Browallia New" w:cs="Browallia New"/>
                <w:sz w:val="24"/>
                <w:szCs w:val="24"/>
              </w:rPr>
              <w:t>(</w:t>
            </w:r>
            <w:r w:rsidR="00EB1AC7">
              <w:rPr>
                <w:rFonts w:ascii="Browallia New" w:hAnsi="Browallia New" w:cs="Browallia New"/>
                <w:sz w:val="24"/>
                <w:szCs w:val="24"/>
              </w:rPr>
              <w:t>4,745,131</w:t>
            </w:r>
            <w:r>
              <w:rPr>
                <w:rFonts w:ascii="Browallia New" w:hAnsi="Browallia New" w:cs="Browallia New"/>
                <w:sz w:val="24"/>
                <w:szCs w:val="24"/>
              </w:rPr>
              <w:t>)</w:t>
            </w:r>
          </w:p>
        </w:tc>
        <w:tc>
          <w:tcPr>
            <w:tcW w:w="1017" w:type="dxa"/>
          </w:tcPr>
          <w:p w14:paraId="755FA735" w14:textId="5445F463" w:rsidR="00801DA3" w:rsidRPr="00B958B0" w:rsidRDefault="00801DA3" w:rsidP="00801DA3">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hint="cs"/>
                <w:sz w:val="24"/>
                <w:szCs w:val="24"/>
                <w:cs/>
              </w:rPr>
              <w:t>(</w:t>
            </w:r>
            <w:r w:rsidRPr="00B958B0">
              <w:rPr>
                <w:rFonts w:ascii="Browallia New" w:hAnsi="Browallia New" w:cs="Browallia New"/>
                <w:sz w:val="24"/>
                <w:szCs w:val="24"/>
              </w:rPr>
              <w:t>3,020,412</w:t>
            </w:r>
            <w:r w:rsidRPr="00B958B0">
              <w:rPr>
                <w:rFonts w:ascii="Browallia New" w:hAnsi="Browallia New" w:cs="Browallia New" w:hint="cs"/>
                <w:sz w:val="24"/>
                <w:szCs w:val="24"/>
                <w:cs/>
              </w:rPr>
              <w:t>)</w:t>
            </w:r>
          </w:p>
        </w:tc>
      </w:tr>
      <w:tr w:rsidR="001C4F0F" w:rsidRPr="00EE625A" w14:paraId="616EC97E" w14:textId="77777777" w:rsidTr="00CC4415">
        <w:trPr>
          <w:trHeight w:val="117"/>
        </w:trPr>
        <w:tc>
          <w:tcPr>
            <w:tcW w:w="2898" w:type="dxa"/>
          </w:tcPr>
          <w:p w14:paraId="6C7D8AE7" w14:textId="77777777" w:rsidR="001C4F0F" w:rsidRPr="00B958B0" w:rsidRDefault="001C4F0F" w:rsidP="001C4F0F">
            <w:pPr>
              <w:spacing w:line="240" w:lineRule="auto"/>
              <w:ind w:right="-108"/>
              <w:rPr>
                <w:rFonts w:ascii="Browallia New" w:hAnsi="Browallia New" w:cs="Browallia New"/>
                <w:sz w:val="24"/>
                <w:szCs w:val="24"/>
              </w:rPr>
            </w:pPr>
            <w:r w:rsidRPr="00B958B0">
              <w:rPr>
                <w:rFonts w:ascii="Browallia New" w:hAnsi="Browallia New" w:cs="Browallia New"/>
                <w:sz w:val="24"/>
                <w:szCs w:val="24"/>
                <w:cs/>
              </w:rPr>
              <w:t>เงินสดรับ</w:t>
            </w:r>
          </w:p>
        </w:tc>
        <w:tc>
          <w:tcPr>
            <w:tcW w:w="991" w:type="dxa"/>
          </w:tcPr>
          <w:p w14:paraId="2746C19F" w14:textId="393C7092" w:rsidR="001C4F0F" w:rsidRPr="00B958B0" w:rsidRDefault="003F4860"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2,386,972</w:t>
            </w:r>
          </w:p>
        </w:tc>
        <w:tc>
          <w:tcPr>
            <w:tcW w:w="1057" w:type="dxa"/>
          </w:tcPr>
          <w:p w14:paraId="607EB46C" w14:textId="56FF8919"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605,936</w:t>
            </w:r>
          </w:p>
        </w:tc>
        <w:tc>
          <w:tcPr>
            <w:tcW w:w="1073" w:type="dxa"/>
          </w:tcPr>
          <w:p w14:paraId="77DC6DE5" w14:textId="5F499C27"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3"/>
                <w:szCs w:val="23"/>
              </w:rPr>
            </w:pPr>
            <w:r w:rsidRPr="009250DF">
              <w:rPr>
                <w:rFonts w:ascii="Browallia New" w:hAnsi="Browallia New" w:cs="Browallia New"/>
                <w:sz w:val="23"/>
                <w:szCs w:val="23"/>
              </w:rPr>
              <w:t>692,183</w:t>
            </w:r>
          </w:p>
        </w:tc>
        <w:tc>
          <w:tcPr>
            <w:tcW w:w="851" w:type="dxa"/>
          </w:tcPr>
          <w:p w14:paraId="5E70E226" w14:textId="0F7FAF11" w:rsidR="001C4F0F" w:rsidRPr="009250DF" w:rsidRDefault="001C4F0F" w:rsidP="001C4F0F">
            <w:pP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3"/>
                <w:szCs w:val="23"/>
              </w:rPr>
              <w:t>1,838,947</w:t>
            </w:r>
          </w:p>
        </w:tc>
        <w:tc>
          <w:tcPr>
            <w:tcW w:w="993" w:type="dxa"/>
          </w:tcPr>
          <w:p w14:paraId="2BA0C4AA" w14:textId="54F8E861"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725,000</w:t>
            </w:r>
          </w:p>
        </w:tc>
        <w:tc>
          <w:tcPr>
            <w:tcW w:w="992" w:type="dxa"/>
          </w:tcPr>
          <w:p w14:paraId="51A58712" w14:textId="78C1398E"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325,000</w:t>
            </w:r>
          </w:p>
        </w:tc>
        <w:tc>
          <w:tcPr>
            <w:tcW w:w="850" w:type="dxa"/>
            <w:vAlign w:val="bottom"/>
          </w:tcPr>
          <w:p w14:paraId="563BAB28" w14:textId="5AA8130E"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 xml:space="preserve">    -</w:t>
            </w:r>
          </w:p>
        </w:tc>
        <w:tc>
          <w:tcPr>
            <w:tcW w:w="851" w:type="dxa"/>
            <w:vAlign w:val="bottom"/>
          </w:tcPr>
          <w:p w14:paraId="4A2213C5" w14:textId="3B38702F"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 xml:space="preserve">    -</w:t>
            </w:r>
          </w:p>
        </w:tc>
        <w:tc>
          <w:tcPr>
            <w:tcW w:w="992" w:type="dxa"/>
            <w:shd w:val="clear" w:color="auto" w:fill="auto"/>
          </w:tcPr>
          <w:p w14:paraId="185D382C" w14:textId="330EF56E" w:rsidR="001C4F0F" w:rsidRPr="00CC4415"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260,000</w:t>
            </w:r>
          </w:p>
        </w:tc>
        <w:tc>
          <w:tcPr>
            <w:tcW w:w="992" w:type="dxa"/>
            <w:shd w:val="clear" w:color="auto" w:fill="auto"/>
          </w:tcPr>
          <w:p w14:paraId="4B40AE06" w14:textId="5EEC0A58" w:rsidR="001C4F0F" w:rsidRPr="00CC4415"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340,643</w:t>
            </w:r>
          </w:p>
        </w:tc>
        <w:tc>
          <w:tcPr>
            <w:tcW w:w="999" w:type="dxa"/>
          </w:tcPr>
          <w:p w14:paraId="0B61054F" w14:textId="72D36B0E" w:rsidR="001C4F0F" w:rsidRPr="00B958B0" w:rsidRDefault="00EB1AC7" w:rsidP="001C4F0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4,064,155</w:t>
            </w:r>
          </w:p>
        </w:tc>
        <w:tc>
          <w:tcPr>
            <w:tcW w:w="1017" w:type="dxa"/>
          </w:tcPr>
          <w:p w14:paraId="2415551C" w14:textId="1ABD6318" w:rsidR="001C4F0F" w:rsidRPr="00B958B0" w:rsidRDefault="001C4F0F" w:rsidP="001C4F0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3,110,526</w:t>
            </w:r>
          </w:p>
        </w:tc>
      </w:tr>
      <w:tr w:rsidR="001C4F0F" w:rsidRPr="00EE625A" w14:paraId="18AFE5A1" w14:textId="77777777" w:rsidTr="00CC4415">
        <w:trPr>
          <w:trHeight w:val="117"/>
        </w:trPr>
        <w:tc>
          <w:tcPr>
            <w:tcW w:w="2898" w:type="dxa"/>
          </w:tcPr>
          <w:p w14:paraId="7234DB0F" w14:textId="77777777" w:rsidR="001C4F0F" w:rsidRPr="00B958B0" w:rsidRDefault="001C4F0F" w:rsidP="001C4F0F">
            <w:pPr>
              <w:spacing w:line="240" w:lineRule="auto"/>
              <w:ind w:right="-108"/>
              <w:rPr>
                <w:rFonts w:ascii="Browallia New" w:hAnsi="Browallia New" w:cs="Browallia New"/>
                <w:sz w:val="24"/>
                <w:szCs w:val="24"/>
                <w:cs/>
              </w:rPr>
            </w:pPr>
            <w:r w:rsidRPr="00B958B0">
              <w:rPr>
                <w:rFonts w:ascii="Browallia New" w:hAnsi="Browallia New" w:cs="Browallia New"/>
                <w:sz w:val="24"/>
                <w:szCs w:val="24"/>
                <w:cs/>
              </w:rPr>
              <w:t>เงินสด</w:t>
            </w:r>
            <w:r w:rsidRPr="00B958B0">
              <w:rPr>
                <w:rFonts w:ascii="Browallia New" w:hAnsi="Browallia New" w:cs="Browallia New" w:hint="cs"/>
                <w:sz w:val="24"/>
                <w:szCs w:val="24"/>
                <w:cs/>
              </w:rPr>
              <w:t>จ่าย</w:t>
            </w:r>
            <w:r w:rsidRPr="00B958B0">
              <w:rPr>
                <w:rFonts w:ascii="Browallia New" w:hAnsi="Browallia New" w:cs="Browallia New"/>
                <w:sz w:val="24"/>
                <w:szCs w:val="24"/>
                <w:cs/>
              </w:rPr>
              <w:t>ค่าใช้จ่ายในการออกหุ้นกู้</w:t>
            </w:r>
          </w:p>
        </w:tc>
        <w:tc>
          <w:tcPr>
            <w:tcW w:w="991" w:type="dxa"/>
          </w:tcPr>
          <w:p w14:paraId="70C4CB0D" w14:textId="0866406C" w:rsidR="001C4F0F" w:rsidRPr="00B958B0" w:rsidRDefault="00A53962"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48AEB49F" w14:textId="243B5E99"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w:t>
            </w:r>
          </w:p>
        </w:tc>
        <w:tc>
          <w:tcPr>
            <w:tcW w:w="1073" w:type="dxa"/>
          </w:tcPr>
          <w:p w14:paraId="71541E30" w14:textId="3941AD9C"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w:t>
            </w:r>
          </w:p>
        </w:tc>
        <w:tc>
          <w:tcPr>
            <w:tcW w:w="851" w:type="dxa"/>
            <w:vAlign w:val="bottom"/>
          </w:tcPr>
          <w:p w14:paraId="4316FCE4" w14:textId="306BCE02"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993" w:type="dxa"/>
          </w:tcPr>
          <w:p w14:paraId="63F08E91" w14:textId="0F8E3794" w:rsidR="001C4F0F" w:rsidRPr="009250DF" w:rsidRDefault="00B80445"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001C4F0F" w:rsidRPr="009250DF">
              <w:rPr>
                <w:rFonts w:ascii="Browallia New" w:hAnsi="Browallia New" w:cs="Browallia New"/>
                <w:sz w:val="24"/>
                <w:szCs w:val="24"/>
              </w:rPr>
              <w:t>759</w:t>
            </w:r>
            <w:r>
              <w:rPr>
                <w:rFonts w:ascii="Browallia New" w:hAnsi="Browallia New" w:cs="Browallia New"/>
                <w:sz w:val="24"/>
                <w:szCs w:val="24"/>
              </w:rPr>
              <w:t>)</w:t>
            </w:r>
          </w:p>
        </w:tc>
        <w:tc>
          <w:tcPr>
            <w:tcW w:w="992" w:type="dxa"/>
          </w:tcPr>
          <w:p w14:paraId="1E9A456B" w14:textId="27C9F1DA" w:rsidR="001C4F0F" w:rsidRPr="009250DF"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5,223</w:t>
            </w:r>
          </w:p>
        </w:tc>
        <w:tc>
          <w:tcPr>
            <w:tcW w:w="850" w:type="dxa"/>
            <w:vAlign w:val="bottom"/>
          </w:tcPr>
          <w:p w14:paraId="1F65CD33" w14:textId="7CEFED7A"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 xml:space="preserve">    -</w:t>
            </w:r>
          </w:p>
        </w:tc>
        <w:tc>
          <w:tcPr>
            <w:tcW w:w="851" w:type="dxa"/>
            <w:vAlign w:val="bottom"/>
          </w:tcPr>
          <w:p w14:paraId="1F7DE144" w14:textId="7F347F8E" w:rsidR="001C4F0F" w:rsidRPr="00B958B0"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 xml:space="preserve">    -</w:t>
            </w:r>
          </w:p>
        </w:tc>
        <w:tc>
          <w:tcPr>
            <w:tcW w:w="992" w:type="dxa"/>
            <w:shd w:val="clear" w:color="auto" w:fill="auto"/>
            <w:vAlign w:val="bottom"/>
          </w:tcPr>
          <w:p w14:paraId="3B37A8F9" w14:textId="3608708B" w:rsidR="001C4F0F" w:rsidRPr="00CC4415"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w:t>
            </w:r>
          </w:p>
        </w:tc>
        <w:tc>
          <w:tcPr>
            <w:tcW w:w="992" w:type="dxa"/>
            <w:shd w:val="clear" w:color="auto" w:fill="auto"/>
            <w:vAlign w:val="bottom"/>
          </w:tcPr>
          <w:p w14:paraId="615A25EE" w14:textId="2055C596" w:rsidR="001C4F0F" w:rsidRPr="00CC4415" w:rsidRDefault="001C4F0F" w:rsidP="001C4F0F">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w:t>
            </w:r>
          </w:p>
        </w:tc>
        <w:tc>
          <w:tcPr>
            <w:tcW w:w="999" w:type="dxa"/>
          </w:tcPr>
          <w:p w14:paraId="5A6E149E" w14:textId="3E7095D7" w:rsidR="001C4F0F" w:rsidRPr="00B958B0" w:rsidRDefault="00EB1AC7" w:rsidP="001C4F0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r w:rsidR="00D64CC7">
              <w:rPr>
                <w:rFonts w:ascii="Browallia New" w:hAnsi="Browallia New" w:cs="Browallia New"/>
                <w:sz w:val="24"/>
                <w:szCs w:val="24"/>
              </w:rPr>
              <w:t>759</w:t>
            </w:r>
            <w:r>
              <w:rPr>
                <w:rFonts w:ascii="Browallia New" w:hAnsi="Browallia New" w:cs="Browallia New"/>
                <w:sz w:val="24"/>
                <w:szCs w:val="24"/>
              </w:rPr>
              <w:t>)</w:t>
            </w:r>
          </w:p>
        </w:tc>
        <w:tc>
          <w:tcPr>
            <w:tcW w:w="1017" w:type="dxa"/>
          </w:tcPr>
          <w:p w14:paraId="4C19E696" w14:textId="6E8F3D1F" w:rsidR="001C4F0F" w:rsidRPr="00B958B0" w:rsidRDefault="001C4F0F" w:rsidP="001C4F0F">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5,223</w:t>
            </w:r>
          </w:p>
        </w:tc>
      </w:tr>
      <w:tr w:rsidR="00CC4415" w:rsidRPr="00EE625A" w14:paraId="4A5C338A" w14:textId="77777777" w:rsidTr="00CC4415">
        <w:trPr>
          <w:trHeight w:val="117"/>
        </w:trPr>
        <w:tc>
          <w:tcPr>
            <w:tcW w:w="2898" w:type="dxa"/>
          </w:tcPr>
          <w:p w14:paraId="2F0922DD" w14:textId="77777777" w:rsidR="00CC4415" w:rsidRPr="00B958B0" w:rsidRDefault="00CC4415" w:rsidP="00CC4415">
            <w:pPr>
              <w:spacing w:line="240" w:lineRule="auto"/>
              <w:ind w:right="-108"/>
              <w:rPr>
                <w:rFonts w:ascii="Browallia New" w:hAnsi="Browallia New" w:cs="Browallia New"/>
                <w:b/>
                <w:bCs/>
                <w:sz w:val="24"/>
                <w:szCs w:val="24"/>
              </w:rPr>
            </w:pPr>
            <w:r w:rsidRPr="00B958B0">
              <w:rPr>
                <w:rFonts w:ascii="Browallia New" w:hAnsi="Browallia New" w:cs="Browallia New"/>
                <w:b/>
                <w:bCs/>
                <w:sz w:val="24"/>
                <w:szCs w:val="24"/>
                <w:cs/>
              </w:rPr>
              <w:t>รายการที่ไม่ใช่กระแสเงินสด:</w:t>
            </w:r>
          </w:p>
        </w:tc>
        <w:tc>
          <w:tcPr>
            <w:tcW w:w="991" w:type="dxa"/>
          </w:tcPr>
          <w:p w14:paraId="0C8B35CE" w14:textId="77777777"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57" w:type="dxa"/>
          </w:tcPr>
          <w:p w14:paraId="539BD82E" w14:textId="77777777"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1073" w:type="dxa"/>
          </w:tcPr>
          <w:p w14:paraId="1CC14D55" w14:textId="04417F1C"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EC06994" w14:textId="77777777"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3" w:type="dxa"/>
            <w:vAlign w:val="bottom"/>
          </w:tcPr>
          <w:p w14:paraId="769F3957" w14:textId="77777777"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vAlign w:val="bottom"/>
          </w:tcPr>
          <w:p w14:paraId="5567B1FE" w14:textId="77777777"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0" w:type="dxa"/>
            <w:vAlign w:val="bottom"/>
          </w:tcPr>
          <w:p w14:paraId="062452FD" w14:textId="77777777"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851" w:type="dxa"/>
            <w:vAlign w:val="bottom"/>
          </w:tcPr>
          <w:p w14:paraId="3A907519" w14:textId="77777777"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vAlign w:val="bottom"/>
          </w:tcPr>
          <w:p w14:paraId="52E91AF8" w14:textId="77777777" w:rsidR="00CC4415" w:rsidRPr="00CC4415"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vAlign w:val="bottom"/>
          </w:tcPr>
          <w:p w14:paraId="53BC8298" w14:textId="77777777" w:rsidR="00CC4415" w:rsidRPr="00CC4415"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1EAEDA5" w14:textId="77777777" w:rsidR="00CC4415" w:rsidRPr="00B958B0" w:rsidRDefault="00CC4415" w:rsidP="00CC441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c>
          <w:tcPr>
            <w:tcW w:w="1017" w:type="dxa"/>
            <w:vAlign w:val="bottom"/>
          </w:tcPr>
          <w:p w14:paraId="2CAB800D" w14:textId="77777777" w:rsidR="00CC4415" w:rsidRPr="00B958B0" w:rsidRDefault="00CC4415" w:rsidP="00CC441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p>
        </w:tc>
      </w:tr>
      <w:tr w:rsidR="00CC4415" w:rsidRPr="00EE625A" w14:paraId="4B57DA55" w14:textId="77777777" w:rsidTr="00052E89">
        <w:trPr>
          <w:trHeight w:val="117"/>
        </w:trPr>
        <w:tc>
          <w:tcPr>
            <w:tcW w:w="2898" w:type="dxa"/>
          </w:tcPr>
          <w:p w14:paraId="4E32042E" w14:textId="1F9927E0" w:rsidR="00CC4415" w:rsidRPr="00B958B0" w:rsidRDefault="00CC4415" w:rsidP="00CC4415">
            <w:pPr>
              <w:spacing w:line="240" w:lineRule="auto"/>
              <w:ind w:left="217" w:right="-108" w:hanging="217"/>
              <w:rPr>
                <w:rFonts w:ascii="Browallia New" w:hAnsi="Browallia New" w:cs="Browallia New"/>
                <w:b/>
                <w:bCs/>
                <w:sz w:val="24"/>
                <w:szCs w:val="24"/>
                <w:cs/>
              </w:rPr>
            </w:pPr>
            <w:r w:rsidRPr="00B958B0">
              <w:rPr>
                <w:rFonts w:ascii="Browallia New" w:hAnsi="Browallia New" w:cs="Browallia New"/>
                <w:sz w:val="24"/>
                <w:szCs w:val="24"/>
                <w:cs/>
              </w:rPr>
              <w:t>รับรู้สินทรัพย์สิทธิการใช้และหนี้สินตามสัญญาเช่า</w:t>
            </w:r>
          </w:p>
        </w:tc>
        <w:tc>
          <w:tcPr>
            <w:tcW w:w="991" w:type="dxa"/>
            <w:tcBorders>
              <w:bottom w:val="nil"/>
            </w:tcBorders>
            <w:vAlign w:val="bottom"/>
          </w:tcPr>
          <w:p w14:paraId="6FD74AC0" w14:textId="6C448F01" w:rsidR="00CC4415" w:rsidRPr="00B958B0" w:rsidRDefault="00A53962"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vAlign w:val="bottom"/>
          </w:tcPr>
          <w:p w14:paraId="315B9320" w14:textId="14A8D73F"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w:t>
            </w:r>
          </w:p>
        </w:tc>
        <w:tc>
          <w:tcPr>
            <w:tcW w:w="1073" w:type="dxa"/>
            <w:vAlign w:val="bottom"/>
          </w:tcPr>
          <w:p w14:paraId="2127F158" w14:textId="27ADFD7C"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w:t>
            </w:r>
          </w:p>
        </w:tc>
        <w:tc>
          <w:tcPr>
            <w:tcW w:w="851" w:type="dxa"/>
            <w:vAlign w:val="bottom"/>
          </w:tcPr>
          <w:p w14:paraId="146271B9" w14:textId="32CAEA5C"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993" w:type="dxa"/>
            <w:vAlign w:val="bottom"/>
          </w:tcPr>
          <w:p w14:paraId="1FB174E4" w14:textId="6B1D02DD"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992" w:type="dxa"/>
            <w:vAlign w:val="bottom"/>
          </w:tcPr>
          <w:p w14:paraId="75DE0885" w14:textId="094FF604" w:rsidR="00CC4415" w:rsidRPr="009250DF"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850" w:type="dxa"/>
            <w:vAlign w:val="bottom"/>
          </w:tcPr>
          <w:p w14:paraId="61F9D146" w14:textId="35FAA21C" w:rsidR="00CC4415" w:rsidRPr="00B958B0" w:rsidRDefault="00624197"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cs/>
              </w:rPr>
            </w:pPr>
            <w:r w:rsidRPr="00B958B0">
              <w:rPr>
                <w:rFonts w:ascii="Browallia New" w:hAnsi="Browallia New" w:cs="Browallia New"/>
                <w:sz w:val="24"/>
                <w:szCs w:val="24"/>
              </w:rPr>
              <w:t>21,232</w:t>
            </w:r>
          </w:p>
        </w:tc>
        <w:tc>
          <w:tcPr>
            <w:tcW w:w="851" w:type="dxa"/>
            <w:vAlign w:val="bottom"/>
          </w:tcPr>
          <w:p w14:paraId="47DE471E" w14:textId="1C0E6B8A" w:rsidR="00CC4415" w:rsidRPr="00B958B0"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7,335</w:t>
            </w:r>
          </w:p>
        </w:tc>
        <w:tc>
          <w:tcPr>
            <w:tcW w:w="992" w:type="dxa"/>
            <w:shd w:val="clear" w:color="auto" w:fill="auto"/>
            <w:vAlign w:val="bottom"/>
          </w:tcPr>
          <w:p w14:paraId="355B17D3" w14:textId="7CD2471B" w:rsidR="00CC4415" w:rsidRPr="00CC4415"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w:t>
            </w:r>
          </w:p>
        </w:tc>
        <w:tc>
          <w:tcPr>
            <w:tcW w:w="992" w:type="dxa"/>
            <w:shd w:val="clear" w:color="auto" w:fill="auto"/>
            <w:vAlign w:val="bottom"/>
          </w:tcPr>
          <w:p w14:paraId="02ADCFE6" w14:textId="1589C963" w:rsidR="00CC4415" w:rsidRPr="00CC4415" w:rsidRDefault="00CC4415" w:rsidP="00CC4415">
            <w:pP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w:t>
            </w:r>
          </w:p>
        </w:tc>
        <w:tc>
          <w:tcPr>
            <w:tcW w:w="999" w:type="dxa"/>
            <w:vAlign w:val="bottom"/>
          </w:tcPr>
          <w:p w14:paraId="610D60A7" w14:textId="4AA6EF7C" w:rsidR="00CC4415" w:rsidRPr="00B958B0" w:rsidRDefault="00CF022F" w:rsidP="00CC441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2</w:t>
            </w:r>
            <w:r w:rsidR="00EB1AC7">
              <w:rPr>
                <w:rFonts w:ascii="Browallia New" w:hAnsi="Browallia New" w:cs="Browallia New"/>
                <w:sz w:val="24"/>
                <w:szCs w:val="24"/>
              </w:rPr>
              <w:t>1</w:t>
            </w:r>
            <w:r>
              <w:rPr>
                <w:rFonts w:ascii="Browallia New" w:hAnsi="Browallia New" w:cs="Browallia New"/>
                <w:sz w:val="24"/>
                <w:szCs w:val="24"/>
              </w:rPr>
              <w:t>,</w:t>
            </w:r>
            <w:r w:rsidR="00EB1AC7">
              <w:rPr>
                <w:rFonts w:ascii="Browallia New" w:hAnsi="Browallia New" w:cs="Browallia New"/>
                <w:sz w:val="24"/>
                <w:szCs w:val="24"/>
              </w:rPr>
              <w:t>232</w:t>
            </w:r>
          </w:p>
        </w:tc>
        <w:tc>
          <w:tcPr>
            <w:tcW w:w="1017" w:type="dxa"/>
            <w:vAlign w:val="bottom"/>
          </w:tcPr>
          <w:p w14:paraId="5941C60E" w14:textId="0828D151" w:rsidR="00CC4415" w:rsidRPr="00B958B0" w:rsidRDefault="00CC4415" w:rsidP="00CC4415">
            <w:pP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7,335</w:t>
            </w:r>
          </w:p>
        </w:tc>
      </w:tr>
      <w:tr w:rsidR="00624197" w:rsidRPr="00EE625A" w14:paraId="681795FE" w14:textId="77777777" w:rsidTr="00052E89">
        <w:trPr>
          <w:trHeight w:val="117"/>
        </w:trPr>
        <w:tc>
          <w:tcPr>
            <w:tcW w:w="2898" w:type="dxa"/>
          </w:tcPr>
          <w:p w14:paraId="013350B3" w14:textId="3D8C3570" w:rsidR="00624197" w:rsidRPr="00B958B0" w:rsidRDefault="00624197" w:rsidP="00624197">
            <w:pPr>
              <w:spacing w:line="240" w:lineRule="auto"/>
              <w:ind w:right="-108"/>
              <w:rPr>
                <w:rFonts w:ascii="Browallia New" w:hAnsi="Browallia New" w:cs="Browallia New"/>
                <w:sz w:val="24"/>
                <w:szCs w:val="24"/>
                <w:cs/>
              </w:rPr>
            </w:pPr>
            <w:r w:rsidRPr="00B958B0">
              <w:rPr>
                <w:rFonts w:ascii="Browallia New" w:hAnsi="Browallia New" w:cs="Browallia New" w:hint="cs"/>
                <w:sz w:val="24"/>
                <w:szCs w:val="24"/>
                <w:cs/>
              </w:rPr>
              <w:t>ตัดจำหน่าย</w:t>
            </w:r>
            <w:r w:rsidRPr="00B958B0">
              <w:rPr>
                <w:rFonts w:ascii="Browallia New" w:hAnsi="Browallia New" w:cs="Browallia New"/>
                <w:sz w:val="24"/>
                <w:szCs w:val="24"/>
                <w:cs/>
              </w:rPr>
              <w:t>สินทรัพย์สิทธิการใช้</w:t>
            </w:r>
          </w:p>
        </w:tc>
        <w:tc>
          <w:tcPr>
            <w:tcW w:w="991" w:type="dxa"/>
            <w:tcBorders>
              <w:bottom w:val="nil"/>
            </w:tcBorders>
          </w:tcPr>
          <w:p w14:paraId="28AB850C" w14:textId="2EA1F34A" w:rsidR="00624197" w:rsidRPr="00B958B0" w:rsidRDefault="00A53962"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w:t>
            </w:r>
          </w:p>
        </w:tc>
        <w:tc>
          <w:tcPr>
            <w:tcW w:w="1057" w:type="dxa"/>
          </w:tcPr>
          <w:p w14:paraId="571BE2AB" w14:textId="03E9430A" w:rsidR="00624197" w:rsidRPr="00B958B0"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w:t>
            </w:r>
          </w:p>
        </w:tc>
        <w:tc>
          <w:tcPr>
            <w:tcW w:w="1073" w:type="dxa"/>
          </w:tcPr>
          <w:p w14:paraId="63D3A022" w14:textId="7AC8F9DF" w:rsidR="00624197" w:rsidRPr="009250DF"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w:t>
            </w:r>
          </w:p>
        </w:tc>
        <w:tc>
          <w:tcPr>
            <w:tcW w:w="851" w:type="dxa"/>
            <w:vAlign w:val="bottom"/>
          </w:tcPr>
          <w:p w14:paraId="48B330FC" w14:textId="2C04644B" w:rsidR="00624197" w:rsidRPr="009250DF"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993" w:type="dxa"/>
            <w:vAlign w:val="bottom"/>
          </w:tcPr>
          <w:p w14:paraId="1D6B1E52" w14:textId="549DD047" w:rsidR="00624197" w:rsidRPr="009250DF"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992" w:type="dxa"/>
            <w:vAlign w:val="bottom"/>
          </w:tcPr>
          <w:p w14:paraId="31770369" w14:textId="49DBA7D5" w:rsidR="00624197" w:rsidRPr="009250DF"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 xml:space="preserve">    -</w:t>
            </w:r>
          </w:p>
        </w:tc>
        <w:tc>
          <w:tcPr>
            <w:tcW w:w="850" w:type="dxa"/>
            <w:vAlign w:val="bottom"/>
          </w:tcPr>
          <w:p w14:paraId="3DCAA1E5" w14:textId="7F61F760" w:rsidR="00624197" w:rsidRPr="00B958B0" w:rsidRDefault="00F07923"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w:t>
            </w:r>
            <w:r w:rsidR="000A6751" w:rsidRPr="00B958B0">
              <w:rPr>
                <w:rFonts w:ascii="Browallia New" w:hAnsi="Browallia New" w:cs="Browallia New"/>
                <w:sz w:val="24"/>
                <w:szCs w:val="24"/>
              </w:rPr>
              <w:t>1</w:t>
            </w:r>
            <w:r w:rsidR="009D3D2F" w:rsidRPr="00B958B0">
              <w:rPr>
                <w:rFonts w:ascii="Browallia New" w:hAnsi="Browallia New" w:cs="Browallia New"/>
                <w:sz w:val="24"/>
                <w:szCs w:val="24"/>
              </w:rPr>
              <w:t>0,679</w:t>
            </w:r>
            <w:r w:rsidR="009A4124" w:rsidRPr="00B958B0">
              <w:rPr>
                <w:rFonts w:ascii="Browallia New" w:hAnsi="Browallia New" w:cs="Browallia New"/>
                <w:sz w:val="24"/>
                <w:szCs w:val="24"/>
              </w:rPr>
              <w:t>)</w:t>
            </w:r>
          </w:p>
        </w:tc>
        <w:tc>
          <w:tcPr>
            <w:tcW w:w="851" w:type="dxa"/>
            <w:vAlign w:val="bottom"/>
          </w:tcPr>
          <w:p w14:paraId="21B1A45C" w14:textId="6F768A40" w:rsidR="00624197" w:rsidRPr="00B958B0"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(5,154)</w:t>
            </w:r>
          </w:p>
        </w:tc>
        <w:tc>
          <w:tcPr>
            <w:tcW w:w="992" w:type="dxa"/>
            <w:shd w:val="clear" w:color="auto" w:fill="auto"/>
            <w:vAlign w:val="bottom"/>
          </w:tcPr>
          <w:p w14:paraId="36FB32EA" w14:textId="77777777" w:rsidR="00624197" w:rsidRPr="00CC4415"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2" w:type="dxa"/>
            <w:shd w:val="clear" w:color="auto" w:fill="auto"/>
            <w:vAlign w:val="bottom"/>
          </w:tcPr>
          <w:p w14:paraId="5DDD1E83" w14:textId="77777777" w:rsidR="00624197" w:rsidRPr="00CC4415" w:rsidRDefault="00624197" w:rsidP="004F3F40">
            <w:pPr>
              <w:pBdr>
                <w:bottom w:val="single" w:sz="4"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p>
        </w:tc>
        <w:tc>
          <w:tcPr>
            <w:tcW w:w="999" w:type="dxa"/>
            <w:vAlign w:val="bottom"/>
          </w:tcPr>
          <w:p w14:paraId="06E869D3" w14:textId="0C048AF3" w:rsidR="00624197" w:rsidRPr="00B958B0" w:rsidRDefault="00785CE0" w:rsidP="004F3F40">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w:t>
            </w:r>
            <w:r w:rsidR="00EB1AC7">
              <w:rPr>
                <w:rFonts w:ascii="Browallia New" w:hAnsi="Browallia New" w:cs="Browallia New"/>
                <w:sz w:val="24"/>
                <w:szCs w:val="24"/>
              </w:rPr>
              <w:t>0</w:t>
            </w:r>
            <w:r>
              <w:rPr>
                <w:rFonts w:ascii="Browallia New" w:hAnsi="Browallia New" w:cs="Browallia New"/>
                <w:sz w:val="24"/>
                <w:szCs w:val="24"/>
              </w:rPr>
              <w:t>,</w:t>
            </w:r>
            <w:r w:rsidR="00EB1AC7">
              <w:rPr>
                <w:rFonts w:ascii="Browallia New" w:hAnsi="Browallia New" w:cs="Browallia New"/>
                <w:sz w:val="24"/>
                <w:szCs w:val="24"/>
              </w:rPr>
              <w:t>679</w:t>
            </w:r>
            <w:r>
              <w:rPr>
                <w:rFonts w:ascii="Browallia New" w:hAnsi="Browallia New" w:cs="Browallia New"/>
                <w:sz w:val="24"/>
                <w:szCs w:val="24"/>
              </w:rPr>
              <w:t>)</w:t>
            </w:r>
          </w:p>
        </w:tc>
        <w:tc>
          <w:tcPr>
            <w:tcW w:w="1017" w:type="dxa"/>
            <w:vAlign w:val="bottom"/>
          </w:tcPr>
          <w:p w14:paraId="1D307C27" w14:textId="1A8C1B07" w:rsidR="00624197" w:rsidRPr="00B958B0" w:rsidRDefault="00624197" w:rsidP="004F3F40">
            <w:pPr>
              <w:pBdr>
                <w:bottom w:val="single" w:sz="4"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(5,154)</w:t>
            </w:r>
          </w:p>
        </w:tc>
      </w:tr>
      <w:tr w:rsidR="00801DA3" w:rsidRPr="00FC41F3" w14:paraId="001F0DD0" w14:textId="77777777" w:rsidTr="00052E89">
        <w:trPr>
          <w:trHeight w:val="117"/>
        </w:trPr>
        <w:tc>
          <w:tcPr>
            <w:tcW w:w="2898" w:type="dxa"/>
            <w:tcBorders>
              <w:bottom w:val="nil"/>
            </w:tcBorders>
          </w:tcPr>
          <w:p w14:paraId="35BFE40A" w14:textId="41936DE9" w:rsidR="00801DA3" w:rsidRPr="00B958B0" w:rsidRDefault="00801DA3" w:rsidP="00801DA3">
            <w:pPr>
              <w:spacing w:line="240" w:lineRule="auto"/>
              <w:ind w:right="-108"/>
              <w:rPr>
                <w:rFonts w:ascii="Browallia New" w:hAnsi="Browallia New" w:cs="Browallia New"/>
                <w:sz w:val="24"/>
                <w:szCs w:val="24"/>
              </w:rPr>
            </w:pPr>
            <w:r w:rsidRPr="00B958B0">
              <w:rPr>
                <w:rFonts w:ascii="Browallia New" w:hAnsi="Browallia New" w:cs="Browallia New"/>
                <w:sz w:val="24"/>
                <w:szCs w:val="24"/>
              </w:rPr>
              <w:t xml:space="preserve">31 </w:t>
            </w:r>
            <w:r w:rsidRPr="00B958B0">
              <w:rPr>
                <w:rFonts w:ascii="Browallia New" w:hAnsi="Browallia New" w:cs="Browallia New"/>
                <w:sz w:val="24"/>
                <w:szCs w:val="24"/>
                <w:cs/>
              </w:rPr>
              <w:t>ธันวาคม</w:t>
            </w:r>
            <w:r w:rsidRPr="00B958B0">
              <w:rPr>
                <w:rFonts w:ascii="Browallia New" w:hAnsi="Browallia New" w:cs="Browallia New"/>
                <w:sz w:val="24"/>
                <w:szCs w:val="24"/>
              </w:rPr>
              <w:t xml:space="preserve"> </w:t>
            </w:r>
          </w:p>
        </w:tc>
        <w:tc>
          <w:tcPr>
            <w:tcW w:w="991" w:type="dxa"/>
            <w:tcBorders>
              <w:top w:val="nil"/>
              <w:bottom w:val="nil"/>
            </w:tcBorders>
          </w:tcPr>
          <w:p w14:paraId="1D9C2AED" w14:textId="75A94E96" w:rsidR="00801DA3" w:rsidRPr="00B958B0" w:rsidRDefault="00F00FA8"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1,090,582</w:t>
            </w:r>
          </w:p>
        </w:tc>
        <w:tc>
          <w:tcPr>
            <w:tcW w:w="1057" w:type="dxa"/>
            <w:tcBorders>
              <w:bottom w:val="nil"/>
            </w:tcBorders>
          </w:tcPr>
          <w:p w14:paraId="0B279108" w14:textId="2145B5AF" w:rsidR="00801DA3" w:rsidRPr="00B958B0" w:rsidRDefault="00801DA3"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928,393</w:t>
            </w:r>
          </w:p>
        </w:tc>
        <w:tc>
          <w:tcPr>
            <w:tcW w:w="1073" w:type="dxa"/>
            <w:tcBorders>
              <w:bottom w:val="nil"/>
            </w:tcBorders>
            <w:vAlign w:val="bottom"/>
          </w:tcPr>
          <w:p w14:paraId="07F38599" w14:textId="46CF0E7D" w:rsidR="00801DA3" w:rsidRPr="009250DF" w:rsidRDefault="00D32DB1" w:rsidP="00801DA3">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3"/>
                <w:szCs w:val="23"/>
              </w:rPr>
            </w:pPr>
            <w:r w:rsidRPr="009250DF">
              <w:rPr>
                <w:rFonts w:ascii="Browallia New" w:hAnsi="Browallia New" w:cs="Browallia New"/>
                <w:sz w:val="23"/>
                <w:szCs w:val="23"/>
              </w:rPr>
              <w:t>1,609,735</w:t>
            </w:r>
          </w:p>
        </w:tc>
        <w:tc>
          <w:tcPr>
            <w:tcW w:w="851" w:type="dxa"/>
            <w:tcBorders>
              <w:bottom w:val="nil"/>
            </w:tcBorders>
            <w:vAlign w:val="bottom"/>
          </w:tcPr>
          <w:p w14:paraId="24590012" w14:textId="373EC0FB" w:rsidR="00801DA3" w:rsidRPr="009250DF" w:rsidRDefault="00801DA3" w:rsidP="00801DA3">
            <w:pPr>
              <w:pBdr>
                <w:bottom w:val="single" w:sz="12" w:space="1" w:color="auto"/>
              </w:pBdr>
              <w:tabs>
                <w:tab w:val="clear" w:pos="227"/>
                <w:tab w:val="clear" w:pos="454"/>
                <w:tab w:val="clear" w:pos="680"/>
                <w:tab w:val="clear" w:pos="907"/>
                <w:tab w:val="decimal" w:pos="496"/>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3"/>
                <w:szCs w:val="23"/>
              </w:rPr>
              <w:t>1,936,160</w:t>
            </w:r>
          </w:p>
        </w:tc>
        <w:tc>
          <w:tcPr>
            <w:tcW w:w="993" w:type="dxa"/>
            <w:tcBorders>
              <w:bottom w:val="nil"/>
            </w:tcBorders>
            <w:vAlign w:val="bottom"/>
          </w:tcPr>
          <w:p w14:paraId="056482F1" w14:textId="735F9E44" w:rsidR="00801DA3" w:rsidRPr="009250DF" w:rsidRDefault="00667DA7"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720,570</w:t>
            </w:r>
          </w:p>
        </w:tc>
        <w:tc>
          <w:tcPr>
            <w:tcW w:w="992" w:type="dxa"/>
            <w:tcBorders>
              <w:bottom w:val="nil"/>
            </w:tcBorders>
            <w:vAlign w:val="bottom"/>
          </w:tcPr>
          <w:p w14:paraId="7C000734" w14:textId="0F738455" w:rsidR="00801DA3" w:rsidRPr="009250DF" w:rsidRDefault="00801DA3"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9250DF">
              <w:rPr>
                <w:rFonts w:ascii="Browallia New" w:hAnsi="Browallia New" w:cs="Browallia New"/>
                <w:sz w:val="24"/>
                <w:szCs w:val="24"/>
              </w:rPr>
              <w:t>1,045,929</w:t>
            </w:r>
          </w:p>
        </w:tc>
        <w:tc>
          <w:tcPr>
            <w:tcW w:w="850" w:type="dxa"/>
            <w:tcBorders>
              <w:bottom w:val="nil"/>
            </w:tcBorders>
            <w:vAlign w:val="bottom"/>
          </w:tcPr>
          <w:p w14:paraId="282143D0" w14:textId="43A070D9" w:rsidR="00801DA3" w:rsidRPr="00B958B0" w:rsidRDefault="000133F7"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56,04</w:t>
            </w:r>
            <w:r w:rsidR="00E95CFB">
              <w:rPr>
                <w:rFonts w:ascii="Browallia New" w:hAnsi="Browallia New" w:cs="Browallia New"/>
                <w:sz w:val="24"/>
                <w:szCs w:val="24"/>
              </w:rPr>
              <w:t>5</w:t>
            </w:r>
          </w:p>
        </w:tc>
        <w:tc>
          <w:tcPr>
            <w:tcW w:w="851" w:type="dxa"/>
            <w:tcBorders>
              <w:bottom w:val="nil"/>
            </w:tcBorders>
            <w:vAlign w:val="bottom"/>
          </w:tcPr>
          <w:p w14:paraId="1F334806" w14:textId="270F7E52" w:rsidR="00801DA3" w:rsidRPr="00B958B0" w:rsidRDefault="00801DA3"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64,923</w:t>
            </w:r>
          </w:p>
        </w:tc>
        <w:tc>
          <w:tcPr>
            <w:tcW w:w="992" w:type="dxa"/>
            <w:tcBorders>
              <w:bottom w:val="nil"/>
            </w:tcBorders>
            <w:shd w:val="clear" w:color="auto" w:fill="auto"/>
            <w:vAlign w:val="bottom"/>
          </w:tcPr>
          <w:p w14:paraId="0D5ED045" w14:textId="1FA1D519" w:rsidR="00801DA3" w:rsidRPr="00CC4415" w:rsidRDefault="00CC4415"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1,217,985</w:t>
            </w:r>
          </w:p>
        </w:tc>
        <w:tc>
          <w:tcPr>
            <w:tcW w:w="992" w:type="dxa"/>
            <w:tcBorders>
              <w:bottom w:val="nil"/>
            </w:tcBorders>
            <w:shd w:val="clear" w:color="auto" w:fill="auto"/>
            <w:vAlign w:val="bottom"/>
          </w:tcPr>
          <w:p w14:paraId="0968A27D" w14:textId="55F3EF75" w:rsidR="00801DA3" w:rsidRPr="00CC4415" w:rsidRDefault="00801DA3"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sidRPr="00CC4415">
              <w:rPr>
                <w:rFonts w:ascii="Browallia New" w:hAnsi="Browallia New" w:cs="Browallia New"/>
                <w:sz w:val="24"/>
                <w:szCs w:val="24"/>
              </w:rPr>
              <w:t>1,390,694</w:t>
            </w:r>
          </w:p>
        </w:tc>
        <w:tc>
          <w:tcPr>
            <w:tcW w:w="999" w:type="dxa"/>
            <w:tcBorders>
              <w:bottom w:val="nil"/>
            </w:tcBorders>
            <w:vAlign w:val="bottom"/>
          </w:tcPr>
          <w:p w14:paraId="0E2E4A76" w14:textId="63E80176" w:rsidR="00801DA3" w:rsidRPr="00B958B0" w:rsidRDefault="00EB1AC7" w:rsidP="00801DA3">
            <w:pPr>
              <w:pBdr>
                <w:bottom w:val="single" w:sz="12" w:space="1" w:color="auto"/>
              </w:pBdr>
              <w:tabs>
                <w:tab w:val="clear" w:pos="227"/>
                <w:tab w:val="clear" w:pos="454"/>
                <w:tab w:val="clear" w:pos="680"/>
                <w:tab w:val="clear" w:pos="907"/>
              </w:tabs>
              <w:spacing w:line="240" w:lineRule="auto"/>
              <w:ind w:left="-45" w:right="3" w:firstLine="2"/>
              <w:jc w:val="right"/>
              <w:rPr>
                <w:rFonts w:ascii="Browallia New" w:hAnsi="Browallia New" w:cs="Browallia New"/>
                <w:sz w:val="24"/>
                <w:szCs w:val="24"/>
              </w:rPr>
            </w:pPr>
            <w:r>
              <w:rPr>
                <w:rFonts w:ascii="Browallia New" w:hAnsi="Browallia New" w:cs="Browallia New"/>
                <w:sz w:val="24"/>
                <w:szCs w:val="24"/>
              </w:rPr>
              <w:t>4</w:t>
            </w:r>
            <w:r w:rsidR="00ED1280">
              <w:rPr>
                <w:rFonts w:ascii="Browallia New" w:hAnsi="Browallia New" w:cs="Browallia New"/>
                <w:sz w:val="24"/>
                <w:szCs w:val="24"/>
              </w:rPr>
              <w:t>,</w:t>
            </w:r>
            <w:r w:rsidR="00F874F8">
              <w:rPr>
                <w:rFonts w:ascii="Browallia New" w:hAnsi="Browallia New" w:cs="Browallia New"/>
                <w:sz w:val="24"/>
                <w:szCs w:val="24"/>
              </w:rPr>
              <w:t>694</w:t>
            </w:r>
            <w:r w:rsidR="00ED1280">
              <w:rPr>
                <w:rFonts w:ascii="Browallia New" w:hAnsi="Browallia New" w:cs="Browallia New"/>
                <w:sz w:val="24"/>
                <w:szCs w:val="24"/>
              </w:rPr>
              <w:t>,</w:t>
            </w:r>
            <w:r w:rsidR="00785CE0">
              <w:rPr>
                <w:rFonts w:ascii="Browallia New" w:hAnsi="Browallia New" w:cs="Browallia New"/>
                <w:sz w:val="24"/>
                <w:szCs w:val="24"/>
              </w:rPr>
              <w:t>9</w:t>
            </w:r>
            <w:r w:rsidR="00F874F8">
              <w:rPr>
                <w:rFonts w:ascii="Browallia New" w:hAnsi="Browallia New" w:cs="Browallia New"/>
                <w:sz w:val="24"/>
                <w:szCs w:val="24"/>
              </w:rPr>
              <w:t>17</w:t>
            </w:r>
          </w:p>
        </w:tc>
        <w:tc>
          <w:tcPr>
            <w:tcW w:w="1017" w:type="dxa"/>
            <w:tcBorders>
              <w:bottom w:val="nil"/>
            </w:tcBorders>
            <w:vAlign w:val="bottom"/>
          </w:tcPr>
          <w:p w14:paraId="20EB5B6C" w14:textId="347342FD" w:rsidR="00801DA3" w:rsidRPr="008D5807" w:rsidRDefault="00801DA3" w:rsidP="00801DA3">
            <w:pPr>
              <w:pBdr>
                <w:bottom w:val="single" w:sz="12" w:space="1" w:color="auto"/>
              </w:pBdr>
              <w:tabs>
                <w:tab w:val="clear" w:pos="227"/>
                <w:tab w:val="clear" w:pos="454"/>
                <w:tab w:val="clear" w:pos="680"/>
                <w:tab w:val="clear" w:pos="907"/>
                <w:tab w:val="decimal" w:pos="564"/>
              </w:tabs>
              <w:spacing w:line="240" w:lineRule="auto"/>
              <w:ind w:left="-45" w:right="3" w:firstLine="2"/>
              <w:jc w:val="right"/>
              <w:rPr>
                <w:rFonts w:ascii="Browallia New" w:hAnsi="Browallia New" w:cs="Browallia New"/>
                <w:sz w:val="24"/>
                <w:szCs w:val="24"/>
              </w:rPr>
            </w:pPr>
            <w:r w:rsidRPr="00B958B0">
              <w:rPr>
                <w:rFonts w:ascii="Browallia New" w:hAnsi="Browallia New" w:cs="Browallia New"/>
                <w:sz w:val="24"/>
                <w:szCs w:val="24"/>
              </w:rPr>
              <w:t>5,366,099</w:t>
            </w:r>
          </w:p>
        </w:tc>
      </w:tr>
    </w:tbl>
    <w:p w14:paraId="1969AE95" w14:textId="73BB21DB" w:rsidR="00843C33" w:rsidRDefault="00843C33" w:rsidP="00225396">
      <w:pPr>
        <w:tabs>
          <w:tab w:val="clear" w:pos="227"/>
          <w:tab w:val="clear" w:pos="454"/>
          <w:tab w:val="left" w:pos="2160"/>
          <w:tab w:val="right" w:pos="7280"/>
          <w:tab w:val="right" w:pos="8540"/>
        </w:tabs>
        <w:spacing w:line="240" w:lineRule="auto"/>
        <w:ind w:right="-45"/>
        <w:jc w:val="thaiDistribute"/>
        <w:rPr>
          <w:rFonts w:ascii="Browallia New" w:hAnsi="Browallia New" w:cs="Browallia New"/>
          <w:sz w:val="28"/>
          <w:szCs w:val="28"/>
          <w:highlight w:val="yellow"/>
        </w:rPr>
      </w:pPr>
    </w:p>
    <w:p w14:paraId="6D0ED594" w14:textId="77777777" w:rsidR="00843C33" w:rsidRDefault="00843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yellow"/>
        </w:rPr>
      </w:pPr>
      <w:r>
        <w:rPr>
          <w:rFonts w:ascii="Browallia New" w:hAnsi="Browallia New" w:cs="Browallia New"/>
          <w:sz w:val="28"/>
          <w:szCs w:val="28"/>
          <w:highlight w:val="yellow"/>
        </w:rPr>
        <w:br w:type="page"/>
      </w:r>
    </w:p>
    <w:tbl>
      <w:tblPr>
        <w:tblW w:w="14385" w:type="dxa"/>
        <w:tblInd w:w="378" w:type="dxa"/>
        <w:tblBorders>
          <w:bottom w:val="single" w:sz="4" w:space="0" w:color="auto"/>
        </w:tblBorders>
        <w:tblLayout w:type="fixed"/>
        <w:tblLook w:val="0000" w:firstRow="0" w:lastRow="0" w:firstColumn="0" w:lastColumn="0" w:noHBand="0" w:noVBand="0"/>
      </w:tblPr>
      <w:tblGrid>
        <w:gridCol w:w="2970"/>
        <w:gridCol w:w="990"/>
        <w:gridCol w:w="1062"/>
        <w:gridCol w:w="999"/>
        <w:gridCol w:w="993"/>
        <w:gridCol w:w="992"/>
        <w:gridCol w:w="992"/>
        <w:gridCol w:w="851"/>
        <w:gridCol w:w="850"/>
        <w:gridCol w:w="851"/>
        <w:gridCol w:w="850"/>
        <w:gridCol w:w="992"/>
        <w:gridCol w:w="993"/>
      </w:tblGrid>
      <w:tr w:rsidR="00CE7CAC" w:rsidRPr="00FC41F3" w14:paraId="43911BD0" w14:textId="77777777" w:rsidTr="00C07995">
        <w:trPr>
          <w:tblHeader/>
        </w:trPr>
        <w:tc>
          <w:tcPr>
            <w:tcW w:w="2970" w:type="dxa"/>
          </w:tcPr>
          <w:p w14:paraId="065B40D5"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5D2CF6B" w14:textId="77777777" w:rsidR="00CE7CAC" w:rsidRPr="00FC41F3" w:rsidRDefault="00CE7CAC" w:rsidP="00A24D9D">
            <w:pPr>
              <w:spacing w:line="240" w:lineRule="auto"/>
              <w:jc w:val="center"/>
              <w:rPr>
                <w:rFonts w:ascii="Browallia New" w:hAnsi="Browallia New" w:cs="Browallia New"/>
                <w:sz w:val="24"/>
                <w:szCs w:val="24"/>
                <w:cs/>
              </w:rPr>
            </w:pPr>
          </w:p>
        </w:tc>
        <w:tc>
          <w:tcPr>
            <w:tcW w:w="1992" w:type="dxa"/>
            <w:gridSpan w:val="2"/>
            <w:vAlign w:val="bottom"/>
          </w:tcPr>
          <w:p w14:paraId="336C23DF" w14:textId="77777777" w:rsidR="00CE7CAC" w:rsidRPr="00FC41F3" w:rsidRDefault="00CE7CAC" w:rsidP="00A24D9D">
            <w:pPr>
              <w:spacing w:line="240" w:lineRule="auto"/>
              <w:jc w:val="center"/>
              <w:rPr>
                <w:rFonts w:ascii="Browallia New" w:hAnsi="Browallia New" w:cs="Browallia New"/>
                <w:sz w:val="24"/>
                <w:szCs w:val="24"/>
                <w:cs/>
              </w:rPr>
            </w:pPr>
          </w:p>
        </w:tc>
        <w:tc>
          <w:tcPr>
            <w:tcW w:w="1984" w:type="dxa"/>
            <w:gridSpan w:val="2"/>
            <w:vAlign w:val="bottom"/>
          </w:tcPr>
          <w:p w14:paraId="56A90058"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C7F241C" w14:textId="77777777" w:rsidR="00CE7CAC" w:rsidRPr="00FC41F3" w:rsidRDefault="00CE7CAC" w:rsidP="00A24D9D">
            <w:pPr>
              <w:spacing w:line="240" w:lineRule="auto"/>
              <w:jc w:val="center"/>
              <w:rPr>
                <w:rFonts w:ascii="Browallia New" w:hAnsi="Browallia New" w:cs="Browallia New"/>
                <w:sz w:val="24"/>
                <w:szCs w:val="24"/>
                <w:cs/>
              </w:rPr>
            </w:pPr>
          </w:p>
        </w:tc>
        <w:tc>
          <w:tcPr>
            <w:tcW w:w="1701" w:type="dxa"/>
            <w:gridSpan w:val="2"/>
            <w:vAlign w:val="bottom"/>
          </w:tcPr>
          <w:p w14:paraId="24990E7B" w14:textId="77777777" w:rsidR="00CE7CAC" w:rsidRPr="00FC41F3" w:rsidRDefault="00CE7CAC" w:rsidP="00A24D9D">
            <w:pPr>
              <w:spacing w:line="240" w:lineRule="auto"/>
              <w:jc w:val="center"/>
              <w:rPr>
                <w:rFonts w:ascii="Browallia New" w:hAnsi="Browallia New" w:cs="Browallia New"/>
                <w:sz w:val="24"/>
                <w:szCs w:val="24"/>
                <w:cs/>
              </w:rPr>
            </w:pPr>
          </w:p>
        </w:tc>
        <w:tc>
          <w:tcPr>
            <w:tcW w:w="1985" w:type="dxa"/>
            <w:gridSpan w:val="2"/>
            <w:vAlign w:val="bottom"/>
          </w:tcPr>
          <w:p w14:paraId="1ECD4307" w14:textId="20A1B99B" w:rsidR="00CE7CAC" w:rsidRPr="00FC41F3" w:rsidRDefault="00CE7CAC" w:rsidP="00A24D9D">
            <w:pPr>
              <w:spacing w:line="240" w:lineRule="auto"/>
              <w:jc w:val="right"/>
              <w:rPr>
                <w:rFonts w:ascii="Browallia New" w:hAnsi="Browallia New" w:cs="Browallia New"/>
                <w:sz w:val="24"/>
                <w:szCs w:val="24"/>
                <w:cs/>
              </w:rPr>
            </w:pPr>
            <w:r w:rsidRPr="00FC41F3">
              <w:rPr>
                <w:rFonts w:ascii="Browallia New" w:hAnsi="Browallia New" w:cs="Browallia New"/>
                <w:sz w:val="24"/>
                <w:szCs w:val="24"/>
                <w:cs/>
              </w:rPr>
              <w:t>(หน่วย</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w:t>
            </w:r>
            <w:r w:rsidR="00F46B29" w:rsidRPr="00F46B29">
              <w:rPr>
                <w:rFonts w:ascii="Browallia New" w:hAnsi="Browallia New" w:cs="Browallia New"/>
                <w:sz w:val="24"/>
                <w:szCs w:val="24"/>
              </w:rPr>
              <w:t xml:space="preserve"> </w:t>
            </w:r>
            <w:r w:rsidRPr="00FC41F3">
              <w:rPr>
                <w:rFonts w:ascii="Browallia New" w:hAnsi="Browallia New" w:cs="Browallia New"/>
                <w:sz w:val="24"/>
                <w:szCs w:val="24"/>
                <w:cs/>
              </w:rPr>
              <w:t>พันบาท)</w:t>
            </w:r>
          </w:p>
        </w:tc>
      </w:tr>
      <w:tr w:rsidR="00CE7CAC" w:rsidRPr="00FC41F3" w14:paraId="0A31A3AE" w14:textId="77777777" w:rsidTr="00CB6B30">
        <w:trPr>
          <w:tblHeader/>
        </w:trPr>
        <w:tc>
          <w:tcPr>
            <w:tcW w:w="2970" w:type="dxa"/>
          </w:tcPr>
          <w:p w14:paraId="30E4E436" w14:textId="77777777" w:rsidR="00CE7CAC" w:rsidRPr="00FC41F3" w:rsidRDefault="00CE7CAC" w:rsidP="00A24D9D">
            <w:pPr>
              <w:pStyle w:val="Heading1"/>
              <w:numPr>
                <w:ilvl w:val="0"/>
                <w:numId w:val="0"/>
              </w:numPr>
              <w:spacing w:line="240" w:lineRule="auto"/>
              <w:rPr>
                <w:rFonts w:ascii="Browallia New" w:hAnsi="Browallia New" w:cs="Browallia New"/>
                <w:sz w:val="24"/>
                <w:szCs w:val="24"/>
                <w:cs/>
              </w:rPr>
            </w:pPr>
          </w:p>
        </w:tc>
        <w:tc>
          <w:tcPr>
            <w:tcW w:w="11415" w:type="dxa"/>
            <w:gridSpan w:val="12"/>
            <w:vAlign w:val="bottom"/>
          </w:tcPr>
          <w:p w14:paraId="5813C9CD" w14:textId="77777777" w:rsidR="00CE7CAC" w:rsidRPr="00FC41F3" w:rsidRDefault="00CE7CAC" w:rsidP="00A24D9D">
            <w:pPr>
              <w:pBdr>
                <w:bottom w:val="single" w:sz="4" w:space="1" w:color="auto"/>
              </w:pBdr>
              <w:spacing w:line="240" w:lineRule="auto"/>
              <w:jc w:val="center"/>
              <w:rPr>
                <w:rFonts w:ascii="Browallia New" w:hAnsi="Browallia New" w:cs="Browallia New"/>
                <w:sz w:val="24"/>
                <w:szCs w:val="24"/>
                <w:cs/>
              </w:rPr>
            </w:pPr>
            <w:r w:rsidRPr="00025893">
              <w:rPr>
                <w:rFonts w:ascii="Browallia New" w:hAnsi="Browallia New" w:cs="Browallia New"/>
                <w:sz w:val="24"/>
                <w:szCs w:val="24"/>
                <w:cs/>
              </w:rPr>
              <w:t>งบการเงินเฉพาะของบริษัท</w:t>
            </w:r>
          </w:p>
        </w:tc>
      </w:tr>
      <w:tr w:rsidR="009414A3" w:rsidRPr="00FC41F3" w14:paraId="343761C0" w14:textId="77777777" w:rsidTr="00C07995">
        <w:trPr>
          <w:trHeight w:val="162"/>
          <w:tblHeader/>
        </w:trPr>
        <w:tc>
          <w:tcPr>
            <w:tcW w:w="2970" w:type="dxa"/>
          </w:tcPr>
          <w:p w14:paraId="2D60F466" w14:textId="77777777" w:rsidR="009414A3" w:rsidRPr="00FC41F3" w:rsidRDefault="009414A3" w:rsidP="00A24D9D">
            <w:pPr>
              <w:pStyle w:val="Heading1"/>
              <w:numPr>
                <w:ilvl w:val="0"/>
                <w:numId w:val="0"/>
              </w:numPr>
              <w:spacing w:line="240" w:lineRule="auto"/>
              <w:rPr>
                <w:rFonts w:ascii="Browallia New" w:hAnsi="Browallia New" w:cs="Browallia New"/>
                <w:sz w:val="24"/>
                <w:szCs w:val="24"/>
                <w:cs/>
              </w:rPr>
            </w:pPr>
          </w:p>
        </w:tc>
        <w:tc>
          <w:tcPr>
            <w:tcW w:w="2052" w:type="dxa"/>
            <w:gridSpan w:val="2"/>
            <w:vAlign w:val="bottom"/>
          </w:tcPr>
          <w:p w14:paraId="7B8CAAA4" w14:textId="7664EFD4"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เงินเบิกเกินบัญชีและเงินกู้ยืมระยะสั้น</w:t>
            </w:r>
            <w:r>
              <w:rPr>
                <w:rFonts w:ascii="Browallia New" w:hAnsi="Browallia New" w:cs="Browallia New" w:hint="cs"/>
                <w:sz w:val="24"/>
                <w:szCs w:val="24"/>
                <w:cs/>
              </w:rPr>
              <w:t>จากสถาบันการเงิน</w:t>
            </w:r>
          </w:p>
        </w:tc>
        <w:tc>
          <w:tcPr>
            <w:tcW w:w="1992" w:type="dxa"/>
            <w:gridSpan w:val="2"/>
            <w:vAlign w:val="bottom"/>
          </w:tcPr>
          <w:p w14:paraId="5E7B619E"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7B6E5B">
              <w:rPr>
                <w:rFonts w:ascii="Browallia New" w:hAnsi="Browallia New" w:cs="Browallia New"/>
                <w:sz w:val="24"/>
                <w:szCs w:val="24"/>
                <w:cs/>
              </w:rPr>
              <w:t>เงินกู้ยืมระยะสั้นจากบุคคลและบริษัทที่เกี่ยวข้อ</w:t>
            </w:r>
            <w:r>
              <w:rPr>
                <w:rFonts w:ascii="Browallia New" w:hAnsi="Browallia New" w:cs="Browallia New" w:hint="cs"/>
                <w:sz w:val="24"/>
                <w:szCs w:val="24"/>
                <w:cs/>
              </w:rPr>
              <w:t>ง</w:t>
            </w:r>
          </w:p>
        </w:tc>
        <w:tc>
          <w:tcPr>
            <w:tcW w:w="1984" w:type="dxa"/>
            <w:gridSpan w:val="2"/>
            <w:vAlign w:val="bottom"/>
          </w:tcPr>
          <w:p w14:paraId="3E5CD6F8" w14:textId="77777777" w:rsidR="009414A3" w:rsidRPr="00FC41F3" w:rsidRDefault="009414A3" w:rsidP="009414A3">
            <w:pPr>
              <w:pBdr>
                <w:bottom w:val="single" w:sz="4" w:space="1" w:color="auto"/>
              </w:pBdr>
              <w:tabs>
                <w:tab w:val="clear" w:pos="1644"/>
                <w:tab w:val="left" w:pos="1215"/>
              </w:tabs>
              <w:spacing w:line="240" w:lineRule="auto"/>
              <w:ind w:left="-45" w:right="-90"/>
              <w:jc w:val="center"/>
              <w:rPr>
                <w:rFonts w:ascii="Browallia New" w:hAnsi="Browallia New" w:cs="Browallia New"/>
                <w:sz w:val="24"/>
                <w:szCs w:val="24"/>
                <w:cs/>
              </w:rPr>
            </w:pPr>
            <w:r>
              <w:rPr>
                <w:rFonts w:ascii="Browallia New" w:hAnsi="Browallia New" w:cs="Browallia New" w:hint="cs"/>
                <w:sz w:val="24"/>
                <w:szCs w:val="24"/>
                <w:cs/>
              </w:rPr>
              <w:t>หุ้นกู้</w:t>
            </w:r>
          </w:p>
        </w:tc>
        <w:tc>
          <w:tcPr>
            <w:tcW w:w="1701" w:type="dxa"/>
            <w:gridSpan w:val="2"/>
            <w:vAlign w:val="bottom"/>
          </w:tcPr>
          <w:p w14:paraId="0AAFC981" w14:textId="036F55FF"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B069C">
              <w:rPr>
                <w:rFonts w:ascii="Browallia New" w:hAnsi="Browallia New" w:cs="Browallia New"/>
                <w:sz w:val="24"/>
                <w:szCs w:val="24"/>
                <w:cs/>
              </w:rPr>
              <w:t>หนี้สินตามสัญญาเช่า</w:t>
            </w:r>
          </w:p>
        </w:tc>
        <w:tc>
          <w:tcPr>
            <w:tcW w:w="1701" w:type="dxa"/>
            <w:gridSpan w:val="2"/>
            <w:vAlign w:val="bottom"/>
          </w:tcPr>
          <w:p w14:paraId="14D21270"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sz w:val="24"/>
                <w:szCs w:val="24"/>
                <w:cs/>
              </w:rPr>
              <w:t>เงินกู้ยืมระยะยาว</w:t>
            </w:r>
          </w:p>
        </w:tc>
        <w:tc>
          <w:tcPr>
            <w:tcW w:w="1985" w:type="dxa"/>
            <w:gridSpan w:val="2"/>
            <w:vAlign w:val="bottom"/>
          </w:tcPr>
          <w:p w14:paraId="5A1A0B7B" w14:textId="77777777" w:rsidR="009414A3" w:rsidRPr="00FC41F3" w:rsidRDefault="009414A3" w:rsidP="009414A3">
            <w:pPr>
              <w:pBdr>
                <w:bottom w:val="single" w:sz="4" w:space="1" w:color="auto"/>
              </w:pBdr>
              <w:spacing w:line="240" w:lineRule="auto"/>
              <w:ind w:left="-45" w:right="-90"/>
              <w:jc w:val="center"/>
              <w:rPr>
                <w:rFonts w:ascii="Browallia New" w:hAnsi="Browallia New" w:cs="Browallia New"/>
                <w:sz w:val="24"/>
                <w:szCs w:val="24"/>
                <w:cs/>
              </w:rPr>
            </w:pPr>
            <w:r w:rsidRPr="00FC41F3">
              <w:rPr>
                <w:rFonts w:ascii="Browallia New" w:hAnsi="Browallia New" w:cs="Browallia New" w:hint="cs"/>
                <w:sz w:val="24"/>
                <w:szCs w:val="24"/>
                <w:cs/>
              </w:rPr>
              <w:t>รวม</w:t>
            </w:r>
          </w:p>
        </w:tc>
      </w:tr>
      <w:tr w:rsidR="00801DA3" w:rsidRPr="00FC41F3" w14:paraId="2EC5939B" w14:textId="77777777" w:rsidTr="00C07995">
        <w:trPr>
          <w:tblHeader/>
        </w:trPr>
        <w:tc>
          <w:tcPr>
            <w:tcW w:w="2970" w:type="dxa"/>
          </w:tcPr>
          <w:p w14:paraId="4BADC416" w14:textId="77777777" w:rsidR="00801DA3" w:rsidRPr="00FC41F3" w:rsidRDefault="00801DA3" w:rsidP="00801DA3">
            <w:pPr>
              <w:spacing w:line="240" w:lineRule="auto"/>
              <w:rPr>
                <w:rFonts w:ascii="Browallia New" w:hAnsi="Browallia New" w:cs="Browallia New"/>
                <w:sz w:val="24"/>
                <w:szCs w:val="24"/>
                <w:cs/>
                <w:lang w:val="en-GB"/>
              </w:rPr>
            </w:pPr>
          </w:p>
        </w:tc>
        <w:tc>
          <w:tcPr>
            <w:tcW w:w="990" w:type="dxa"/>
          </w:tcPr>
          <w:p w14:paraId="644868D1" w14:textId="14B43677"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1062" w:type="dxa"/>
          </w:tcPr>
          <w:p w14:paraId="48E9F82F" w14:textId="18FECF10"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9" w:type="dxa"/>
          </w:tcPr>
          <w:p w14:paraId="52E3103E" w14:textId="3F5F1224"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993" w:type="dxa"/>
          </w:tcPr>
          <w:p w14:paraId="6BF30D50" w14:textId="03A38BB0"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2" w:type="dxa"/>
          </w:tcPr>
          <w:p w14:paraId="66529A64" w14:textId="17433749"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992" w:type="dxa"/>
          </w:tcPr>
          <w:p w14:paraId="09F9D090" w14:textId="62C0DE45"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1" w:type="dxa"/>
          </w:tcPr>
          <w:p w14:paraId="4FC2DCCF" w14:textId="36AB9816"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850" w:type="dxa"/>
          </w:tcPr>
          <w:p w14:paraId="019DC965" w14:textId="5694E76A"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851" w:type="dxa"/>
          </w:tcPr>
          <w:p w14:paraId="1D43D327" w14:textId="32D76EB0"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850" w:type="dxa"/>
          </w:tcPr>
          <w:p w14:paraId="4E084022" w14:textId="5480B3DC"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c>
          <w:tcPr>
            <w:tcW w:w="992" w:type="dxa"/>
          </w:tcPr>
          <w:p w14:paraId="2D9129D6" w14:textId="327DFC83"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6</w:t>
            </w:r>
          </w:p>
        </w:tc>
        <w:tc>
          <w:tcPr>
            <w:tcW w:w="993" w:type="dxa"/>
          </w:tcPr>
          <w:p w14:paraId="34FED1DB" w14:textId="7331637E" w:rsidR="00801DA3" w:rsidRPr="00FC41F3" w:rsidRDefault="00801DA3" w:rsidP="00801DA3">
            <w:pPr>
              <w:pBdr>
                <w:bottom w:val="single" w:sz="4" w:space="1" w:color="auto"/>
              </w:pBd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r w:rsidRPr="00FC41F3">
              <w:rPr>
                <w:rFonts w:ascii="Browallia New" w:hAnsi="Browallia New" w:cs="Browallia New"/>
                <w:sz w:val="24"/>
                <w:szCs w:val="24"/>
              </w:rPr>
              <w:t>256</w:t>
            </w:r>
            <w:r>
              <w:rPr>
                <w:rFonts w:ascii="Browallia New" w:hAnsi="Browallia New" w:cs="Browallia New"/>
                <w:sz w:val="24"/>
                <w:szCs w:val="24"/>
              </w:rPr>
              <w:t>5</w:t>
            </w:r>
          </w:p>
        </w:tc>
      </w:tr>
      <w:tr w:rsidR="00CE7CAC" w:rsidRPr="00FC41F3" w14:paraId="1DE21F0C" w14:textId="77777777" w:rsidTr="00C07995">
        <w:tc>
          <w:tcPr>
            <w:tcW w:w="2970" w:type="dxa"/>
          </w:tcPr>
          <w:p w14:paraId="6CBC5B00" w14:textId="77777777" w:rsidR="00CE7CAC" w:rsidRPr="00FC41F3" w:rsidRDefault="00CE7CAC" w:rsidP="00A24D9D">
            <w:pPr>
              <w:spacing w:line="240" w:lineRule="auto"/>
              <w:ind w:right="-108"/>
              <w:rPr>
                <w:rFonts w:ascii="Browallia New" w:hAnsi="Browallia New" w:cs="Browallia New"/>
                <w:sz w:val="24"/>
                <w:szCs w:val="24"/>
                <w:highlight w:val="yellow"/>
                <w:cs/>
              </w:rPr>
            </w:pPr>
          </w:p>
        </w:tc>
        <w:tc>
          <w:tcPr>
            <w:tcW w:w="990" w:type="dxa"/>
          </w:tcPr>
          <w:p w14:paraId="10FC09F6" w14:textId="77777777" w:rsidR="00CE7CAC" w:rsidRPr="00FC41F3" w:rsidRDefault="00CE7CAC" w:rsidP="00BA0B11">
            <w:pPr>
              <w:tabs>
                <w:tab w:val="clear" w:pos="227"/>
                <w:tab w:val="clear" w:pos="454"/>
                <w:tab w:val="clear" w:pos="680"/>
                <w:tab w:val="clear" w:pos="907"/>
              </w:tabs>
              <w:spacing w:line="240" w:lineRule="auto"/>
              <w:ind w:left="-43" w:right="11"/>
              <w:jc w:val="right"/>
              <w:rPr>
                <w:rFonts w:ascii="Browallia New" w:hAnsi="Browallia New" w:cs="Browallia New"/>
                <w:sz w:val="24"/>
                <w:szCs w:val="24"/>
                <w:highlight w:val="yellow"/>
                <w:cs/>
              </w:rPr>
            </w:pPr>
          </w:p>
        </w:tc>
        <w:tc>
          <w:tcPr>
            <w:tcW w:w="1062" w:type="dxa"/>
          </w:tcPr>
          <w:p w14:paraId="3016D8B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9" w:type="dxa"/>
          </w:tcPr>
          <w:p w14:paraId="7783CC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3" w:type="dxa"/>
          </w:tcPr>
          <w:p w14:paraId="163EA351"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992" w:type="dxa"/>
          </w:tcPr>
          <w:p w14:paraId="7C0C1098"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75E5A3EE"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05CEE676"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0" w:type="dxa"/>
          </w:tcPr>
          <w:p w14:paraId="6D6C003A"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cs/>
              </w:rPr>
            </w:pPr>
          </w:p>
        </w:tc>
        <w:tc>
          <w:tcPr>
            <w:tcW w:w="851" w:type="dxa"/>
          </w:tcPr>
          <w:p w14:paraId="63519639"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850" w:type="dxa"/>
          </w:tcPr>
          <w:p w14:paraId="4BFCEAF0"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2" w:type="dxa"/>
          </w:tcPr>
          <w:p w14:paraId="40CDD80C" w14:textId="77777777" w:rsidR="00CE7CAC" w:rsidRPr="004E4088"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c>
          <w:tcPr>
            <w:tcW w:w="993" w:type="dxa"/>
          </w:tcPr>
          <w:p w14:paraId="33E61C8D" w14:textId="77777777" w:rsidR="00CE7CAC" w:rsidRPr="004D51D0" w:rsidRDefault="00CE7CAC" w:rsidP="004D51D0">
            <w:pPr>
              <w:tabs>
                <w:tab w:val="clear" w:pos="227"/>
                <w:tab w:val="clear" w:pos="454"/>
                <w:tab w:val="clear" w:pos="680"/>
                <w:tab w:val="clear" w:pos="907"/>
              </w:tabs>
              <w:spacing w:line="240" w:lineRule="auto"/>
              <w:ind w:left="-43" w:right="11"/>
              <w:jc w:val="center"/>
              <w:rPr>
                <w:rFonts w:ascii="Browallia New" w:hAnsi="Browallia New" w:cs="Browallia New"/>
                <w:sz w:val="24"/>
                <w:szCs w:val="24"/>
              </w:rPr>
            </w:pPr>
          </w:p>
        </w:tc>
      </w:tr>
      <w:tr w:rsidR="00801DA3" w:rsidRPr="00FC41F3" w14:paraId="0DE6397F" w14:textId="77777777" w:rsidTr="00C07995">
        <w:tc>
          <w:tcPr>
            <w:tcW w:w="2970" w:type="dxa"/>
          </w:tcPr>
          <w:p w14:paraId="06CDD053" w14:textId="5A007327" w:rsidR="00801DA3" w:rsidRPr="00FC41F3" w:rsidRDefault="00801DA3" w:rsidP="00801DA3">
            <w:pPr>
              <w:spacing w:line="240" w:lineRule="auto"/>
              <w:ind w:right="-108"/>
              <w:rPr>
                <w:rFonts w:ascii="Browallia New" w:hAnsi="Browallia New" w:cs="Browallia New"/>
                <w:sz w:val="24"/>
                <w:szCs w:val="24"/>
                <w:cs/>
              </w:rPr>
            </w:pPr>
            <w:r w:rsidRPr="00FC41F3">
              <w:rPr>
                <w:rFonts w:ascii="Browallia New" w:hAnsi="Browallia New" w:cs="Browallia New"/>
                <w:sz w:val="24"/>
                <w:szCs w:val="24"/>
              </w:rPr>
              <w:t>1</w:t>
            </w:r>
            <w:r w:rsidRPr="00F46B29">
              <w:rPr>
                <w:rFonts w:ascii="Browallia New" w:hAnsi="Browallia New" w:cs="Browallia New"/>
                <w:sz w:val="24"/>
                <w:szCs w:val="24"/>
              </w:rPr>
              <w:t xml:space="preserve"> </w:t>
            </w:r>
            <w:r w:rsidRPr="00FC41F3">
              <w:rPr>
                <w:rFonts w:ascii="Browallia New" w:hAnsi="Browallia New" w:cs="Browallia New"/>
                <w:sz w:val="24"/>
                <w:szCs w:val="24"/>
                <w:cs/>
              </w:rPr>
              <w:t>มกราคม</w:t>
            </w:r>
          </w:p>
        </w:tc>
        <w:tc>
          <w:tcPr>
            <w:tcW w:w="990" w:type="dxa"/>
            <w:vAlign w:val="bottom"/>
          </w:tcPr>
          <w:p w14:paraId="20BDC623" w14:textId="52C2EC68" w:rsidR="00801DA3" w:rsidRPr="00CF50C6" w:rsidRDefault="00DF4BE1" w:rsidP="00801DA3">
            <w:pPr>
              <w:pBdr>
                <w:bottom w:val="single" w:sz="4" w:space="1" w:color="auto"/>
              </w:pBd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CF50C6">
              <w:rPr>
                <w:rFonts w:ascii="Browallia New" w:hAnsi="Browallia New" w:cs="Browallia New"/>
                <w:sz w:val="24"/>
                <w:szCs w:val="24"/>
                <w:cs/>
              </w:rPr>
              <w:t>369</w:t>
            </w:r>
            <w:r w:rsidRPr="00CF50C6">
              <w:rPr>
                <w:rFonts w:ascii="Browallia New" w:hAnsi="Browallia New" w:cs="Browallia New"/>
                <w:sz w:val="24"/>
                <w:szCs w:val="24"/>
              </w:rPr>
              <w:t>,</w:t>
            </w:r>
            <w:r w:rsidRPr="00CF50C6">
              <w:rPr>
                <w:rFonts w:ascii="Browallia New" w:hAnsi="Browallia New" w:cs="Browallia New"/>
                <w:sz w:val="24"/>
                <w:szCs w:val="24"/>
                <w:cs/>
              </w:rPr>
              <w:t>279</w:t>
            </w:r>
          </w:p>
        </w:tc>
        <w:tc>
          <w:tcPr>
            <w:tcW w:w="1062" w:type="dxa"/>
            <w:vAlign w:val="bottom"/>
          </w:tcPr>
          <w:p w14:paraId="2B66F938" w14:textId="151A730F" w:rsidR="00801DA3" w:rsidRPr="00AD0671"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369,677</w:t>
            </w:r>
          </w:p>
        </w:tc>
        <w:tc>
          <w:tcPr>
            <w:tcW w:w="999" w:type="dxa"/>
            <w:vAlign w:val="bottom"/>
          </w:tcPr>
          <w:p w14:paraId="28739E48" w14:textId="27C69B92" w:rsidR="00801DA3" w:rsidRPr="001248B9" w:rsidRDefault="00345614"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1,895,636</w:t>
            </w:r>
          </w:p>
        </w:tc>
        <w:tc>
          <w:tcPr>
            <w:tcW w:w="993" w:type="dxa"/>
            <w:vAlign w:val="bottom"/>
          </w:tcPr>
          <w:p w14:paraId="768BE7D3" w14:textId="0184C4BC" w:rsidR="00801DA3" w:rsidRPr="00AD0671"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898,697</w:t>
            </w:r>
          </w:p>
        </w:tc>
        <w:tc>
          <w:tcPr>
            <w:tcW w:w="992" w:type="dxa"/>
            <w:vAlign w:val="bottom"/>
          </w:tcPr>
          <w:p w14:paraId="70498847" w14:textId="14D10036" w:rsidR="00801DA3" w:rsidRPr="00B23F0B" w:rsidRDefault="00BC0082"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4FFE0B18" w14:textId="7AC9E193" w:rsidR="00801DA3" w:rsidRPr="00AD0671"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3C3680">
              <w:rPr>
                <w:rFonts w:ascii="Browallia New" w:hAnsi="Browallia New" w:cs="Browallia New"/>
                <w:sz w:val="24"/>
                <w:szCs w:val="24"/>
              </w:rPr>
              <w:t>1,081,040</w:t>
            </w:r>
          </w:p>
        </w:tc>
        <w:tc>
          <w:tcPr>
            <w:tcW w:w="851" w:type="dxa"/>
            <w:vAlign w:val="bottom"/>
          </w:tcPr>
          <w:p w14:paraId="5FFC88EF" w14:textId="086F3C88" w:rsidR="00801DA3" w:rsidRPr="007C27D8" w:rsidRDefault="003177C2"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317,302</w:t>
            </w:r>
          </w:p>
        </w:tc>
        <w:tc>
          <w:tcPr>
            <w:tcW w:w="850" w:type="dxa"/>
            <w:vAlign w:val="bottom"/>
          </w:tcPr>
          <w:p w14:paraId="761E2445" w14:textId="25FD4134" w:rsidR="00801DA3" w:rsidRPr="007C27D8"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332,225</w:t>
            </w:r>
          </w:p>
        </w:tc>
        <w:tc>
          <w:tcPr>
            <w:tcW w:w="851" w:type="dxa"/>
            <w:vAlign w:val="bottom"/>
          </w:tcPr>
          <w:p w14:paraId="7D625709" w14:textId="60CD3B48" w:rsidR="00801DA3" w:rsidRPr="004933E3" w:rsidRDefault="006C1358"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142,373</w:t>
            </w:r>
          </w:p>
        </w:tc>
        <w:tc>
          <w:tcPr>
            <w:tcW w:w="850" w:type="dxa"/>
            <w:vAlign w:val="bottom"/>
          </w:tcPr>
          <w:p w14:paraId="40B1EABB" w14:textId="3686CC7F" w:rsidR="00801DA3" w:rsidRPr="007C27D8"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142,724</w:t>
            </w:r>
          </w:p>
        </w:tc>
        <w:tc>
          <w:tcPr>
            <w:tcW w:w="992" w:type="dxa"/>
            <w:vAlign w:val="bottom"/>
          </w:tcPr>
          <w:p w14:paraId="0486E885" w14:textId="62A81353" w:rsidR="00801DA3" w:rsidRPr="007C27D8" w:rsidRDefault="00D7340E"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2,724,590</w:t>
            </w:r>
          </w:p>
        </w:tc>
        <w:tc>
          <w:tcPr>
            <w:tcW w:w="993" w:type="dxa"/>
            <w:vAlign w:val="bottom"/>
          </w:tcPr>
          <w:p w14:paraId="4692EEF6" w14:textId="3DB3F175" w:rsidR="00801DA3" w:rsidRPr="004D51D0" w:rsidRDefault="00801DA3" w:rsidP="00801DA3">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2,824,363</w:t>
            </w:r>
          </w:p>
        </w:tc>
      </w:tr>
      <w:tr w:rsidR="00801DA3" w:rsidRPr="00FC41F3" w14:paraId="760DAAA5" w14:textId="77777777" w:rsidTr="00C07995">
        <w:tc>
          <w:tcPr>
            <w:tcW w:w="2970" w:type="dxa"/>
            <w:tcBorders>
              <w:bottom w:val="nil"/>
            </w:tcBorders>
          </w:tcPr>
          <w:p w14:paraId="543886B7" w14:textId="77777777" w:rsidR="00801DA3" w:rsidRPr="00FC41F3" w:rsidRDefault="00801DA3" w:rsidP="00801DA3">
            <w:pPr>
              <w:spacing w:line="240" w:lineRule="auto"/>
              <w:ind w:right="-108"/>
              <w:rPr>
                <w:rFonts w:ascii="Browallia New" w:hAnsi="Browallia New" w:cs="Browallia New"/>
                <w:sz w:val="24"/>
                <w:szCs w:val="24"/>
                <w:cs/>
              </w:rPr>
            </w:pPr>
          </w:p>
        </w:tc>
        <w:tc>
          <w:tcPr>
            <w:tcW w:w="990" w:type="dxa"/>
            <w:tcBorders>
              <w:bottom w:val="nil"/>
            </w:tcBorders>
            <w:vAlign w:val="bottom"/>
          </w:tcPr>
          <w:p w14:paraId="1795028F" w14:textId="77777777" w:rsidR="00801DA3" w:rsidRPr="0000599E" w:rsidRDefault="00801DA3" w:rsidP="00801DA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tcBorders>
              <w:bottom w:val="nil"/>
            </w:tcBorders>
            <w:vAlign w:val="bottom"/>
          </w:tcPr>
          <w:p w14:paraId="4A8FE6E3"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tcBorders>
              <w:bottom w:val="nil"/>
            </w:tcBorders>
            <w:vAlign w:val="bottom"/>
          </w:tcPr>
          <w:p w14:paraId="0D99827C" w14:textId="77777777" w:rsidR="00801DA3" w:rsidRPr="001248B9"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552F97BA" w14:textId="77777777" w:rsidR="00801DA3" w:rsidRPr="004D51D0"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1DDC9BC1" w14:textId="77777777" w:rsidR="00801DA3" w:rsidRPr="00B23F0B"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500525"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1FE2219A"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412FDD86"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tcBorders>
              <w:bottom w:val="nil"/>
            </w:tcBorders>
            <w:vAlign w:val="bottom"/>
          </w:tcPr>
          <w:p w14:paraId="64522995" w14:textId="77777777" w:rsidR="00801DA3" w:rsidRPr="004933E3"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tcBorders>
              <w:bottom w:val="nil"/>
            </w:tcBorders>
            <w:vAlign w:val="bottom"/>
          </w:tcPr>
          <w:p w14:paraId="3F12130B"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Borders>
              <w:bottom w:val="nil"/>
            </w:tcBorders>
            <w:vAlign w:val="bottom"/>
          </w:tcPr>
          <w:p w14:paraId="337165A3"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tcBorders>
              <w:bottom w:val="nil"/>
            </w:tcBorders>
            <w:vAlign w:val="bottom"/>
          </w:tcPr>
          <w:p w14:paraId="2054F37C"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r>
      <w:tr w:rsidR="00801DA3" w:rsidRPr="00FC41F3" w14:paraId="4C0EFF99" w14:textId="77777777" w:rsidTr="00C07995">
        <w:trPr>
          <w:trHeight w:val="117"/>
        </w:trPr>
        <w:tc>
          <w:tcPr>
            <w:tcW w:w="2970" w:type="dxa"/>
          </w:tcPr>
          <w:p w14:paraId="05586A8A" w14:textId="77777777" w:rsidR="00801DA3" w:rsidRPr="00FC41F3" w:rsidRDefault="00801DA3" w:rsidP="00801DA3">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รายการที่เกิดขึ้นจากกระแสเงินสด:</w:t>
            </w:r>
          </w:p>
        </w:tc>
        <w:tc>
          <w:tcPr>
            <w:tcW w:w="990" w:type="dxa"/>
            <w:vAlign w:val="bottom"/>
          </w:tcPr>
          <w:p w14:paraId="2BFBE782" w14:textId="77777777" w:rsidR="00801DA3" w:rsidRPr="0000599E" w:rsidRDefault="00801DA3" w:rsidP="00801DA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9ED229E"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1955F0AD" w14:textId="77777777" w:rsidR="00801DA3" w:rsidRPr="001248B9"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0FED845" w14:textId="77777777" w:rsidR="00801DA3" w:rsidRPr="00AD0671" w:rsidRDefault="00801DA3" w:rsidP="00801DA3">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vAlign w:val="bottom"/>
          </w:tcPr>
          <w:p w14:paraId="1BBB841E" w14:textId="77777777" w:rsidR="00801DA3" w:rsidRPr="00B23F0B"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03C83D75"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33EA5AB7"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40A6F493"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600179ED" w14:textId="77777777" w:rsidR="00801DA3" w:rsidRPr="004933E3"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33AF60B9"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6A1E7B10"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2E63F732" w14:textId="77777777" w:rsidR="00801DA3" w:rsidRPr="00AD0671"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801DA3" w:rsidRPr="00FC41F3" w14:paraId="051866BA" w14:textId="77777777" w:rsidTr="00C07995">
        <w:trPr>
          <w:trHeight w:val="117"/>
        </w:trPr>
        <w:tc>
          <w:tcPr>
            <w:tcW w:w="2970" w:type="dxa"/>
          </w:tcPr>
          <w:p w14:paraId="76706087" w14:textId="77777777" w:rsidR="00801DA3" w:rsidRPr="00FC41F3" w:rsidRDefault="00801DA3" w:rsidP="00801DA3">
            <w:pPr>
              <w:spacing w:line="240" w:lineRule="auto"/>
              <w:ind w:right="-108"/>
              <w:rPr>
                <w:rFonts w:ascii="Browallia New" w:hAnsi="Browallia New" w:cs="Browallia New"/>
                <w:sz w:val="24"/>
                <w:szCs w:val="24"/>
                <w:cs/>
              </w:rPr>
            </w:pPr>
            <w:r w:rsidRPr="00FC41F3">
              <w:rPr>
                <w:rFonts w:ascii="Browallia New" w:hAnsi="Browallia New" w:cs="Browallia New"/>
                <w:sz w:val="24"/>
                <w:szCs w:val="24"/>
                <w:cs/>
              </w:rPr>
              <w:t>การจ่ายคืน</w:t>
            </w:r>
          </w:p>
        </w:tc>
        <w:tc>
          <w:tcPr>
            <w:tcW w:w="990" w:type="dxa"/>
            <w:vAlign w:val="bottom"/>
          </w:tcPr>
          <w:p w14:paraId="503413FA" w14:textId="2F12DFF1" w:rsidR="00801DA3" w:rsidRPr="00CF50C6" w:rsidRDefault="00876317" w:rsidP="00801DA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sidRPr="00CF50C6">
              <w:rPr>
                <w:rFonts w:ascii="Browallia New" w:hAnsi="Browallia New" w:cs="Browallia New" w:hint="cs"/>
                <w:sz w:val="24"/>
                <w:szCs w:val="24"/>
                <w:cs/>
              </w:rPr>
              <w:t>(10,82</w:t>
            </w:r>
            <w:r w:rsidR="00491C74" w:rsidRPr="00CF50C6">
              <w:rPr>
                <w:rFonts w:ascii="Browallia New" w:hAnsi="Browallia New" w:cs="Browallia New" w:hint="cs"/>
                <w:sz w:val="24"/>
                <w:szCs w:val="24"/>
                <w:cs/>
              </w:rPr>
              <w:t>7</w:t>
            </w:r>
            <w:r w:rsidR="009F10EF" w:rsidRPr="00CF50C6">
              <w:rPr>
                <w:rFonts w:ascii="Browallia New" w:hAnsi="Browallia New" w:cs="Browallia New" w:hint="cs"/>
                <w:sz w:val="24"/>
                <w:szCs w:val="24"/>
                <w:cs/>
              </w:rPr>
              <w:t>)</w:t>
            </w:r>
          </w:p>
        </w:tc>
        <w:tc>
          <w:tcPr>
            <w:tcW w:w="1062" w:type="dxa"/>
            <w:vAlign w:val="bottom"/>
          </w:tcPr>
          <w:p w14:paraId="78EF3E40" w14:textId="32BCBB0D"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B5117">
              <w:rPr>
                <w:rFonts w:ascii="Browallia New" w:hAnsi="Browallia New" w:cs="Browallia New"/>
                <w:sz w:val="24"/>
                <w:szCs w:val="24"/>
              </w:rPr>
              <w:t>(492,498)</w:t>
            </w:r>
          </w:p>
        </w:tc>
        <w:tc>
          <w:tcPr>
            <w:tcW w:w="999" w:type="dxa"/>
            <w:vAlign w:val="bottom"/>
          </w:tcPr>
          <w:p w14:paraId="0D3414B0" w14:textId="19464DC8" w:rsidR="00801DA3" w:rsidRPr="001248B9" w:rsidRDefault="00C23D7C"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(1,043,91</w:t>
            </w:r>
            <w:r w:rsidR="00B85C74" w:rsidRPr="001248B9">
              <w:rPr>
                <w:rFonts w:ascii="Browallia New" w:hAnsi="Browallia New" w:cs="Browallia New" w:hint="cs"/>
                <w:sz w:val="24"/>
                <w:szCs w:val="24"/>
                <w:cs/>
              </w:rPr>
              <w:t>2</w:t>
            </w:r>
            <w:r w:rsidRPr="001248B9">
              <w:rPr>
                <w:rFonts w:ascii="Browallia New" w:hAnsi="Browallia New" w:cs="Browallia New" w:hint="cs"/>
                <w:sz w:val="24"/>
                <w:szCs w:val="24"/>
                <w:cs/>
              </w:rPr>
              <w:t>)</w:t>
            </w:r>
          </w:p>
        </w:tc>
        <w:tc>
          <w:tcPr>
            <w:tcW w:w="993" w:type="dxa"/>
            <w:vAlign w:val="bottom"/>
          </w:tcPr>
          <w:p w14:paraId="220A6C18" w14:textId="5D7C0C94" w:rsidR="00801DA3" w:rsidRPr="00AD0671" w:rsidRDefault="00801DA3" w:rsidP="00801DA3">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(1,058,301)</w:t>
            </w:r>
          </w:p>
        </w:tc>
        <w:tc>
          <w:tcPr>
            <w:tcW w:w="992" w:type="dxa"/>
            <w:vAlign w:val="bottom"/>
          </w:tcPr>
          <w:p w14:paraId="04E1AB7D" w14:textId="3101C1E1" w:rsidR="00801DA3" w:rsidRPr="00B23F0B" w:rsidRDefault="00BC008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607C9AEC" w14:textId="2DDFBF96" w:rsidR="00801DA3" w:rsidRPr="0083654E"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(1,081,780)</w:t>
            </w:r>
          </w:p>
        </w:tc>
        <w:tc>
          <w:tcPr>
            <w:tcW w:w="851" w:type="dxa"/>
            <w:vAlign w:val="bottom"/>
          </w:tcPr>
          <w:p w14:paraId="275038A3" w14:textId="05A7A424" w:rsidR="00801DA3" w:rsidRPr="007C27D8" w:rsidRDefault="003177C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cs/>
              </w:rPr>
            </w:pPr>
            <w:r>
              <w:rPr>
                <w:rFonts w:ascii="Browallia New" w:hAnsi="Browallia New" w:cs="Browallia New" w:hint="cs"/>
                <w:sz w:val="24"/>
                <w:szCs w:val="24"/>
                <w:cs/>
              </w:rPr>
              <w:t>(16,178)</w:t>
            </w:r>
          </w:p>
        </w:tc>
        <w:tc>
          <w:tcPr>
            <w:tcW w:w="850" w:type="dxa"/>
            <w:vAlign w:val="bottom"/>
          </w:tcPr>
          <w:p w14:paraId="4B998414" w14:textId="7FBB2D1F"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9D213D">
              <w:rPr>
                <w:rFonts w:ascii="Browallia New" w:hAnsi="Browallia New" w:cs="Browallia New"/>
                <w:sz w:val="24"/>
                <w:szCs w:val="24"/>
              </w:rPr>
              <w:t>(16,506)</w:t>
            </w:r>
          </w:p>
        </w:tc>
        <w:tc>
          <w:tcPr>
            <w:tcW w:w="851" w:type="dxa"/>
            <w:vAlign w:val="bottom"/>
          </w:tcPr>
          <w:p w14:paraId="5B6CDC50" w14:textId="1B8F6AF8" w:rsidR="00801DA3" w:rsidRPr="004933E3" w:rsidRDefault="00B10B25"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(7,307</w:t>
            </w:r>
            <w:r w:rsidR="004E580F" w:rsidRPr="004933E3">
              <w:rPr>
                <w:rFonts w:ascii="Browallia New" w:hAnsi="Browallia New" w:cs="Browallia New" w:hint="cs"/>
                <w:sz w:val="24"/>
                <w:szCs w:val="24"/>
                <w:cs/>
              </w:rPr>
              <w:t>)</w:t>
            </w:r>
          </w:p>
        </w:tc>
        <w:tc>
          <w:tcPr>
            <w:tcW w:w="850" w:type="dxa"/>
            <w:vAlign w:val="bottom"/>
          </w:tcPr>
          <w:p w14:paraId="7A4CDC39" w14:textId="6C5FEB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(351)</w:t>
            </w:r>
          </w:p>
        </w:tc>
        <w:tc>
          <w:tcPr>
            <w:tcW w:w="992" w:type="dxa"/>
            <w:vAlign w:val="bottom"/>
          </w:tcPr>
          <w:p w14:paraId="71A97DE0" w14:textId="496E2F78" w:rsidR="00801DA3" w:rsidRPr="007C27D8" w:rsidRDefault="00493069"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w:t>
            </w:r>
            <w:r w:rsidR="00EB432B">
              <w:rPr>
                <w:rFonts w:ascii="Browallia New" w:hAnsi="Browallia New" w:cs="Browallia New"/>
                <w:sz w:val="24"/>
                <w:szCs w:val="24"/>
              </w:rPr>
              <w:t>078</w:t>
            </w:r>
            <w:r w:rsidR="00510907">
              <w:rPr>
                <w:rFonts w:ascii="Browallia New" w:hAnsi="Browallia New" w:cs="Browallia New"/>
                <w:sz w:val="24"/>
                <w:szCs w:val="24"/>
              </w:rPr>
              <w:t>,224</w:t>
            </w:r>
            <w:r w:rsidR="002C3DC6">
              <w:rPr>
                <w:rFonts w:ascii="Browallia New" w:hAnsi="Browallia New" w:cs="Browallia New"/>
                <w:sz w:val="24"/>
                <w:szCs w:val="24"/>
              </w:rPr>
              <w:t>)</w:t>
            </w:r>
          </w:p>
        </w:tc>
        <w:tc>
          <w:tcPr>
            <w:tcW w:w="993" w:type="dxa"/>
            <w:vAlign w:val="bottom"/>
          </w:tcPr>
          <w:p w14:paraId="0E4EEE4B" w14:textId="3B42E89A" w:rsidR="00801DA3" w:rsidRPr="00AD0671"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(2,649,436)</w:t>
            </w:r>
          </w:p>
        </w:tc>
      </w:tr>
      <w:tr w:rsidR="00801DA3" w:rsidRPr="00FC41F3" w14:paraId="157681D1" w14:textId="77777777" w:rsidTr="00C07995">
        <w:trPr>
          <w:trHeight w:val="117"/>
        </w:trPr>
        <w:tc>
          <w:tcPr>
            <w:tcW w:w="2970" w:type="dxa"/>
          </w:tcPr>
          <w:p w14:paraId="142998E2" w14:textId="77777777" w:rsidR="00801DA3" w:rsidRPr="00FC41F3" w:rsidRDefault="00801DA3" w:rsidP="00801DA3">
            <w:pPr>
              <w:spacing w:line="240" w:lineRule="auto"/>
              <w:ind w:right="-108"/>
              <w:rPr>
                <w:rFonts w:ascii="Browallia New" w:hAnsi="Browallia New" w:cs="Browallia New"/>
                <w:sz w:val="24"/>
                <w:szCs w:val="24"/>
              </w:rPr>
            </w:pPr>
            <w:r w:rsidRPr="00FC41F3">
              <w:rPr>
                <w:rFonts w:ascii="Browallia New" w:hAnsi="Browallia New" w:cs="Browallia New"/>
                <w:sz w:val="24"/>
                <w:szCs w:val="24"/>
                <w:cs/>
              </w:rPr>
              <w:t>เงินสดรับ</w:t>
            </w:r>
          </w:p>
        </w:tc>
        <w:tc>
          <w:tcPr>
            <w:tcW w:w="990" w:type="dxa"/>
            <w:vAlign w:val="bottom"/>
          </w:tcPr>
          <w:p w14:paraId="1ADAC921" w14:textId="04BDB1A5" w:rsidR="00801DA3" w:rsidRPr="00CF50C6" w:rsidRDefault="007237E2" w:rsidP="00801DA3">
            <w:pPr>
              <w:tabs>
                <w:tab w:val="clear" w:pos="227"/>
                <w:tab w:val="clear" w:pos="454"/>
                <w:tab w:val="clear" w:pos="680"/>
                <w:tab w:val="clear" w:pos="907"/>
                <w:tab w:val="left" w:pos="330"/>
              </w:tabs>
              <w:spacing w:line="240" w:lineRule="auto"/>
              <w:ind w:right="11"/>
              <w:jc w:val="right"/>
              <w:rPr>
                <w:rFonts w:ascii="Browallia New" w:hAnsi="Browallia New" w:cs="Browallia New"/>
                <w:sz w:val="24"/>
                <w:szCs w:val="24"/>
              </w:rPr>
            </w:pPr>
            <w:r w:rsidRPr="00CF50C6">
              <w:rPr>
                <w:rFonts w:ascii="Browallia New" w:hAnsi="Browallia New" w:cs="Browallia New" w:hint="cs"/>
                <w:sz w:val="24"/>
                <w:szCs w:val="24"/>
                <w:cs/>
              </w:rPr>
              <w:t>2,9</w:t>
            </w:r>
            <w:r w:rsidR="00D92F45" w:rsidRPr="00CF50C6">
              <w:rPr>
                <w:rFonts w:ascii="Browallia New" w:hAnsi="Browallia New" w:cs="Browallia New" w:hint="cs"/>
                <w:sz w:val="24"/>
                <w:szCs w:val="24"/>
                <w:cs/>
              </w:rPr>
              <w:t>20</w:t>
            </w:r>
          </w:p>
        </w:tc>
        <w:tc>
          <w:tcPr>
            <w:tcW w:w="1062" w:type="dxa"/>
            <w:vAlign w:val="bottom"/>
          </w:tcPr>
          <w:p w14:paraId="5662C536" w14:textId="0D60A8D5"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B5117">
              <w:rPr>
                <w:rFonts w:ascii="Browallia New" w:hAnsi="Browallia New" w:cs="Browallia New"/>
                <w:sz w:val="24"/>
                <w:szCs w:val="24"/>
              </w:rPr>
              <w:t>492,100</w:t>
            </w:r>
          </w:p>
        </w:tc>
        <w:tc>
          <w:tcPr>
            <w:tcW w:w="999" w:type="dxa"/>
            <w:vAlign w:val="bottom"/>
          </w:tcPr>
          <w:p w14:paraId="26349ABC" w14:textId="763E05C8" w:rsidR="00801DA3" w:rsidRPr="001248B9" w:rsidRDefault="0036490C"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886</w:t>
            </w:r>
            <w:r w:rsidR="00C23D7C" w:rsidRPr="001248B9">
              <w:rPr>
                <w:rFonts w:ascii="Browallia New" w:hAnsi="Browallia New" w:cs="Browallia New" w:hint="cs"/>
                <w:sz w:val="24"/>
                <w:szCs w:val="24"/>
                <w:cs/>
              </w:rPr>
              <w:t>,</w:t>
            </w:r>
            <w:r w:rsidRPr="001248B9">
              <w:rPr>
                <w:rFonts w:ascii="Browallia New" w:hAnsi="Browallia New" w:cs="Browallia New" w:hint="cs"/>
                <w:sz w:val="24"/>
                <w:szCs w:val="24"/>
                <w:cs/>
              </w:rPr>
              <w:t>263</w:t>
            </w:r>
          </w:p>
        </w:tc>
        <w:tc>
          <w:tcPr>
            <w:tcW w:w="993" w:type="dxa"/>
            <w:vAlign w:val="bottom"/>
          </w:tcPr>
          <w:p w14:paraId="4B20EA46" w14:textId="7AFB7104" w:rsidR="00801DA3" w:rsidRPr="00AD0671" w:rsidRDefault="00801DA3" w:rsidP="00801DA3">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2,055,240</w:t>
            </w:r>
          </w:p>
        </w:tc>
        <w:tc>
          <w:tcPr>
            <w:tcW w:w="992" w:type="dxa"/>
            <w:vAlign w:val="bottom"/>
          </w:tcPr>
          <w:p w14:paraId="48C86050" w14:textId="2B77994D" w:rsidR="00801DA3" w:rsidRPr="00B23F0B" w:rsidRDefault="00BC008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4A23B195" w14:textId="7BC5A8A4" w:rsidR="00801DA3" w:rsidRPr="0083654E"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566076C5" w14:textId="7EE4CF77" w:rsidR="00801DA3" w:rsidRPr="007C27D8" w:rsidRDefault="003177C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p>
        </w:tc>
        <w:tc>
          <w:tcPr>
            <w:tcW w:w="850" w:type="dxa"/>
            <w:vAlign w:val="bottom"/>
          </w:tcPr>
          <w:p w14:paraId="4DB95502" w14:textId="4ABEF82B"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59FF07B7" w14:textId="4C7C5786" w:rsidR="00801DA3" w:rsidRPr="004933E3" w:rsidRDefault="004E580F"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w:t>
            </w:r>
          </w:p>
        </w:tc>
        <w:tc>
          <w:tcPr>
            <w:tcW w:w="850" w:type="dxa"/>
            <w:vAlign w:val="bottom"/>
          </w:tcPr>
          <w:p w14:paraId="27D7D717" w14:textId="36D93170"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1E635E81" w14:textId="6A51CF36" w:rsidR="00801DA3" w:rsidRPr="007C27D8" w:rsidRDefault="00FB3CC9"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889,183</w:t>
            </w:r>
          </w:p>
        </w:tc>
        <w:tc>
          <w:tcPr>
            <w:tcW w:w="993" w:type="dxa"/>
            <w:vAlign w:val="bottom"/>
          </w:tcPr>
          <w:p w14:paraId="652D49D6" w14:textId="10E22BBF" w:rsidR="00801DA3" w:rsidRPr="00AD0671"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2,547,340</w:t>
            </w:r>
          </w:p>
        </w:tc>
      </w:tr>
      <w:tr w:rsidR="00801DA3" w:rsidRPr="00FC41F3" w14:paraId="75255716" w14:textId="77777777" w:rsidTr="00C07995">
        <w:trPr>
          <w:trHeight w:val="117"/>
        </w:trPr>
        <w:tc>
          <w:tcPr>
            <w:tcW w:w="2970" w:type="dxa"/>
          </w:tcPr>
          <w:p w14:paraId="7B178B3E" w14:textId="77777777" w:rsidR="00801DA3" w:rsidRPr="00FC41F3" w:rsidRDefault="00801DA3" w:rsidP="00801DA3">
            <w:pPr>
              <w:spacing w:line="240" w:lineRule="auto"/>
              <w:ind w:right="-108"/>
              <w:rPr>
                <w:rFonts w:ascii="Browallia New" w:hAnsi="Browallia New" w:cs="Browallia New"/>
                <w:b/>
                <w:bCs/>
                <w:sz w:val="24"/>
                <w:szCs w:val="24"/>
              </w:rPr>
            </w:pPr>
            <w:r w:rsidRPr="00FC41F3">
              <w:rPr>
                <w:rFonts w:ascii="Browallia New" w:hAnsi="Browallia New" w:cs="Browallia New"/>
                <w:b/>
                <w:bCs/>
                <w:sz w:val="24"/>
                <w:szCs w:val="24"/>
                <w:cs/>
              </w:rPr>
              <w:t>รายการที่ไม่ใช่กระแสเงินสด:</w:t>
            </w:r>
          </w:p>
        </w:tc>
        <w:tc>
          <w:tcPr>
            <w:tcW w:w="990" w:type="dxa"/>
            <w:vAlign w:val="bottom"/>
          </w:tcPr>
          <w:p w14:paraId="5145C66E" w14:textId="77777777" w:rsidR="00801DA3" w:rsidRPr="0000599E" w:rsidRDefault="00801DA3" w:rsidP="00801DA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p>
        </w:tc>
        <w:tc>
          <w:tcPr>
            <w:tcW w:w="1062" w:type="dxa"/>
            <w:vAlign w:val="bottom"/>
          </w:tcPr>
          <w:p w14:paraId="7CDA3C01" w14:textId="77777777"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9" w:type="dxa"/>
            <w:vAlign w:val="bottom"/>
          </w:tcPr>
          <w:p w14:paraId="5B3CEE98" w14:textId="77777777" w:rsidR="00801DA3" w:rsidRPr="001248B9"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4B9A1D5A" w14:textId="77777777" w:rsidR="00801DA3" w:rsidRPr="00AD0671" w:rsidRDefault="00801DA3" w:rsidP="00801DA3">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p>
        </w:tc>
        <w:tc>
          <w:tcPr>
            <w:tcW w:w="992" w:type="dxa"/>
          </w:tcPr>
          <w:p w14:paraId="7264E141" w14:textId="77777777" w:rsidR="00801DA3" w:rsidRPr="00B23F0B"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tcPr>
          <w:p w14:paraId="23227978" w14:textId="77777777" w:rsidR="00801DA3" w:rsidRPr="0083654E"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bottom"/>
          </w:tcPr>
          <w:p w14:paraId="7C9AB7FF"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bottom"/>
          </w:tcPr>
          <w:p w14:paraId="5691B5CF"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1" w:type="dxa"/>
            <w:vAlign w:val="center"/>
          </w:tcPr>
          <w:p w14:paraId="2EF8AFED" w14:textId="77777777" w:rsidR="00801DA3" w:rsidRPr="004933E3"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850" w:type="dxa"/>
            <w:vAlign w:val="center"/>
          </w:tcPr>
          <w:p w14:paraId="1581D5E4"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2" w:type="dxa"/>
            <w:vAlign w:val="bottom"/>
          </w:tcPr>
          <w:p w14:paraId="30F7478C" w14:textId="77777777"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p>
        </w:tc>
        <w:tc>
          <w:tcPr>
            <w:tcW w:w="993" w:type="dxa"/>
            <w:vAlign w:val="bottom"/>
          </w:tcPr>
          <w:p w14:paraId="198096C9" w14:textId="77777777" w:rsidR="00801DA3" w:rsidRPr="00AD0671"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p>
        </w:tc>
      </w:tr>
      <w:tr w:rsidR="00801DA3" w:rsidRPr="00FC41F3" w14:paraId="5010CFA8" w14:textId="77777777" w:rsidTr="00C07995">
        <w:trPr>
          <w:trHeight w:val="117"/>
        </w:trPr>
        <w:tc>
          <w:tcPr>
            <w:tcW w:w="2970" w:type="dxa"/>
          </w:tcPr>
          <w:p w14:paraId="3DB88CBE" w14:textId="554ACBC4" w:rsidR="00801DA3" w:rsidRPr="00FC41F3" w:rsidRDefault="00801DA3" w:rsidP="00801DA3">
            <w:pPr>
              <w:spacing w:line="240" w:lineRule="auto"/>
              <w:ind w:left="217" w:right="-108" w:hanging="217"/>
              <w:rPr>
                <w:rFonts w:ascii="Browallia New" w:hAnsi="Browallia New" w:cs="Browallia New"/>
                <w:b/>
                <w:bCs/>
                <w:sz w:val="24"/>
                <w:szCs w:val="24"/>
                <w:cs/>
              </w:rPr>
            </w:pPr>
            <w:r w:rsidRPr="00633DF6">
              <w:rPr>
                <w:rFonts w:ascii="Browallia New" w:hAnsi="Browallia New" w:cs="Browallia New"/>
                <w:sz w:val="24"/>
                <w:szCs w:val="24"/>
                <w:cs/>
              </w:rPr>
              <w:t>รับรู้สินทรัพย์สิทธิการใช้และหนี้สินตามสัญญาเช่า</w:t>
            </w:r>
          </w:p>
        </w:tc>
        <w:tc>
          <w:tcPr>
            <w:tcW w:w="990" w:type="dxa"/>
            <w:vAlign w:val="bottom"/>
          </w:tcPr>
          <w:p w14:paraId="6BFC1828" w14:textId="715C4ECA" w:rsidR="00801DA3" w:rsidRPr="0000599E" w:rsidRDefault="004C0A72" w:rsidP="00801DA3">
            <w:pPr>
              <w:tabs>
                <w:tab w:val="clear" w:pos="227"/>
                <w:tab w:val="clear" w:pos="454"/>
                <w:tab w:val="clear" w:pos="680"/>
                <w:tab w:val="clear" w:pos="907"/>
                <w:tab w:val="left" w:pos="330"/>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p>
        </w:tc>
        <w:tc>
          <w:tcPr>
            <w:tcW w:w="1062" w:type="dxa"/>
            <w:vAlign w:val="bottom"/>
          </w:tcPr>
          <w:p w14:paraId="4137AD25" w14:textId="50EDB845" w:rsidR="00801DA3" w:rsidRPr="00AD0671"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0FFA2C9A" w14:textId="1739C061" w:rsidR="00801DA3" w:rsidRPr="001248B9" w:rsidRDefault="00C24BF8"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w:t>
            </w:r>
          </w:p>
        </w:tc>
        <w:tc>
          <w:tcPr>
            <w:tcW w:w="993" w:type="dxa"/>
            <w:vAlign w:val="bottom"/>
          </w:tcPr>
          <w:p w14:paraId="0B8DC05A" w14:textId="7258075D" w:rsidR="00801DA3" w:rsidRPr="00AD0671" w:rsidRDefault="00801DA3" w:rsidP="00801DA3">
            <w:pP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5818FD35" w14:textId="20FE6A21" w:rsidR="00801DA3" w:rsidRPr="00B23F0B" w:rsidRDefault="00BC008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51B6C327" w14:textId="7FED2D30" w:rsidR="00801DA3" w:rsidRPr="0083654E"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6B699465" w14:textId="7E51B10D" w:rsidR="00801DA3" w:rsidRPr="007C27D8" w:rsidRDefault="00DF7FEF"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11,671</w:t>
            </w:r>
          </w:p>
        </w:tc>
        <w:tc>
          <w:tcPr>
            <w:tcW w:w="850" w:type="dxa"/>
            <w:vAlign w:val="bottom"/>
          </w:tcPr>
          <w:p w14:paraId="4C6ECFBE" w14:textId="0659545E"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1661A">
              <w:rPr>
                <w:rFonts w:ascii="Browallia New" w:hAnsi="Browallia New" w:cs="Browallia New"/>
                <w:sz w:val="24"/>
                <w:szCs w:val="24"/>
              </w:rPr>
              <w:t>3,972</w:t>
            </w:r>
          </w:p>
        </w:tc>
        <w:tc>
          <w:tcPr>
            <w:tcW w:w="851" w:type="dxa"/>
            <w:vAlign w:val="bottom"/>
          </w:tcPr>
          <w:p w14:paraId="522478F9" w14:textId="1C3545C4" w:rsidR="00801DA3" w:rsidRPr="004933E3" w:rsidRDefault="004E580F"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w:t>
            </w:r>
          </w:p>
        </w:tc>
        <w:tc>
          <w:tcPr>
            <w:tcW w:w="850" w:type="dxa"/>
            <w:vAlign w:val="bottom"/>
          </w:tcPr>
          <w:p w14:paraId="5C41D733" w14:textId="50E7FF45"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64E9AB33" w14:textId="1547BB3C" w:rsidR="00801DA3" w:rsidRPr="007C27D8" w:rsidRDefault="00FB3CC9"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11,671</w:t>
            </w:r>
          </w:p>
        </w:tc>
        <w:tc>
          <w:tcPr>
            <w:tcW w:w="993" w:type="dxa"/>
            <w:vAlign w:val="bottom"/>
          </w:tcPr>
          <w:p w14:paraId="73599E0A" w14:textId="6E41BF57" w:rsidR="00801DA3" w:rsidRPr="00AD0671"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3,972</w:t>
            </w:r>
          </w:p>
        </w:tc>
      </w:tr>
      <w:tr w:rsidR="00801DA3" w:rsidRPr="00FC41F3" w14:paraId="0118FBF0" w14:textId="77777777" w:rsidTr="00C07995">
        <w:trPr>
          <w:trHeight w:val="117"/>
        </w:trPr>
        <w:tc>
          <w:tcPr>
            <w:tcW w:w="2970" w:type="dxa"/>
          </w:tcPr>
          <w:p w14:paraId="377BDA0E" w14:textId="2776EACC" w:rsidR="00801DA3" w:rsidRPr="00DD1435" w:rsidRDefault="00801DA3" w:rsidP="00801DA3">
            <w:pPr>
              <w:spacing w:line="240" w:lineRule="auto"/>
              <w:ind w:right="-108"/>
              <w:rPr>
                <w:rFonts w:ascii="Browallia New" w:hAnsi="Browallia New" w:cs="Browallia New"/>
                <w:sz w:val="24"/>
                <w:szCs w:val="24"/>
                <w:cs/>
              </w:rPr>
            </w:pPr>
            <w:r>
              <w:rPr>
                <w:rFonts w:ascii="Browallia New" w:hAnsi="Browallia New" w:cs="Browallia New" w:hint="cs"/>
                <w:sz w:val="24"/>
                <w:szCs w:val="24"/>
                <w:cs/>
              </w:rPr>
              <w:t>ตัดจำหน่าย</w:t>
            </w:r>
            <w:r w:rsidRPr="00633DF6">
              <w:rPr>
                <w:rFonts w:ascii="Browallia New" w:hAnsi="Browallia New" w:cs="Browallia New"/>
                <w:sz w:val="24"/>
                <w:szCs w:val="24"/>
                <w:cs/>
              </w:rPr>
              <w:t>สินทรัพย์สิทธิการใช้</w:t>
            </w:r>
          </w:p>
        </w:tc>
        <w:tc>
          <w:tcPr>
            <w:tcW w:w="990" w:type="dxa"/>
            <w:vAlign w:val="bottom"/>
          </w:tcPr>
          <w:p w14:paraId="25692E5E" w14:textId="3D513073" w:rsidR="00801DA3" w:rsidRPr="0000599E" w:rsidRDefault="004C0A72" w:rsidP="00801DA3">
            <w:pP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p>
        </w:tc>
        <w:tc>
          <w:tcPr>
            <w:tcW w:w="1062" w:type="dxa"/>
            <w:vAlign w:val="bottom"/>
          </w:tcPr>
          <w:p w14:paraId="4F249979" w14:textId="38B20D03" w:rsidR="00801DA3" w:rsidRPr="0000599E"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4A20A22E" w14:textId="1E0FAA06" w:rsidR="00801DA3" w:rsidRPr="001248B9" w:rsidRDefault="00C24BF8"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w:t>
            </w:r>
          </w:p>
        </w:tc>
        <w:tc>
          <w:tcPr>
            <w:tcW w:w="993" w:type="dxa"/>
            <w:vAlign w:val="bottom"/>
          </w:tcPr>
          <w:p w14:paraId="60FA95C7" w14:textId="6D23573E"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0850CFAF" w14:textId="665874BB" w:rsidR="00801DA3" w:rsidRPr="00B23F0B" w:rsidRDefault="00BC0082"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1F3C1EA1" w14:textId="100A1DB4" w:rsidR="00801DA3" w:rsidRPr="003C3680"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1" w:type="dxa"/>
            <w:vAlign w:val="bottom"/>
          </w:tcPr>
          <w:p w14:paraId="606FC6DA" w14:textId="57474626" w:rsidR="00801DA3" w:rsidRPr="007C27D8" w:rsidRDefault="009D5CAF"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r w:rsidR="004717D1">
              <w:rPr>
                <w:rFonts w:ascii="Browallia New" w:hAnsi="Browallia New" w:cs="Browallia New" w:hint="cs"/>
                <w:sz w:val="24"/>
                <w:szCs w:val="24"/>
                <w:cs/>
              </w:rPr>
              <w:t>9</w:t>
            </w:r>
            <w:r w:rsidR="004717D1">
              <w:rPr>
                <w:rFonts w:ascii="Browallia New" w:hAnsi="Browallia New" w:cs="Browallia New"/>
                <w:sz w:val="24"/>
                <w:szCs w:val="24"/>
              </w:rPr>
              <w:t>,962</w:t>
            </w:r>
            <w:r w:rsidR="00BA661F">
              <w:rPr>
                <w:rFonts w:ascii="Browallia New" w:hAnsi="Browallia New" w:cs="Browallia New" w:hint="cs"/>
                <w:sz w:val="24"/>
                <w:szCs w:val="24"/>
                <w:cs/>
              </w:rPr>
              <w:t>)</w:t>
            </w:r>
          </w:p>
        </w:tc>
        <w:tc>
          <w:tcPr>
            <w:tcW w:w="850" w:type="dxa"/>
            <w:vAlign w:val="bottom"/>
          </w:tcPr>
          <w:p w14:paraId="3B2C7429" w14:textId="07899410"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(2,389)</w:t>
            </w:r>
          </w:p>
        </w:tc>
        <w:tc>
          <w:tcPr>
            <w:tcW w:w="851" w:type="dxa"/>
            <w:vAlign w:val="bottom"/>
          </w:tcPr>
          <w:p w14:paraId="33711001" w14:textId="3082F1FC" w:rsidR="00801DA3" w:rsidRPr="004933E3" w:rsidRDefault="004E580F"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w:t>
            </w:r>
          </w:p>
        </w:tc>
        <w:tc>
          <w:tcPr>
            <w:tcW w:w="850" w:type="dxa"/>
            <w:vAlign w:val="bottom"/>
          </w:tcPr>
          <w:p w14:paraId="137FB84E" w14:textId="734B6FC2" w:rsidR="00801DA3" w:rsidRPr="007C27D8" w:rsidRDefault="00801DA3"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25CE35D2" w14:textId="79A54CCA" w:rsidR="00801DA3" w:rsidRDefault="005238A6" w:rsidP="00801DA3">
            <w:pP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(9,962)</w:t>
            </w:r>
          </w:p>
        </w:tc>
        <w:tc>
          <w:tcPr>
            <w:tcW w:w="993" w:type="dxa"/>
            <w:vAlign w:val="bottom"/>
          </w:tcPr>
          <w:p w14:paraId="72F37694" w14:textId="6A155B7F" w:rsidR="00801DA3" w:rsidRPr="007C27D8" w:rsidRDefault="00801DA3" w:rsidP="00801DA3">
            <w:pP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(2,389)</w:t>
            </w:r>
          </w:p>
        </w:tc>
      </w:tr>
      <w:tr w:rsidR="00801DA3" w:rsidRPr="00FC41F3" w14:paraId="5A891A05" w14:textId="77777777" w:rsidTr="00C07995">
        <w:trPr>
          <w:trHeight w:val="75"/>
        </w:trPr>
        <w:tc>
          <w:tcPr>
            <w:tcW w:w="2970" w:type="dxa"/>
          </w:tcPr>
          <w:p w14:paraId="1CEC9FD3" w14:textId="77777777" w:rsidR="00801DA3" w:rsidRPr="00FC41F3" w:rsidRDefault="00801DA3" w:rsidP="00801DA3">
            <w:pPr>
              <w:spacing w:line="240" w:lineRule="auto"/>
              <w:ind w:right="-108"/>
              <w:rPr>
                <w:rFonts w:ascii="Browallia New" w:hAnsi="Browallia New" w:cs="Browallia New"/>
                <w:sz w:val="24"/>
                <w:szCs w:val="24"/>
              </w:rPr>
            </w:pPr>
            <w:r w:rsidRPr="00F668E4">
              <w:rPr>
                <w:rFonts w:ascii="Browallia New" w:hAnsi="Browallia New" w:cs="Browallia New"/>
                <w:sz w:val="24"/>
                <w:szCs w:val="24"/>
                <w:cs/>
              </w:rPr>
              <w:t>ค่าใช้จ่ายในการออกหุ้นกู้ตัดจำหน่าย</w:t>
            </w:r>
          </w:p>
        </w:tc>
        <w:tc>
          <w:tcPr>
            <w:tcW w:w="990" w:type="dxa"/>
            <w:vAlign w:val="bottom"/>
          </w:tcPr>
          <w:p w14:paraId="3CBC30A1" w14:textId="6EBC7D86" w:rsidR="00801DA3" w:rsidRPr="0000599E" w:rsidRDefault="004C0A72" w:rsidP="00801DA3">
            <w:pPr>
              <w:pBdr>
                <w:bottom w:val="single" w:sz="4" w:space="1" w:color="auto"/>
              </w:pBdr>
              <w:tabs>
                <w:tab w:val="clear" w:pos="227"/>
                <w:tab w:val="clear" w:pos="454"/>
                <w:tab w:val="clear" w:pos="680"/>
                <w:tab w:val="clear" w:pos="907"/>
                <w:tab w:val="left" w:pos="330"/>
                <w:tab w:val="decimal" w:pos="496"/>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p>
        </w:tc>
        <w:tc>
          <w:tcPr>
            <w:tcW w:w="1062" w:type="dxa"/>
            <w:vAlign w:val="bottom"/>
          </w:tcPr>
          <w:p w14:paraId="1AA25533" w14:textId="21AA02B6" w:rsidR="00801DA3" w:rsidRPr="00AD0671"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00599E">
              <w:rPr>
                <w:rFonts w:ascii="Browallia New" w:hAnsi="Browallia New" w:cs="Browallia New"/>
                <w:sz w:val="24"/>
                <w:szCs w:val="24"/>
              </w:rPr>
              <w:t xml:space="preserve">    -</w:t>
            </w:r>
          </w:p>
        </w:tc>
        <w:tc>
          <w:tcPr>
            <w:tcW w:w="999" w:type="dxa"/>
            <w:vAlign w:val="bottom"/>
          </w:tcPr>
          <w:p w14:paraId="60AB4EA8" w14:textId="5260D0A6" w:rsidR="00801DA3" w:rsidRPr="001248B9" w:rsidRDefault="00612A9C"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w:t>
            </w:r>
          </w:p>
        </w:tc>
        <w:tc>
          <w:tcPr>
            <w:tcW w:w="993" w:type="dxa"/>
            <w:vAlign w:val="bottom"/>
          </w:tcPr>
          <w:p w14:paraId="26F567A9" w14:textId="7FD6DF5A" w:rsidR="00801DA3" w:rsidRPr="00AD0671"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992" w:type="dxa"/>
            <w:vAlign w:val="bottom"/>
          </w:tcPr>
          <w:p w14:paraId="2F969610" w14:textId="6A830A97" w:rsidR="00801DA3" w:rsidRPr="00B23F0B" w:rsidRDefault="00BC0082"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vAlign w:val="bottom"/>
          </w:tcPr>
          <w:p w14:paraId="3F07AB38" w14:textId="6F22412E" w:rsidR="00801DA3" w:rsidRPr="0083654E"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740</w:t>
            </w:r>
          </w:p>
        </w:tc>
        <w:tc>
          <w:tcPr>
            <w:tcW w:w="851" w:type="dxa"/>
            <w:vAlign w:val="bottom"/>
          </w:tcPr>
          <w:p w14:paraId="24406128" w14:textId="1D141731" w:rsidR="00801DA3" w:rsidRPr="007C27D8" w:rsidRDefault="00C968EE"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hint="cs"/>
                <w:sz w:val="24"/>
                <w:szCs w:val="24"/>
                <w:cs/>
              </w:rPr>
              <w:t>-</w:t>
            </w:r>
          </w:p>
        </w:tc>
        <w:tc>
          <w:tcPr>
            <w:tcW w:w="850" w:type="dxa"/>
            <w:vAlign w:val="bottom"/>
          </w:tcPr>
          <w:p w14:paraId="54DBFEE4" w14:textId="4401D067" w:rsidR="00801DA3" w:rsidRPr="007C27D8"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7C27D8">
              <w:rPr>
                <w:rFonts w:ascii="Browallia New" w:hAnsi="Browallia New" w:cs="Browallia New"/>
                <w:sz w:val="24"/>
                <w:szCs w:val="24"/>
              </w:rPr>
              <w:t xml:space="preserve">    -</w:t>
            </w:r>
          </w:p>
        </w:tc>
        <w:tc>
          <w:tcPr>
            <w:tcW w:w="851" w:type="dxa"/>
            <w:vAlign w:val="bottom"/>
          </w:tcPr>
          <w:p w14:paraId="16CE55FC" w14:textId="2A8A0B11" w:rsidR="00801DA3" w:rsidRPr="004933E3" w:rsidRDefault="004E580F"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w:t>
            </w:r>
          </w:p>
        </w:tc>
        <w:tc>
          <w:tcPr>
            <w:tcW w:w="850" w:type="dxa"/>
            <w:vAlign w:val="bottom"/>
          </w:tcPr>
          <w:p w14:paraId="04C56045" w14:textId="300B66E1" w:rsidR="00801DA3" w:rsidRPr="007C27D8" w:rsidRDefault="00801DA3"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2" w:type="dxa"/>
            <w:vAlign w:val="bottom"/>
          </w:tcPr>
          <w:p w14:paraId="230AE1A1" w14:textId="557FDCB7" w:rsidR="00801DA3" w:rsidRPr="007C27D8" w:rsidRDefault="005238A6" w:rsidP="00801DA3">
            <w:pPr>
              <w:pBdr>
                <w:bottom w:val="single" w:sz="4"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993" w:type="dxa"/>
            <w:vAlign w:val="bottom"/>
          </w:tcPr>
          <w:p w14:paraId="737E978E" w14:textId="50641670" w:rsidR="00801DA3" w:rsidRPr="00AD0671" w:rsidRDefault="00801DA3" w:rsidP="00801DA3">
            <w:pPr>
              <w:pBdr>
                <w:bottom w:val="single" w:sz="4"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740</w:t>
            </w:r>
          </w:p>
        </w:tc>
      </w:tr>
      <w:tr w:rsidR="00801DA3" w:rsidRPr="00FC41F3" w14:paraId="69C89883" w14:textId="77777777" w:rsidTr="00C07995">
        <w:trPr>
          <w:trHeight w:val="117"/>
        </w:trPr>
        <w:tc>
          <w:tcPr>
            <w:tcW w:w="2970" w:type="dxa"/>
            <w:tcBorders>
              <w:bottom w:val="nil"/>
            </w:tcBorders>
          </w:tcPr>
          <w:p w14:paraId="58B82056" w14:textId="33AB560F" w:rsidR="00801DA3" w:rsidRPr="00FC41F3" w:rsidRDefault="00801DA3" w:rsidP="00801DA3">
            <w:pPr>
              <w:spacing w:line="240" w:lineRule="auto"/>
              <w:ind w:right="-108"/>
              <w:rPr>
                <w:rFonts w:ascii="Browallia New" w:hAnsi="Browallia New" w:cs="Browallia New"/>
                <w:sz w:val="24"/>
                <w:szCs w:val="24"/>
              </w:rPr>
            </w:pPr>
            <w:r w:rsidRPr="00FC41F3">
              <w:rPr>
                <w:rFonts w:ascii="Browallia New" w:hAnsi="Browallia New" w:cs="Browallia New"/>
                <w:sz w:val="24"/>
                <w:szCs w:val="24"/>
              </w:rPr>
              <w:t>31</w:t>
            </w:r>
            <w:r w:rsidRPr="00F46B29">
              <w:rPr>
                <w:rFonts w:ascii="Browallia New" w:hAnsi="Browallia New" w:cs="Browallia New"/>
                <w:sz w:val="24"/>
                <w:szCs w:val="24"/>
              </w:rPr>
              <w:t xml:space="preserve"> </w:t>
            </w:r>
            <w:r w:rsidRPr="00FC41F3">
              <w:rPr>
                <w:rFonts w:ascii="Browallia New" w:hAnsi="Browallia New" w:cs="Browallia New"/>
                <w:sz w:val="24"/>
                <w:szCs w:val="24"/>
                <w:cs/>
              </w:rPr>
              <w:t>ธันวาคม</w:t>
            </w:r>
            <w:r w:rsidRPr="00F46B29">
              <w:rPr>
                <w:rFonts w:ascii="Browallia New" w:hAnsi="Browallia New" w:cs="Browallia New"/>
                <w:sz w:val="24"/>
                <w:szCs w:val="24"/>
              </w:rPr>
              <w:t xml:space="preserve"> </w:t>
            </w:r>
          </w:p>
        </w:tc>
        <w:tc>
          <w:tcPr>
            <w:tcW w:w="990" w:type="dxa"/>
            <w:tcBorders>
              <w:bottom w:val="nil"/>
            </w:tcBorders>
            <w:vAlign w:val="bottom"/>
          </w:tcPr>
          <w:p w14:paraId="2ABD5A03" w14:textId="350D70D4" w:rsidR="00801DA3" w:rsidRPr="00CF50C6" w:rsidRDefault="00550EE1"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CF50C6">
              <w:rPr>
                <w:rFonts w:ascii="Browallia New" w:hAnsi="Browallia New" w:cs="Browallia New" w:hint="cs"/>
                <w:sz w:val="24"/>
                <w:szCs w:val="24"/>
                <w:cs/>
              </w:rPr>
              <w:t>361,372</w:t>
            </w:r>
          </w:p>
        </w:tc>
        <w:tc>
          <w:tcPr>
            <w:tcW w:w="1062" w:type="dxa"/>
            <w:tcBorders>
              <w:bottom w:val="nil"/>
            </w:tcBorders>
            <w:vAlign w:val="bottom"/>
          </w:tcPr>
          <w:p w14:paraId="3D32E59B" w14:textId="1236B2B2" w:rsidR="00801DA3" w:rsidRPr="00AD0671" w:rsidRDefault="00801DA3"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5651DB">
              <w:rPr>
                <w:rFonts w:ascii="Browallia New" w:hAnsi="Browallia New" w:cs="Browallia New"/>
                <w:sz w:val="24"/>
                <w:szCs w:val="24"/>
              </w:rPr>
              <w:t>369,279</w:t>
            </w:r>
          </w:p>
        </w:tc>
        <w:tc>
          <w:tcPr>
            <w:tcW w:w="999" w:type="dxa"/>
            <w:tcBorders>
              <w:bottom w:val="nil"/>
            </w:tcBorders>
            <w:vAlign w:val="bottom"/>
          </w:tcPr>
          <w:p w14:paraId="649F2DD8" w14:textId="12A36F8C" w:rsidR="00801DA3" w:rsidRPr="001248B9" w:rsidRDefault="002E43A4"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248B9">
              <w:rPr>
                <w:rFonts w:ascii="Browallia New" w:hAnsi="Browallia New" w:cs="Browallia New" w:hint="cs"/>
                <w:sz w:val="24"/>
                <w:szCs w:val="24"/>
                <w:cs/>
              </w:rPr>
              <w:t>1</w:t>
            </w:r>
            <w:r w:rsidR="00B85C74" w:rsidRPr="001248B9">
              <w:rPr>
                <w:rFonts w:ascii="Browallia New" w:hAnsi="Browallia New" w:cs="Browallia New" w:hint="cs"/>
                <w:sz w:val="24"/>
                <w:szCs w:val="24"/>
                <w:cs/>
              </w:rPr>
              <w:t>,737,987</w:t>
            </w:r>
          </w:p>
        </w:tc>
        <w:tc>
          <w:tcPr>
            <w:tcW w:w="993" w:type="dxa"/>
            <w:tcBorders>
              <w:bottom w:val="nil"/>
            </w:tcBorders>
            <w:vAlign w:val="bottom"/>
          </w:tcPr>
          <w:p w14:paraId="49AE9CB2" w14:textId="71438D62" w:rsidR="00801DA3" w:rsidRPr="00AD0671" w:rsidRDefault="00801DA3" w:rsidP="00801DA3">
            <w:pPr>
              <w:pBdr>
                <w:bottom w:val="single" w:sz="12" w:space="1" w:color="auto"/>
              </w:pBdr>
              <w:tabs>
                <w:tab w:val="clear" w:pos="227"/>
                <w:tab w:val="clear" w:pos="454"/>
                <w:tab w:val="clear" w:pos="680"/>
                <w:tab w:val="clear" w:pos="907"/>
                <w:tab w:val="decimal" w:pos="496"/>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1,895,636</w:t>
            </w:r>
          </w:p>
        </w:tc>
        <w:tc>
          <w:tcPr>
            <w:tcW w:w="992" w:type="dxa"/>
            <w:tcBorders>
              <w:bottom w:val="nil"/>
            </w:tcBorders>
            <w:vAlign w:val="bottom"/>
          </w:tcPr>
          <w:p w14:paraId="4ABE41B7" w14:textId="403A28D5" w:rsidR="00801DA3" w:rsidRPr="00B23F0B" w:rsidRDefault="00BC0082"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B23F0B">
              <w:rPr>
                <w:rFonts w:ascii="Browallia New" w:hAnsi="Browallia New" w:cs="Browallia New" w:hint="cs"/>
                <w:sz w:val="24"/>
                <w:szCs w:val="24"/>
                <w:cs/>
              </w:rPr>
              <w:t>-</w:t>
            </w:r>
          </w:p>
        </w:tc>
        <w:tc>
          <w:tcPr>
            <w:tcW w:w="992" w:type="dxa"/>
            <w:tcBorders>
              <w:bottom w:val="nil"/>
            </w:tcBorders>
            <w:vAlign w:val="bottom"/>
          </w:tcPr>
          <w:p w14:paraId="7FEBD647" w14:textId="102B63CC" w:rsidR="00801DA3" w:rsidRPr="00AD0671" w:rsidRDefault="00801DA3"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w:t>
            </w:r>
          </w:p>
        </w:tc>
        <w:tc>
          <w:tcPr>
            <w:tcW w:w="851" w:type="dxa"/>
            <w:tcBorders>
              <w:bottom w:val="nil"/>
            </w:tcBorders>
            <w:vAlign w:val="bottom"/>
          </w:tcPr>
          <w:p w14:paraId="158868F7" w14:textId="1B0E2799" w:rsidR="00801DA3" w:rsidRPr="007C27D8" w:rsidRDefault="002C0A2D"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302,833</w:t>
            </w:r>
          </w:p>
        </w:tc>
        <w:tc>
          <w:tcPr>
            <w:tcW w:w="850" w:type="dxa"/>
            <w:tcBorders>
              <w:bottom w:val="nil"/>
            </w:tcBorders>
            <w:vAlign w:val="bottom"/>
          </w:tcPr>
          <w:p w14:paraId="2D2F9948" w14:textId="14A4C7CD" w:rsidR="00801DA3" w:rsidRPr="007C27D8" w:rsidRDefault="00801DA3"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1E33B5">
              <w:rPr>
                <w:rFonts w:ascii="Browallia New" w:hAnsi="Browallia New" w:cs="Browallia New"/>
                <w:sz w:val="24"/>
                <w:szCs w:val="24"/>
              </w:rPr>
              <w:t>317,302</w:t>
            </w:r>
          </w:p>
        </w:tc>
        <w:tc>
          <w:tcPr>
            <w:tcW w:w="851" w:type="dxa"/>
            <w:tcBorders>
              <w:bottom w:val="nil"/>
            </w:tcBorders>
            <w:vAlign w:val="bottom"/>
          </w:tcPr>
          <w:p w14:paraId="161838EC" w14:textId="1A6E345A" w:rsidR="00801DA3" w:rsidRPr="004933E3" w:rsidRDefault="007643D1"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sidRPr="004933E3">
              <w:rPr>
                <w:rFonts w:ascii="Browallia New" w:hAnsi="Browallia New" w:cs="Browallia New" w:hint="cs"/>
                <w:sz w:val="24"/>
                <w:szCs w:val="24"/>
                <w:cs/>
              </w:rPr>
              <w:t>135,066</w:t>
            </w:r>
          </w:p>
        </w:tc>
        <w:tc>
          <w:tcPr>
            <w:tcW w:w="850" w:type="dxa"/>
            <w:tcBorders>
              <w:bottom w:val="nil"/>
            </w:tcBorders>
            <w:vAlign w:val="bottom"/>
          </w:tcPr>
          <w:p w14:paraId="3A4C8070" w14:textId="407693E4" w:rsidR="00801DA3" w:rsidRPr="007C27D8" w:rsidRDefault="00801DA3"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142,373</w:t>
            </w:r>
          </w:p>
        </w:tc>
        <w:tc>
          <w:tcPr>
            <w:tcW w:w="992" w:type="dxa"/>
            <w:tcBorders>
              <w:bottom w:val="nil"/>
            </w:tcBorders>
            <w:vAlign w:val="bottom"/>
          </w:tcPr>
          <w:p w14:paraId="23E82633" w14:textId="2D21136F" w:rsidR="00801DA3" w:rsidRPr="007C27D8" w:rsidRDefault="00BE1279" w:rsidP="00801DA3">
            <w:pPr>
              <w:pBdr>
                <w:bottom w:val="single" w:sz="12" w:space="1" w:color="auto"/>
              </w:pBdr>
              <w:tabs>
                <w:tab w:val="clear" w:pos="227"/>
                <w:tab w:val="clear" w:pos="454"/>
                <w:tab w:val="clear" w:pos="680"/>
                <w:tab w:val="clear" w:pos="907"/>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2,5</w:t>
            </w:r>
            <w:r w:rsidR="002C0456">
              <w:rPr>
                <w:rFonts w:ascii="Browallia New" w:hAnsi="Browallia New" w:cs="Browallia New"/>
                <w:sz w:val="24"/>
                <w:szCs w:val="24"/>
              </w:rPr>
              <w:t>37,</w:t>
            </w:r>
            <w:r w:rsidR="000527C7">
              <w:rPr>
                <w:rFonts w:ascii="Browallia New" w:hAnsi="Browallia New" w:cs="Browallia New"/>
                <w:sz w:val="24"/>
                <w:szCs w:val="24"/>
              </w:rPr>
              <w:t>258</w:t>
            </w:r>
          </w:p>
        </w:tc>
        <w:tc>
          <w:tcPr>
            <w:tcW w:w="993" w:type="dxa"/>
            <w:tcBorders>
              <w:bottom w:val="nil"/>
            </w:tcBorders>
            <w:vAlign w:val="bottom"/>
          </w:tcPr>
          <w:p w14:paraId="1C0E4061" w14:textId="2ABDB7D5" w:rsidR="00801DA3" w:rsidRPr="00AD0671" w:rsidRDefault="00801DA3" w:rsidP="00801DA3">
            <w:pPr>
              <w:pBdr>
                <w:bottom w:val="single" w:sz="12" w:space="1" w:color="auto"/>
              </w:pBdr>
              <w:tabs>
                <w:tab w:val="clear" w:pos="227"/>
                <w:tab w:val="clear" w:pos="454"/>
                <w:tab w:val="clear" w:pos="680"/>
                <w:tab w:val="clear" w:pos="907"/>
                <w:tab w:val="decimal" w:pos="564"/>
              </w:tabs>
              <w:spacing w:line="240" w:lineRule="auto"/>
              <w:ind w:left="-43" w:right="11"/>
              <w:jc w:val="right"/>
              <w:rPr>
                <w:rFonts w:ascii="Browallia New" w:hAnsi="Browallia New" w:cs="Browallia New"/>
                <w:sz w:val="24"/>
                <w:szCs w:val="24"/>
              </w:rPr>
            </w:pPr>
            <w:r>
              <w:rPr>
                <w:rFonts w:ascii="Browallia New" w:hAnsi="Browallia New" w:cs="Browallia New"/>
                <w:sz w:val="24"/>
                <w:szCs w:val="24"/>
              </w:rPr>
              <w:t>2,724,590</w:t>
            </w:r>
          </w:p>
        </w:tc>
      </w:tr>
    </w:tbl>
    <w:p w14:paraId="4F8FBA2C" w14:textId="25DB54BC" w:rsidR="00CE7CAC" w:rsidRDefault="00CE7CAC" w:rsidP="00CE7CAC">
      <w:pPr>
        <w:spacing w:line="240" w:lineRule="auto"/>
        <w:jc w:val="thaiDistribute"/>
        <w:rPr>
          <w:rFonts w:ascii="Browallia New" w:hAnsi="Browallia New" w:cs="Browallia New"/>
          <w:spacing w:val="-4"/>
          <w:sz w:val="26"/>
          <w:szCs w:val="26"/>
          <w:highlight w:val="yellow"/>
        </w:rPr>
      </w:pPr>
    </w:p>
    <w:p w14:paraId="4C3675B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4A3D3E7"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3CB5FBEC"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EFEDBB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67CA665"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0CDC48C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1BCD1CF1"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6013CC63"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52FF1CA0" w14:textId="77777777" w:rsidR="009E5B16" w:rsidRDefault="009E5B16" w:rsidP="00CE7CAC">
      <w:pPr>
        <w:spacing w:line="240" w:lineRule="auto"/>
        <w:jc w:val="thaiDistribute"/>
        <w:rPr>
          <w:rFonts w:ascii="Browallia New" w:hAnsi="Browallia New" w:cs="Browallia New"/>
          <w:spacing w:val="-4"/>
          <w:sz w:val="26"/>
          <w:szCs w:val="26"/>
          <w:highlight w:val="yellow"/>
        </w:rPr>
      </w:pPr>
    </w:p>
    <w:p w14:paraId="2E02F947" w14:textId="77777777" w:rsidR="00963BF2" w:rsidRDefault="00963BF2" w:rsidP="00244B9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 w:val="num" w:pos="810"/>
        </w:tabs>
        <w:spacing w:line="240" w:lineRule="auto"/>
        <w:rPr>
          <w:rFonts w:ascii="Browallia New" w:hAnsi="Browallia New" w:cs="Browallia New"/>
          <w:b/>
          <w:bCs/>
          <w:sz w:val="28"/>
          <w:szCs w:val="28"/>
          <w:cs/>
          <w:lang w:val="en-GB"/>
        </w:rPr>
        <w:sectPr w:rsidR="00963BF2" w:rsidSect="00AE1011">
          <w:footerReference w:type="default" r:id="rId17"/>
          <w:pgSz w:w="16834" w:h="11909" w:orient="landscape" w:code="9"/>
          <w:pgMar w:top="1440" w:right="1166" w:bottom="1138" w:left="1440" w:header="720" w:footer="130" w:gutter="0"/>
          <w:cols w:space="720"/>
          <w:docGrid w:linePitch="360"/>
        </w:sectPr>
      </w:pPr>
    </w:p>
    <w:p w14:paraId="5AEF5E9D" w14:textId="77777777" w:rsidR="00B45C57" w:rsidRPr="00635A4A" w:rsidRDefault="00B45C57" w:rsidP="00635A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th-TH"/>
        </w:rPr>
      </w:pPr>
      <w:r w:rsidRPr="00635A4A">
        <w:rPr>
          <w:rFonts w:ascii="Browallia New" w:hAnsi="Browallia New" w:cs="Browallia New" w:hint="cs"/>
          <w:b/>
          <w:bCs/>
          <w:sz w:val="28"/>
          <w:szCs w:val="28"/>
          <w:cs/>
          <w:lang w:val="th-TH"/>
        </w:rPr>
        <w:t>การจัดประเภทรายการ</w:t>
      </w:r>
    </w:p>
    <w:p w14:paraId="2C0DA48C" w14:textId="77777777" w:rsidR="00B45C57" w:rsidRDefault="00B45C57" w:rsidP="00A35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th-TH"/>
        </w:rPr>
      </w:pPr>
    </w:p>
    <w:p w14:paraId="226E5DD6" w14:textId="3E0F1B66" w:rsidR="00B45C57" w:rsidRPr="000349AD" w:rsidRDefault="00B45C57" w:rsidP="0003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Browallia New" w:hAnsi="Browallia New" w:cs="Browallia New"/>
          <w:sz w:val="28"/>
          <w:szCs w:val="28"/>
          <w:cs/>
        </w:rPr>
      </w:pPr>
      <w:r w:rsidRPr="00DC0B54">
        <w:rPr>
          <w:rFonts w:ascii="Browallia New" w:hAnsi="Browallia New" w:cs="Browallia New" w:hint="cs"/>
          <w:sz w:val="28"/>
          <w:szCs w:val="28"/>
          <w:cs/>
        </w:rPr>
        <w:t>บริษัทได้มีการจัดประเภทรายการบัญชีบางรายการในงบ</w:t>
      </w:r>
      <w:r w:rsidR="009F1999">
        <w:rPr>
          <w:rFonts w:ascii="Browallia New" w:hAnsi="Browallia New" w:cs="Browallia New" w:hint="cs"/>
          <w:sz w:val="28"/>
          <w:szCs w:val="28"/>
          <w:cs/>
        </w:rPr>
        <w:t>แสดงฐานะ</w:t>
      </w:r>
      <w:r w:rsidRPr="00DC0B54">
        <w:rPr>
          <w:rFonts w:ascii="Browallia New" w:hAnsi="Browallia New" w:cs="Browallia New" w:hint="cs"/>
          <w:sz w:val="28"/>
          <w:szCs w:val="28"/>
          <w:cs/>
        </w:rPr>
        <w:t xml:space="preserve">การเงิน สำหรับปีสิ้นสุดวันที่ </w:t>
      </w:r>
      <w:r w:rsidRPr="00DC0B54">
        <w:rPr>
          <w:rFonts w:ascii="Browallia New" w:hAnsi="Browallia New" w:cs="Browallia New"/>
          <w:sz w:val="28"/>
          <w:szCs w:val="28"/>
        </w:rPr>
        <w:t xml:space="preserve">31 </w:t>
      </w:r>
      <w:r w:rsidRPr="00DC0B54">
        <w:rPr>
          <w:rFonts w:ascii="Browallia New" w:hAnsi="Browallia New" w:cs="Browallia New" w:hint="cs"/>
          <w:sz w:val="28"/>
          <w:szCs w:val="28"/>
          <w:cs/>
        </w:rPr>
        <w:t xml:space="preserve">ธันวาคม </w:t>
      </w:r>
      <w:r w:rsidRPr="00DC0B54">
        <w:rPr>
          <w:rFonts w:ascii="Browallia New" w:hAnsi="Browallia New" w:cs="Browallia New"/>
          <w:sz w:val="28"/>
          <w:szCs w:val="28"/>
        </w:rPr>
        <w:t>256</w:t>
      </w:r>
      <w:r w:rsidR="00801DA3">
        <w:rPr>
          <w:rFonts w:ascii="Browallia New" w:hAnsi="Browallia New" w:cs="Browallia New"/>
          <w:sz w:val="28"/>
          <w:szCs w:val="28"/>
        </w:rPr>
        <w:t>5</w:t>
      </w:r>
      <w:r w:rsidRPr="00DC0B54">
        <w:rPr>
          <w:rFonts w:ascii="Browallia New" w:hAnsi="Browallia New" w:cs="Browallia New"/>
          <w:sz w:val="28"/>
          <w:szCs w:val="28"/>
        </w:rPr>
        <w:t xml:space="preserve"> </w:t>
      </w:r>
      <w:r w:rsidRPr="00DC0B54">
        <w:rPr>
          <w:rFonts w:ascii="Browallia New" w:hAnsi="Browallia New" w:cs="Browallia New" w:hint="cs"/>
          <w:sz w:val="28"/>
          <w:szCs w:val="28"/>
          <w:cs/>
        </w:rPr>
        <w:t>เพื่อให้</w:t>
      </w:r>
      <w:r w:rsidR="00FF76D6">
        <w:rPr>
          <w:rFonts w:ascii="Browallia New" w:hAnsi="Browallia New" w:cs="Browallia New" w:hint="cs"/>
          <w:sz w:val="28"/>
          <w:szCs w:val="28"/>
          <w:cs/>
        </w:rPr>
        <w:t>ส</w:t>
      </w:r>
      <w:r w:rsidRPr="00DC0B54">
        <w:rPr>
          <w:rFonts w:ascii="Browallia New" w:hAnsi="Browallia New" w:cs="Browallia New" w:hint="cs"/>
          <w:sz w:val="28"/>
          <w:szCs w:val="28"/>
          <w:cs/>
        </w:rPr>
        <w:t>อดคล้องกับการจัดประเภทรายการบัญชีในปีปัจจุบันซึ่งไม่มีผลกระทบต่อกำไรหรือขาดทุนและส่วนของผู้ถือหุ้นการจัดประเภทดังกล่าวมีรายละเอียด ดังต่อไปนี้</w:t>
      </w:r>
    </w:p>
    <w:p w14:paraId="7F129F73" w14:textId="77777777" w:rsidR="00B45C57" w:rsidRDefault="00B45C57" w:rsidP="00B45C57">
      <w:pPr>
        <w:tabs>
          <w:tab w:val="clear" w:pos="227"/>
          <w:tab w:val="clear" w:pos="454"/>
        </w:tabs>
        <w:spacing w:line="240" w:lineRule="auto"/>
        <w:ind w:left="450"/>
        <w:jc w:val="thaiDistribute"/>
        <w:rPr>
          <w:rFonts w:ascii="Browallia New" w:hAnsi="Browallia New" w:cs="Browallia New"/>
          <w:sz w:val="28"/>
          <w:szCs w:val="28"/>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EB1F4D" w:rsidRPr="00BD29AC" w14:paraId="3161320F" w14:textId="77777777" w:rsidTr="006160B6">
        <w:trPr>
          <w:trHeight w:val="20"/>
        </w:trPr>
        <w:tc>
          <w:tcPr>
            <w:tcW w:w="3260" w:type="dxa"/>
          </w:tcPr>
          <w:p w14:paraId="08317FE5" w14:textId="77777777" w:rsidR="00EB1F4D" w:rsidRPr="00DD4C4B" w:rsidRDefault="00EB1F4D" w:rsidP="006160B6">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4C4B">
              <w:rPr>
                <w:rFonts w:ascii="Browallia New" w:hAnsi="Browallia New" w:cs="Browallia New"/>
                <w:sz w:val="28"/>
                <w:szCs w:val="28"/>
                <w:cs/>
              </w:rPr>
              <w:br w:type="page"/>
            </w:r>
            <w:r w:rsidRPr="00DD4C4B">
              <w:rPr>
                <w:rFonts w:ascii="Browallia New" w:hAnsi="Browallia New" w:cs="Browallia New"/>
                <w:sz w:val="28"/>
                <w:szCs w:val="28"/>
              </w:rPr>
              <w:br w:type="page"/>
            </w:r>
          </w:p>
        </w:tc>
        <w:tc>
          <w:tcPr>
            <w:tcW w:w="5812" w:type="dxa"/>
            <w:gridSpan w:val="5"/>
          </w:tcPr>
          <w:p w14:paraId="6E042DE2"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4C4B">
              <w:rPr>
                <w:rFonts w:ascii="Browallia New" w:hAnsi="Browallia New" w:cs="Browallia New"/>
                <w:sz w:val="28"/>
                <w:szCs w:val="28"/>
                <w:cs/>
              </w:rPr>
              <w:t xml:space="preserve">(หน่วย </w:t>
            </w:r>
            <w:r w:rsidRPr="00DD4C4B">
              <w:rPr>
                <w:rFonts w:ascii="Browallia New" w:hAnsi="Browallia New" w:cs="Browallia New"/>
                <w:sz w:val="28"/>
                <w:szCs w:val="28"/>
              </w:rPr>
              <w:t xml:space="preserve">: </w:t>
            </w:r>
            <w:r w:rsidRPr="00DD4C4B">
              <w:rPr>
                <w:rFonts w:ascii="Browallia New" w:hAnsi="Browallia New" w:cs="Browallia New" w:hint="cs"/>
                <w:sz w:val="28"/>
                <w:szCs w:val="28"/>
                <w:cs/>
              </w:rPr>
              <w:t>พัน</w:t>
            </w:r>
            <w:r w:rsidRPr="00DD4C4B">
              <w:rPr>
                <w:rFonts w:ascii="Browallia New" w:hAnsi="Browallia New" w:cs="Browallia New"/>
                <w:sz w:val="28"/>
                <w:szCs w:val="28"/>
                <w:cs/>
              </w:rPr>
              <w:t>บาท)</w:t>
            </w:r>
          </w:p>
        </w:tc>
      </w:tr>
      <w:tr w:rsidR="00EB1F4D" w:rsidRPr="00BD29AC" w14:paraId="04FABBD3" w14:textId="77777777" w:rsidTr="006160B6">
        <w:trPr>
          <w:trHeight w:val="20"/>
        </w:trPr>
        <w:tc>
          <w:tcPr>
            <w:tcW w:w="3260" w:type="dxa"/>
          </w:tcPr>
          <w:p w14:paraId="78CA4622" w14:textId="77777777" w:rsidR="00EB1F4D" w:rsidRPr="00DD4C4B" w:rsidRDefault="00EB1F4D" w:rsidP="006160B6">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02F17AA5" w14:textId="77777777" w:rsidR="00EB1F4D" w:rsidRPr="00DD4C4B" w:rsidRDefault="00EB1F4D" w:rsidP="006160B6">
            <w:pPr>
              <w:pStyle w:val="ListParagraph"/>
              <w:ind w:left="0"/>
              <w:jc w:val="center"/>
              <w:rPr>
                <w:rFonts w:ascii="Browallia New" w:eastAsia="Arial Unicode MS" w:hAnsi="Browallia New" w:cs="Browallia New"/>
                <w:spacing w:val="-4"/>
                <w:sz w:val="28"/>
                <w:szCs w:val="28"/>
                <w:cs/>
              </w:rPr>
            </w:pPr>
            <w:r w:rsidRPr="00DD4C4B">
              <w:rPr>
                <w:rFonts w:ascii="Browallia New" w:eastAsia="Arial Unicode MS" w:hAnsi="Browallia New" w:cs="Browallia New"/>
                <w:spacing w:val="-4"/>
                <w:sz w:val="28"/>
                <w:szCs w:val="28"/>
                <w:cs/>
              </w:rPr>
              <w:t>งบการเงิน</w:t>
            </w:r>
            <w:r w:rsidRPr="00DD4C4B">
              <w:rPr>
                <w:rFonts w:ascii="Browallia New" w:eastAsia="Arial Unicode MS" w:hAnsi="Browallia New" w:cs="Browallia New" w:hint="cs"/>
                <w:spacing w:val="-4"/>
                <w:sz w:val="28"/>
                <w:szCs w:val="28"/>
                <w:cs/>
              </w:rPr>
              <w:t>รวม</w:t>
            </w:r>
          </w:p>
        </w:tc>
      </w:tr>
      <w:tr w:rsidR="00EB1F4D" w:rsidRPr="00BD29AC" w14:paraId="76FF8101" w14:textId="77777777" w:rsidTr="006160B6">
        <w:trPr>
          <w:trHeight w:val="20"/>
        </w:trPr>
        <w:tc>
          <w:tcPr>
            <w:tcW w:w="3260" w:type="dxa"/>
          </w:tcPr>
          <w:p w14:paraId="220443C1" w14:textId="77777777" w:rsidR="00EB1F4D" w:rsidRPr="00DD4C4B" w:rsidRDefault="00EB1F4D" w:rsidP="006160B6">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843" w:type="dxa"/>
            <w:tcBorders>
              <w:bottom w:val="single" w:sz="4" w:space="0" w:color="auto"/>
            </w:tcBorders>
          </w:tcPr>
          <w:p w14:paraId="18A81321"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4C4B">
              <w:rPr>
                <w:rFonts w:ascii="Browallia New" w:hAnsi="Browallia New" w:cs="Browallia New" w:hint="cs"/>
                <w:spacing w:val="-2"/>
                <w:sz w:val="28"/>
                <w:szCs w:val="28"/>
                <w:cs/>
              </w:rPr>
              <w:t>ตามที่เคย</w:t>
            </w:r>
            <w:r>
              <w:rPr>
                <w:rFonts w:ascii="Browallia New" w:hAnsi="Browallia New" w:cs="Browallia New"/>
                <w:spacing w:val="-2"/>
                <w:sz w:val="28"/>
                <w:szCs w:val="28"/>
                <w:cs/>
              </w:rPr>
              <w:br/>
            </w:r>
            <w:r w:rsidRPr="00DD4C4B">
              <w:rPr>
                <w:rFonts w:ascii="Browallia New" w:hAnsi="Browallia New" w:cs="Browallia New" w:hint="cs"/>
                <w:spacing w:val="-2"/>
                <w:sz w:val="28"/>
                <w:szCs w:val="28"/>
                <w:cs/>
              </w:rPr>
              <w:t>รายงานไว้</w:t>
            </w:r>
          </w:p>
        </w:tc>
        <w:tc>
          <w:tcPr>
            <w:tcW w:w="283" w:type="dxa"/>
            <w:tcBorders>
              <w:top w:val="single" w:sz="4" w:space="0" w:color="auto"/>
            </w:tcBorders>
          </w:tcPr>
          <w:p w14:paraId="02F2A349"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316ECB86"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4C4B">
              <w:rPr>
                <w:rFonts w:ascii="Browallia New" w:hAnsi="Browallia New" w:cs="Browallia New" w:hint="cs"/>
                <w:spacing w:val="-2"/>
                <w:sz w:val="28"/>
                <w:szCs w:val="28"/>
                <w:cs/>
              </w:rPr>
              <w:t xml:space="preserve">เพิ่มขึ้น </w:t>
            </w:r>
            <w:r>
              <w:rPr>
                <w:rFonts w:ascii="Browallia New" w:hAnsi="Browallia New" w:cs="Browallia New"/>
                <w:spacing w:val="-2"/>
                <w:sz w:val="28"/>
                <w:szCs w:val="28"/>
                <w:cs/>
              </w:rPr>
              <w:br/>
            </w:r>
            <w:r w:rsidRPr="00DD4C4B">
              <w:rPr>
                <w:rFonts w:ascii="Browallia New" w:hAnsi="Browallia New" w:cs="Browallia New"/>
                <w:spacing w:val="-2"/>
                <w:sz w:val="28"/>
                <w:szCs w:val="28"/>
              </w:rPr>
              <w:t>(</w:t>
            </w:r>
            <w:r w:rsidRPr="00DD4C4B">
              <w:rPr>
                <w:rFonts w:ascii="Browallia New" w:hAnsi="Browallia New" w:cs="Browallia New" w:hint="cs"/>
                <w:spacing w:val="-2"/>
                <w:sz w:val="28"/>
                <w:szCs w:val="28"/>
                <w:cs/>
              </w:rPr>
              <w:t>ลดลง</w:t>
            </w:r>
            <w:r w:rsidRPr="00DD4C4B">
              <w:rPr>
                <w:rFonts w:ascii="Browallia New" w:hAnsi="Browallia New" w:cs="Browallia New"/>
                <w:spacing w:val="-2"/>
                <w:sz w:val="28"/>
                <w:szCs w:val="28"/>
              </w:rPr>
              <w:t>)</w:t>
            </w:r>
          </w:p>
        </w:tc>
        <w:tc>
          <w:tcPr>
            <w:tcW w:w="284" w:type="dxa"/>
          </w:tcPr>
          <w:p w14:paraId="0282A505"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69016EAB" w14:textId="77777777" w:rsidR="00EB1F4D" w:rsidRPr="00DD4C4B"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4C4B">
              <w:rPr>
                <w:rFonts w:ascii="Browallia New" w:hAnsi="Browallia New" w:cs="Browallia New" w:hint="cs"/>
                <w:sz w:val="28"/>
                <w:szCs w:val="28"/>
                <w:cs/>
              </w:rPr>
              <w:t>ตามที่จัดประเภทใหม่</w:t>
            </w:r>
          </w:p>
        </w:tc>
      </w:tr>
      <w:tr w:rsidR="00EB1F4D" w:rsidRPr="00BD29AC" w14:paraId="330407D2" w14:textId="77777777" w:rsidTr="006160B6">
        <w:trPr>
          <w:trHeight w:val="257"/>
        </w:trPr>
        <w:tc>
          <w:tcPr>
            <w:tcW w:w="3260" w:type="dxa"/>
          </w:tcPr>
          <w:p w14:paraId="43050B95" w14:textId="77777777" w:rsidR="00EB1F4D" w:rsidRPr="00BD29AC" w:rsidRDefault="00EB1F4D" w:rsidP="006160B6">
            <w:pPr>
              <w:tabs>
                <w:tab w:val="left" w:pos="360"/>
                <w:tab w:val="left" w:pos="2160"/>
                <w:tab w:val="left" w:pos="2880"/>
              </w:tabs>
              <w:spacing w:line="240" w:lineRule="auto"/>
              <w:ind w:right="-43"/>
              <w:rPr>
                <w:rFonts w:ascii="Browallia New" w:hAnsi="Browallia New" w:cs="Browallia New"/>
                <w:sz w:val="28"/>
                <w:szCs w:val="28"/>
                <w:highlight w:val="yellow"/>
              </w:rPr>
            </w:pPr>
          </w:p>
        </w:tc>
        <w:tc>
          <w:tcPr>
            <w:tcW w:w="1843" w:type="dxa"/>
            <w:tcBorders>
              <w:top w:val="single" w:sz="4" w:space="0" w:color="auto"/>
            </w:tcBorders>
          </w:tcPr>
          <w:p w14:paraId="339A35A9"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3E0968C4"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Borders>
              <w:top w:val="single" w:sz="4" w:space="0" w:color="auto"/>
            </w:tcBorders>
          </w:tcPr>
          <w:p w14:paraId="0A04EEEA"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7A4E33F6"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252C63F9"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r>
      <w:tr w:rsidR="00EB1F4D" w:rsidRPr="00BD29AC" w14:paraId="70BBB2C8" w14:textId="77777777" w:rsidTr="006160B6">
        <w:trPr>
          <w:trHeight w:val="257"/>
        </w:trPr>
        <w:tc>
          <w:tcPr>
            <w:tcW w:w="3260" w:type="dxa"/>
          </w:tcPr>
          <w:p w14:paraId="3CACDE41" w14:textId="77777777" w:rsidR="00EB1F4D" w:rsidRPr="00BD29AC" w:rsidRDefault="00EB1F4D" w:rsidP="006160B6">
            <w:pPr>
              <w:tabs>
                <w:tab w:val="left" w:pos="360"/>
                <w:tab w:val="left" w:pos="2160"/>
                <w:tab w:val="left" w:pos="2880"/>
              </w:tabs>
              <w:spacing w:line="240" w:lineRule="auto"/>
              <w:ind w:right="-43"/>
              <w:rPr>
                <w:rFonts w:ascii="Browallia New" w:hAnsi="Browallia New" w:cs="Browallia New"/>
                <w:b/>
                <w:bCs/>
                <w:sz w:val="28"/>
                <w:szCs w:val="28"/>
                <w:highlight w:val="yellow"/>
              </w:rPr>
            </w:pPr>
            <w:r w:rsidRPr="003E3A61">
              <w:rPr>
                <w:rFonts w:ascii="Browallia New" w:hAnsi="Browallia New" w:cs="Browallia New"/>
                <w:b/>
                <w:bCs/>
                <w:sz w:val="28"/>
                <w:szCs w:val="28"/>
                <w:cs/>
              </w:rPr>
              <w:t>งบแสดงฐานะการเงิน</w:t>
            </w:r>
          </w:p>
        </w:tc>
        <w:tc>
          <w:tcPr>
            <w:tcW w:w="1843" w:type="dxa"/>
          </w:tcPr>
          <w:p w14:paraId="4ED72AB8"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2F8EBD25"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11FB084A"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6679BC2C"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6734D426" w14:textId="77777777" w:rsidR="00EB1F4D" w:rsidRPr="00BD29AC" w:rsidRDefault="00EB1F4D" w:rsidP="006160B6">
            <w:pPr>
              <w:tabs>
                <w:tab w:val="left" w:pos="360"/>
              </w:tabs>
              <w:spacing w:line="240" w:lineRule="auto"/>
              <w:ind w:right="912"/>
              <w:jc w:val="right"/>
              <w:rPr>
                <w:rFonts w:ascii="Browallia New" w:hAnsi="Browallia New" w:cs="Browallia New"/>
                <w:sz w:val="28"/>
                <w:szCs w:val="28"/>
                <w:highlight w:val="yellow"/>
              </w:rPr>
            </w:pPr>
          </w:p>
        </w:tc>
      </w:tr>
      <w:tr w:rsidR="00EB1F4D" w:rsidRPr="00BD29AC" w14:paraId="1B024E7C" w14:textId="77777777" w:rsidTr="006160B6">
        <w:trPr>
          <w:trHeight w:val="257"/>
        </w:trPr>
        <w:tc>
          <w:tcPr>
            <w:tcW w:w="3260" w:type="dxa"/>
          </w:tcPr>
          <w:p w14:paraId="6BC6A1F5" w14:textId="77777777" w:rsidR="00EB1F4D" w:rsidRPr="00BD29AC" w:rsidRDefault="00EB1F4D" w:rsidP="006160B6">
            <w:pPr>
              <w:spacing w:line="240" w:lineRule="auto"/>
              <w:ind w:left="169" w:hanging="142"/>
              <w:rPr>
                <w:rFonts w:ascii="Browallia New" w:hAnsi="Browallia New" w:cs="Browallia New"/>
                <w:sz w:val="28"/>
                <w:szCs w:val="28"/>
                <w:highlight w:val="yellow"/>
                <w:cs/>
              </w:rPr>
            </w:pPr>
            <w:r w:rsidRPr="0059332A">
              <w:rPr>
                <w:rFonts w:ascii="Browallia New" w:hAnsi="Browallia New" w:cs="Browallia New"/>
                <w:sz w:val="28"/>
                <w:szCs w:val="28"/>
                <w:cs/>
              </w:rPr>
              <w:t>ต้นทุนการพัฒนาอสังหาริมทรัพย์ - สุทธิ</w:t>
            </w:r>
          </w:p>
        </w:tc>
        <w:tc>
          <w:tcPr>
            <w:tcW w:w="1843" w:type="dxa"/>
          </w:tcPr>
          <w:p w14:paraId="3E402539"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rPr>
            </w:pPr>
          </w:p>
          <w:p w14:paraId="3DE0C0DE"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2,466,443</w:t>
            </w:r>
          </w:p>
        </w:tc>
        <w:tc>
          <w:tcPr>
            <w:tcW w:w="283" w:type="dxa"/>
          </w:tcPr>
          <w:p w14:paraId="7253D139"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148E69FA"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6844F72"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136,255</w:t>
            </w:r>
          </w:p>
        </w:tc>
        <w:tc>
          <w:tcPr>
            <w:tcW w:w="284" w:type="dxa"/>
          </w:tcPr>
          <w:p w14:paraId="0CE8A807"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482BF53"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36F2C87E"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2,602,698</w:t>
            </w:r>
          </w:p>
        </w:tc>
      </w:tr>
      <w:tr w:rsidR="00EB1F4D" w:rsidRPr="00BD29AC" w14:paraId="121B500C" w14:textId="77777777" w:rsidTr="006160B6">
        <w:trPr>
          <w:trHeight w:val="257"/>
        </w:trPr>
        <w:tc>
          <w:tcPr>
            <w:tcW w:w="3260" w:type="dxa"/>
          </w:tcPr>
          <w:p w14:paraId="4289B42D" w14:textId="77777777" w:rsidR="00EB1F4D" w:rsidRPr="00BD29AC" w:rsidRDefault="00EB1F4D" w:rsidP="006160B6">
            <w:pPr>
              <w:spacing w:line="240" w:lineRule="auto"/>
              <w:ind w:left="169" w:hanging="142"/>
              <w:rPr>
                <w:rFonts w:ascii="Browallia New" w:hAnsi="Browallia New" w:cs="Browallia New"/>
                <w:sz w:val="28"/>
                <w:szCs w:val="28"/>
                <w:highlight w:val="yellow"/>
                <w:cs/>
              </w:rPr>
            </w:pPr>
            <w:r w:rsidRPr="0059332A">
              <w:rPr>
                <w:rFonts w:ascii="Browallia New" w:hAnsi="Browallia New" w:cs="Browallia New"/>
                <w:sz w:val="28"/>
                <w:szCs w:val="28"/>
                <w:cs/>
              </w:rPr>
              <w:t>อสังหาริมทรัพย์เพื่อการลงทุน</w:t>
            </w:r>
          </w:p>
        </w:tc>
        <w:tc>
          <w:tcPr>
            <w:tcW w:w="1843" w:type="dxa"/>
          </w:tcPr>
          <w:p w14:paraId="37D206FA"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945,634</w:t>
            </w:r>
          </w:p>
        </w:tc>
        <w:tc>
          <w:tcPr>
            <w:tcW w:w="283" w:type="dxa"/>
          </w:tcPr>
          <w:p w14:paraId="0F627C7D"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04E8ED1"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(170,924)</w:t>
            </w:r>
          </w:p>
        </w:tc>
        <w:tc>
          <w:tcPr>
            <w:tcW w:w="284" w:type="dxa"/>
          </w:tcPr>
          <w:p w14:paraId="70C9C5BC"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07B3A706"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774,710</w:t>
            </w:r>
          </w:p>
        </w:tc>
      </w:tr>
      <w:tr w:rsidR="00EB1F4D" w:rsidRPr="00BD29AC" w14:paraId="0DB11352" w14:textId="77777777" w:rsidTr="006160B6">
        <w:trPr>
          <w:trHeight w:val="195"/>
        </w:trPr>
        <w:tc>
          <w:tcPr>
            <w:tcW w:w="3260" w:type="dxa"/>
          </w:tcPr>
          <w:p w14:paraId="3CDA9F0C" w14:textId="77777777" w:rsidR="00EB1F4D" w:rsidRPr="00BD29AC" w:rsidRDefault="00EB1F4D" w:rsidP="006160B6">
            <w:pPr>
              <w:spacing w:line="240" w:lineRule="auto"/>
              <w:ind w:left="169" w:hanging="142"/>
              <w:rPr>
                <w:rFonts w:ascii="Browallia New" w:hAnsi="Browallia New" w:cs="Browallia New"/>
                <w:sz w:val="28"/>
                <w:szCs w:val="28"/>
                <w:highlight w:val="yellow"/>
              </w:rPr>
            </w:pPr>
            <w:r w:rsidRPr="003E3A61">
              <w:rPr>
                <w:rFonts w:ascii="Browallia New" w:hAnsi="Browallia New" w:cs="Browallia New"/>
                <w:sz w:val="28"/>
                <w:szCs w:val="28"/>
                <w:cs/>
              </w:rPr>
              <w:t>ที่ดินรอการพัฒนา</w:t>
            </w:r>
          </w:p>
        </w:tc>
        <w:tc>
          <w:tcPr>
            <w:tcW w:w="1843" w:type="dxa"/>
          </w:tcPr>
          <w:p w14:paraId="2A145C2A"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B624E3">
              <w:rPr>
                <w:rFonts w:ascii="Browallia New" w:hAnsi="Browallia New" w:cs="Browallia New"/>
                <w:sz w:val="28"/>
                <w:szCs w:val="28"/>
                <w:lang w:val="en-GB"/>
              </w:rPr>
              <w:t>-</w:t>
            </w:r>
          </w:p>
        </w:tc>
        <w:tc>
          <w:tcPr>
            <w:tcW w:w="283" w:type="dxa"/>
          </w:tcPr>
          <w:p w14:paraId="6A2071B3" w14:textId="77777777" w:rsidR="00EB1F4D" w:rsidRPr="00B624E3"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79B6D3F0"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34,669</w:t>
            </w:r>
          </w:p>
        </w:tc>
        <w:tc>
          <w:tcPr>
            <w:tcW w:w="284" w:type="dxa"/>
          </w:tcPr>
          <w:p w14:paraId="75ED9E50" w14:textId="77777777" w:rsidR="00EB1F4D" w:rsidRPr="00B624E3" w:rsidRDefault="00EB1F4D"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37DF5448" w14:textId="77777777" w:rsidR="00EB1F4D" w:rsidRPr="00B624E3" w:rsidRDefault="00EB1F4D" w:rsidP="006160B6">
            <w:pPr>
              <w:tabs>
                <w:tab w:val="clear" w:pos="680"/>
                <w:tab w:val="clear" w:pos="907"/>
                <w:tab w:val="left" w:pos="360"/>
              </w:tabs>
              <w:spacing w:line="240" w:lineRule="auto"/>
              <w:ind w:right="15"/>
              <w:jc w:val="right"/>
              <w:rPr>
                <w:rFonts w:ascii="Browallia New" w:hAnsi="Browallia New" w:cs="Browallia New"/>
                <w:sz w:val="28"/>
                <w:szCs w:val="28"/>
              </w:rPr>
            </w:pPr>
            <w:r w:rsidRPr="00B624E3">
              <w:rPr>
                <w:rFonts w:ascii="Browallia New" w:hAnsi="Browallia New" w:cs="Browallia New"/>
                <w:sz w:val="28"/>
                <w:szCs w:val="28"/>
              </w:rPr>
              <w:t>34,669</w:t>
            </w:r>
          </w:p>
        </w:tc>
      </w:tr>
      <w:tr w:rsidR="00456DEB" w:rsidRPr="00BD29AC" w14:paraId="3CAE898D" w14:textId="77777777" w:rsidTr="006160B6">
        <w:trPr>
          <w:trHeight w:val="195"/>
        </w:trPr>
        <w:tc>
          <w:tcPr>
            <w:tcW w:w="3260" w:type="dxa"/>
          </w:tcPr>
          <w:p w14:paraId="295E59DE" w14:textId="77777777" w:rsidR="00456DEB" w:rsidRPr="003E3A61" w:rsidRDefault="00456DEB" w:rsidP="006160B6">
            <w:pPr>
              <w:spacing w:line="240" w:lineRule="auto"/>
              <w:ind w:left="169" w:hanging="142"/>
              <w:rPr>
                <w:rFonts w:ascii="Browallia New" w:hAnsi="Browallia New" w:cs="Browallia New"/>
                <w:sz w:val="28"/>
                <w:szCs w:val="28"/>
                <w:cs/>
              </w:rPr>
            </w:pPr>
          </w:p>
        </w:tc>
        <w:tc>
          <w:tcPr>
            <w:tcW w:w="1843" w:type="dxa"/>
          </w:tcPr>
          <w:p w14:paraId="23AA5ECF"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283" w:type="dxa"/>
          </w:tcPr>
          <w:p w14:paraId="5A03F7C6"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65455932"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rPr>
            </w:pPr>
          </w:p>
        </w:tc>
        <w:tc>
          <w:tcPr>
            <w:tcW w:w="284" w:type="dxa"/>
          </w:tcPr>
          <w:p w14:paraId="307BAD14"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13ABB0E9"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rPr>
            </w:pPr>
          </w:p>
        </w:tc>
      </w:tr>
      <w:tr w:rsidR="00456DEB" w:rsidRPr="00BD29AC" w14:paraId="5F04B193" w14:textId="77777777" w:rsidTr="006160B6">
        <w:trPr>
          <w:trHeight w:val="195"/>
        </w:trPr>
        <w:tc>
          <w:tcPr>
            <w:tcW w:w="3260" w:type="dxa"/>
          </w:tcPr>
          <w:p w14:paraId="11E10592" w14:textId="0653F8C9" w:rsidR="00456DEB" w:rsidRPr="003E3A61" w:rsidRDefault="00456DEB" w:rsidP="006160B6">
            <w:pPr>
              <w:spacing w:line="240" w:lineRule="auto"/>
              <w:ind w:left="169" w:hanging="142"/>
              <w:rPr>
                <w:rFonts w:ascii="Browallia New" w:hAnsi="Browallia New" w:cs="Browallia New"/>
                <w:sz w:val="28"/>
                <w:szCs w:val="28"/>
                <w:cs/>
              </w:rPr>
            </w:pPr>
            <w:r w:rsidRPr="003E3A61">
              <w:rPr>
                <w:rFonts w:ascii="Browallia New" w:hAnsi="Browallia New" w:cs="Browallia New"/>
                <w:b/>
                <w:bCs/>
                <w:sz w:val="28"/>
                <w:szCs w:val="28"/>
                <w:cs/>
              </w:rPr>
              <w:t>งบ</w:t>
            </w:r>
            <w:r>
              <w:rPr>
                <w:rFonts w:ascii="Browallia New" w:hAnsi="Browallia New" w:cs="Browallia New" w:hint="cs"/>
                <w:b/>
                <w:bCs/>
                <w:sz w:val="28"/>
                <w:szCs w:val="28"/>
                <w:cs/>
              </w:rPr>
              <w:t>กำไร</w:t>
            </w:r>
            <w:r w:rsidR="00671633">
              <w:rPr>
                <w:rFonts w:ascii="Browallia New" w:hAnsi="Browallia New" w:cs="Browallia New" w:hint="cs"/>
                <w:b/>
                <w:bCs/>
                <w:sz w:val="28"/>
                <w:szCs w:val="28"/>
                <w:cs/>
              </w:rPr>
              <w:t>ขาดทุนเบ็ดเสร็จ</w:t>
            </w:r>
          </w:p>
        </w:tc>
        <w:tc>
          <w:tcPr>
            <w:tcW w:w="1843" w:type="dxa"/>
          </w:tcPr>
          <w:p w14:paraId="009F66DE"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283" w:type="dxa"/>
          </w:tcPr>
          <w:p w14:paraId="7E3A084B"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135D278D"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rPr>
            </w:pPr>
          </w:p>
        </w:tc>
        <w:tc>
          <w:tcPr>
            <w:tcW w:w="284" w:type="dxa"/>
          </w:tcPr>
          <w:p w14:paraId="77C30670"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0FDAFC10" w14:textId="77777777" w:rsidR="00456DEB" w:rsidRPr="00B624E3" w:rsidRDefault="00456DEB" w:rsidP="006160B6">
            <w:pPr>
              <w:tabs>
                <w:tab w:val="clear" w:pos="680"/>
                <w:tab w:val="clear" w:pos="907"/>
                <w:tab w:val="left" w:pos="360"/>
              </w:tabs>
              <w:spacing w:line="240" w:lineRule="auto"/>
              <w:ind w:right="15"/>
              <w:jc w:val="right"/>
              <w:rPr>
                <w:rFonts w:ascii="Browallia New" w:hAnsi="Browallia New" w:cs="Browallia New"/>
                <w:sz w:val="28"/>
                <w:szCs w:val="28"/>
              </w:rPr>
            </w:pPr>
          </w:p>
        </w:tc>
      </w:tr>
      <w:tr w:rsidR="00456DEB" w:rsidRPr="00BD29AC" w14:paraId="1E0A4632" w14:textId="77777777" w:rsidTr="006160B6">
        <w:trPr>
          <w:trHeight w:val="195"/>
        </w:trPr>
        <w:tc>
          <w:tcPr>
            <w:tcW w:w="3260" w:type="dxa"/>
          </w:tcPr>
          <w:p w14:paraId="5AF06915" w14:textId="13714DBA" w:rsidR="00456DEB" w:rsidRPr="003E3A61" w:rsidRDefault="00671633" w:rsidP="006160B6">
            <w:pPr>
              <w:spacing w:line="240" w:lineRule="auto"/>
              <w:ind w:left="169" w:hanging="142"/>
              <w:rPr>
                <w:rFonts w:ascii="Browallia New" w:hAnsi="Browallia New" w:cs="Browallia New"/>
                <w:sz w:val="28"/>
                <w:szCs w:val="28"/>
                <w:cs/>
              </w:rPr>
            </w:pPr>
            <w:r>
              <w:rPr>
                <w:rFonts w:ascii="Browallia New" w:hAnsi="Browallia New" w:cs="Browallia New" w:hint="cs"/>
                <w:sz w:val="28"/>
                <w:szCs w:val="28"/>
                <w:cs/>
              </w:rPr>
              <w:t>ค่าใช้จ่ายในการบริหาร</w:t>
            </w:r>
          </w:p>
        </w:tc>
        <w:tc>
          <w:tcPr>
            <w:tcW w:w="1843" w:type="dxa"/>
          </w:tcPr>
          <w:p w14:paraId="53FC3134" w14:textId="0342CD8D" w:rsidR="00456DEB" w:rsidRPr="00B624E3" w:rsidRDefault="004204F3"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864,</w:t>
            </w:r>
            <w:r w:rsidR="00456837">
              <w:rPr>
                <w:rFonts w:ascii="Browallia New" w:hAnsi="Browallia New" w:cs="Browallia New"/>
                <w:sz w:val="28"/>
                <w:szCs w:val="28"/>
                <w:lang w:val="en-GB"/>
              </w:rPr>
              <w:t>2</w:t>
            </w:r>
            <w:r w:rsidR="00DB08EF">
              <w:rPr>
                <w:rFonts w:ascii="Browallia New" w:hAnsi="Browallia New" w:cs="Browallia New"/>
                <w:sz w:val="28"/>
                <w:szCs w:val="28"/>
                <w:lang w:val="en-GB"/>
              </w:rPr>
              <w:t>79</w:t>
            </w:r>
          </w:p>
        </w:tc>
        <w:tc>
          <w:tcPr>
            <w:tcW w:w="283" w:type="dxa"/>
          </w:tcPr>
          <w:p w14:paraId="0CF88B49"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36041882" w14:textId="475D2E55" w:rsidR="00456DEB" w:rsidRPr="00B624E3" w:rsidRDefault="00671633" w:rsidP="006160B6">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(14,198)</w:t>
            </w:r>
          </w:p>
        </w:tc>
        <w:tc>
          <w:tcPr>
            <w:tcW w:w="284" w:type="dxa"/>
          </w:tcPr>
          <w:p w14:paraId="562CF46A"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15A96166" w14:textId="46A8DC3F" w:rsidR="00456DEB" w:rsidRPr="00B624E3" w:rsidRDefault="000E3A69" w:rsidP="006160B6">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850</w:t>
            </w:r>
            <w:r w:rsidR="00DB08EF">
              <w:rPr>
                <w:rFonts w:ascii="Browallia New" w:hAnsi="Browallia New" w:cs="Browallia New"/>
                <w:sz w:val="28"/>
                <w:szCs w:val="28"/>
              </w:rPr>
              <w:t>,081</w:t>
            </w:r>
          </w:p>
        </w:tc>
      </w:tr>
      <w:tr w:rsidR="00456DEB" w:rsidRPr="00BD29AC" w14:paraId="03DC7E5D" w14:textId="77777777" w:rsidTr="006160B6">
        <w:trPr>
          <w:trHeight w:val="195"/>
        </w:trPr>
        <w:tc>
          <w:tcPr>
            <w:tcW w:w="3260" w:type="dxa"/>
          </w:tcPr>
          <w:p w14:paraId="56D40FCC" w14:textId="50649144" w:rsidR="00456DEB" w:rsidRPr="003E3A61" w:rsidRDefault="00671633" w:rsidP="006160B6">
            <w:pPr>
              <w:spacing w:line="240" w:lineRule="auto"/>
              <w:ind w:left="169" w:hanging="142"/>
              <w:rPr>
                <w:rFonts w:ascii="Browallia New" w:hAnsi="Browallia New" w:cs="Browallia New"/>
                <w:sz w:val="28"/>
                <w:szCs w:val="28"/>
                <w:cs/>
              </w:rPr>
            </w:pPr>
            <w:r>
              <w:rPr>
                <w:rFonts w:ascii="Browallia New" w:hAnsi="Browallia New" w:cs="Browallia New" w:hint="cs"/>
                <w:sz w:val="28"/>
                <w:szCs w:val="28"/>
                <w:cs/>
              </w:rPr>
              <w:t>ต้นทุนทางการเงิน</w:t>
            </w:r>
          </w:p>
        </w:tc>
        <w:tc>
          <w:tcPr>
            <w:tcW w:w="1843" w:type="dxa"/>
          </w:tcPr>
          <w:p w14:paraId="206EE372" w14:textId="67BE06F9" w:rsidR="00456DEB" w:rsidRPr="00B624E3" w:rsidRDefault="00456837"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285,256</w:t>
            </w:r>
          </w:p>
        </w:tc>
        <w:tc>
          <w:tcPr>
            <w:tcW w:w="283" w:type="dxa"/>
          </w:tcPr>
          <w:p w14:paraId="59185A30"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1648D21C" w14:textId="5291BE60" w:rsidR="00456DEB" w:rsidRPr="00B624E3" w:rsidRDefault="00671633" w:rsidP="006160B6">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14,198</w:t>
            </w:r>
          </w:p>
        </w:tc>
        <w:tc>
          <w:tcPr>
            <w:tcW w:w="284" w:type="dxa"/>
          </w:tcPr>
          <w:p w14:paraId="02B13A84" w14:textId="77777777" w:rsidR="00456DEB" w:rsidRPr="00B624E3" w:rsidRDefault="00456DEB"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641E9239" w14:textId="6EDD2DEA" w:rsidR="00456DEB" w:rsidRPr="00B624E3" w:rsidRDefault="005C31B6" w:rsidP="006160B6">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299,454</w:t>
            </w:r>
          </w:p>
        </w:tc>
      </w:tr>
    </w:tbl>
    <w:p w14:paraId="2F19208C" w14:textId="77777777" w:rsidR="00B45C57" w:rsidRDefault="00B45C57" w:rsidP="00B45C57"/>
    <w:p w14:paraId="72026D0E" w14:textId="77777777" w:rsidR="00B45C57" w:rsidRDefault="00B45C57" w:rsidP="00B45C57"/>
    <w:tbl>
      <w:tblPr>
        <w:tblW w:w="9072" w:type="dxa"/>
        <w:tblInd w:w="284" w:type="dxa"/>
        <w:tblLook w:val="01E0" w:firstRow="1" w:lastRow="1" w:firstColumn="1" w:lastColumn="1" w:noHBand="0" w:noVBand="0"/>
      </w:tblPr>
      <w:tblGrid>
        <w:gridCol w:w="3260"/>
        <w:gridCol w:w="1843"/>
        <w:gridCol w:w="283"/>
        <w:gridCol w:w="1701"/>
        <w:gridCol w:w="284"/>
        <w:gridCol w:w="1701"/>
      </w:tblGrid>
      <w:tr w:rsidR="00431A62" w:rsidRPr="00BD29AC" w14:paraId="04D7DBA0" w14:textId="77777777" w:rsidTr="006160B6">
        <w:trPr>
          <w:trHeight w:val="20"/>
        </w:trPr>
        <w:tc>
          <w:tcPr>
            <w:tcW w:w="3260" w:type="dxa"/>
          </w:tcPr>
          <w:p w14:paraId="5D7F86B8" w14:textId="77777777" w:rsidR="00431A62" w:rsidRPr="00BD29AC" w:rsidRDefault="00431A62" w:rsidP="006160B6">
            <w:pPr>
              <w:tabs>
                <w:tab w:val="left" w:pos="360"/>
                <w:tab w:val="left" w:pos="2160"/>
                <w:tab w:val="left" w:pos="2880"/>
              </w:tabs>
              <w:spacing w:line="240" w:lineRule="auto"/>
              <w:ind w:right="-198"/>
              <w:jc w:val="center"/>
              <w:rPr>
                <w:rFonts w:ascii="Browallia New" w:hAnsi="Browallia New" w:cs="Browallia New"/>
                <w:sz w:val="28"/>
                <w:szCs w:val="28"/>
                <w:highlight w:val="yellow"/>
                <w:u w:val="single"/>
              </w:rPr>
            </w:pPr>
            <w:r w:rsidRPr="00BD29AC">
              <w:rPr>
                <w:rFonts w:ascii="Browallia New" w:hAnsi="Browallia New" w:cs="Browallia New"/>
                <w:sz w:val="28"/>
                <w:szCs w:val="28"/>
                <w:highlight w:val="yellow"/>
                <w:cs/>
              </w:rPr>
              <w:br w:type="page"/>
            </w:r>
            <w:r w:rsidRPr="00BD29AC">
              <w:rPr>
                <w:rFonts w:ascii="Browallia New" w:hAnsi="Browallia New" w:cs="Browallia New"/>
                <w:sz w:val="28"/>
                <w:szCs w:val="28"/>
                <w:highlight w:val="yellow"/>
              </w:rPr>
              <w:br w:type="page"/>
            </w:r>
          </w:p>
        </w:tc>
        <w:tc>
          <w:tcPr>
            <w:tcW w:w="5812" w:type="dxa"/>
            <w:gridSpan w:val="5"/>
          </w:tcPr>
          <w:p w14:paraId="00602E2B"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7C53DC">
              <w:rPr>
                <w:rFonts w:ascii="Browallia New" w:hAnsi="Browallia New" w:cs="Browallia New"/>
                <w:sz w:val="28"/>
                <w:szCs w:val="28"/>
                <w:cs/>
              </w:rPr>
              <w:t xml:space="preserve">(หน่วย </w:t>
            </w:r>
            <w:r w:rsidRPr="007C53DC">
              <w:rPr>
                <w:rFonts w:ascii="Browallia New" w:hAnsi="Browallia New" w:cs="Browallia New"/>
                <w:sz w:val="28"/>
                <w:szCs w:val="28"/>
              </w:rPr>
              <w:t xml:space="preserve">: </w:t>
            </w:r>
            <w:r w:rsidRPr="007C53DC">
              <w:rPr>
                <w:rFonts w:ascii="Browallia New" w:hAnsi="Browallia New" w:cs="Browallia New" w:hint="cs"/>
                <w:sz w:val="28"/>
                <w:szCs w:val="28"/>
                <w:cs/>
              </w:rPr>
              <w:t>พัน</w:t>
            </w:r>
            <w:r w:rsidRPr="007C53DC">
              <w:rPr>
                <w:rFonts w:ascii="Browallia New" w:hAnsi="Browallia New" w:cs="Browallia New"/>
                <w:sz w:val="28"/>
                <w:szCs w:val="28"/>
                <w:cs/>
              </w:rPr>
              <w:t>บาท)</w:t>
            </w:r>
          </w:p>
        </w:tc>
      </w:tr>
      <w:tr w:rsidR="00431A62" w:rsidRPr="00BD29AC" w14:paraId="6C6899BB" w14:textId="77777777" w:rsidTr="006160B6">
        <w:trPr>
          <w:trHeight w:val="20"/>
        </w:trPr>
        <w:tc>
          <w:tcPr>
            <w:tcW w:w="3260" w:type="dxa"/>
          </w:tcPr>
          <w:p w14:paraId="68113ED9" w14:textId="77777777" w:rsidR="00431A62" w:rsidRPr="00BD29AC" w:rsidRDefault="00431A62" w:rsidP="006160B6">
            <w:pPr>
              <w:tabs>
                <w:tab w:val="left" w:pos="360"/>
                <w:tab w:val="left" w:pos="2160"/>
                <w:tab w:val="left" w:pos="2880"/>
              </w:tabs>
              <w:spacing w:line="240" w:lineRule="auto"/>
              <w:ind w:right="-43"/>
              <w:jc w:val="center"/>
              <w:rPr>
                <w:rFonts w:ascii="Browallia New" w:hAnsi="Browallia New" w:cs="Browallia New"/>
                <w:sz w:val="28"/>
                <w:szCs w:val="28"/>
                <w:highlight w:val="yellow"/>
                <w:u w:val="single"/>
              </w:rPr>
            </w:pPr>
          </w:p>
        </w:tc>
        <w:tc>
          <w:tcPr>
            <w:tcW w:w="5812" w:type="dxa"/>
            <w:gridSpan w:val="5"/>
            <w:tcBorders>
              <w:bottom w:val="single" w:sz="4" w:space="0" w:color="auto"/>
            </w:tcBorders>
          </w:tcPr>
          <w:p w14:paraId="78A4FC1B" w14:textId="77777777" w:rsidR="00431A62" w:rsidRPr="007C53DC" w:rsidRDefault="00431A62" w:rsidP="006160B6">
            <w:pPr>
              <w:pStyle w:val="ListParagraph"/>
              <w:ind w:left="0"/>
              <w:jc w:val="center"/>
              <w:rPr>
                <w:rFonts w:ascii="Browallia New" w:eastAsia="Arial Unicode MS" w:hAnsi="Browallia New" w:cs="Browallia New"/>
                <w:spacing w:val="-4"/>
                <w:sz w:val="28"/>
                <w:szCs w:val="28"/>
                <w:cs/>
              </w:rPr>
            </w:pPr>
            <w:r w:rsidRPr="007C53DC">
              <w:rPr>
                <w:rFonts w:ascii="Browallia New" w:eastAsia="Arial Unicode MS" w:hAnsi="Browallia New" w:cs="Browallia New"/>
                <w:spacing w:val="-4"/>
                <w:sz w:val="28"/>
                <w:szCs w:val="28"/>
                <w:cs/>
              </w:rPr>
              <w:t>งบการเงินเฉพาะของบริษัท</w:t>
            </w:r>
          </w:p>
        </w:tc>
      </w:tr>
      <w:tr w:rsidR="00431A62" w:rsidRPr="00BD29AC" w14:paraId="7EE5DF18" w14:textId="77777777" w:rsidTr="006160B6">
        <w:trPr>
          <w:trHeight w:val="20"/>
        </w:trPr>
        <w:tc>
          <w:tcPr>
            <w:tcW w:w="3260" w:type="dxa"/>
          </w:tcPr>
          <w:p w14:paraId="03DE99F1" w14:textId="77777777" w:rsidR="00431A62" w:rsidRPr="00BD29AC" w:rsidRDefault="00431A62" w:rsidP="006160B6">
            <w:pPr>
              <w:tabs>
                <w:tab w:val="left" w:pos="360"/>
                <w:tab w:val="left" w:pos="2160"/>
                <w:tab w:val="left" w:pos="2880"/>
              </w:tabs>
              <w:spacing w:line="240" w:lineRule="auto"/>
              <w:ind w:right="-43"/>
              <w:jc w:val="center"/>
              <w:rPr>
                <w:rFonts w:ascii="Browallia New" w:hAnsi="Browallia New" w:cs="Browallia New"/>
                <w:sz w:val="28"/>
                <w:szCs w:val="28"/>
                <w:highlight w:val="yellow"/>
                <w:u w:val="single"/>
              </w:rPr>
            </w:pPr>
          </w:p>
        </w:tc>
        <w:tc>
          <w:tcPr>
            <w:tcW w:w="1843" w:type="dxa"/>
            <w:tcBorders>
              <w:bottom w:val="single" w:sz="4" w:space="0" w:color="auto"/>
            </w:tcBorders>
          </w:tcPr>
          <w:p w14:paraId="0DC46189"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7C53DC">
              <w:rPr>
                <w:rFonts w:ascii="Browallia New" w:hAnsi="Browallia New" w:cs="Browallia New" w:hint="cs"/>
                <w:spacing w:val="-2"/>
                <w:sz w:val="28"/>
                <w:szCs w:val="28"/>
                <w:cs/>
              </w:rPr>
              <w:t>ตามที่เคย</w:t>
            </w:r>
            <w:r>
              <w:rPr>
                <w:rFonts w:ascii="Browallia New" w:hAnsi="Browallia New" w:cs="Browallia New"/>
                <w:spacing w:val="-2"/>
                <w:sz w:val="28"/>
                <w:szCs w:val="28"/>
                <w:cs/>
              </w:rPr>
              <w:br/>
            </w:r>
            <w:r w:rsidRPr="007C53DC">
              <w:rPr>
                <w:rFonts w:ascii="Browallia New" w:hAnsi="Browallia New" w:cs="Browallia New" w:hint="cs"/>
                <w:spacing w:val="-2"/>
                <w:sz w:val="28"/>
                <w:szCs w:val="28"/>
                <w:cs/>
              </w:rPr>
              <w:t>รายงานไว้</w:t>
            </w:r>
          </w:p>
        </w:tc>
        <w:tc>
          <w:tcPr>
            <w:tcW w:w="283" w:type="dxa"/>
            <w:tcBorders>
              <w:top w:val="single" w:sz="4" w:space="0" w:color="auto"/>
            </w:tcBorders>
          </w:tcPr>
          <w:p w14:paraId="41DE73F9"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0E1401EF"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7C53DC">
              <w:rPr>
                <w:rFonts w:ascii="Browallia New" w:hAnsi="Browallia New" w:cs="Browallia New" w:hint="cs"/>
                <w:spacing w:val="-2"/>
                <w:sz w:val="28"/>
                <w:szCs w:val="28"/>
                <w:cs/>
              </w:rPr>
              <w:t xml:space="preserve">เพิ่มขึ้น </w:t>
            </w:r>
            <w:r>
              <w:rPr>
                <w:rFonts w:ascii="Browallia New" w:hAnsi="Browallia New" w:cs="Browallia New"/>
                <w:spacing w:val="-2"/>
                <w:sz w:val="28"/>
                <w:szCs w:val="28"/>
                <w:cs/>
              </w:rPr>
              <w:br/>
            </w:r>
            <w:r w:rsidRPr="007C53DC">
              <w:rPr>
                <w:rFonts w:ascii="Browallia New" w:hAnsi="Browallia New" w:cs="Browallia New"/>
                <w:spacing w:val="-2"/>
                <w:sz w:val="28"/>
                <w:szCs w:val="28"/>
              </w:rPr>
              <w:t>(</w:t>
            </w:r>
            <w:r w:rsidRPr="007C53DC">
              <w:rPr>
                <w:rFonts w:ascii="Browallia New" w:hAnsi="Browallia New" w:cs="Browallia New" w:hint="cs"/>
                <w:spacing w:val="-2"/>
                <w:sz w:val="28"/>
                <w:szCs w:val="28"/>
                <w:cs/>
              </w:rPr>
              <w:t>ลดลง</w:t>
            </w:r>
            <w:r w:rsidRPr="007C53DC">
              <w:rPr>
                <w:rFonts w:ascii="Browallia New" w:hAnsi="Browallia New" w:cs="Browallia New"/>
                <w:spacing w:val="-2"/>
                <w:sz w:val="28"/>
                <w:szCs w:val="28"/>
              </w:rPr>
              <w:t>)</w:t>
            </w:r>
          </w:p>
        </w:tc>
        <w:tc>
          <w:tcPr>
            <w:tcW w:w="284" w:type="dxa"/>
          </w:tcPr>
          <w:p w14:paraId="309AE592"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4165F146" w14:textId="77777777" w:rsidR="00431A62" w:rsidRPr="007C53DC" w:rsidRDefault="00431A62" w:rsidP="00616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7C53DC">
              <w:rPr>
                <w:rFonts w:ascii="Browallia New" w:hAnsi="Browallia New" w:cs="Browallia New" w:hint="cs"/>
                <w:sz w:val="28"/>
                <w:szCs w:val="28"/>
                <w:cs/>
              </w:rPr>
              <w:t>ตามที่จัดประเภทใหม่</w:t>
            </w:r>
          </w:p>
        </w:tc>
      </w:tr>
      <w:tr w:rsidR="00431A62" w:rsidRPr="00BD29AC" w14:paraId="70E9E4BD" w14:textId="77777777" w:rsidTr="006160B6">
        <w:trPr>
          <w:trHeight w:val="257"/>
        </w:trPr>
        <w:tc>
          <w:tcPr>
            <w:tcW w:w="3260" w:type="dxa"/>
          </w:tcPr>
          <w:p w14:paraId="53ACA5A9" w14:textId="77777777" w:rsidR="00431A62" w:rsidRPr="00BD29AC" w:rsidRDefault="00431A62" w:rsidP="006160B6">
            <w:pPr>
              <w:tabs>
                <w:tab w:val="left" w:pos="360"/>
                <w:tab w:val="left" w:pos="2160"/>
                <w:tab w:val="left" w:pos="2880"/>
              </w:tabs>
              <w:spacing w:line="240" w:lineRule="auto"/>
              <w:ind w:right="-43"/>
              <w:rPr>
                <w:rFonts w:ascii="Browallia New" w:hAnsi="Browallia New" w:cs="Browallia New"/>
                <w:sz w:val="28"/>
                <w:szCs w:val="28"/>
                <w:highlight w:val="yellow"/>
              </w:rPr>
            </w:pPr>
          </w:p>
        </w:tc>
        <w:tc>
          <w:tcPr>
            <w:tcW w:w="1843" w:type="dxa"/>
            <w:tcBorders>
              <w:top w:val="single" w:sz="4" w:space="0" w:color="auto"/>
            </w:tcBorders>
          </w:tcPr>
          <w:p w14:paraId="215C2DAC" w14:textId="77777777" w:rsidR="00431A62" w:rsidRPr="00BD29AC" w:rsidRDefault="00431A62" w:rsidP="006160B6">
            <w:pPr>
              <w:tabs>
                <w:tab w:val="left" w:pos="360"/>
              </w:tabs>
              <w:spacing w:line="240" w:lineRule="auto"/>
              <w:ind w:right="912"/>
              <w:jc w:val="right"/>
              <w:rPr>
                <w:rFonts w:ascii="Browallia New" w:hAnsi="Browallia New" w:cs="Browallia New"/>
                <w:sz w:val="28"/>
                <w:szCs w:val="28"/>
                <w:highlight w:val="yellow"/>
              </w:rPr>
            </w:pPr>
          </w:p>
        </w:tc>
        <w:tc>
          <w:tcPr>
            <w:tcW w:w="283" w:type="dxa"/>
          </w:tcPr>
          <w:p w14:paraId="6850DAD3" w14:textId="77777777" w:rsidR="00431A62" w:rsidRPr="00BD29AC" w:rsidRDefault="00431A62"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Borders>
              <w:top w:val="single" w:sz="4" w:space="0" w:color="auto"/>
            </w:tcBorders>
          </w:tcPr>
          <w:p w14:paraId="00E7CB77" w14:textId="77777777" w:rsidR="00431A62" w:rsidRPr="00BD29AC" w:rsidRDefault="00431A62" w:rsidP="006160B6">
            <w:pPr>
              <w:tabs>
                <w:tab w:val="left" w:pos="360"/>
              </w:tabs>
              <w:spacing w:line="240" w:lineRule="auto"/>
              <w:ind w:right="912"/>
              <w:jc w:val="right"/>
              <w:rPr>
                <w:rFonts w:ascii="Browallia New" w:hAnsi="Browallia New" w:cs="Browallia New"/>
                <w:sz w:val="28"/>
                <w:szCs w:val="28"/>
                <w:highlight w:val="yellow"/>
              </w:rPr>
            </w:pPr>
          </w:p>
        </w:tc>
        <w:tc>
          <w:tcPr>
            <w:tcW w:w="284" w:type="dxa"/>
          </w:tcPr>
          <w:p w14:paraId="57753C8A" w14:textId="77777777" w:rsidR="00431A62" w:rsidRPr="00BD29AC" w:rsidRDefault="00431A62" w:rsidP="006160B6">
            <w:pPr>
              <w:tabs>
                <w:tab w:val="left" w:pos="360"/>
              </w:tabs>
              <w:spacing w:line="240" w:lineRule="auto"/>
              <w:ind w:right="912"/>
              <w:jc w:val="right"/>
              <w:rPr>
                <w:rFonts w:ascii="Browallia New" w:hAnsi="Browallia New" w:cs="Browallia New"/>
                <w:sz w:val="28"/>
                <w:szCs w:val="28"/>
                <w:highlight w:val="yellow"/>
              </w:rPr>
            </w:pPr>
          </w:p>
        </w:tc>
        <w:tc>
          <w:tcPr>
            <w:tcW w:w="1701" w:type="dxa"/>
          </w:tcPr>
          <w:p w14:paraId="47A06FB2" w14:textId="77777777" w:rsidR="00431A62" w:rsidRPr="00BD29AC" w:rsidRDefault="00431A62" w:rsidP="006160B6">
            <w:pPr>
              <w:tabs>
                <w:tab w:val="left" w:pos="360"/>
              </w:tabs>
              <w:spacing w:line="240" w:lineRule="auto"/>
              <w:ind w:right="912"/>
              <w:jc w:val="right"/>
              <w:rPr>
                <w:rFonts w:ascii="Browallia New" w:hAnsi="Browallia New" w:cs="Browallia New"/>
                <w:sz w:val="28"/>
                <w:szCs w:val="28"/>
                <w:highlight w:val="yellow"/>
              </w:rPr>
            </w:pPr>
          </w:p>
        </w:tc>
      </w:tr>
      <w:tr w:rsidR="00431A62" w:rsidRPr="00BD29AC" w14:paraId="1A339059" w14:textId="77777777" w:rsidTr="006160B6">
        <w:trPr>
          <w:trHeight w:val="257"/>
        </w:trPr>
        <w:tc>
          <w:tcPr>
            <w:tcW w:w="3260" w:type="dxa"/>
          </w:tcPr>
          <w:p w14:paraId="57F92823" w14:textId="77777777" w:rsidR="00431A62" w:rsidRPr="0059332A" w:rsidRDefault="00431A62" w:rsidP="006160B6">
            <w:pPr>
              <w:tabs>
                <w:tab w:val="left" w:pos="360"/>
                <w:tab w:val="left" w:pos="2160"/>
                <w:tab w:val="left" w:pos="2880"/>
              </w:tabs>
              <w:spacing w:line="240" w:lineRule="auto"/>
              <w:ind w:right="-43"/>
              <w:rPr>
                <w:rFonts w:ascii="Browallia New" w:hAnsi="Browallia New" w:cs="Browallia New"/>
                <w:b/>
                <w:bCs/>
                <w:sz w:val="28"/>
                <w:szCs w:val="28"/>
              </w:rPr>
            </w:pPr>
            <w:r w:rsidRPr="0059332A">
              <w:rPr>
                <w:rFonts w:ascii="Browallia New" w:hAnsi="Browallia New" w:cs="Browallia New"/>
                <w:b/>
                <w:bCs/>
                <w:sz w:val="28"/>
                <w:szCs w:val="28"/>
                <w:cs/>
              </w:rPr>
              <w:t>งบแสดงฐานะการเงิน</w:t>
            </w:r>
          </w:p>
        </w:tc>
        <w:tc>
          <w:tcPr>
            <w:tcW w:w="1843" w:type="dxa"/>
          </w:tcPr>
          <w:p w14:paraId="0C859BC3" w14:textId="77777777" w:rsidR="00431A62" w:rsidRPr="0059332A" w:rsidRDefault="00431A62" w:rsidP="006160B6">
            <w:pPr>
              <w:tabs>
                <w:tab w:val="left" w:pos="360"/>
              </w:tabs>
              <w:spacing w:line="240" w:lineRule="auto"/>
              <w:ind w:right="912"/>
              <w:jc w:val="right"/>
              <w:rPr>
                <w:rFonts w:ascii="Browallia New" w:hAnsi="Browallia New" w:cs="Browallia New"/>
                <w:sz w:val="28"/>
                <w:szCs w:val="28"/>
              </w:rPr>
            </w:pPr>
          </w:p>
        </w:tc>
        <w:tc>
          <w:tcPr>
            <w:tcW w:w="283" w:type="dxa"/>
          </w:tcPr>
          <w:p w14:paraId="7CB54188" w14:textId="77777777" w:rsidR="00431A62" w:rsidRPr="0059332A" w:rsidRDefault="00431A62" w:rsidP="006160B6">
            <w:pPr>
              <w:tabs>
                <w:tab w:val="left" w:pos="360"/>
              </w:tabs>
              <w:spacing w:line="240" w:lineRule="auto"/>
              <w:ind w:right="912"/>
              <w:jc w:val="right"/>
              <w:rPr>
                <w:rFonts w:ascii="Browallia New" w:hAnsi="Browallia New" w:cs="Browallia New"/>
                <w:sz w:val="28"/>
                <w:szCs w:val="28"/>
              </w:rPr>
            </w:pPr>
          </w:p>
        </w:tc>
        <w:tc>
          <w:tcPr>
            <w:tcW w:w="1701" w:type="dxa"/>
          </w:tcPr>
          <w:p w14:paraId="509FF95D" w14:textId="77777777" w:rsidR="00431A62" w:rsidRPr="0059332A" w:rsidRDefault="00431A62" w:rsidP="006160B6">
            <w:pPr>
              <w:tabs>
                <w:tab w:val="left" w:pos="360"/>
              </w:tabs>
              <w:spacing w:line="240" w:lineRule="auto"/>
              <w:ind w:right="912"/>
              <w:jc w:val="right"/>
              <w:rPr>
                <w:rFonts w:ascii="Browallia New" w:hAnsi="Browallia New" w:cs="Browallia New"/>
                <w:sz w:val="28"/>
                <w:szCs w:val="28"/>
              </w:rPr>
            </w:pPr>
          </w:p>
        </w:tc>
        <w:tc>
          <w:tcPr>
            <w:tcW w:w="284" w:type="dxa"/>
          </w:tcPr>
          <w:p w14:paraId="242E4179" w14:textId="77777777" w:rsidR="00431A62" w:rsidRPr="0059332A" w:rsidRDefault="00431A62" w:rsidP="006160B6">
            <w:pPr>
              <w:tabs>
                <w:tab w:val="left" w:pos="360"/>
              </w:tabs>
              <w:spacing w:line="240" w:lineRule="auto"/>
              <w:ind w:right="912"/>
              <w:jc w:val="right"/>
              <w:rPr>
                <w:rFonts w:ascii="Browallia New" w:hAnsi="Browallia New" w:cs="Browallia New"/>
                <w:sz w:val="28"/>
                <w:szCs w:val="28"/>
              </w:rPr>
            </w:pPr>
          </w:p>
        </w:tc>
        <w:tc>
          <w:tcPr>
            <w:tcW w:w="1701" w:type="dxa"/>
          </w:tcPr>
          <w:p w14:paraId="1D928CE3" w14:textId="77777777" w:rsidR="00431A62" w:rsidRPr="0059332A" w:rsidRDefault="00431A62" w:rsidP="006160B6">
            <w:pPr>
              <w:tabs>
                <w:tab w:val="left" w:pos="360"/>
              </w:tabs>
              <w:spacing w:line="240" w:lineRule="auto"/>
              <w:ind w:right="912"/>
              <w:jc w:val="right"/>
              <w:rPr>
                <w:rFonts w:ascii="Browallia New" w:hAnsi="Browallia New" w:cs="Browallia New"/>
                <w:sz w:val="28"/>
                <w:szCs w:val="28"/>
              </w:rPr>
            </w:pPr>
          </w:p>
        </w:tc>
      </w:tr>
      <w:tr w:rsidR="00431A62" w:rsidRPr="00BD29AC" w14:paraId="55B00B8A" w14:textId="77777777" w:rsidTr="006160B6">
        <w:trPr>
          <w:trHeight w:val="257"/>
        </w:trPr>
        <w:tc>
          <w:tcPr>
            <w:tcW w:w="3260" w:type="dxa"/>
          </w:tcPr>
          <w:p w14:paraId="47355C6E" w14:textId="77777777" w:rsidR="00431A62" w:rsidRPr="0059332A" w:rsidRDefault="00431A62" w:rsidP="006160B6">
            <w:pPr>
              <w:spacing w:line="240" w:lineRule="auto"/>
              <w:ind w:left="169" w:hanging="142"/>
              <w:rPr>
                <w:rFonts w:ascii="Browallia New" w:hAnsi="Browallia New" w:cs="Browallia New"/>
                <w:sz w:val="28"/>
                <w:szCs w:val="28"/>
                <w:cs/>
              </w:rPr>
            </w:pPr>
            <w:r w:rsidRPr="0059332A">
              <w:rPr>
                <w:rFonts w:ascii="Browallia New" w:hAnsi="Browallia New" w:cs="Browallia New"/>
                <w:sz w:val="28"/>
                <w:szCs w:val="28"/>
                <w:cs/>
              </w:rPr>
              <w:t>ต้นทุนการพัฒนาอสังหาริมทรัพย์ - สุทธิ</w:t>
            </w:r>
          </w:p>
        </w:tc>
        <w:tc>
          <w:tcPr>
            <w:tcW w:w="1843" w:type="dxa"/>
          </w:tcPr>
          <w:p w14:paraId="6527C758"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42175D93"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rPr>
            </w:pPr>
            <w:r w:rsidRPr="0059332A">
              <w:rPr>
                <w:rFonts w:ascii="Browallia New" w:hAnsi="Browallia New" w:cs="Browallia New"/>
                <w:sz w:val="28"/>
                <w:szCs w:val="28"/>
              </w:rPr>
              <w:t>10,112</w:t>
            </w:r>
          </w:p>
        </w:tc>
        <w:tc>
          <w:tcPr>
            <w:tcW w:w="283" w:type="dxa"/>
          </w:tcPr>
          <w:p w14:paraId="156DABBE"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2B625B9C"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7761435D"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50,099</w:t>
            </w:r>
          </w:p>
        </w:tc>
        <w:tc>
          <w:tcPr>
            <w:tcW w:w="284" w:type="dxa"/>
          </w:tcPr>
          <w:p w14:paraId="696242DD"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79AC10B1"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9095288"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60,211</w:t>
            </w:r>
          </w:p>
        </w:tc>
      </w:tr>
      <w:tr w:rsidR="00431A62" w:rsidRPr="00BD29AC" w14:paraId="0AA3CA1E" w14:textId="77777777" w:rsidTr="006160B6">
        <w:trPr>
          <w:trHeight w:val="257"/>
        </w:trPr>
        <w:tc>
          <w:tcPr>
            <w:tcW w:w="3260" w:type="dxa"/>
          </w:tcPr>
          <w:p w14:paraId="5DB788B2" w14:textId="77777777" w:rsidR="00431A62" w:rsidRPr="0059332A" w:rsidRDefault="00431A62" w:rsidP="006160B6">
            <w:pPr>
              <w:spacing w:line="240" w:lineRule="auto"/>
              <w:ind w:left="169" w:hanging="142"/>
              <w:rPr>
                <w:rFonts w:ascii="Browallia New" w:hAnsi="Browallia New" w:cs="Browallia New"/>
                <w:sz w:val="28"/>
                <w:szCs w:val="28"/>
                <w:cs/>
              </w:rPr>
            </w:pPr>
            <w:r w:rsidRPr="0059332A">
              <w:rPr>
                <w:rFonts w:ascii="Browallia New" w:hAnsi="Browallia New" w:cs="Browallia New"/>
                <w:sz w:val="28"/>
                <w:szCs w:val="28"/>
                <w:cs/>
              </w:rPr>
              <w:t>อสังหาริมทรัพย์เพื่อการลงทุน</w:t>
            </w:r>
          </w:p>
        </w:tc>
        <w:tc>
          <w:tcPr>
            <w:tcW w:w="1843" w:type="dxa"/>
          </w:tcPr>
          <w:p w14:paraId="6503ED27"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256,957</w:t>
            </w:r>
          </w:p>
        </w:tc>
        <w:tc>
          <w:tcPr>
            <w:tcW w:w="283" w:type="dxa"/>
          </w:tcPr>
          <w:p w14:paraId="62ADDEDC"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434B9B21"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(50,099)</w:t>
            </w:r>
          </w:p>
        </w:tc>
        <w:tc>
          <w:tcPr>
            <w:tcW w:w="284" w:type="dxa"/>
          </w:tcPr>
          <w:p w14:paraId="468B0878"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ED0C85F" w14:textId="77777777" w:rsidR="00431A62" w:rsidRPr="0059332A" w:rsidRDefault="00431A62" w:rsidP="006160B6">
            <w:pPr>
              <w:tabs>
                <w:tab w:val="clear" w:pos="680"/>
                <w:tab w:val="clear" w:pos="907"/>
                <w:tab w:val="left" w:pos="360"/>
              </w:tabs>
              <w:spacing w:line="240" w:lineRule="auto"/>
              <w:ind w:right="15"/>
              <w:jc w:val="right"/>
              <w:rPr>
                <w:rFonts w:ascii="Browallia New" w:hAnsi="Browallia New" w:cs="Browallia New"/>
                <w:sz w:val="28"/>
                <w:szCs w:val="28"/>
                <w:lang w:val="en-GB"/>
              </w:rPr>
            </w:pPr>
            <w:r w:rsidRPr="0059332A">
              <w:rPr>
                <w:rFonts w:ascii="Browallia New" w:hAnsi="Browallia New" w:cs="Browallia New"/>
                <w:sz w:val="28"/>
                <w:szCs w:val="28"/>
                <w:lang w:val="en-GB"/>
              </w:rPr>
              <w:t>206,858</w:t>
            </w:r>
          </w:p>
        </w:tc>
      </w:tr>
    </w:tbl>
    <w:p w14:paraId="153BB67F" w14:textId="050D9808" w:rsidR="0069489B" w:rsidRPr="001B6A0A" w:rsidRDefault="0069489B" w:rsidP="001B6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th-TH"/>
        </w:rPr>
      </w:pPr>
    </w:p>
    <w:p w14:paraId="57E608FE" w14:textId="3C33E878" w:rsidR="00CE7CAC" w:rsidRPr="009521BC" w:rsidRDefault="00CE7CAC" w:rsidP="00A626A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10"/>
        </w:tabs>
        <w:spacing w:line="240" w:lineRule="auto"/>
        <w:ind w:left="432" w:hanging="432"/>
        <w:rPr>
          <w:rFonts w:ascii="Browallia New" w:hAnsi="Browallia New" w:cs="Browallia New"/>
          <w:b/>
          <w:bCs/>
          <w:sz w:val="28"/>
          <w:szCs w:val="28"/>
          <w:lang w:val="th-TH"/>
        </w:rPr>
      </w:pPr>
      <w:r w:rsidRPr="009521BC">
        <w:rPr>
          <w:rFonts w:ascii="Browallia New" w:hAnsi="Browallia New" w:cs="Browallia New" w:hint="cs"/>
          <w:b/>
          <w:bCs/>
          <w:sz w:val="28"/>
          <w:szCs w:val="28"/>
          <w:cs/>
          <w:lang w:val="th-TH"/>
        </w:rPr>
        <w:t>การอนุมัติงบการเงิน</w:t>
      </w:r>
    </w:p>
    <w:p w14:paraId="2EF3DE67" w14:textId="77777777" w:rsidR="00CE7CAC" w:rsidRPr="001C71EC"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p>
    <w:p w14:paraId="2DD8BE06" w14:textId="5A6BD987" w:rsidR="005B1B3E" w:rsidRDefault="00CE7CAC" w:rsidP="001C71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jc w:val="thaiDistribute"/>
        <w:rPr>
          <w:rFonts w:ascii="Browallia New" w:hAnsi="Browallia New" w:cs="Browallia New"/>
          <w:sz w:val="28"/>
          <w:szCs w:val="28"/>
          <w:lang w:val="en-GB"/>
        </w:rPr>
      </w:pPr>
      <w:r w:rsidRPr="001C71EC">
        <w:rPr>
          <w:rFonts w:ascii="Browallia New" w:hAnsi="Browallia New" w:cs="Browallia New"/>
          <w:sz w:val="28"/>
          <w:szCs w:val="28"/>
          <w:cs/>
          <w:lang w:val="en-GB"/>
        </w:rPr>
        <w:t>งบการเงินนี้ได้รับอนุมัติจาก</w:t>
      </w:r>
      <w:r w:rsidR="0000093F" w:rsidRPr="001C71EC">
        <w:rPr>
          <w:rFonts w:ascii="Browallia New" w:hAnsi="Browallia New" w:cs="Browallia New" w:hint="cs"/>
          <w:sz w:val="28"/>
          <w:szCs w:val="28"/>
          <w:cs/>
          <w:lang w:val="en-GB"/>
        </w:rPr>
        <w:t>คณะ</w:t>
      </w:r>
      <w:r w:rsidRPr="001C71EC">
        <w:rPr>
          <w:rFonts w:ascii="Browallia New" w:hAnsi="Browallia New" w:cs="Browallia New"/>
          <w:sz w:val="28"/>
          <w:szCs w:val="28"/>
          <w:cs/>
          <w:lang w:val="en-GB"/>
        </w:rPr>
        <w:t>กรรมการของบริษัทเมื่อ</w:t>
      </w:r>
      <w:r w:rsidRPr="005A0EA5">
        <w:rPr>
          <w:rFonts w:ascii="Browallia New" w:hAnsi="Browallia New" w:cs="Browallia New"/>
          <w:sz w:val="28"/>
          <w:szCs w:val="28"/>
          <w:cs/>
          <w:lang w:val="en-GB"/>
        </w:rPr>
        <w:t>วันที่</w:t>
      </w:r>
      <w:r w:rsidR="00F46B29" w:rsidRPr="005A0EA5">
        <w:rPr>
          <w:rFonts w:ascii="Browallia New" w:hAnsi="Browallia New" w:cs="Browallia New"/>
          <w:sz w:val="28"/>
          <w:szCs w:val="28"/>
          <w:lang w:val="en-GB"/>
        </w:rPr>
        <w:t xml:space="preserve"> </w:t>
      </w:r>
      <w:r w:rsidR="006B0CE9" w:rsidRPr="005A0EA5">
        <w:rPr>
          <w:rFonts w:ascii="Browallia New" w:hAnsi="Browallia New" w:cs="Browallia New"/>
          <w:sz w:val="28"/>
          <w:szCs w:val="28"/>
        </w:rPr>
        <w:t>29</w:t>
      </w:r>
      <w:r w:rsidR="00A626AD" w:rsidRPr="005A0EA5">
        <w:rPr>
          <w:rFonts w:ascii="Browallia New" w:hAnsi="Browallia New" w:cs="Browallia New"/>
          <w:sz w:val="28"/>
          <w:szCs w:val="28"/>
        </w:rPr>
        <w:t xml:space="preserve"> </w:t>
      </w:r>
      <w:r w:rsidR="006B0CE9" w:rsidRPr="005A0EA5">
        <w:rPr>
          <w:rFonts w:ascii="Browallia New" w:hAnsi="Browallia New" w:cs="Browallia New" w:hint="cs"/>
          <w:sz w:val="28"/>
          <w:szCs w:val="28"/>
          <w:cs/>
        </w:rPr>
        <w:t>กุมภาพันธ์</w:t>
      </w:r>
      <w:r w:rsidR="00A626AD" w:rsidRPr="005A0EA5">
        <w:rPr>
          <w:rFonts w:ascii="Browallia New" w:hAnsi="Browallia New" w:cs="Browallia New"/>
          <w:sz w:val="28"/>
          <w:szCs w:val="28"/>
        </w:rPr>
        <w:t xml:space="preserve"> 2567</w:t>
      </w:r>
    </w:p>
    <w:p w14:paraId="24A938A2" w14:textId="77777777" w:rsidR="00DA3BC8" w:rsidRPr="00DA3BC8" w:rsidRDefault="00DA3BC8" w:rsidP="00C07995">
      <w:pPr>
        <w:rPr>
          <w:rFonts w:ascii="Browallia New" w:hAnsi="Browallia New" w:cs="Browallia New"/>
          <w:sz w:val="28"/>
          <w:szCs w:val="28"/>
          <w:lang w:val="en-GB"/>
        </w:rPr>
      </w:pPr>
    </w:p>
    <w:p w14:paraId="78A49AF6" w14:textId="77777777" w:rsidR="00DA3BC8" w:rsidRPr="00DA3BC8" w:rsidRDefault="00DA3BC8" w:rsidP="00C07995">
      <w:pPr>
        <w:rPr>
          <w:rFonts w:ascii="Browallia New" w:hAnsi="Browallia New" w:cs="Browallia New"/>
          <w:sz w:val="28"/>
          <w:szCs w:val="28"/>
          <w:lang w:val="en-GB"/>
        </w:rPr>
      </w:pPr>
    </w:p>
    <w:p w14:paraId="08AC3DD3" w14:textId="77777777" w:rsidR="00DA3BC8" w:rsidRPr="00DA3BC8" w:rsidRDefault="00DA3BC8" w:rsidP="00C07995">
      <w:pPr>
        <w:rPr>
          <w:rFonts w:ascii="Browallia New" w:hAnsi="Browallia New" w:cs="Browallia New"/>
          <w:sz w:val="28"/>
          <w:szCs w:val="28"/>
          <w:lang w:val="en-GB"/>
        </w:rPr>
      </w:pPr>
    </w:p>
    <w:p w14:paraId="569888C3" w14:textId="34C37D14" w:rsidR="005B1B3E" w:rsidRPr="001C71EC" w:rsidRDefault="00DA3BC8" w:rsidP="00C07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04"/>
        </w:tabs>
        <w:rPr>
          <w:rFonts w:ascii="Browallia New" w:hAnsi="Browallia New" w:cs="Browallia New"/>
          <w:sz w:val="28"/>
          <w:szCs w:val="28"/>
          <w:lang w:val="en-GB"/>
        </w:rPr>
      </w:pPr>
      <w:r>
        <w:rPr>
          <w:rFonts w:ascii="Browallia New" w:hAnsi="Browallia New" w:cs="Browallia New"/>
          <w:sz w:val="28"/>
          <w:szCs w:val="28"/>
          <w:cs/>
          <w:lang w:val="en-GB"/>
        </w:rPr>
        <w:tab/>
      </w:r>
    </w:p>
    <w:sectPr w:rsidR="005B1B3E" w:rsidRPr="001C71EC" w:rsidSect="00AE1011">
      <w:footerReference w:type="default" r:id="rId18"/>
      <w:pgSz w:w="11909" w:h="16834" w:code="9"/>
      <w:pgMar w:top="1530" w:right="1138" w:bottom="1440" w:left="1440" w:header="720"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23ED0" w14:textId="77777777" w:rsidR="00AE1011" w:rsidRDefault="00AE1011">
      <w:r>
        <w:separator/>
      </w:r>
    </w:p>
  </w:endnote>
  <w:endnote w:type="continuationSeparator" w:id="0">
    <w:p w14:paraId="6F026F76" w14:textId="77777777" w:rsidR="00AE1011" w:rsidRDefault="00AE1011">
      <w:r>
        <w:continuationSeparator/>
      </w:r>
    </w:p>
  </w:endnote>
  <w:endnote w:type="continuationNotice" w:id="1">
    <w:p w14:paraId="49DA34F9" w14:textId="77777777" w:rsidR="00AE1011" w:rsidRDefault="00AE10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DokChampa">
    <w:charset w:val="DE"/>
    <w:family w:val="swiss"/>
    <w:pitch w:val="variable"/>
    <w:sig w:usb0="83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0" w:type="dxa"/>
      <w:tblInd w:w="250" w:type="dxa"/>
      <w:tblLook w:val="0000" w:firstRow="0" w:lastRow="0" w:firstColumn="0" w:lastColumn="0" w:noHBand="0" w:noVBand="0"/>
    </w:tblPr>
    <w:tblGrid>
      <w:gridCol w:w="4430"/>
      <w:gridCol w:w="4140"/>
      <w:gridCol w:w="540"/>
    </w:tblGrid>
    <w:tr w:rsidR="00395580" w14:paraId="56E4DCD1" w14:textId="77777777" w:rsidTr="0029051B">
      <w:trPr>
        <w:trHeight w:val="176"/>
      </w:trPr>
      <w:tc>
        <w:tcPr>
          <w:tcW w:w="4430" w:type="dxa"/>
          <w:tcBorders>
            <w:top w:val="nil"/>
            <w:left w:val="nil"/>
            <w:bottom w:val="nil"/>
            <w:right w:val="nil"/>
          </w:tcBorders>
          <w:noWrap/>
          <w:vAlign w:val="bottom"/>
        </w:tcPr>
        <w:p w14:paraId="16D7320C" w14:textId="77777777" w:rsidR="00395580" w:rsidRDefault="00395580">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140" w:type="dxa"/>
          <w:tcBorders>
            <w:top w:val="nil"/>
            <w:left w:val="nil"/>
            <w:bottom w:val="nil"/>
          </w:tcBorders>
          <w:noWrap/>
          <w:vAlign w:val="bottom"/>
        </w:tcPr>
        <w:p w14:paraId="58A7C75B" w14:textId="77777777" w:rsidR="00395580" w:rsidRPr="00C761A2" w:rsidRDefault="00395580">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3797D576" w14:textId="77777777" w:rsidR="00395580" w:rsidRPr="00A5245E" w:rsidRDefault="00395580">
          <w:pPr>
            <w:pStyle w:val="Footer"/>
            <w:ind w:left="137" w:right="-108"/>
            <w:jc w:val="right"/>
            <w:rPr>
              <w:rFonts w:ascii="Browallia New" w:hAnsi="Browallia New" w:cs="Browallia New"/>
              <w:sz w:val="28"/>
              <w:szCs w:val="28"/>
            </w:rPr>
          </w:pPr>
          <w:r w:rsidRPr="00A5245E">
            <w:rPr>
              <w:rStyle w:val="PageNumber"/>
              <w:rFonts w:ascii="Browallia New" w:hAnsi="Browallia New" w:cs="Browallia New"/>
              <w:sz w:val="28"/>
              <w:szCs w:val="28"/>
            </w:rPr>
            <w:fldChar w:fldCharType="begin"/>
          </w:r>
          <w:r w:rsidRPr="00A5245E">
            <w:rPr>
              <w:rStyle w:val="PageNumber"/>
              <w:rFonts w:ascii="Browallia New" w:hAnsi="Browallia New" w:cs="Browallia New"/>
              <w:sz w:val="28"/>
              <w:szCs w:val="28"/>
            </w:rPr>
            <w:instrText xml:space="preserve"> PAGE </w:instrText>
          </w:r>
          <w:r w:rsidRPr="00A5245E">
            <w:rPr>
              <w:rStyle w:val="PageNumber"/>
              <w:rFonts w:ascii="Browallia New" w:hAnsi="Browallia New" w:cs="Browallia New"/>
              <w:sz w:val="28"/>
              <w:szCs w:val="28"/>
            </w:rPr>
            <w:fldChar w:fldCharType="separate"/>
          </w:r>
          <w:r w:rsidRPr="00A5245E">
            <w:rPr>
              <w:rStyle w:val="PageNumber"/>
              <w:rFonts w:ascii="Browallia New" w:hAnsi="Browallia New" w:cs="Browallia New"/>
              <w:sz w:val="28"/>
              <w:szCs w:val="28"/>
            </w:rPr>
            <w:t>41</w:t>
          </w:r>
          <w:r w:rsidRPr="00A5245E">
            <w:rPr>
              <w:rStyle w:val="PageNumber"/>
              <w:rFonts w:ascii="Browallia New" w:hAnsi="Browallia New" w:cs="Browallia New"/>
              <w:sz w:val="28"/>
              <w:szCs w:val="28"/>
            </w:rPr>
            <w:fldChar w:fldCharType="end"/>
          </w:r>
        </w:p>
      </w:tc>
    </w:tr>
    <w:tr w:rsidR="00395580" w14:paraId="404E3B00" w14:textId="77777777" w:rsidTr="0029051B">
      <w:trPr>
        <w:trHeight w:val="190"/>
      </w:trPr>
      <w:tc>
        <w:tcPr>
          <w:tcW w:w="4430" w:type="dxa"/>
          <w:tcBorders>
            <w:top w:val="nil"/>
            <w:left w:val="nil"/>
            <w:bottom w:val="nil"/>
            <w:right w:val="nil"/>
          </w:tcBorders>
          <w:noWrap/>
          <w:vAlign w:val="bottom"/>
        </w:tcPr>
        <w:p w14:paraId="24F82CAC" w14:textId="1F451199" w:rsidR="00395580" w:rsidRDefault="00395580">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140" w:type="dxa"/>
          <w:tcBorders>
            <w:top w:val="nil"/>
            <w:left w:val="nil"/>
            <w:bottom w:val="nil"/>
          </w:tcBorders>
          <w:noWrap/>
          <w:vAlign w:val="bottom"/>
        </w:tcPr>
        <w:p w14:paraId="5FD687CB" w14:textId="4B593329" w:rsidR="00395580" w:rsidRDefault="00395580">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44245142" w14:textId="77777777" w:rsidR="00395580" w:rsidRDefault="00395580">
          <w:pPr>
            <w:rPr>
              <w:rFonts w:ascii="Browallia New" w:hAnsi="Browallia New" w:cs="Browallia New"/>
              <w:sz w:val="26"/>
              <w:szCs w:val="26"/>
            </w:rPr>
          </w:pPr>
        </w:p>
      </w:tc>
    </w:tr>
  </w:tbl>
  <w:p w14:paraId="143A49AB" w14:textId="77777777" w:rsidR="00395580" w:rsidRDefault="00395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884" w:type="dxa"/>
      <w:tblInd w:w="250" w:type="dxa"/>
      <w:tblLook w:val="0000" w:firstRow="0" w:lastRow="0" w:firstColumn="0" w:lastColumn="0" w:noHBand="0" w:noVBand="0"/>
    </w:tblPr>
    <w:tblGrid>
      <w:gridCol w:w="7371"/>
      <w:gridCol w:w="6552"/>
      <w:gridCol w:w="961"/>
    </w:tblGrid>
    <w:tr w:rsidR="00DD3F7A" w14:paraId="1ACF47BC" w14:textId="77777777" w:rsidTr="00675328">
      <w:trPr>
        <w:trHeight w:val="176"/>
      </w:trPr>
      <w:tc>
        <w:tcPr>
          <w:tcW w:w="7371" w:type="dxa"/>
          <w:tcBorders>
            <w:top w:val="nil"/>
            <w:left w:val="nil"/>
            <w:bottom w:val="nil"/>
            <w:right w:val="nil"/>
          </w:tcBorders>
          <w:noWrap/>
          <w:vAlign w:val="bottom"/>
        </w:tcPr>
        <w:p w14:paraId="44C4F425"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6552" w:type="dxa"/>
          <w:tcBorders>
            <w:top w:val="nil"/>
            <w:left w:val="nil"/>
            <w:bottom w:val="nil"/>
          </w:tcBorders>
          <w:noWrap/>
          <w:vAlign w:val="bottom"/>
        </w:tcPr>
        <w:p w14:paraId="52D70442"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961" w:type="dxa"/>
          <w:tcBorders>
            <w:top w:val="nil"/>
            <w:left w:val="nil"/>
            <w:bottom w:val="nil"/>
            <w:right w:val="nil"/>
          </w:tcBorders>
          <w:vAlign w:val="bottom"/>
        </w:tcPr>
        <w:p w14:paraId="1DCB497F" w14:textId="4B2CB119"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43</w:t>
          </w:r>
          <w:r w:rsidRPr="00C761A2">
            <w:rPr>
              <w:rStyle w:val="PageNumber"/>
              <w:rFonts w:ascii="Browallia New" w:hAnsi="Browallia New" w:cs="Browallia New"/>
              <w:sz w:val="26"/>
              <w:szCs w:val="26"/>
            </w:rPr>
            <w:fldChar w:fldCharType="end"/>
          </w:r>
        </w:p>
      </w:tc>
    </w:tr>
    <w:tr w:rsidR="00DD3F7A" w14:paraId="765725ED" w14:textId="77777777" w:rsidTr="00675328">
      <w:trPr>
        <w:trHeight w:val="190"/>
      </w:trPr>
      <w:tc>
        <w:tcPr>
          <w:tcW w:w="7371" w:type="dxa"/>
          <w:tcBorders>
            <w:top w:val="nil"/>
            <w:left w:val="nil"/>
            <w:bottom w:val="nil"/>
            <w:right w:val="nil"/>
          </w:tcBorders>
          <w:noWrap/>
          <w:vAlign w:val="bottom"/>
        </w:tcPr>
        <w:p w14:paraId="1CFFAC6C" w14:textId="48BC8E0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6552" w:type="dxa"/>
          <w:tcBorders>
            <w:top w:val="nil"/>
            <w:left w:val="nil"/>
            <w:bottom w:val="nil"/>
          </w:tcBorders>
          <w:noWrap/>
          <w:vAlign w:val="bottom"/>
        </w:tcPr>
        <w:p w14:paraId="17867CC2" w14:textId="768A02E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961" w:type="dxa"/>
          <w:tcBorders>
            <w:top w:val="nil"/>
            <w:left w:val="nil"/>
            <w:bottom w:val="nil"/>
            <w:right w:val="nil"/>
          </w:tcBorders>
          <w:vAlign w:val="bottom"/>
        </w:tcPr>
        <w:p w14:paraId="1D6CE9EF" w14:textId="77777777" w:rsidR="00DD3F7A" w:rsidRDefault="00DD3F7A">
          <w:pPr>
            <w:rPr>
              <w:rFonts w:ascii="Browallia New" w:hAnsi="Browallia New" w:cs="Browallia New"/>
              <w:sz w:val="26"/>
              <w:szCs w:val="26"/>
            </w:rPr>
          </w:pPr>
        </w:p>
      </w:tc>
    </w:tr>
  </w:tbl>
  <w:p w14:paraId="0856E678"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62" w:type="dxa"/>
      <w:tblInd w:w="90" w:type="dxa"/>
      <w:tblLook w:val="0000" w:firstRow="0" w:lastRow="0" w:firstColumn="0" w:lastColumn="0" w:noHBand="0" w:noVBand="0"/>
    </w:tblPr>
    <w:tblGrid>
      <w:gridCol w:w="4140"/>
      <w:gridCol w:w="4680"/>
      <w:gridCol w:w="542"/>
    </w:tblGrid>
    <w:tr w:rsidR="00DD3F7A" w14:paraId="3A1B9039" w14:textId="77777777" w:rsidTr="0029051B">
      <w:trPr>
        <w:trHeight w:val="176"/>
      </w:trPr>
      <w:tc>
        <w:tcPr>
          <w:tcW w:w="4140" w:type="dxa"/>
          <w:tcBorders>
            <w:top w:val="nil"/>
            <w:left w:val="nil"/>
            <w:bottom w:val="nil"/>
            <w:right w:val="nil"/>
          </w:tcBorders>
          <w:noWrap/>
          <w:vAlign w:val="bottom"/>
        </w:tcPr>
        <w:p w14:paraId="7650E369"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680" w:type="dxa"/>
          <w:tcBorders>
            <w:top w:val="nil"/>
            <w:left w:val="nil"/>
            <w:bottom w:val="nil"/>
          </w:tcBorders>
          <w:noWrap/>
          <w:vAlign w:val="bottom"/>
        </w:tcPr>
        <w:p w14:paraId="18312317"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01BEB38" w14:textId="60A4580F"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70</w:t>
          </w:r>
          <w:r w:rsidRPr="00C761A2">
            <w:rPr>
              <w:rStyle w:val="PageNumber"/>
              <w:rFonts w:ascii="Browallia New" w:hAnsi="Browallia New" w:cs="Browallia New"/>
              <w:sz w:val="26"/>
              <w:szCs w:val="26"/>
            </w:rPr>
            <w:fldChar w:fldCharType="end"/>
          </w:r>
        </w:p>
      </w:tc>
    </w:tr>
    <w:tr w:rsidR="00DD3F7A" w14:paraId="57CC003B" w14:textId="77777777" w:rsidTr="0029051B">
      <w:trPr>
        <w:trHeight w:val="190"/>
      </w:trPr>
      <w:tc>
        <w:tcPr>
          <w:tcW w:w="4140" w:type="dxa"/>
          <w:tcBorders>
            <w:top w:val="nil"/>
            <w:left w:val="nil"/>
            <w:bottom w:val="nil"/>
            <w:right w:val="nil"/>
          </w:tcBorders>
          <w:noWrap/>
          <w:vAlign w:val="bottom"/>
        </w:tcPr>
        <w:p w14:paraId="4E789C1E" w14:textId="257EFE09"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680" w:type="dxa"/>
          <w:tcBorders>
            <w:top w:val="nil"/>
            <w:left w:val="nil"/>
            <w:bottom w:val="nil"/>
          </w:tcBorders>
          <w:noWrap/>
          <w:vAlign w:val="bottom"/>
        </w:tcPr>
        <w:p w14:paraId="040A1AB2" w14:textId="2870359E"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12AED271" w14:textId="77777777" w:rsidR="00DD3F7A" w:rsidRDefault="00DD3F7A">
          <w:pPr>
            <w:rPr>
              <w:rFonts w:ascii="Browallia New" w:hAnsi="Browallia New" w:cs="Browallia New"/>
              <w:sz w:val="26"/>
              <w:szCs w:val="26"/>
            </w:rPr>
          </w:pPr>
        </w:p>
      </w:tc>
    </w:tr>
  </w:tbl>
  <w:p w14:paraId="4831C6B4"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67" w:type="dxa"/>
      <w:tblInd w:w="250" w:type="dxa"/>
      <w:tblLook w:val="0000" w:firstRow="0" w:lastRow="0" w:firstColumn="0" w:lastColumn="0" w:noHBand="0" w:noVBand="0"/>
    </w:tblPr>
    <w:tblGrid>
      <w:gridCol w:w="8080"/>
      <w:gridCol w:w="5670"/>
      <w:gridCol w:w="448"/>
    </w:tblGrid>
    <w:tr w:rsidR="00DD3F7A" w14:paraId="3153C97C" w14:textId="77777777" w:rsidTr="0001418F">
      <w:trPr>
        <w:trHeight w:val="176"/>
      </w:trPr>
      <w:tc>
        <w:tcPr>
          <w:tcW w:w="8080" w:type="dxa"/>
          <w:tcBorders>
            <w:top w:val="nil"/>
            <w:left w:val="nil"/>
            <w:bottom w:val="nil"/>
            <w:right w:val="nil"/>
          </w:tcBorders>
          <w:noWrap/>
          <w:vAlign w:val="bottom"/>
        </w:tcPr>
        <w:p w14:paraId="3B0111CC"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670" w:type="dxa"/>
          <w:tcBorders>
            <w:top w:val="nil"/>
            <w:left w:val="nil"/>
            <w:bottom w:val="nil"/>
          </w:tcBorders>
          <w:noWrap/>
          <w:vAlign w:val="bottom"/>
        </w:tcPr>
        <w:p w14:paraId="33149F3E"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317" w:type="dxa"/>
          <w:tcBorders>
            <w:top w:val="nil"/>
            <w:left w:val="nil"/>
            <w:bottom w:val="nil"/>
            <w:right w:val="nil"/>
          </w:tcBorders>
          <w:vAlign w:val="bottom"/>
        </w:tcPr>
        <w:p w14:paraId="392DE916" w14:textId="0DC0993C"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71</w:t>
          </w:r>
          <w:r w:rsidRPr="00C761A2">
            <w:rPr>
              <w:rStyle w:val="PageNumber"/>
              <w:rFonts w:ascii="Browallia New" w:hAnsi="Browallia New" w:cs="Browallia New"/>
              <w:sz w:val="26"/>
              <w:szCs w:val="26"/>
            </w:rPr>
            <w:fldChar w:fldCharType="end"/>
          </w:r>
        </w:p>
      </w:tc>
    </w:tr>
    <w:tr w:rsidR="00DD3F7A" w14:paraId="622C54D2" w14:textId="77777777" w:rsidTr="0001418F">
      <w:trPr>
        <w:trHeight w:val="190"/>
      </w:trPr>
      <w:tc>
        <w:tcPr>
          <w:tcW w:w="8080" w:type="dxa"/>
          <w:tcBorders>
            <w:top w:val="nil"/>
            <w:left w:val="nil"/>
            <w:bottom w:val="nil"/>
            <w:right w:val="nil"/>
          </w:tcBorders>
          <w:noWrap/>
          <w:vAlign w:val="bottom"/>
        </w:tcPr>
        <w:p w14:paraId="76656160" w14:textId="2F28D625"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670" w:type="dxa"/>
          <w:tcBorders>
            <w:top w:val="nil"/>
            <w:left w:val="nil"/>
            <w:bottom w:val="nil"/>
          </w:tcBorders>
          <w:noWrap/>
          <w:vAlign w:val="bottom"/>
        </w:tcPr>
        <w:p w14:paraId="2A559D15" w14:textId="2457C8A0"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17" w:type="dxa"/>
          <w:tcBorders>
            <w:top w:val="nil"/>
            <w:left w:val="nil"/>
            <w:bottom w:val="nil"/>
            <w:right w:val="nil"/>
          </w:tcBorders>
          <w:vAlign w:val="bottom"/>
        </w:tcPr>
        <w:p w14:paraId="3177F630" w14:textId="77777777" w:rsidR="00DD3F7A" w:rsidRDefault="00DD3F7A">
          <w:pPr>
            <w:rPr>
              <w:rFonts w:ascii="Browallia New" w:hAnsi="Browallia New" w:cs="Browallia New"/>
              <w:sz w:val="26"/>
              <w:szCs w:val="26"/>
            </w:rPr>
          </w:pPr>
        </w:p>
      </w:tc>
    </w:tr>
  </w:tbl>
  <w:p w14:paraId="59BEDDC5"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DD3F7A" w14:paraId="3E208446" w14:textId="77777777">
      <w:trPr>
        <w:trHeight w:val="176"/>
      </w:trPr>
      <w:tc>
        <w:tcPr>
          <w:tcW w:w="4253" w:type="dxa"/>
          <w:tcBorders>
            <w:top w:val="nil"/>
            <w:left w:val="nil"/>
            <w:bottom w:val="nil"/>
            <w:right w:val="nil"/>
          </w:tcBorders>
          <w:noWrap/>
          <w:vAlign w:val="bottom"/>
        </w:tcPr>
        <w:p w14:paraId="731D9F94"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319FA1D8"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77</w:t>
          </w:r>
          <w:r w:rsidRPr="00C761A2">
            <w:rPr>
              <w:rStyle w:val="PageNumber"/>
              <w:rFonts w:ascii="Browallia New" w:hAnsi="Browallia New" w:cs="Browallia New"/>
              <w:sz w:val="26"/>
              <w:szCs w:val="26"/>
            </w:rPr>
            <w:fldChar w:fldCharType="end"/>
          </w:r>
        </w:p>
      </w:tc>
    </w:tr>
    <w:tr w:rsidR="00DD3F7A" w14:paraId="1FC85814" w14:textId="77777777">
      <w:trPr>
        <w:trHeight w:val="190"/>
      </w:trPr>
      <w:tc>
        <w:tcPr>
          <w:tcW w:w="4253" w:type="dxa"/>
          <w:tcBorders>
            <w:top w:val="nil"/>
            <w:left w:val="nil"/>
            <w:bottom w:val="nil"/>
            <w:right w:val="nil"/>
          </w:tcBorders>
          <w:noWrap/>
          <w:vAlign w:val="bottom"/>
        </w:tcPr>
        <w:p w14:paraId="007F516B" w14:textId="6CA168EC"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4394" w:type="dxa"/>
          <w:tcBorders>
            <w:top w:val="nil"/>
            <w:left w:val="nil"/>
            <w:bottom w:val="nil"/>
          </w:tcBorders>
          <w:noWrap/>
          <w:vAlign w:val="bottom"/>
        </w:tcPr>
        <w:p w14:paraId="2F631D23" w14:textId="188979C7"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0" w:type="dxa"/>
          <w:tcBorders>
            <w:top w:val="nil"/>
            <w:left w:val="nil"/>
            <w:bottom w:val="nil"/>
            <w:right w:val="nil"/>
          </w:tcBorders>
          <w:vAlign w:val="bottom"/>
        </w:tcPr>
        <w:p w14:paraId="08618217" w14:textId="77777777" w:rsidR="00DD3F7A" w:rsidRDefault="00DD3F7A">
          <w:pPr>
            <w:rPr>
              <w:rFonts w:ascii="Browallia New" w:hAnsi="Browallia New" w:cs="Browallia New"/>
              <w:sz w:val="26"/>
              <w:szCs w:val="26"/>
            </w:rPr>
          </w:pPr>
        </w:p>
      </w:tc>
    </w:tr>
  </w:tbl>
  <w:p w14:paraId="63E7BD6F" w14:textId="77777777" w:rsidR="00DD3F7A" w:rsidRDefault="00DD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792" w:type="dxa"/>
      <w:tblInd w:w="250" w:type="dxa"/>
      <w:tblLook w:val="0000" w:firstRow="0" w:lastRow="0" w:firstColumn="0" w:lastColumn="0" w:noHBand="0" w:noVBand="0"/>
    </w:tblPr>
    <w:tblGrid>
      <w:gridCol w:w="7670"/>
      <w:gridCol w:w="5580"/>
      <w:gridCol w:w="542"/>
    </w:tblGrid>
    <w:tr w:rsidR="00DD3F7A" w14:paraId="72DC9077" w14:textId="77777777" w:rsidTr="009E5B16">
      <w:trPr>
        <w:trHeight w:val="176"/>
      </w:trPr>
      <w:tc>
        <w:tcPr>
          <w:tcW w:w="7670" w:type="dxa"/>
          <w:tcBorders>
            <w:top w:val="nil"/>
            <w:left w:val="nil"/>
            <w:bottom w:val="nil"/>
            <w:right w:val="nil"/>
          </w:tcBorders>
          <w:noWrap/>
          <w:vAlign w:val="bottom"/>
        </w:tcPr>
        <w:p w14:paraId="6FD894CE" w14:textId="77777777" w:rsidR="00DD3F7A" w:rsidRDefault="00DD3F7A">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580" w:type="dxa"/>
          <w:tcBorders>
            <w:top w:val="nil"/>
            <w:left w:val="nil"/>
            <w:bottom w:val="nil"/>
          </w:tcBorders>
          <w:noWrap/>
          <w:vAlign w:val="bottom"/>
        </w:tcPr>
        <w:p w14:paraId="62D198D9" w14:textId="77777777" w:rsidR="00DD3F7A" w:rsidRPr="00C761A2" w:rsidRDefault="00DD3F7A">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1DE199F8" w14:textId="4344BACE" w:rsidR="00DD3F7A" w:rsidRPr="00C761A2" w:rsidRDefault="00DD3F7A">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DD3F7A" w14:paraId="269CAC04" w14:textId="77777777" w:rsidTr="009E5B16">
      <w:trPr>
        <w:trHeight w:val="190"/>
      </w:trPr>
      <w:tc>
        <w:tcPr>
          <w:tcW w:w="7670" w:type="dxa"/>
          <w:tcBorders>
            <w:top w:val="nil"/>
            <w:left w:val="nil"/>
            <w:bottom w:val="nil"/>
            <w:right w:val="nil"/>
          </w:tcBorders>
          <w:noWrap/>
          <w:vAlign w:val="bottom"/>
        </w:tcPr>
        <w:p w14:paraId="129F091D" w14:textId="5D543C0D" w:rsidR="00DD3F7A" w:rsidRDefault="00DD3F7A">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580" w:type="dxa"/>
          <w:tcBorders>
            <w:top w:val="nil"/>
            <w:left w:val="nil"/>
            <w:bottom w:val="nil"/>
          </w:tcBorders>
          <w:noWrap/>
          <w:vAlign w:val="bottom"/>
        </w:tcPr>
        <w:p w14:paraId="7A2D55F4" w14:textId="515109DF" w:rsidR="00DD3F7A" w:rsidRDefault="00DD3F7A">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3847693A" w14:textId="77777777" w:rsidR="00DD3F7A" w:rsidRDefault="00DD3F7A">
          <w:pPr>
            <w:rPr>
              <w:rFonts w:ascii="Browallia New" w:hAnsi="Browallia New" w:cs="Browallia New"/>
              <w:sz w:val="26"/>
              <w:szCs w:val="26"/>
            </w:rPr>
          </w:pPr>
        </w:p>
      </w:tc>
    </w:tr>
  </w:tbl>
  <w:p w14:paraId="637FD60A" w14:textId="77777777" w:rsidR="00DD3F7A" w:rsidRDefault="00DD3F7A"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12" w:type="dxa"/>
      <w:tblInd w:w="250" w:type="dxa"/>
      <w:tblLook w:val="0000" w:firstRow="0" w:lastRow="0" w:firstColumn="0" w:lastColumn="0" w:noHBand="0" w:noVBand="0"/>
    </w:tblPr>
    <w:tblGrid>
      <w:gridCol w:w="4610"/>
      <w:gridCol w:w="3960"/>
      <w:gridCol w:w="542"/>
    </w:tblGrid>
    <w:tr w:rsidR="002A543C" w14:paraId="538A24E9" w14:textId="77777777" w:rsidTr="002A543C">
      <w:trPr>
        <w:trHeight w:val="176"/>
      </w:trPr>
      <w:tc>
        <w:tcPr>
          <w:tcW w:w="4610" w:type="dxa"/>
          <w:tcBorders>
            <w:top w:val="nil"/>
            <w:left w:val="nil"/>
            <w:bottom w:val="nil"/>
            <w:right w:val="nil"/>
          </w:tcBorders>
          <w:noWrap/>
          <w:vAlign w:val="bottom"/>
        </w:tcPr>
        <w:p w14:paraId="0FFDB0D3" w14:textId="77777777" w:rsidR="002A543C" w:rsidRDefault="002A543C">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3960" w:type="dxa"/>
          <w:tcBorders>
            <w:top w:val="nil"/>
            <w:left w:val="nil"/>
            <w:bottom w:val="nil"/>
          </w:tcBorders>
          <w:noWrap/>
          <w:vAlign w:val="bottom"/>
        </w:tcPr>
        <w:p w14:paraId="127542BB" w14:textId="77777777" w:rsidR="002A543C" w:rsidRPr="00C761A2" w:rsidRDefault="002A543C">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2" w:type="dxa"/>
          <w:tcBorders>
            <w:top w:val="nil"/>
            <w:left w:val="nil"/>
            <w:bottom w:val="nil"/>
            <w:right w:val="nil"/>
          </w:tcBorders>
          <w:vAlign w:val="bottom"/>
        </w:tcPr>
        <w:p w14:paraId="378DBCA0" w14:textId="77777777" w:rsidR="002A543C" w:rsidRPr="00C761A2" w:rsidRDefault="002A543C">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79</w:t>
          </w:r>
          <w:r w:rsidRPr="00C761A2">
            <w:rPr>
              <w:rStyle w:val="PageNumber"/>
              <w:rFonts w:ascii="Browallia New" w:hAnsi="Browallia New" w:cs="Browallia New"/>
              <w:sz w:val="26"/>
              <w:szCs w:val="26"/>
            </w:rPr>
            <w:fldChar w:fldCharType="end"/>
          </w:r>
        </w:p>
      </w:tc>
    </w:tr>
    <w:tr w:rsidR="002A543C" w14:paraId="3ECF2E93" w14:textId="77777777" w:rsidTr="002A543C">
      <w:trPr>
        <w:trHeight w:val="190"/>
      </w:trPr>
      <w:tc>
        <w:tcPr>
          <w:tcW w:w="4610" w:type="dxa"/>
          <w:tcBorders>
            <w:top w:val="nil"/>
            <w:left w:val="nil"/>
            <w:bottom w:val="nil"/>
            <w:right w:val="nil"/>
          </w:tcBorders>
          <w:noWrap/>
          <w:vAlign w:val="bottom"/>
        </w:tcPr>
        <w:p w14:paraId="75B6CFDD" w14:textId="21DB50BC" w:rsidR="002A543C" w:rsidRDefault="002A543C">
          <w:pPr>
            <w:ind w:left="262"/>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นายวิสูตร</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เอี้ยวศิวิกูล</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3960" w:type="dxa"/>
          <w:tcBorders>
            <w:top w:val="nil"/>
            <w:left w:val="nil"/>
            <w:bottom w:val="nil"/>
          </w:tcBorders>
          <w:noWrap/>
          <w:vAlign w:val="bottom"/>
        </w:tcPr>
        <w:p w14:paraId="01514D98" w14:textId="47FDF8B7" w:rsidR="002A543C" w:rsidRDefault="002A543C">
          <w:pPr>
            <w:jc w:val="both"/>
            <w:rPr>
              <w:rFonts w:ascii="Browallia New" w:hAnsi="Browallia New" w:cs="Browallia New"/>
              <w:sz w:val="26"/>
              <w:szCs w:val="26"/>
            </w:rPr>
          </w:pPr>
          <w:r>
            <w:rPr>
              <w:rFonts w:ascii="Browallia New" w:hAnsi="Browallia New" w:cs="Browallia New"/>
              <w:sz w:val="26"/>
              <w:szCs w:val="26"/>
              <w:cs/>
            </w:rPr>
            <w:t>(</w:t>
          </w:r>
          <w:r w:rsidR="00F46B29" w:rsidRPr="00F46B29">
            <w:rPr>
              <w:rFonts w:ascii="Browallia New" w:hAnsi="Browallia New" w:cs="Browallia New"/>
              <w:sz w:val="26"/>
              <w:szCs w:val="26"/>
            </w:rPr>
            <w:t xml:space="preserve"> </w:t>
          </w:r>
          <w:r>
            <w:rPr>
              <w:rFonts w:ascii="Browallia New" w:hAnsi="Browallia New" w:cs="Browallia New"/>
              <w:sz w:val="26"/>
              <w:szCs w:val="26"/>
              <w:cs/>
            </w:rPr>
            <w:t>นางสาวรุ่งระวี</w:t>
          </w:r>
          <w:r w:rsidR="00F46B29" w:rsidRPr="00F46B29">
            <w:rPr>
              <w:rFonts w:ascii="Browallia New" w:hAnsi="Browallia New" w:cs="Browallia New"/>
              <w:sz w:val="26"/>
              <w:szCs w:val="26"/>
            </w:rPr>
            <w:t xml:space="preserve">  </w:t>
          </w:r>
          <w:r>
            <w:rPr>
              <w:rFonts w:ascii="Browallia New" w:hAnsi="Browallia New" w:cs="Browallia New"/>
              <w:sz w:val="26"/>
              <w:szCs w:val="26"/>
              <w:cs/>
            </w:rPr>
            <w:t>เอี่ยมพงษ์ไพฑูรย์</w:t>
          </w:r>
          <w:r w:rsidR="00F46B29" w:rsidRPr="00F46B29">
            <w:rPr>
              <w:rFonts w:ascii="Browallia New" w:hAnsi="Browallia New" w:cs="Browallia New"/>
              <w:sz w:val="26"/>
              <w:szCs w:val="26"/>
            </w:rPr>
            <w:t xml:space="preserve"> </w:t>
          </w:r>
          <w:r>
            <w:rPr>
              <w:rFonts w:ascii="Browallia New" w:hAnsi="Browallia New" w:cs="Browallia New"/>
              <w:sz w:val="26"/>
              <w:szCs w:val="26"/>
              <w:cs/>
            </w:rPr>
            <w:t>)</w:t>
          </w:r>
        </w:p>
      </w:tc>
      <w:tc>
        <w:tcPr>
          <w:tcW w:w="542" w:type="dxa"/>
          <w:tcBorders>
            <w:top w:val="nil"/>
            <w:left w:val="nil"/>
            <w:bottom w:val="nil"/>
            <w:right w:val="nil"/>
          </w:tcBorders>
          <w:vAlign w:val="bottom"/>
        </w:tcPr>
        <w:p w14:paraId="271A80E2" w14:textId="77777777" w:rsidR="002A543C" w:rsidRDefault="002A543C">
          <w:pPr>
            <w:rPr>
              <w:rFonts w:ascii="Browallia New" w:hAnsi="Browallia New" w:cs="Browallia New"/>
              <w:sz w:val="26"/>
              <w:szCs w:val="26"/>
            </w:rPr>
          </w:pPr>
        </w:p>
      </w:tc>
    </w:tr>
  </w:tbl>
  <w:p w14:paraId="2D3AA5E4" w14:textId="77777777" w:rsidR="002A543C" w:rsidRDefault="002A543C" w:rsidP="007639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8057B" w14:textId="77777777" w:rsidR="00AE1011" w:rsidRDefault="00AE1011">
      <w:r>
        <w:separator/>
      </w:r>
    </w:p>
  </w:footnote>
  <w:footnote w:type="continuationSeparator" w:id="0">
    <w:p w14:paraId="2354E057" w14:textId="77777777" w:rsidR="00AE1011" w:rsidRDefault="00AE1011">
      <w:r>
        <w:continuationSeparator/>
      </w:r>
    </w:p>
  </w:footnote>
  <w:footnote w:type="continuationNotice" w:id="1">
    <w:p w14:paraId="5091D13A" w14:textId="77777777" w:rsidR="00AE1011" w:rsidRDefault="00AE1011">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3A32751"/>
    <w:multiLevelType w:val="hybridMultilevel"/>
    <w:tmpl w:val="39026D1E"/>
    <w:lvl w:ilvl="0" w:tplc="9AA074BE">
      <w:start w:val="1"/>
      <w:numFmt w:val="bullet"/>
      <w:lvlText w:val=""/>
      <w:lvlJc w:val="left"/>
      <w:pPr>
        <w:ind w:left="1571" w:hanging="360"/>
      </w:pPr>
      <w:rPr>
        <w:rFonts w:ascii="Symbol" w:hAnsi="Symbol" w:hint="default"/>
        <w:sz w:val="22"/>
        <w:szCs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 w15:restartNumberingAfterBreak="0">
    <w:nsid w:val="03EE7D48"/>
    <w:multiLevelType w:val="hybridMultilevel"/>
    <w:tmpl w:val="FEB4E71C"/>
    <w:lvl w:ilvl="0" w:tplc="B14AE4AA">
      <w:start w:val="1"/>
      <w:numFmt w:val="bullet"/>
      <w:lvlText w:val="-"/>
      <w:lvlJc w:val="left"/>
      <w:pPr>
        <w:ind w:left="1170" w:hanging="360"/>
      </w:pPr>
      <w:rPr>
        <w:rFonts w:ascii="Browallia New" w:hAnsi="Browallia New" w:cs="Browallia New" w:hint="default"/>
        <w:b w:val="0"/>
        <w:bCs w:val="0"/>
        <w:color w:val="auto"/>
        <w:sz w:val="28"/>
        <w:szCs w:val="28"/>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056D683E"/>
    <w:multiLevelType w:val="hybridMultilevel"/>
    <w:tmpl w:val="AAFAE0B6"/>
    <w:lvl w:ilvl="0" w:tplc="7F488466">
      <w:start w:val="1"/>
      <w:numFmt w:val="bullet"/>
      <w:lvlText w:val="-"/>
      <w:lvlJc w:val="left"/>
      <w:pPr>
        <w:ind w:left="1084" w:hanging="360"/>
      </w:pPr>
      <w:rPr>
        <w:rFonts w:ascii="Browallia New" w:hAnsi="Browallia New" w:cs="Browallia New" w:hint="default"/>
        <w:color w:val="auto"/>
        <w:sz w:val="28"/>
        <w:szCs w:val="28"/>
      </w:rPr>
    </w:lvl>
    <w:lvl w:ilvl="1" w:tplc="04090003" w:tentative="1">
      <w:start w:val="1"/>
      <w:numFmt w:val="bullet"/>
      <w:lvlText w:val="o"/>
      <w:lvlJc w:val="left"/>
      <w:pPr>
        <w:ind w:left="1804" w:hanging="360"/>
      </w:pPr>
      <w:rPr>
        <w:rFonts w:ascii="Courier New" w:hAnsi="Courier New" w:cs="Courier New" w:hint="default"/>
      </w:rPr>
    </w:lvl>
    <w:lvl w:ilvl="2" w:tplc="04090005" w:tentative="1">
      <w:start w:val="1"/>
      <w:numFmt w:val="bullet"/>
      <w:lvlText w:val=""/>
      <w:lvlJc w:val="left"/>
      <w:pPr>
        <w:ind w:left="2524" w:hanging="360"/>
      </w:pPr>
      <w:rPr>
        <w:rFonts w:ascii="Wingdings" w:hAnsi="Wingdings" w:hint="default"/>
      </w:rPr>
    </w:lvl>
    <w:lvl w:ilvl="3" w:tplc="04090001" w:tentative="1">
      <w:start w:val="1"/>
      <w:numFmt w:val="bullet"/>
      <w:lvlText w:val=""/>
      <w:lvlJc w:val="left"/>
      <w:pPr>
        <w:ind w:left="3244" w:hanging="360"/>
      </w:pPr>
      <w:rPr>
        <w:rFonts w:ascii="Symbol" w:hAnsi="Symbol" w:hint="default"/>
      </w:rPr>
    </w:lvl>
    <w:lvl w:ilvl="4" w:tplc="04090003" w:tentative="1">
      <w:start w:val="1"/>
      <w:numFmt w:val="bullet"/>
      <w:lvlText w:val="o"/>
      <w:lvlJc w:val="left"/>
      <w:pPr>
        <w:ind w:left="3964" w:hanging="360"/>
      </w:pPr>
      <w:rPr>
        <w:rFonts w:ascii="Courier New" w:hAnsi="Courier New" w:cs="Courier New" w:hint="default"/>
      </w:rPr>
    </w:lvl>
    <w:lvl w:ilvl="5" w:tplc="04090005" w:tentative="1">
      <w:start w:val="1"/>
      <w:numFmt w:val="bullet"/>
      <w:lvlText w:val=""/>
      <w:lvlJc w:val="left"/>
      <w:pPr>
        <w:ind w:left="4684" w:hanging="360"/>
      </w:pPr>
      <w:rPr>
        <w:rFonts w:ascii="Wingdings" w:hAnsi="Wingdings" w:hint="default"/>
      </w:rPr>
    </w:lvl>
    <w:lvl w:ilvl="6" w:tplc="04090001" w:tentative="1">
      <w:start w:val="1"/>
      <w:numFmt w:val="bullet"/>
      <w:lvlText w:val=""/>
      <w:lvlJc w:val="left"/>
      <w:pPr>
        <w:ind w:left="5404" w:hanging="360"/>
      </w:pPr>
      <w:rPr>
        <w:rFonts w:ascii="Symbol" w:hAnsi="Symbol" w:hint="default"/>
      </w:rPr>
    </w:lvl>
    <w:lvl w:ilvl="7" w:tplc="04090003" w:tentative="1">
      <w:start w:val="1"/>
      <w:numFmt w:val="bullet"/>
      <w:lvlText w:val="o"/>
      <w:lvlJc w:val="left"/>
      <w:pPr>
        <w:ind w:left="6124" w:hanging="360"/>
      </w:pPr>
      <w:rPr>
        <w:rFonts w:ascii="Courier New" w:hAnsi="Courier New" w:cs="Courier New" w:hint="default"/>
      </w:rPr>
    </w:lvl>
    <w:lvl w:ilvl="8" w:tplc="04090005" w:tentative="1">
      <w:start w:val="1"/>
      <w:numFmt w:val="bullet"/>
      <w:lvlText w:val=""/>
      <w:lvlJc w:val="left"/>
      <w:pPr>
        <w:ind w:left="6844" w:hanging="360"/>
      </w:pPr>
      <w:rPr>
        <w:rFonts w:ascii="Wingdings" w:hAnsi="Wingdings" w:hint="default"/>
      </w:rPr>
    </w:lvl>
  </w:abstractNum>
  <w:abstractNum w:abstractNumId="13" w15:restartNumberingAfterBreak="0">
    <w:nsid w:val="0EA04C5A"/>
    <w:multiLevelType w:val="hybridMultilevel"/>
    <w:tmpl w:val="A72EFD16"/>
    <w:lvl w:ilvl="0" w:tplc="FB6C2296">
      <w:numFmt w:val="bullet"/>
      <w:lvlText w:val="-"/>
      <w:lvlJc w:val="left"/>
      <w:pPr>
        <w:ind w:left="720" w:hanging="360"/>
      </w:pPr>
      <w:rPr>
        <w:rFonts w:ascii="Browallia New" w:eastAsia="Calibri" w:hAnsi="Browallia New" w:cs="Browallia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cs"/>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DED39F4"/>
    <w:multiLevelType w:val="hybridMultilevel"/>
    <w:tmpl w:val="28E40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7"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8"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pPr>
      <w:rPr>
        <w:rFonts w:cs="Times New Roman"/>
      </w:rPr>
    </w:lvl>
    <w:lvl w:ilvl="2" w:tplc="E0DE52AA">
      <w:numFmt w:val="none"/>
      <w:lvlText w:val=""/>
      <w:lvlJc w:val="left"/>
      <w:pPr>
        <w:tabs>
          <w:tab w:val="num" w:pos="1064"/>
        </w:tabs>
      </w:pPr>
      <w:rPr>
        <w:rFonts w:cs="Times New Roman"/>
      </w:rPr>
    </w:lvl>
    <w:lvl w:ilvl="3" w:tplc="B89250F4">
      <w:numFmt w:val="none"/>
      <w:lvlText w:val=""/>
      <w:lvlJc w:val="left"/>
      <w:pPr>
        <w:tabs>
          <w:tab w:val="num" w:pos="1064"/>
        </w:tabs>
      </w:pPr>
      <w:rPr>
        <w:rFonts w:cs="Times New Roman"/>
      </w:rPr>
    </w:lvl>
    <w:lvl w:ilvl="4" w:tplc="F1700C5C">
      <w:numFmt w:val="none"/>
      <w:lvlText w:val=""/>
      <w:lvlJc w:val="left"/>
      <w:pPr>
        <w:tabs>
          <w:tab w:val="num" w:pos="1064"/>
        </w:tabs>
      </w:pPr>
      <w:rPr>
        <w:rFonts w:cs="Times New Roman"/>
      </w:rPr>
    </w:lvl>
    <w:lvl w:ilvl="5" w:tplc="6E485EA8">
      <w:numFmt w:val="none"/>
      <w:lvlText w:val=""/>
      <w:lvlJc w:val="left"/>
      <w:pPr>
        <w:tabs>
          <w:tab w:val="num" w:pos="1064"/>
        </w:tabs>
      </w:pPr>
      <w:rPr>
        <w:rFonts w:cs="Times New Roman"/>
      </w:rPr>
    </w:lvl>
    <w:lvl w:ilvl="6" w:tplc="E150789E">
      <w:numFmt w:val="none"/>
      <w:lvlText w:val=""/>
      <w:lvlJc w:val="left"/>
      <w:pPr>
        <w:tabs>
          <w:tab w:val="num" w:pos="1064"/>
        </w:tabs>
      </w:pPr>
      <w:rPr>
        <w:rFonts w:cs="Times New Roman"/>
      </w:rPr>
    </w:lvl>
    <w:lvl w:ilvl="7" w:tplc="C6FE8556">
      <w:numFmt w:val="none"/>
      <w:lvlText w:val=""/>
      <w:lvlJc w:val="left"/>
      <w:pPr>
        <w:tabs>
          <w:tab w:val="num" w:pos="1064"/>
        </w:tabs>
      </w:pPr>
      <w:rPr>
        <w:rFonts w:cs="Times New Roman"/>
      </w:rPr>
    </w:lvl>
    <w:lvl w:ilvl="8" w:tplc="B6F6A670">
      <w:numFmt w:val="none"/>
      <w:lvlText w:val=""/>
      <w:lvlJc w:val="left"/>
      <w:pPr>
        <w:tabs>
          <w:tab w:val="num" w:pos="1064"/>
        </w:tabs>
      </w:pPr>
      <w:rPr>
        <w:rFonts w:cs="Times New Roman"/>
      </w:rPr>
    </w:lvl>
  </w:abstractNum>
  <w:abstractNum w:abstractNumId="19" w15:restartNumberingAfterBreak="0">
    <w:nsid w:val="316E75A7"/>
    <w:multiLevelType w:val="hybridMultilevel"/>
    <w:tmpl w:val="B70E2FF0"/>
    <w:lvl w:ilvl="0" w:tplc="46CED6D6">
      <w:start w:val="65"/>
      <w:numFmt w:val="bullet"/>
      <w:lvlText w:val="-"/>
      <w:lvlJc w:val="left"/>
      <w:pPr>
        <w:ind w:left="720" w:hanging="360"/>
      </w:pPr>
      <w:rPr>
        <w:rFonts w:ascii="Browallia New" w:eastAsia="Times New Roman" w:hAnsi="Browallia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1" w15:restartNumberingAfterBreak="0">
    <w:nsid w:val="345E3288"/>
    <w:multiLevelType w:val="hybridMultilevel"/>
    <w:tmpl w:val="B8E6D2D6"/>
    <w:lvl w:ilvl="0" w:tplc="A4C6CBA0">
      <w:start w:val="1"/>
      <w:numFmt w:val="bullet"/>
      <w:lvlText w:val="-"/>
      <w:lvlJc w:val="left"/>
      <w:pPr>
        <w:ind w:left="1440" w:hanging="360"/>
      </w:pPr>
      <w:rPr>
        <w:rFonts w:ascii="Angsana New" w:hAnsi="Angsana New" w:hint="default"/>
        <w:color w:val="auto"/>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E32BC8"/>
    <w:multiLevelType w:val="hybridMultilevel"/>
    <w:tmpl w:val="888C0540"/>
    <w:lvl w:ilvl="0" w:tplc="BF28FF7A">
      <w:start w:val="1"/>
      <w:numFmt w:val="thaiLetters"/>
      <w:lvlText w:val="%1)"/>
      <w:lvlJc w:val="left"/>
      <w:pPr>
        <w:ind w:left="720" w:hanging="360"/>
      </w:pPr>
      <w:rPr>
        <w:rFonts w:eastAsia="Arial Unicode MS" w:hint="default"/>
        <w:b/>
        <w:bCs w:val="0"/>
        <w:color w:val="000000" w:themeColor="text1"/>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9455882"/>
    <w:multiLevelType w:val="multilevel"/>
    <w:tmpl w:val="5B10D46C"/>
    <w:lvl w:ilvl="0">
      <w:start w:val="1"/>
      <w:numFmt w:val="decimal"/>
      <w:lvlText w:val="4.%1"/>
      <w:lvlJc w:val="left"/>
      <w:pPr>
        <w:ind w:left="720" w:hanging="360"/>
      </w:pPr>
      <w:rPr>
        <w:rFonts w:hint="default"/>
        <w:b w:val="0"/>
        <w:bCs w:val="0"/>
        <w:sz w:val="28"/>
        <w:szCs w:val="28"/>
      </w:rPr>
    </w:lvl>
    <w:lvl w:ilvl="1">
      <w:start w:val="1"/>
      <w:numFmt w:val="decimal"/>
      <w:lvlText w:val="%2."/>
      <w:lvlJc w:val="left"/>
      <w:pPr>
        <w:ind w:left="1440" w:hanging="360"/>
      </w:pPr>
    </w:lvl>
    <w:lvl w:ilvl="2">
      <w:start w:val="1"/>
      <w:numFmt w:val="decimal"/>
      <w:lvlText w:val="%3)"/>
      <w:lvlJc w:val="left"/>
      <w:pPr>
        <w:ind w:left="2340" w:hanging="360"/>
      </w:p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5"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E1B4EB8"/>
    <w:multiLevelType w:val="multilevel"/>
    <w:tmpl w:val="6680CD1C"/>
    <w:lvl w:ilvl="0">
      <w:start w:val="4"/>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8" w15:restartNumberingAfterBreak="0">
    <w:nsid w:val="44CC06DD"/>
    <w:multiLevelType w:val="hybridMultilevel"/>
    <w:tmpl w:val="EDD6B59C"/>
    <w:lvl w:ilvl="0" w:tplc="871CA1AE">
      <w:start w:val="11"/>
      <w:numFmt w:val="bullet"/>
      <w:lvlText w:val="-"/>
      <w:lvlJc w:val="left"/>
      <w:pPr>
        <w:ind w:left="1146" w:hanging="360"/>
      </w:pPr>
      <w:rPr>
        <w:rFonts w:ascii="Angsana New" w:eastAsia="MS Mincho"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4ED630E0"/>
    <w:multiLevelType w:val="multilevel"/>
    <w:tmpl w:val="4DEE17E8"/>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212" w:hanging="36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none"/>
      <w:lvlText w:val="2.4.1.2.4"/>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0" w15:restartNumberingAfterBreak="0">
    <w:nsid w:val="554F0524"/>
    <w:multiLevelType w:val="multilevel"/>
    <w:tmpl w:val="87927184"/>
    <w:lvl w:ilvl="0">
      <w:start w:val="2"/>
      <w:numFmt w:val="decimal"/>
      <w:lvlText w:val="%1."/>
      <w:lvlJc w:val="left"/>
      <w:pPr>
        <w:tabs>
          <w:tab w:val="num" w:pos="360"/>
        </w:tabs>
        <w:ind w:left="360" w:hanging="360"/>
      </w:pPr>
      <w:rPr>
        <w:rFonts w:cs="Times New Roman" w:hint="default"/>
        <w:b/>
        <w:bCs/>
        <w:sz w:val="28"/>
        <w:szCs w:val="28"/>
      </w:rPr>
    </w:lvl>
    <w:lvl w:ilvl="1">
      <w:start w:val="2"/>
      <w:numFmt w:val="decimal"/>
      <w:lvlText w:val="%1.%2"/>
      <w:lvlJc w:val="left"/>
      <w:pPr>
        <w:tabs>
          <w:tab w:val="num" w:pos="792"/>
        </w:tabs>
        <w:ind w:left="792" w:hanging="432"/>
      </w:pPr>
      <w:rPr>
        <w:rFonts w:cs="Times New Roman" w:hint="default"/>
        <w:b w:val="0"/>
        <w:bCs w:val="0"/>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6803FA3"/>
    <w:multiLevelType w:val="hybridMultilevel"/>
    <w:tmpl w:val="3A4284FA"/>
    <w:lvl w:ilvl="0" w:tplc="04BA9490">
      <w:start w:val="1"/>
      <w:numFmt w:val="thaiLetters"/>
      <w:lvlText w:val="%1)"/>
      <w:lvlJc w:val="left"/>
      <w:pPr>
        <w:ind w:left="720" w:hanging="360"/>
      </w:pPr>
      <w:rPr>
        <w:rFonts w:ascii="Browallia New" w:hAnsi="Browallia New" w:cs="Browallia New" w:hint="default"/>
        <w:b w:val="0"/>
        <w:bCs w:val="0"/>
        <w:color w:val="auto"/>
        <w:sz w:val="28"/>
        <w:szCs w:val="2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947464A"/>
    <w:multiLevelType w:val="hybridMultilevel"/>
    <w:tmpl w:val="31F857BE"/>
    <w:lvl w:ilvl="0" w:tplc="FB6C2296">
      <w:numFmt w:val="bullet"/>
      <w:lvlText w:val="-"/>
      <w:lvlJc w:val="left"/>
      <w:pPr>
        <w:ind w:left="1161" w:hanging="360"/>
      </w:pPr>
      <w:rPr>
        <w:rFonts w:ascii="Browallia New" w:eastAsia="Calibri" w:hAnsi="Browallia New" w:cs="Browallia New" w:hint="default"/>
      </w:rPr>
    </w:lvl>
    <w:lvl w:ilvl="1" w:tplc="08090003">
      <w:start w:val="1"/>
      <w:numFmt w:val="bullet"/>
      <w:lvlText w:val="o"/>
      <w:lvlJc w:val="left"/>
      <w:pPr>
        <w:ind w:left="1881" w:hanging="360"/>
      </w:pPr>
      <w:rPr>
        <w:rFonts w:ascii="Courier New" w:hAnsi="Courier New" w:cs="Courier New" w:hint="default"/>
      </w:rPr>
    </w:lvl>
    <w:lvl w:ilvl="2" w:tplc="08090005" w:tentative="1">
      <w:start w:val="1"/>
      <w:numFmt w:val="bullet"/>
      <w:lvlText w:val=""/>
      <w:lvlJc w:val="left"/>
      <w:pPr>
        <w:ind w:left="2601" w:hanging="360"/>
      </w:pPr>
      <w:rPr>
        <w:rFonts w:ascii="Wingdings" w:hAnsi="Wingdings" w:hint="default"/>
      </w:rPr>
    </w:lvl>
    <w:lvl w:ilvl="3" w:tplc="08090001" w:tentative="1">
      <w:start w:val="1"/>
      <w:numFmt w:val="bullet"/>
      <w:lvlText w:val=""/>
      <w:lvlJc w:val="left"/>
      <w:pPr>
        <w:ind w:left="3321" w:hanging="360"/>
      </w:pPr>
      <w:rPr>
        <w:rFonts w:ascii="Symbol" w:hAnsi="Symbol" w:hint="default"/>
      </w:rPr>
    </w:lvl>
    <w:lvl w:ilvl="4" w:tplc="08090003" w:tentative="1">
      <w:start w:val="1"/>
      <w:numFmt w:val="bullet"/>
      <w:lvlText w:val="o"/>
      <w:lvlJc w:val="left"/>
      <w:pPr>
        <w:ind w:left="4041" w:hanging="360"/>
      </w:pPr>
      <w:rPr>
        <w:rFonts w:ascii="Courier New" w:hAnsi="Courier New" w:cs="Courier New" w:hint="default"/>
      </w:rPr>
    </w:lvl>
    <w:lvl w:ilvl="5" w:tplc="08090005" w:tentative="1">
      <w:start w:val="1"/>
      <w:numFmt w:val="bullet"/>
      <w:lvlText w:val=""/>
      <w:lvlJc w:val="left"/>
      <w:pPr>
        <w:ind w:left="4761" w:hanging="360"/>
      </w:pPr>
      <w:rPr>
        <w:rFonts w:ascii="Wingdings" w:hAnsi="Wingdings" w:hint="default"/>
      </w:rPr>
    </w:lvl>
    <w:lvl w:ilvl="6" w:tplc="08090001" w:tentative="1">
      <w:start w:val="1"/>
      <w:numFmt w:val="bullet"/>
      <w:lvlText w:val=""/>
      <w:lvlJc w:val="left"/>
      <w:pPr>
        <w:ind w:left="5481" w:hanging="360"/>
      </w:pPr>
      <w:rPr>
        <w:rFonts w:ascii="Symbol" w:hAnsi="Symbol" w:hint="default"/>
      </w:rPr>
    </w:lvl>
    <w:lvl w:ilvl="7" w:tplc="08090003" w:tentative="1">
      <w:start w:val="1"/>
      <w:numFmt w:val="bullet"/>
      <w:lvlText w:val="o"/>
      <w:lvlJc w:val="left"/>
      <w:pPr>
        <w:ind w:left="6201" w:hanging="360"/>
      </w:pPr>
      <w:rPr>
        <w:rFonts w:ascii="Courier New" w:hAnsi="Courier New" w:cs="Courier New" w:hint="default"/>
      </w:rPr>
    </w:lvl>
    <w:lvl w:ilvl="8" w:tplc="08090005" w:tentative="1">
      <w:start w:val="1"/>
      <w:numFmt w:val="bullet"/>
      <w:lvlText w:val=""/>
      <w:lvlJc w:val="left"/>
      <w:pPr>
        <w:ind w:left="6921" w:hanging="360"/>
      </w:pPr>
      <w:rPr>
        <w:rFonts w:ascii="Wingdings" w:hAnsi="Wingdings" w:hint="default"/>
      </w:rPr>
    </w:lvl>
  </w:abstractNum>
  <w:abstractNum w:abstractNumId="33" w15:restartNumberingAfterBreak="0">
    <w:nsid w:val="5D375224"/>
    <w:multiLevelType w:val="hybridMultilevel"/>
    <w:tmpl w:val="E2543332"/>
    <w:lvl w:ilvl="0" w:tplc="A12A6200">
      <w:start w:val="31"/>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5" w15:restartNumberingAfterBreak="0">
    <w:nsid w:val="6D1B7244"/>
    <w:multiLevelType w:val="hybridMultilevel"/>
    <w:tmpl w:val="20E6A07A"/>
    <w:lvl w:ilvl="0" w:tplc="3EACA8C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EA150A"/>
    <w:multiLevelType w:val="multilevel"/>
    <w:tmpl w:val="811A36F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sz w:val="28"/>
        <w:szCs w:val="28"/>
      </w:rPr>
    </w:lvl>
    <w:lvl w:ilvl="2">
      <w:start w:val="1"/>
      <w:numFmt w:val="decimal"/>
      <w:lvlText w:val="3.1.%3"/>
      <w:lvlJc w:val="left"/>
      <w:pPr>
        <w:ind w:left="1080" w:hanging="36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F4B41C5"/>
    <w:multiLevelType w:val="multilevel"/>
    <w:tmpl w:val="782E04CA"/>
    <w:lvl w:ilvl="0">
      <w:start w:val="21"/>
      <w:numFmt w:val="decimal"/>
      <w:lvlText w:val="%1"/>
      <w:lvlJc w:val="left"/>
      <w:pPr>
        <w:ind w:left="360" w:hanging="360"/>
      </w:pPr>
      <w:rPr>
        <w:strike w:val="0"/>
        <w:dstrike w:val="0"/>
        <w:u w:val="none"/>
        <w:effect w:val="none"/>
      </w:rPr>
    </w:lvl>
    <w:lvl w:ilvl="1">
      <w:start w:val="1"/>
      <w:numFmt w:val="decimal"/>
      <w:lvlText w:val="2.%2"/>
      <w:lvlJc w:val="left"/>
      <w:pPr>
        <w:ind w:left="360" w:hanging="360"/>
      </w:pPr>
      <w:rPr>
        <w:i w:val="0"/>
        <w:iCs w:val="0"/>
        <w:strike w:val="0"/>
        <w:dstrike w:val="0"/>
        <w:u w:val="none"/>
        <w:effect w:val="none"/>
      </w:rPr>
    </w:lvl>
    <w:lvl w:ilvl="2">
      <w:start w:val="1"/>
      <w:numFmt w:val="decimal"/>
      <w:lvlText w:val="2.%2.%3"/>
      <w:lvlJc w:val="left"/>
      <w:pPr>
        <w:ind w:left="720" w:hanging="720"/>
      </w:pPr>
      <w:rPr>
        <w:i w:val="0"/>
        <w:iCs w:val="0"/>
        <w:strike w:val="0"/>
        <w:dstrike w:val="0"/>
        <w:u w:val="none"/>
        <w:effect w:val="none"/>
      </w:rPr>
    </w:lvl>
    <w:lvl w:ilvl="3">
      <w:start w:val="1"/>
      <w:numFmt w:val="decimal"/>
      <w:lvlText w:val="%1.%2.%3.%4"/>
      <w:lvlJc w:val="left"/>
      <w:pPr>
        <w:ind w:left="720" w:hanging="720"/>
      </w:pPr>
      <w:rPr>
        <w:strike w:val="0"/>
        <w:dstrike w:val="0"/>
        <w:u w:val="none"/>
        <w:effect w:val="none"/>
      </w:rPr>
    </w:lvl>
    <w:lvl w:ilvl="4">
      <w:start w:val="1"/>
      <w:numFmt w:val="decimal"/>
      <w:lvlText w:val="%1.%2.%3.%4.%5"/>
      <w:lvlJc w:val="left"/>
      <w:pPr>
        <w:ind w:left="720" w:hanging="720"/>
      </w:pPr>
      <w:rPr>
        <w:strike w:val="0"/>
        <w:dstrike w:val="0"/>
        <w:u w:val="none"/>
        <w:effect w:val="none"/>
      </w:rPr>
    </w:lvl>
    <w:lvl w:ilvl="5">
      <w:start w:val="1"/>
      <w:numFmt w:val="decimal"/>
      <w:lvlText w:val="%1.%2.%3.%4.%5.%6"/>
      <w:lvlJc w:val="left"/>
      <w:pPr>
        <w:ind w:left="1080" w:hanging="1080"/>
      </w:pPr>
      <w:rPr>
        <w:strike w:val="0"/>
        <w:dstrike w:val="0"/>
        <w:u w:val="none"/>
        <w:effect w:val="none"/>
      </w:rPr>
    </w:lvl>
    <w:lvl w:ilvl="6">
      <w:start w:val="1"/>
      <w:numFmt w:val="decimal"/>
      <w:lvlText w:val="%1.%2.%3.%4.%5.%6.%7"/>
      <w:lvlJc w:val="left"/>
      <w:pPr>
        <w:ind w:left="1080" w:hanging="1080"/>
      </w:pPr>
      <w:rPr>
        <w:strike w:val="0"/>
        <w:dstrike w:val="0"/>
        <w:u w:val="none"/>
        <w:effect w:val="none"/>
      </w:rPr>
    </w:lvl>
    <w:lvl w:ilvl="7">
      <w:start w:val="1"/>
      <w:numFmt w:val="decimal"/>
      <w:lvlText w:val="%1.%2.%3.%4.%5.%6.%7.%8"/>
      <w:lvlJc w:val="left"/>
      <w:pPr>
        <w:ind w:left="1440" w:hanging="1440"/>
      </w:pPr>
      <w:rPr>
        <w:strike w:val="0"/>
        <w:dstrike w:val="0"/>
        <w:u w:val="none"/>
        <w:effect w:val="none"/>
      </w:rPr>
    </w:lvl>
    <w:lvl w:ilvl="8">
      <w:start w:val="1"/>
      <w:numFmt w:val="decimal"/>
      <w:lvlText w:val="%1.%2.%3.%4.%5.%6.%7.%8.%9"/>
      <w:lvlJc w:val="left"/>
      <w:pPr>
        <w:ind w:left="1440" w:hanging="1440"/>
      </w:pPr>
      <w:rPr>
        <w:strike w:val="0"/>
        <w:dstrike w:val="0"/>
        <w:u w:val="none"/>
        <w:effect w:val="none"/>
      </w:rPr>
    </w:lvl>
  </w:abstractNum>
  <w:num w:numId="1" w16cid:durableId="254362072">
    <w:abstractNumId w:val="9"/>
  </w:num>
  <w:num w:numId="2" w16cid:durableId="235558084">
    <w:abstractNumId w:val="7"/>
  </w:num>
  <w:num w:numId="3" w16cid:durableId="1977101665">
    <w:abstractNumId w:val="6"/>
  </w:num>
  <w:num w:numId="4" w16cid:durableId="727075657">
    <w:abstractNumId w:val="5"/>
  </w:num>
  <w:num w:numId="5" w16cid:durableId="1783837910">
    <w:abstractNumId w:val="8"/>
  </w:num>
  <w:num w:numId="6" w16cid:durableId="86468411">
    <w:abstractNumId w:val="3"/>
  </w:num>
  <w:num w:numId="7" w16cid:durableId="1118917083">
    <w:abstractNumId w:val="2"/>
  </w:num>
  <w:num w:numId="8" w16cid:durableId="1624387731">
    <w:abstractNumId w:val="0"/>
  </w:num>
  <w:num w:numId="9" w16cid:durableId="1675911906">
    <w:abstractNumId w:val="1"/>
  </w:num>
  <w:num w:numId="10" w16cid:durableId="1939604100">
    <w:abstractNumId w:val="4"/>
  </w:num>
  <w:num w:numId="11" w16cid:durableId="1158955125">
    <w:abstractNumId w:val="24"/>
  </w:num>
  <w:num w:numId="12" w16cid:durableId="142160411">
    <w:abstractNumId w:val="16"/>
  </w:num>
  <w:num w:numId="13" w16cid:durableId="1381831324">
    <w:abstractNumId w:val="34"/>
  </w:num>
  <w:num w:numId="14" w16cid:durableId="1685397441">
    <w:abstractNumId w:val="20"/>
  </w:num>
  <w:num w:numId="15" w16cid:durableId="2116514760">
    <w:abstractNumId w:val="27"/>
  </w:num>
  <w:num w:numId="16" w16cid:durableId="1199002648">
    <w:abstractNumId w:val="18"/>
  </w:num>
  <w:num w:numId="17" w16cid:durableId="780030513">
    <w:abstractNumId w:val="17"/>
  </w:num>
  <w:num w:numId="18" w16cid:durableId="841166951">
    <w:abstractNumId w:val="29"/>
  </w:num>
  <w:num w:numId="19" w16cid:durableId="1023361193">
    <w:abstractNumId w:val="30"/>
  </w:num>
  <w:num w:numId="20" w16cid:durableId="139810902">
    <w:abstractNumId w:val="19"/>
  </w:num>
  <w:num w:numId="21" w16cid:durableId="356082849">
    <w:abstractNumId w:val="35"/>
  </w:num>
  <w:num w:numId="22" w16cid:durableId="1175412755">
    <w:abstractNumId w:val="32"/>
  </w:num>
  <w:num w:numId="23" w16cid:durableId="1693411712">
    <w:abstractNumId w:val="23"/>
  </w:num>
  <w:num w:numId="24" w16cid:durableId="1828088216">
    <w:abstractNumId w:val="10"/>
  </w:num>
  <w:num w:numId="25" w16cid:durableId="1364868720">
    <w:abstractNumId w:val="28"/>
  </w:num>
  <w:num w:numId="26" w16cid:durableId="522088741">
    <w:abstractNumId w:val="33"/>
  </w:num>
  <w:num w:numId="27" w16cid:durableId="1790539537">
    <w:abstractNumId w:val="14"/>
  </w:num>
  <w:num w:numId="28" w16cid:durableId="714887219">
    <w:abstractNumId w:val="11"/>
  </w:num>
  <w:num w:numId="29" w16cid:durableId="12345217">
    <w:abstractNumId w:val="12"/>
  </w:num>
  <w:num w:numId="30" w16cid:durableId="440877679">
    <w:abstractNumId w:val="26"/>
  </w:num>
  <w:num w:numId="31" w16cid:durableId="1852137332">
    <w:abstractNumId w:val="21"/>
  </w:num>
  <w:num w:numId="32" w16cid:durableId="689065032">
    <w:abstractNumId w:val="15"/>
  </w:num>
  <w:num w:numId="33" w16cid:durableId="25839998">
    <w:abstractNumId w:val="13"/>
  </w:num>
  <w:num w:numId="34" w16cid:durableId="419788787">
    <w:abstractNumId w:val="22"/>
  </w:num>
  <w:num w:numId="35" w16cid:durableId="6502138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0937844">
    <w:abstractNumId w:val="25"/>
  </w:num>
  <w:num w:numId="37" w16cid:durableId="602033765">
    <w:abstractNumId w:val="36"/>
  </w:num>
  <w:num w:numId="38" w16cid:durableId="444424131">
    <w:abstractNumId w:val="37"/>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158"/>
    <w:rsid w:val="000002FD"/>
    <w:rsid w:val="000003D8"/>
    <w:rsid w:val="000004B1"/>
    <w:rsid w:val="00000685"/>
    <w:rsid w:val="000007D2"/>
    <w:rsid w:val="000008EF"/>
    <w:rsid w:val="0000093F"/>
    <w:rsid w:val="000009B5"/>
    <w:rsid w:val="000009DD"/>
    <w:rsid w:val="000009F2"/>
    <w:rsid w:val="00000A22"/>
    <w:rsid w:val="00000BB0"/>
    <w:rsid w:val="00000C27"/>
    <w:rsid w:val="00000C38"/>
    <w:rsid w:val="00000C63"/>
    <w:rsid w:val="00000F6C"/>
    <w:rsid w:val="0000106F"/>
    <w:rsid w:val="00001158"/>
    <w:rsid w:val="00001246"/>
    <w:rsid w:val="00001282"/>
    <w:rsid w:val="0000132C"/>
    <w:rsid w:val="00001411"/>
    <w:rsid w:val="00001617"/>
    <w:rsid w:val="00001668"/>
    <w:rsid w:val="00001753"/>
    <w:rsid w:val="000018AF"/>
    <w:rsid w:val="000019C3"/>
    <w:rsid w:val="00001B10"/>
    <w:rsid w:val="00001B7B"/>
    <w:rsid w:val="00001CA3"/>
    <w:rsid w:val="00001D20"/>
    <w:rsid w:val="00001DEC"/>
    <w:rsid w:val="00002050"/>
    <w:rsid w:val="000020E8"/>
    <w:rsid w:val="00002185"/>
    <w:rsid w:val="000021B3"/>
    <w:rsid w:val="00002426"/>
    <w:rsid w:val="00002478"/>
    <w:rsid w:val="000024E1"/>
    <w:rsid w:val="00002584"/>
    <w:rsid w:val="00002593"/>
    <w:rsid w:val="000025EB"/>
    <w:rsid w:val="00002746"/>
    <w:rsid w:val="00002760"/>
    <w:rsid w:val="0000278C"/>
    <w:rsid w:val="0000279E"/>
    <w:rsid w:val="000027EB"/>
    <w:rsid w:val="00002938"/>
    <w:rsid w:val="00002B20"/>
    <w:rsid w:val="00002B9B"/>
    <w:rsid w:val="00002C2A"/>
    <w:rsid w:val="00002D88"/>
    <w:rsid w:val="00002ED7"/>
    <w:rsid w:val="00002F2F"/>
    <w:rsid w:val="00003089"/>
    <w:rsid w:val="0000309D"/>
    <w:rsid w:val="0000309F"/>
    <w:rsid w:val="000031A2"/>
    <w:rsid w:val="00003220"/>
    <w:rsid w:val="00003288"/>
    <w:rsid w:val="00003408"/>
    <w:rsid w:val="00003641"/>
    <w:rsid w:val="0000365B"/>
    <w:rsid w:val="0000370D"/>
    <w:rsid w:val="00003BE9"/>
    <w:rsid w:val="00003C1E"/>
    <w:rsid w:val="00003CC1"/>
    <w:rsid w:val="00003D98"/>
    <w:rsid w:val="00003DAF"/>
    <w:rsid w:val="00003DEC"/>
    <w:rsid w:val="00003E6E"/>
    <w:rsid w:val="00003EF1"/>
    <w:rsid w:val="0000412B"/>
    <w:rsid w:val="00004178"/>
    <w:rsid w:val="0000418C"/>
    <w:rsid w:val="000043AE"/>
    <w:rsid w:val="00004591"/>
    <w:rsid w:val="000045FD"/>
    <w:rsid w:val="000046B4"/>
    <w:rsid w:val="0000476D"/>
    <w:rsid w:val="0000481E"/>
    <w:rsid w:val="0000487B"/>
    <w:rsid w:val="00004920"/>
    <w:rsid w:val="00004956"/>
    <w:rsid w:val="00004ACD"/>
    <w:rsid w:val="00004CAE"/>
    <w:rsid w:val="00004CE2"/>
    <w:rsid w:val="00004E0F"/>
    <w:rsid w:val="00004FB8"/>
    <w:rsid w:val="000050B8"/>
    <w:rsid w:val="0000513F"/>
    <w:rsid w:val="000051CD"/>
    <w:rsid w:val="00005264"/>
    <w:rsid w:val="000053F9"/>
    <w:rsid w:val="00005412"/>
    <w:rsid w:val="0000556F"/>
    <w:rsid w:val="000055E0"/>
    <w:rsid w:val="000056F7"/>
    <w:rsid w:val="0000586C"/>
    <w:rsid w:val="00005876"/>
    <w:rsid w:val="00005877"/>
    <w:rsid w:val="000058A8"/>
    <w:rsid w:val="00005915"/>
    <w:rsid w:val="00005949"/>
    <w:rsid w:val="0000599E"/>
    <w:rsid w:val="00005A48"/>
    <w:rsid w:val="00005B56"/>
    <w:rsid w:val="00005C8A"/>
    <w:rsid w:val="00005DB4"/>
    <w:rsid w:val="00005E7E"/>
    <w:rsid w:val="00005F3F"/>
    <w:rsid w:val="000060BD"/>
    <w:rsid w:val="000062F1"/>
    <w:rsid w:val="000063E2"/>
    <w:rsid w:val="000064DA"/>
    <w:rsid w:val="0000657B"/>
    <w:rsid w:val="000065A7"/>
    <w:rsid w:val="0000660E"/>
    <w:rsid w:val="000067CE"/>
    <w:rsid w:val="00006D18"/>
    <w:rsid w:val="00006D47"/>
    <w:rsid w:val="00006E38"/>
    <w:rsid w:val="00006E4C"/>
    <w:rsid w:val="00007010"/>
    <w:rsid w:val="0000731C"/>
    <w:rsid w:val="0000750D"/>
    <w:rsid w:val="00007625"/>
    <w:rsid w:val="000076F4"/>
    <w:rsid w:val="0000780D"/>
    <w:rsid w:val="0000785E"/>
    <w:rsid w:val="000079C8"/>
    <w:rsid w:val="000079F9"/>
    <w:rsid w:val="00007B24"/>
    <w:rsid w:val="00007BB4"/>
    <w:rsid w:val="00007D06"/>
    <w:rsid w:val="00007E04"/>
    <w:rsid w:val="00007F08"/>
    <w:rsid w:val="00007FD4"/>
    <w:rsid w:val="00010070"/>
    <w:rsid w:val="00010082"/>
    <w:rsid w:val="00010109"/>
    <w:rsid w:val="0001041B"/>
    <w:rsid w:val="00010540"/>
    <w:rsid w:val="000109A7"/>
    <w:rsid w:val="000109D0"/>
    <w:rsid w:val="00010A08"/>
    <w:rsid w:val="00010A0B"/>
    <w:rsid w:val="00010A18"/>
    <w:rsid w:val="00010A1D"/>
    <w:rsid w:val="00010A3C"/>
    <w:rsid w:val="00010AC0"/>
    <w:rsid w:val="00010AF9"/>
    <w:rsid w:val="00010BED"/>
    <w:rsid w:val="00010EBE"/>
    <w:rsid w:val="00011228"/>
    <w:rsid w:val="00011349"/>
    <w:rsid w:val="00011434"/>
    <w:rsid w:val="0001146D"/>
    <w:rsid w:val="000115B1"/>
    <w:rsid w:val="00011702"/>
    <w:rsid w:val="00011797"/>
    <w:rsid w:val="00011B3E"/>
    <w:rsid w:val="00011D72"/>
    <w:rsid w:val="00011E04"/>
    <w:rsid w:val="00011E76"/>
    <w:rsid w:val="00011E9C"/>
    <w:rsid w:val="00011EC7"/>
    <w:rsid w:val="00011FB8"/>
    <w:rsid w:val="000122A1"/>
    <w:rsid w:val="00012502"/>
    <w:rsid w:val="000126A1"/>
    <w:rsid w:val="000126F2"/>
    <w:rsid w:val="00012708"/>
    <w:rsid w:val="00012857"/>
    <w:rsid w:val="0001285A"/>
    <w:rsid w:val="000128A6"/>
    <w:rsid w:val="00012AD8"/>
    <w:rsid w:val="00012C33"/>
    <w:rsid w:val="00012D45"/>
    <w:rsid w:val="00012E65"/>
    <w:rsid w:val="00012EB8"/>
    <w:rsid w:val="00013014"/>
    <w:rsid w:val="00013171"/>
    <w:rsid w:val="0001338A"/>
    <w:rsid w:val="000133F7"/>
    <w:rsid w:val="000134FD"/>
    <w:rsid w:val="0001357E"/>
    <w:rsid w:val="00013666"/>
    <w:rsid w:val="000136A7"/>
    <w:rsid w:val="0001370D"/>
    <w:rsid w:val="0001373F"/>
    <w:rsid w:val="00013914"/>
    <w:rsid w:val="00013987"/>
    <w:rsid w:val="000139B1"/>
    <w:rsid w:val="000139D4"/>
    <w:rsid w:val="00013D66"/>
    <w:rsid w:val="00013EF2"/>
    <w:rsid w:val="00014023"/>
    <w:rsid w:val="00014087"/>
    <w:rsid w:val="000140B4"/>
    <w:rsid w:val="0001418F"/>
    <w:rsid w:val="0001434B"/>
    <w:rsid w:val="0001444F"/>
    <w:rsid w:val="00014546"/>
    <w:rsid w:val="000146A4"/>
    <w:rsid w:val="0001479E"/>
    <w:rsid w:val="0001487C"/>
    <w:rsid w:val="000149F2"/>
    <w:rsid w:val="00014AE0"/>
    <w:rsid w:val="00014AED"/>
    <w:rsid w:val="00014BD5"/>
    <w:rsid w:val="00014C3F"/>
    <w:rsid w:val="00014C74"/>
    <w:rsid w:val="00014CD4"/>
    <w:rsid w:val="00014DA9"/>
    <w:rsid w:val="00014DB4"/>
    <w:rsid w:val="00014DB5"/>
    <w:rsid w:val="00014DFE"/>
    <w:rsid w:val="00014E8A"/>
    <w:rsid w:val="00014F3B"/>
    <w:rsid w:val="0001502D"/>
    <w:rsid w:val="0001504C"/>
    <w:rsid w:val="000150AF"/>
    <w:rsid w:val="000151C5"/>
    <w:rsid w:val="000152D1"/>
    <w:rsid w:val="00015340"/>
    <w:rsid w:val="0001555D"/>
    <w:rsid w:val="0001581B"/>
    <w:rsid w:val="0001595F"/>
    <w:rsid w:val="000159FF"/>
    <w:rsid w:val="00015AD6"/>
    <w:rsid w:val="00015B62"/>
    <w:rsid w:val="00015E42"/>
    <w:rsid w:val="00015ED0"/>
    <w:rsid w:val="00015EEA"/>
    <w:rsid w:val="00016055"/>
    <w:rsid w:val="0001607F"/>
    <w:rsid w:val="000161AD"/>
    <w:rsid w:val="000161E4"/>
    <w:rsid w:val="0001621B"/>
    <w:rsid w:val="000162EF"/>
    <w:rsid w:val="000162F7"/>
    <w:rsid w:val="00016377"/>
    <w:rsid w:val="00016542"/>
    <w:rsid w:val="00016573"/>
    <w:rsid w:val="00016591"/>
    <w:rsid w:val="000166A6"/>
    <w:rsid w:val="000167C4"/>
    <w:rsid w:val="00016848"/>
    <w:rsid w:val="00016882"/>
    <w:rsid w:val="00016915"/>
    <w:rsid w:val="0001694D"/>
    <w:rsid w:val="000169CE"/>
    <w:rsid w:val="00016A08"/>
    <w:rsid w:val="00016AF6"/>
    <w:rsid w:val="00016B57"/>
    <w:rsid w:val="00016BAF"/>
    <w:rsid w:val="00016BE7"/>
    <w:rsid w:val="00016BEB"/>
    <w:rsid w:val="00016C30"/>
    <w:rsid w:val="00016D23"/>
    <w:rsid w:val="00016E49"/>
    <w:rsid w:val="00016EC3"/>
    <w:rsid w:val="00016F8D"/>
    <w:rsid w:val="0001718C"/>
    <w:rsid w:val="00017475"/>
    <w:rsid w:val="0001760C"/>
    <w:rsid w:val="00017B68"/>
    <w:rsid w:val="00017BD4"/>
    <w:rsid w:val="00017CF0"/>
    <w:rsid w:val="000200F4"/>
    <w:rsid w:val="0002014F"/>
    <w:rsid w:val="00020186"/>
    <w:rsid w:val="000202B3"/>
    <w:rsid w:val="000202F4"/>
    <w:rsid w:val="0002038F"/>
    <w:rsid w:val="00020526"/>
    <w:rsid w:val="00020834"/>
    <w:rsid w:val="000208BE"/>
    <w:rsid w:val="000208E9"/>
    <w:rsid w:val="000209B2"/>
    <w:rsid w:val="00020A98"/>
    <w:rsid w:val="00020ABF"/>
    <w:rsid w:val="00020ADC"/>
    <w:rsid w:val="00020C3A"/>
    <w:rsid w:val="00020CD0"/>
    <w:rsid w:val="00020DA6"/>
    <w:rsid w:val="00020DD5"/>
    <w:rsid w:val="00020EA3"/>
    <w:rsid w:val="00020F41"/>
    <w:rsid w:val="00021287"/>
    <w:rsid w:val="000212AE"/>
    <w:rsid w:val="0002132F"/>
    <w:rsid w:val="0002146D"/>
    <w:rsid w:val="000214A8"/>
    <w:rsid w:val="0002165B"/>
    <w:rsid w:val="00021860"/>
    <w:rsid w:val="000218F3"/>
    <w:rsid w:val="0002199B"/>
    <w:rsid w:val="00021BC7"/>
    <w:rsid w:val="00021CEF"/>
    <w:rsid w:val="00021D66"/>
    <w:rsid w:val="00021ED5"/>
    <w:rsid w:val="00021F84"/>
    <w:rsid w:val="00021FC5"/>
    <w:rsid w:val="000220F7"/>
    <w:rsid w:val="000222C1"/>
    <w:rsid w:val="00022346"/>
    <w:rsid w:val="000223A3"/>
    <w:rsid w:val="000223D8"/>
    <w:rsid w:val="00022707"/>
    <w:rsid w:val="0002284B"/>
    <w:rsid w:val="0002294B"/>
    <w:rsid w:val="00022B5A"/>
    <w:rsid w:val="00022C08"/>
    <w:rsid w:val="00022C6B"/>
    <w:rsid w:val="00022D9A"/>
    <w:rsid w:val="00022F13"/>
    <w:rsid w:val="000231BF"/>
    <w:rsid w:val="00023215"/>
    <w:rsid w:val="00023372"/>
    <w:rsid w:val="00023378"/>
    <w:rsid w:val="00023444"/>
    <w:rsid w:val="000234DE"/>
    <w:rsid w:val="000236C7"/>
    <w:rsid w:val="000236FA"/>
    <w:rsid w:val="0002374B"/>
    <w:rsid w:val="00023825"/>
    <w:rsid w:val="00023A58"/>
    <w:rsid w:val="00023B2D"/>
    <w:rsid w:val="00023B90"/>
    <w:rsid w:val="00023D5F"/>
    <w:rsid w:val="00023EE3"/>
    <w:rsid w:val="00024283"/>
    <w:rsid w:val="0002430D"/>
    <w:rsid w:val="00024491"/>
    <w:rsid w:val="00024588"/>
    <w:rsid w:val="00024640"/>
    <w:rsid w:val="00024659"/>
    <w:rsid w:val="0002475A"/>
    <w:rsid w:val="0002478E"/>
    <w:rsid w:val="000247A1"/>
    <w:rsid w:val="000247E6"/>
    <w:rsid w:val="0002480D"/>
    <w:rsid w:val="000248C3"/>
    <w:rsid w:val="00024900"/>
    <w:rsid w:val="00024941"/>
    <w:rsid w:val="0002495A"/>
    <w:rsid w:val="00024A8B"/>
    <w:rsid w:val="00024B57"/>
    <w:rsid w:val="0002528A"/>
    <w:rsid w:val="000252AC"/>
    <w:rsid w:val="000252B6"/>
    <w:rsid w:val="000253D9"/>
    <w:rsid w:val="00025425"/>
    <w:rsid w:val="00025490"/>
    <w:rsid w:val="000255E3"/>
    <w:rsid w:val="0002562D"/>
    <w:rsid w:val="000256C9"/>
    <w:rsid w:val="0002575D"/>
    <w:rsid w:val="000259F2"/>
    <w:rsid w:val="00025AE7"/>
    <w:rsid w:val="00025B31"/>
    <w:rsid w:val="00025C7C"/>
    <w:rsid w:val="00025C7F"/>
    <w:rsid w:val="00025E24"/>
    <w:rsid w:val="00025EBE"/>
    <w:rsid w:val="00025F93"/>
    <w:rsid w:val="00025FAE"/>
    <w:rsid w:val="00026034"/>
    <w:rsid w:val="000261A9"/>
    <w:rsid w:val="00026500"/>
    <w:rsid w:val="000265C9"/>
    <w:rsid w:val="00026667"/>
    <w:rsid w:val="000266F3"/>
    <w:rsid w:val="00026858"/>
    <w:rsid w:val="000268A3"/>
    <w:rsid w:val="000268BF"/>
    <w:rsid w:val="000269F5"/>
    <w:rsid w:val="00026AA3"/>
    <w:rsid w:val="00026C62"/>
    <w:rsid w:val="00026CC4"/>
    <w:rsid w:val="00026D90"/>
    <w:rsid w:val="00026D98"/>
    <w:rsid w:val="00026E24"/>
    <w:rsid w:val="00027171"/>
    <w:rsid w:val="0002717D"/>
    <w:rsid w:val="0002737D"/>
    <w:rsid w:val="00027384"/>
    <w:rsid w:val="000273D8"/>
    <w:rsid w:val="000274D9"/>
    <w:rsid w:val="0002762C"/>
    <w:rsid w:val="000276BA"/>
    <w:rsid w:val="000276DA"/>
    <w:rsid w:val="000276FF"/>
    <w:rsid w:val="000277CF"/>
    <w:rsid w:val="000278A6"/>
    <w:rsid w:val="00027972"/>
    <w:rsid w:val="00027994"/>
    <w:rsid w:val="00027A0F"/>
    <w:rsid w:val="00027B43"/>
    <w:rsid w:val="00027C1C"/>
    <w:rsid w:val="00027C89"/>
    <w:rsid w:val="0003013D"/>
    <w:rsid w:val="000301F5"/>
    <w:rsid w:val="0003026C"/>
    <w:rsid w:val="000302F0"/>
    <w:rsid w:val="00030537"/>
    <w:rsid w:val="0003056B"/>
    <w:rsid w:val="000305A3"/>
    <w:rsid w:val="0003067A"/>
    <w:rsid w:val="0003068E"/>
    <w:rsid w:val="000306DF"/>
    <w:rsid w:val="00030732"/>
    <w:rsid w:val="00030836"/>
    <w:rsid w:val="00030887"/>
    <w:rsid w:val="000308A5"/>
    <w:rsid w:val="00030A75"/>
    <w:rsid w:val="00030B12"/>
    <w:rsid w:val="00030B42"/>
    <w:rsid w:val="00030BB1"/>
    <w:rsid w:val="00030C39"/>
    <w:rsid w:val="00030D4C"/>
    <w:rsid w:val="00030DBD"/>
    <w:rsid w:val="00030FAF"/>
    <w:rsid w:val="00030FEF"/>
    <w:rsid w:val="00031128"/>
    <w:rsid w:val="00031151"/>
    <w:rsid w:val="000316AD"/>
    <w:rsid w:val="0003182F"/>
    <w:rsid w:val="000319FE"/>
    <w:rsid w:val="00031AA0"/>
    <w:rsid w:val="00031AD2"/>
    <w:rsid w:val="00031AE4"/>
    <w:rsid w:val="00031D1D"/>
    <w:rsid w:val="00031DC4"/>
    <w:rsid w:val="00031F79"/>
    <w:rsid w:val="00032005"/>
    <w:rsid w:val="00032043"/>
    <w:rsid w:val="000320EA"/>
    <w:rsid w:val="000321F0"/>
    <w:rsid w:val="000322A2"/>
    <w:rsid w:val="000322FB"/>
    <w:rsid w:val="000326B5"/>
    <w:rsid w:val="000328F4"/>
    <w:rsid w:val="00032CD4"/>
    <w:rsid w:val="00032D62"/>
    <w:rsid w:val="00032D64"/>
    <w:rsid w:val="00032DC7"/>
    <w:rsid w:val="00032E24"/>
    <w:rsid w:val="00032FB7"/>
    <w:rsid w:val="0003300B"/>
    <w:rsid w:val="00033126"/>
    <w:rsid w:val="000334EF"/>
    <w:rsid w:val="00033554"/>
    <w:rsid w:val="00033667"/>
    <w:rsid w:val="000336E0"/>
    <w:rsid w:val="0003371A"/>
    <w:rsid w:val="000337F3"/>
    <w:rsid w:val="000338B1"/>
    <w:rsid w:val="000338EC"/>
    <w:rsid w:val="00033940"/>
    <w:rsid w:val="000339D3"/>
    <w:rsid w:val="00033A2A"/>
    <w:rsid w:val="00033A66"/>
    <w:rsid w:val="00033AFC"/>
    <w:rsid w:val="00033B32"/>
    <w:rsid w:val="00033B71"/>
    <w:rsid w:val="00033C3F"/>
    <w:rsid w:val="00033E63"/>
    <w:rsid w:val="00033EAF"/>
    <w:rsid w:val="00033F64"/>
    <w:rsid w:val="0003404F"/>
    <w:rsid w:val="000340A8"/>
    <w:rsid w:val="0003418F"/>
    <w:rsid w:val="00034320"/>
    <w:rsid w:val="000344AC"/>
    <w:rsid w:val="000344C5"/>
    <w:rsid w:val="0003451E"/>
    <w:rsid w:val="000345D4"/>
    <w:rsid w:val="00034610"/>
    <w:rsid w:val="000348C3"/>
    <w:rsid w:val="000349AD"/>
    <w:rsid w:val="000349DF"/>
    <w:rsid w:val="00034A1B"/>
    <w:rsid w:val="00034A42"/>
    <w:rsid w:val="00034A75"/>
    <w:rsid w:val="00034AB7"/>
    <w:rsid w:val="00034B56"/>
    <w:rsid w:val="00034B5C"/>
    <w:rsid w:val="00034B7A"/>
    <w:rsid w:val="00034BE1"/>
    <w:rsid w:val="00034C2B"/>
    <w:rsid w:val="00034DA2"/>
    <w:rsid w:val="00034E7E"/>
    <w:rsid w:val="00034EBF"/>
    <w:rsid w:val="00034F8D"/>
    <w:rsid w:val="0003521E"/>
    <w:rsid w:val="00035236"/>
    <w:rsid w:val="000352C5"/>
    <w:rsid w:val="000354A4"/>
    <w:rsid w:val="000354DB"/>
    <w:rsid w:val="00035572"/>
    <w:rsid w:val="000355AA"/>
    <w:rsid w:val="000356BE"/>
    <w:rsid w:val="0003580F"/>
    <w:rsid w:val="0003589B"/>
    <w:rsid w:val="000359D7"/>
    <w:rsid w:val="00035A5B"/>
    <w:rsid w:val="00035A67"/>
    <w:rsid w:val="00035B66"/>
    <w:rsid w:val="00035CEC"/>
    <w:rsid w:val="00035CF1"/>
    <w:rsid w:val="00035F9A"/>
    <w:rsid w:val="00036299"/>
    <w:rsid w:val="00036318"/>
    <w:rsid w:val="00036343"/>
    <w:rsid w:val="000363A1"/>
    <w:rsid w:val="0003641E"/>
    <w:rsid w:val="000364E8"/>
    <w:rsid w:val="000365BD"/>
    <w:rsid w:val="00036789"/>
    <w:rsid w:val="00036794"/>
    <w:rsid w:val="000368F3"/>
    <w:rsid w:val="00036A14"/>
    <w:rsid w:val="00036A32"/>
    <w:rsid w:val="00036B3C"/>
    <w:rsid w:val="00036B84"/>
    <w:rsid w:val="00036D83"/>
    <w:rsid w:val="00036E34"/>
    <w:rsid w:val="000370F0"/>
    <w:rsid w:val="000371DB"/>
    <w:rsid w:val="00037207"/>
    <w:rsid w:val="000372AD"/>
    <w:rsid w:val="00037310"/>
    <w:rsid w:val="00037323"/>
    <w:rsid w:val="00037332"/>
    <w:rsid w:val="000375E3"/>
    <w:rsid w:val="000375E6"/>
    <w:rsid w:val="00037982"/>
    <w:rsid w:val="000379D1"/>
    <w:rsid w:val="00037A69"/>
    <w:rsid w:val="00037C53"/>
    <w:rsid w:val="00037C63"/>
    <w:rsid w:val="00037C6D"/>
    <w:rsid w:val="00037D86"/>
    <w:rsid w:val="00037F6E"/>
    <w:rsid w:val="00040186"/>
    <w:rsid w:val="00040256"/>
    <w:rsid w:val="0004041D"/>
    <w:rsid w:val="00040530"/>
    <w:rsid w:val="000408A9"/>
    <w:rsid w:val="0004090D"/>
    <w:rsid w:val="00040A91"/>
    <w:rsid w:val="00040AA1"/>
    <w:rsid w:val="00040AC9"/>
    <w:rsid w:val="00040C16"/>
    <w:rsid w:val="00040F63"/>
    <w:rsid w:val="00040F8D"/>
    <w:rsid w:val="00040FA5"/>
    <w:rsid w:val="00041073"/>
    <w:rsid w:val="000410E8"/>
    <w:rsid w:val="00041192"/>
    <w:rsid w:val="000413A7"/>
    <w:rsid w:val="000414D8"/>
    <w:rsid w:val="00041538"/>
    <w:rsid w:val="00041554"/>
    <w:rsid w:val="00041572"/>
    <w:rsid w:val="0004170B"/>
    <w:rsid w:val="0004175E"/>
    <w:rsid w:val="000417E2"/>
    <w:rsid w:val="000417E5"/>
    <w:rsid w:val="0004181C"/>
    <w:rsid w:val="000418D2"/>
    <w:rsid w:val="0004190B"/>
    <w:rsid w:val="000419C2"/>
    <w:rsid w:val="000419EC"/>
    <w:rsid w:val="00041A37"/>
    <w:rsid w:val="00041C7F"/>
    <w:rsid w:val="00041DDF"/>
    <w:rsid w:val="00041E39"/>
    <w:rsid w:val="00041F4E"/>
    <w:rsid w:val="00041F85"/>
    <w:rsid w:val="0004216E"/>
    <w:rsid w:val="00042193"/>
    <w:rsid w:val="00042303"/>
    <w:rsid w:val="000423AA"/>
    <w:rsid w:val="000423DD"/>
    <w:rsid w:val="0004243E"/>
    <w:rsid w:val="000424C7"/>
    <w:rsid w:val="0004255A"/>
    <w:rsid w:val="00042699"/>
    <w:rsid w:val="0004271C"/>
    <w:rsid w:val="000428C6"/>
    <w:rsid w:val="000428DB"/>
    <w:rsid w:val="00042958"/>
    <w:rsid w:val="000429D5"/>
    <w:rsid w:val="000429ED"/>
    <w:rsid w:val="00042A70"/>
    <w:rsid w:val="00042AA3"/>
    <w:rsid w:val="00042C48"/>
    <w:rsid w:val="00042C6B"/>
    <w:rsid w:val="00042CC1"/>
    <w:rsid w:val="00042D95"/>
    <w:rsid w:val="00042E56"/>
    <w:rsid w:val="00042EEB"/>
    <w:rsid w:val="00043097"/>
    <w:rsid w:val="000430C5"/>
    <w:rsid w:val="000430E3"/>
    <w:rsid w:val="00043327"/>
    <w:rsid w:val="00043361"/>
    <w:rsid w:val="000433DD"/>
    <w:rsid w:val="00043548"/>
    <w:rsid w:val="000435A3"/>
    <w:rsid w:val="00043846"/>
    <w:rsid w:val="00043892"/>
    <w:rsid w:val="000438A7"/>
    <w:rsid w:val="00043944"/>
    <w:rsid w:val="000439B7"/>
    <w:rsid w:val="000439F1"/>
    <w:rsid w:val="00043B66"/>
    <w:rsid w:val="00043C69"/>
    <w:rsid w:val="00044163"/>
    <w:rsid w:val="00044165"/>
    <w:rsid w:val="000441E7"/>
    <w:rsid w:val="0004421C"/>
    <w:rsid w:val="0004423A"/>
    <w:rsid w:val="000442C5"/>
    <w:rsid w:val="000443C4"/>
    <w:rsid w:val="0004462C"/>
    <w:rsid w:val="000448F0"/>
    <w:rsid w:val="00044905"/>
    <w:rsid w:val="0004493E"/>
    <w:rsid w:val="00044A14"/>
    <w:rsid w:val="00044C3F"/>
    <w:rsid w:val="00044C92"/>
    <w:rsid w:val="00044D53"/>
    <w:rsid w:val="00044E8A"/>
    <w:rsid w:val="00044E90"/>
    <w:rsid w:val="00044E94"/>
    <w:rsid w:val="00045288"/>
    <w:rsid w:val="000452BA"/>
    <w:rsid w:val="000452CE"/>
    <w:rsid w:val="000453DA"/>
    <w:rsid w:val="00045454"/>
    <w:rsid w:val="00045497"/>
    <w:rsid w:val="00045504"/>
    <w:rsid w:val="000455E2"/>
    <w:rsid w:val="000458AD"/>
    <w:rsid w:val="000459AF"/>
    <w:rsid w:val="00045A39"/>
    <w:rsid w:val="00045B2A"/>
    <w:rsid w:val="00045B77"/>
    <w:rsid w:val="00045CE6"/>
    <w:rsid w:val="00045FD7"/>
    <w:rsid w:val="00046063"/>
    <w:rsid w:val="00046392"/>
    <w:rsid w:val="000463B8"/>
    <w:rsid w:val="000463DC"/>
    <w:rsid w:val="0004649D"/>
    <w:rsid w:val="0004669D"/>
    <w:rsid w:val="000468F0"/>
    <w:rsid w:val="00046BAA"/>
    <w:rsid w:val="00046C00"/>
    <w:rsid w:val="00046D12"/>
    <w:rsid w:val="00046D40"/>
    <w:rsid w:val="00046E31"/>
    <w:rsid w:val="00046EC9"/>
    <w:rsid w:val="00046EE2"/>
    <w:rsid w:val="00046FF9"/>
    <w:rsid w:val="0004709F"/>
    <w:rsid w:val="000471FD"/>
    <w:rsid w:val="000473C8"/>
    <w:rsid w:val="0004750D"/>
    <w:rsid w:val="00047703"/>
    <w:rsid w:val="0004777F"/>
    <w:rsid w:val="0004784C"/>
    <w:rsid w:val="00047B21"/>
    <w:rsid w:val="00047BCB"/>
    <w:rsid w:val="00047C2E"/>
    <w:rsid w:val="00047D08"/>
    <w:rsid w:val="00047D0C"/>
    <w:rsid w:val="00047EA0"/>
    <w:rsid w:val="00047EC0"/>
    <w:rsid w:val="00047F93"/>
    <w:rsid w:val="00050044"/>
    <w:rsid w:val="0005007B"/>
    <w:rsid w:val="000501CA"/>
    <w:rsid w:val="000502B0"/>
    <w:rsid w:val="00050382"/>
    <w:rsid w:val="0005062A"/>
    <w:rsid w:val="0005077D"/>
    <w:rsid w:val="000507AA"/>
    <w:rsid w:val="000507F4"/>
    <w:rsid w:val="00050956"/>
    <w:rsid w:val="0005099C"/>
    <w:rsid w:val="000509D9"/>
    <w:rsid w:val="00050A28"/>
    <w:rsid w:val="00050BCE"/>
    <w:rsid w:val="00050C1E"/>
    <w:rsid w:val="00050E4D"/>
    <w:rsid w:val="00050E63"/>
    <w:rsid w:val="00050EF7"/>
    <w:rsid w:val="00050F79"/>
    <w:rsid w:val="00050FCE"/>
    <w:rsid w:val="000510C7"/>
    <w:rsid w:val="00051395"/>
    <w:rsid w:val="000515E8"/>
    <w:rsid w:val="00051724"/>
    <w:rsid w:val="000517AF"/>
    <w:rsid w:val="000517B1"/>
    <w:rsid w:val="0005189E"/>
    <w:rsid w:val="000519A0"/>
    <w:rsid w:val="000519D5"/>
    <w:rsid w:val="00051AAF"/>
    <w:rsid w:val="00051AED"/>
    <w:rsid w:val="00051BE4"/>
    <w:rsid w:val="00051C15"/>
    <w:rsid w:val="00051EB6"/>
    <w:rsid w:val="00052185"/>
    <w:rsid w:val="00052283"/>
    <w:rsid w:val="000522D7"/>
    <w:rsid w:val="00052360"/>
    <w:rsid w:val="0005260B"/>
    <w:rsid w:val="00052735"/>
    <w:rsid w:val="000527C7"/>
    <w:rsid w:val="00052801"/>
    <w:rsid w:val="0005285B"/>
    <w:rsid w:val="00052A53"/>
    <w:rsid w:val="00052B58"/>
    <w:rsid w:val="00052CA4"/>
    <w:rsid w:val="00052CBF"/>
    <w:rsid w:val="00052D58"/>
    <w:rsid w:val="00052D9D"/>
    <w:rsid w:val="00052DE4"/>
    <w:rsid w:val="00052E10"/>
    <w:rsid w:val="00052E6A"/>
    <w:rsid w:val="00052E89"/>
    <w:rsid w:val="00052E95"/>
    <w:rsid w:val="00052EA0"/>
    <w:rsid w:val="00053001"/>
    <w:rsid w:val="00053031"/>
    <w:rsid w:val="000530AA"/>
    <w:rsid w:val="00053117"/>
    <w:rsid w:val="000531FB"/>
    <w:rsid w:val="00053525"/>
    <w:rsid w:val="00053549"/>
    <w:rsid w:val="00053564"/>
    <w:rsid w:val="00053669"/>
    <w:rsid w:val="000538A5"/>
    <w:rsid w:val="000538F6"/>
    <w:rsid w:val="00053998"/>
    <w:rsid w:val="00053A3B"/>
    <w:rsid w:val="00053AAC"/>
    <w:rsid w:val="00053AEB"/>
    <w:rsid w:val="00053CA1"/>
    <w:rsid w:val="00053F20"/>
    <w:rsid w:val="00054029"/>
    <w:rsid w:val="0005413B"/>
    <w:rsid w:val="0005418B"/>
    <w:rsid w:val="00054297"/>
    <w:rsid w:val="000542DD"/>
    <w:rsid w:val="00054305"/>
    <w:rsid w:val="0005441C"/>
    <w:rsid w:val="00054511"/>
    <w:rsid w:val="00054551"/>
    <w:rsid w:val="00054620"/>
    <w:rsid w:val="00054885"/>
    <w:rsid w:val="00054916"/>
    <w:rsid w:val="00054B30"/>
    <w:rsid w:val="00054C01"/>
    <w:rsid w:val="00054DCF"/>
    <w:rsid w:val="00055034"/>
    <w:rsid w:val="00055054"/>
    <w:rsid w:val="000550B8"/>
    <w:rsid w:val="000551AE"/>
    <w:rsid w:val="000553DF"/>
    <w:rsid w:val="00055426"/>
    <w:rsid w:val="00055612"/>
    <w:rsid w:val="00055717"/>
    <w:rsid w:val="000557FB"/>
    <w:rsid w:val="0005581C"/>
    <w:rsid w:val="000558F0"/>
    <w:rsid w:val="00055B2D"/>
    <w:rsid w:val="00055C1B"/>
    <w:rsid w:val="00055C5D"/>
    <w:rsid w:val="00055CCA"/>
    <w:rsid w:val="00055D87"/>
    <w:rsid w:val="00055DDF"/>
    <w:rsid w:val="00055F4D"/>
    <w:rsid w:val="00055F50"/>
    <w:rsid w:val="000560AF"/>
    <w:rsid w:val="000561BC"/>
    <w:rsid w:val="000561DC"/>
    <w:rsid w:val="00056220"/>
    <w:rsid w:val="0005634C"/>
    <w:rsid w:val="00056502"/>
    <w:rsid w:val="00056832"/>
    <w:rsid w:val="00056895"/>
    <w:rsid w:val="000568D2"/>
    <w:rsid w:val="0005698D"/>
    <w:rsid w:val="000569B6"/>
    <w:rsid w:val="00056A2B"/>
    <w:rsid w:val="00056B66"/>
    <w:rsid w:val="00056D25"/>
    <w:rsid w:val="00056E1D"/>
    <w:rsid w:val="00057111"/>
    <w:rsid w:val="000571F7"/>
    <w:rsid w:val="000572A1"/>
    <w:rsid w:val="000572A4"/>
    <w:rsid w:val="00057352"/>
    <w:rsid w:val="0005741C"/>
    <w:rsid w:val="00057502"/>
    <w:rsid w:val="00057647"/>
    <w:rsid w:val="0005770E"/>
    <w:rsid w:val="0005779F"/>
    <w:rsid w:val="0005781E"/>
    <w:rsid w:val="0005788D"/>
    <w:rsid w:val="0005790D"/>
    <w:rsid w:val="00057C33"/>
    <w:rsid w:val="00057C7A"/>
    <w:rsid w:val="00057C7F"/>
    <w:rsid w:val="00057D80"/>
    <w:rsid w:val="00057FF9"/>
    <w:rsid w:val="00060100"/>
    <w:rsid w:val="0006017E"/>
    <w:rsid w:val="000602FD"/>
    <w:rsid w:val="00060309"/>
    <w:rsid w:val="0006034C"/>
    <w:rsid w:val="000603B6"/>
    <w:rsid w:val="000604B3"/>
    <w:rsid w:val="00060539"/>
    <w:rsid w:val="0006069E"/>
    <w:rsid w:val="000606C3"/>
    <w:rsid w:val="0006073F"/>
    <w:rsid w:val="000607EA"/>
    <w:rsid w:val="00060884"/>
    <w:rsid w:val="00060B4B"/>
    <w:rsid w:val="00060B59"/>
    <w:rsid w:val="00060C8C"/>
    <w:rsid w:val="00060CFB"/>
    <w:rsid w:val="00060D3D"/>
    <w:rsid w:val="00060E65"/>
    <w:rsid w:val="00060E73"/>
    <w:rsid w:val="00060EAC"/>
    <w:rsid w:val="00060FF9"/>
    <w:rsid w:val="00061091"/>
    <w:rsid w:val="0006125D"/>
    <w:rsid w:val="000614D1"/>
    <w:rsid w:val="000616BF"/>
    <w:rsid w:val="00061883"/>
    <w:rsid w:val="00061B60"/>
    <w:rsid w:val="00061BC5"/>
    <w:rsid w:val="00061BFD"/>
    <w:rsid w:val="00061C99"/>
    <w:rsid w:val="00061EBD"/>
    <w:rsid w:val="00061FAD"/>
    <w:rsid w:val="00062038"/>
    <w:rsid w:val="00062121"/>
    <w:rsid w:val="00062144"/>
    <w:rsid w:val="00062232"/>
    <w:rsid w:val="0006230E"/>
    <w:rsid w:val="0006239C"/>
    <w:rsid w:val="0006246F"/>
    <w:rsid w:val="000624A1"/>
    <w:rsid w:val="00062506"/>
    <w:rsid w:val="00062561"/>
    <w:rsid w:val="00062770"/>
    <w:rsid w:val="00062962"/>
    <w:rsid w:val="00062A8A"/>
    <w:rsid w:val="00062B09"/>
    <w:rsid w:val="00062BA9"/>
    <w:rsid w:val="00062BE4"/>
    <w:rsid w:val="00062C79"/>
    <w:rsid w:val="00062E62"/>
    <w:rsid w:val="0006306A"/>
    <w:rsid w:val="000631D1"/>
    <w:rsid w:val="00063264"/>
    <w:rsid w:val="00063289"/>
    <w:rsid w:val="000634D2"/>
    <w:rsid w:val="00063614"/>
    <w:rsid w:val="00063683"/>
    <w:rsid w:val="000638B3"/>
    <w:rsid w:val="00063AFF"/>
    <w:rsid w:val="00063D07"/>
    <w:rsid w:val="00063F96"/>
    <w:rsid w:val="00064090"/>
    <w:rsid w:val="0006427D"/>
    <w:rsid w:val="00064291"/>
    <w:rsid w:val="0006473B"/>
    <w:rsid w:val="000647E3"/>
    <w:rsid w:val="0006481E"/>
    <w:rsid w:val="00064A6D"/>
    <w:rsid w:val="00064AC8"/>
    <w:rsid w:val="00064C60"/>
    <w:rsid w:val="00064CCC"/>
    <w:rsid w:val="00064D6E"/>
    <w:rsid w:val="00064D7A"/>
    <w:rsid w:val="00064DF7"/>
    <w:rsid w:val="00065232"/>
    <w:rsid w:val="0006537D"/>
    <w:rsid w:val="00065521"/>
    <w:rsid w:val="0006552F"/>
    <w:rsid w:val="0006563A"/>
    <w:rsid w:val="000656C0"/>
    <w:rsid w:val="000656DA"/>
    <w:rsid w:val="0006573B"/>
    <w:rsid w:val="000658A8"/>
    <w:rsid w:val="00065A7B"/>
    <w:rsid w:val="00065AE8"/>
    <w:rsid w:val="00065C2C"/>
    <w:rsid w:val="00065C84"/>
    <w:rsid w:val="00065F14"/>
    <w:rsid w:val="00065FAC"/>
    <w:rsid w:val="0006604A"/>
    <w:rsid w:val="000660F3"/>
    <w:rsid w:val="00066124"/>
    <w:rsid w:val="000661D2"/>
    <w:rsid w:val="000662A8"/>
    <w:rsid w:val="00066449"/>
    <w:rsid w:val="000666D9"/>
    <w:rsid w:val="00066738"/>
    <w:rsid w:val="00066758"/>
    <w:rsid w:val="000667D9"/>
    <w:rsid w:val="0006680E"/>
    <w:rsid w:val="00066855"/>
    <w:rsid w:val="0006689A"/>
    <w:rsid w:val="000668F3"/>
    <w:rsid w:val="00066991"/>
    <w:rsid w:val="000669FB"/>
    <w:rsid w:val="00066B51"/>
    <w:rsid w:val="00066D78"/>
    <w:rsid w:val="00066F2D"/>
    <w:rsid w:val="00066FF7"/>
    <w:rsid w:val="00067061"/>
    <w:rsid w:val="00067278"/>
    <w:rsid w:val="000673AC"/>
    <w:rsid w:val="0006755D"/>
    <w:rsid w:val="00067613"/>
    <w:rsid w:val="00067640"/>
    <w:rsid w:val="0006769C"/>
    <w:rsid w:val="0006785E"/>
    <w:rsid w:val="000679A9"/>
    <w:rsid w:val="00067A3C"/>
    <w:rsid w:val="00067B10"/>
    <w:rsid w:val="00067EBC"/>
    <w:rsid w:val="00067F77"/>
    <w:rsid w:val="00070129"/>
    <w:rsid w:val="000701FC"/>
    <w:rsid w:val="00070281"/>
    <w:rsid w:val="00070337"/>
    <w:rsid w:val="00070616"/>
    <w:rsid w:val="00070716"/>
    <w:rsid w:val="0007072E"/>
    <w:rsid w:val="0007083C"/>
    <w:rsid w:val="00070AE5"/>
    <w:rsid w:val="00070DE6"/>
    <w:rsid w:val="00070EC4"/>
    <w:rsid w:val="00070EE9"/>
    <w:rsid w:val="00070F4C"/>
    <w:rsid w:val="00070F5F"/>
    <w:rsid w:val="00070FBD"/>
    <w:rsid w:val="0007116F"/>
    <w:rsid w:val="000711FD"/>
    <w:rsid w:val="0007129A"/>
    <w:rsid w:val="000712D5"/>
    <w:rsid w:val="000712F9"/>
    <w:rsid w:val="0007133A"/>
    <w:rsid w:val="0007137E"/>
    <w:rsid w:val="00071383"/>
    <w:rsid w:val="000713A4"/>
    <w:rsid w:val="00071429"/>
    <w:rsid w:val="00071606"/>
    <w:rsid w:val="000716C0"/>
    <w:rsid w:val="00071729"/>
    <w:rsid w:val="00071748"/>
    <w:rsid w:val="00071775"/>
    <w:rsid w:val="00071964"/>
    <w:rsid w:val="00071976"/>
    <w:rsid w:val="00071BAD"/>
    <w:rsid w:val="00071C04"/>
    <w:rsid w:val="00071C23"/>
    <w:rsid w:val="00071F75"/>
    <w:rsid w:val="000720C9"/>
    <w:rsid w:val="00072220"/>
    <w:rsid w:val="00072223"/>
    <w:rsid w:val="000723FD"/>
    <w:rsid w:val="0007243D"/>
    <w:rsid w:val="000724B2"/>
    <w:rsid w:val="000724E4"/>
    <w:rsid w:val="00072555"/>
    <w:rsid w:val="0007267B"/>
    <w:rsid w:val="000727C6"/>
    <w:rsid w:val="000728EE"/>
    <w:rsid w:val="0007297D"/>
    <w:rsid w:val="000729C3"/>
    <w:rsid w:val="00072A7B"/>
    <w:rsid w:val="00072AC2"/>
    <w:rsid w:val="00072B8B"/>
    <w:rsid w:val="00072C41"/>
    <w:rsid w:val="00072D95"/>
    <w:rsid w:val="00072DF0"/>
    <w:rsid w:val="00072E6C"/>
    <w:rsid w:val="000731A3"/>
    <w:rsid w:val="000731D8"/>
    <w:rsid w:val="00073228"/>
    <w:rsid w:val="00073426"/>
    <w:rsid w:val="000734BC"/>
    <w:rsid w:val="000734CF"/>
    <w:rsid w:val="00073565"/>
    <w:rsid w:val="000737FE"/>
    <w:rsid w:val="0007385B"/>
    <w:rsid w:val="000739B9"/>
    <w:rsid w:val="000739D4"/>
    <w:rsid w:val="00073A33"/>
    <w:rsid w:val="00073BBB"/>
    <w:rsid w:val="00073CA4"/>
    <w:rsid w:val="00073D6C"/>
    <w:rsid w:val="00073E7E"/>
    <w:rsid w:val="00073EAD"/>
    <w:rsid w:val="000740F9"/>
    <w:rsid w:val="000744EE"/>
    <w:rsid w:val="000746D1"/>
    <w:rsid w:val="0007478A"/>
    <w:rsid w:val="00074828"/>
    <w:rsid w:val="000748E3"/>
    <w:rsid w:val="00074A35"/>
    <w:rsid w:val="00074BC6"/>
    <w:rsid w:val="00074DA6"/>
    <w:rsid w:val="00074EEB"/>
    <w:rsid w:val="0007501B"/>
    <w:rsid w:val="0007519C"/>
    <w:rsid w:val="00075212"/>
    <w:rsid w:val="00075272"/>
    <w:rsid w:val="00075331"/>
    <w:rsid w:val="0007546F"/>
    <w:rsid w:val="00075670"/>
    <w:rsid w:val="000758A4"/>
    <w:rsid w:val="0007594A"/>
    <w:rsid w:val="000759E1"/>
    <w:rsid w:val="00075A94"/>
    <w:rsid w:val="00075B5B"/>
    <w:rsid w:val="00075C3C"/>
    <w:rsid w:val="00075C40"/>
    <w:rsid w:val="00075D31"/>
    <w:rsid w:val="00075F31"/>
    <w:rsid w:val="00075F44"/>
    <w:rsid w:val="0007602A"/>
    <w:rsid w:val="0007606E"/>
    <w:rsid w:val="000760D7"/>
    <w:rsid w:val="000761D6"/>
    <w:rsid w:val="00076212"/>
    <w:rsid w:val="00076384"/>
    <w:rsid w:val="0007646B"/>
    <w:rsid w:val="00076616"/>
    <w:rsid w:val="0007676E"/>
    <w:rsid w:val="000767BB"/>
    <w:rsid w:val="000768FE"/>
    <w:rsid w:val="000769E6"/>
    <w:rsid w:val="00076B63"/>
    <w:rsid w:val="00076BC4"/>
    <w:rsid w:val="00076C77"/>
    <w:rsid w:val="00076DAA"/>
    <w:rsid w:val="00076F38"/>
    <w:rsid w:val="000772F3"/>
    <w:rsid w:val="0007744F"/>
    <w:rsid w:val="0007750E"/>
    <w:rsid w:val="00077567"/>
    <w:rsid w:val="00077641"/>
    <w:rsid w:val="000776E1"/>
    <w:rsid w:val="00077856"/>
    <w:rsid w:val="00077899"/>
    <w:rsid w:val="000778B9"/>
    <w:rsid w:val="00077934"/>
    <w:rsid w:val="000779B4"/>
    <w:rsid w:val="00077A71"/>
    <w:rsid w:val="00077BF6"/>
    <w:rsid w:val="00077C3D"/>
    <w:rsid w:val="00077E10"/>
    <w:rsid w:val="00080049"/>
    <w:rsid w:val="00080060"/>
    <w:rsid w:val="00080120"/>
    <w:rsid w:val="00080122"/>
    <w:rsid w:val="00080165"/>
    <w:rsid w:val="000801CB"/>
    <w:rsid w:val="00080343"/>
    <w:rsid w:val="000804A5"/>
    <w:rsid w:val="0008056C"/>
    <w:rsid w:val="000805A1"/>
    <w:rsid w:val="000805A9"/>
    <w:rsid w:val="000805AF"/>
    <w:rsid w:val="0008075F"/>
    <w:rsid w:val="0008096C"/>
    <w:rsid w:val="0008098F"/>
    <w:rsid w:val="00080B0F"/>
    <w:rsid w:val="00080B6E"/>
    <w:rsid w:val="00080C80"/>
    <w:rsid w:val="00080D39"/>
    <w:rsid w:val="00080F6B"/>
    <w:rsid w:val="00080F6E"/>
    <w:rsid w:val="00080F8A"/>
    <w:rsid w:val="0008104A"/>
    <w:rsid w:val="00081056"/>
    <w:rsid w:val="00081065"/>
    <w:rsid w:val="000810B8"/>
    <w:rsid w:val="000810E2"/>
    <w:rsid w:val="000811E6"/>
    <w:rsid w:val="0008124E"/>
    <w:rsid w:val="0008143A"/>
    <w:rsid w:val="000814B3"/>
    <w:rsid w:val="000814B6"/>
    <w:rsid w:val="000814C8"/>
    <w:rsid w:val="00081589"/>
    <w:rsid w:val="000815C4"/>
    <w:rsid w:val="000815E0"/>
    <w:rsid w:val="0008170E"/>
    <w:rsid w:val="00081827"/>
    <w:rsid w:val="00081B06"/>
    <w:rsid w:val="00081D96"/>
    <w:rsid w:val="00081D9B"/>
    <w:rsid w:val="00081E63"/>
    <w:rsid w:val="00081F0B"/>
    <w:rsid w:val="00082025"/>
    <w:rsid w:val="0008216B"/>
    <w:rsid w:val="0008218C"/>
    <w:rsid w:val="000821B4"/>
    <w:rsid w:val="00082221"/>
    <w:rsid w:val="00082231"/>
    <w:rsid w:val="000822A3"/>
    <w:rsid w:val="000822AB"/>
    <w:rsid w:val="000822FF"/>
    <w:rsid w:val="00082423"/>
    <w:rsid w:val="0008250E"/>
    <w:rsid w:val="0008252B"/>
    <w:rsid w:val="0008270A"/>
    <w:rsid w:val="00082719"/>
    <w:rsid w:val="00082780"/>
    <w:rsid w:val="00082826"/>
    <w:rsid w:val="00082980"/>
    <w:rsid w:val="00082985"/>
    <w:rsid w:val="00082A5C"/>
    <w:rsid w:val="00082BD6"/>
    <w:rsid w:val="00082C16"/>
    <w:rsid w:val="00082D1C"/>
    <w:rsid w:val="00082E2D"/>
    <w:rsid w:val="00082F86"/>
    <w:rsid w:val="0008307F"/>
    <w:rsid w:val="00083120"/>
    <w:rsid w:val="00083166"/>
    <w:rsid w:val="0008326A"/>
    <w:rsid w:val="000833B9"/>
    <w:rsid w:val="000834BE"/>
    <w:rsid w:val="00083589"/>
    <w:rsid w:val="0008384A"/>
    <w:rsid w:val="000838E5"/>
    <w:rsid w:val="00083AF7"/>
    <w:rsid w:val="00083B15"/>
    <w:rsid w:val="00083BB5"/>
    <w:rsid w:val="00083C49"/>
    <w:rsid w:val="00083D61"/>
    <w:rsid w:val="00083F8B"/>
    <w:rsid w:val="00084055"/>
    <w:rsid w:val="0008406B"/>
    <w:rsid w:val="00084084"/>
    <w:rsid w:val="000841C6"/>
    <w:rsid w:val="0008445F"/>
    <w:rsid w:val="000847FD"/>
    <w:rsid w:val="0008491B"/>
    <w:rsid w:val="00084927"/>
    <w:rsid w:val="0008499F"/>
    <w:rsid w:val="00084A5A"/>
    <w:rsid w:val="00084ADF"/>
    <w:rsid w:val="00084D8B"/>
    <w:rsid w:val="00084E11"/>
    <w:rsid w:val="00084F6E"/>
    <w:rsid w:val="00085115"/>
    <w:rsid w:val="00085143"/>
    <w:rsid w:val="00085201"/>
    <w:rsid w:val="00085308"/>
    <w:rsid w:val="000853BA"/>
    <w:rsid w:val="000853D3"/>
    <w:rsid w:val="000854D6"/>
    <w:rsid w:val="0008554B"/>
    <w:rsid w:val="000856DA"/>
    <w:rsid w:val="00085705"/>
    <w:rsid w:val="00085896"/>
    <w:rsid w:val="0008591F"/>
    <w:rsid w:val="00085A7B"/>
    <w:rsid w:val="00085AF1"/>
    <w:rsid w:val="00085B80"/>
    <w:rsid w:val="00085D2F"/>
    <w:rsid w:val="00085E3B"/>
    <w:rsid w:val="00085E6F"/>
    <w:rsid w:val="00085EF4"/>
    <w:rsid w:val="00085F29"/>
    <w:rsid w:val="00085F38"/>
    <w:rsid w:val="0008601D"/>
    <w:rsid w:val="0008607A"/>
    <w:rsid w:val="00086126"/>
    <w:rsid w:val="000861C3"/>
    <w:rsid w:val="000861FA"/>
    <w:rsid w:val="00086369"/>
    <w:rsid w:val="000864D6"/>
    <w:rsid w:val="00086527"/>
    <w:rsid w:val="00086580"/>
    <w:rsid w:val="0008669F"/>
    <w:rsid w:val="000866D2"/>
    <w:rsid w:val="0008672A"/>
    <w:rsid w:val="000867D8"/>
    <w:rsid w:val="000868BD"/>
    <w:rsid w:val="0008691B"/>
    <w:rsid w:val="00086C12"/>
    <w:rsid w:val="00086C28"/>
    <w:rsid w:val="00086DDE"/>
    <w:rsid w:val="00086E02"/>
    <w:rsid w:val="00087087"/>
    <w:rsid w:val="000870C4"/>
    <w:rsid w:val="000873D4"/>
    <w:rsid w:val="00087437"/>
    <w:rsid w:val="000874D7"/>
    <w:rsid w:val="00087594"/>
    <w:rsid w:val="00087722"/>
    <w:rsid w:val="00087738"/>
    <w:rsid w:val="0008792E"/>
    <w:rsid w:val="0008798C"/>
    <w:rsid w:val="00087C2C"/>
    <w:rsid w:val="000900B0"/>
    <w:rsid w:val="000900C7"/>
    <w:rsid w:val="0009010E"/>
    <w:rsid w:val="000901A7"/>
    <w:rsid w:val="0009038D"/>
    <w:rsid w:val="00090575"/>
    <w:rsid w:val="000905D2"/>
    <w:rsid w:val="00090720"/>
    <w:rsid w:val="000908E3"/>
    <w:rsid w:val="00090978"/>
    <w:rsid w:val="00090983"/>
    <w:rsid w:val="00090A8E"/>
    <w:rsid w:val="00090CB2"/>
    <w:rsid w:val="00090CFD"/>
    <w:rsid w:val="00090D34"/>
    <w:rsid w:val="00090D70"/>
    <w:rsid w:val="00090DA4"/>
    <w:rsid w:val="00090FD9"/>
    <w:rsid w:val="00091046"/>
    <w:rsid w:val="00091104"/>
    <w:rsid w:val="000911ED"/>
    <w:rsid w:val="0009120B"/>
    <w:rsid w:val="00091216"/>
    <w:rsid w:val="00091259"/>
    <w:rsid w:val="0009141C"/>
    <w:rsid w:val="00091584"/>
    <w:rsid w:val="000915F0"/>
    <w:rsid w:val="0009171D"/>
    <w:rsid w:val="00091780"/>
    <w:rsid w:val="000917DE"/>
    <w:rsid w:val="0009183F"/>
    <w:rsid w:val="0009185F"/>
    <w:rsid w:val="000918A8"/>
    <w:rsid w:val="000918BC"/>
    <w:rsid w:val="00091A76"/>
    <w:rsid w:val="00091BE9"/>
    <w:rsid w:val="00091C29"/>
    <w:rsid w:val="00091D8E"/>
    <w:rsid w:val="00092054"/>
    <w:rsid w:val="0009205B"/>
    <w:rsid w:val="00092108"/>
    <w:rsid w:val="00092240"/>
    <w:rsid w:val="00092242"/>
    <w:rsid w:val="00092313"/>
    <w:rsid w:val="00092321"/>
    <w:rsid w:val="00092408"/>
    <w:rsid w:val="000925C1"/>
    <w:rsid w:val="00092698"/>
    <w:rsid w:val="000926D9"/>
    <w:rsid w:val="0009280C"/>
    <w:rsid w:val="0009290E"/>
    <w:rsid w:val="0009295F"/>
    <w:rsid w:val="00092DC0"/>
    <w:rsid w:val="00092DC7"/>
    <w:rsid w:val="00092DCB"/>
    <w:rsid w:val="00092EAE"/>
    <w:rsid w:val="00092EB0"/>
    <w:rsid w:val="00092F1C"/>
    <w:rsid w:val="00092F82"/>
    <w:rsid w:val="00093069"/>
    <w:rsid w:val="00093076"/>
    <w:rsid w:val="000931FB"/>
    <w:rsid w:val="00093232"/>
    <w:rsid w:val="0009326C"/>
    <w:rsid w:val="0009348F"/>
    <w:rsid w:val="00093499"/>
    <w:rsid w:val="000934AE"/>
    <w:rsid w:val="0009369A"/>
    <w:rsid w:val="000936C1"/>
    <w:rsid w:val="000936DF"/>
    <w:rsid w:val="000936F1"/>
    <w:rsid w:val="000937F7"/>
    <w:rsid w:val="00093821"/>
    <w:rsid w:val="00093A5F"/>
    <w:rsid w:val="00093AE0"/>
    <w:rsid w:val="00093D96"/>
    <w:rsid w:val="00093DED"/>
    <w:rsid w:val="00093E8E"/>
    <w:rsid w:val="00094043"/>
    <w:rsid w:val="0009417F"/>
    <w:rsid w:val="00094269"/>
    <w:rsid w:val="000943EE"/>
    <w:rsid w:val="00094577"/>
    <w:rsid w:val="0009467D"/>
    <w:rsid w:val="00094693"/>
    <w:rsid w:val="00094760"/>
    <w:rsid w:val="00094862"/>
    <w:rsid w:val="000948A3"/>
    <w:rsid w:val="000948F3"/>
    <w:rsid w:val="000949C7"/>
    <w:rsid w:val="00094AC1"/>
    <w:rsid w:val="00094D59"/>
    <w:rsid w:val="00094EE8"/>
    <w:rsid w:val="00094F89"/>
    <w:rsid w:val="00094F9E"/>
    <w:rsid w:val="0009502D"/>
    <w:rsid w:val="000951E7"/>
    <w:rsid w:val="00095440"/>
    <w:rsid w:val="0009552E"/>
    <w:rsid w:val="000955EB"/>
    <w:rsid w:val="000956EA"/>
    <w:rsid w:val="0009576A"/>
    <w:rsid w:val="00095874"/>
    <w:rsid w:val="000959C9"/>
    <w:rsid w:val="00095AA2"/>
    <w:rsid w:val="00095B3E"/>
    <w:rsid w:val="00095B4C"/>
    <w:rsid w:val="00095BCD"/>
    <w:rsid w:val="00095C50"/>
    <w:rsid w:val="00095D7F"/>
    <w:rsid w:val="00095F45"/>
    <w:rsid w:val="0009606D"/>
    <w:rsid w:val="00096303"/>
    <w:rsid w:val="0009639D"/>
    <w:rsid w:val="000963B4"/>
    <w:rsid w:val="00096435"/>
    <w:rsid w:val="00096458"/>
    <w:rsid w:val="00096558"/>
    <w:rsid w:val="00096637"/>
    <w:rsid w:val="00096685"/>
    <w:rsid w:val="000966A3"/>
    <w:rsid w:val="0009672A"/>
    <w:rsid w:val="00096A8C"/>
    <w:rsid w:val="00096B65"/>
    <w:rsid w:val="00096C20"/>
    <w:rsid w:val="00096C97"/>
    <w:rsid w:val="00096D84"/>
    <w:rsid w:val="00096D94"/>
    <w:rsid w:val="00096DAB"/>
    <w:rsid w:val="00096E3A"/>
    <w:rsid w:val="000970E4"/>
    <w:rsid w:val="000971B7"/>
    <w:rsid w:val="0009721C"/>
    <w:rsid w:val="00097220"/>
    <w:rsid w:val="0009723B"/>
    <w:rsid w:val="0009730E"/>
    <w:rsid w:val="00097360"/>
    <w:rsid w:val="00097407"/>
    <w:rsid w:val="00097528"/>
    <w:rsid w:val="00097667"/>
    <w:rsid w:val="0009769A"/>
    <w:rsid w:val="000976C3"/>
    <w:rsid w:val="00097732"/>
    <w:rsid w:val="00097754"/>
    <w:rsid w:val="0009789F"/>
    <w:rsid w:val="00097A46"/>
    <w:rsid w:val="00097C8C"/>
    <w:rsid w:val="00097D12"/>
    <w:rsid w:val="00097D97"/>
    <w:rsid w:val="00097E7E"/>
    <w:rsid w:val="000A007B"/>
    <w:rsid w:val="000A0107"/>
    <w:rsid w:val="000A01C4"/>
    <w:rsid w:val="000A01F2"/>
    <w:rsid w:val="000A037C"/>
    <w:rsid w:val="000A08A5"/>
    <w:rsid w:val="000A08FC"/>
    <w:rsid w:val="000A0C6A"/>
    <w:rsid w:val="000A0E0E"/>
    <w:rsid w:val="000A0E52"/>
    <w:rsid w:val="000A0F2E"/>
    <w:rsid w:val="000A105B"/>
    <w:rsid w:val="000A1185"/>
    <w:rsid w:val="000A1229"/>
    <w:rsid w:val="000A138A"/>
    <w:rsid w:val="000A146C"/>
    <w:rsid w:val="000A14EA"/>
    <w:rsid w:val="000A172A"/>
    <w:rsid w:val="000A19E2"/>
    <w:rsid w:val="000A1A76"/>
    <w:rsid w:val="000A1A8B"/>
    <w:rsid w:val="000A1BD6"/>
    <w:rsid w:val="000A1CAA"/>
    <w:rsid w:val="000A1CFE"/>
    <w:rsid w:val="000A1DF7"/>
    <w:rsid w:val="000A1E07"/>
    <w:rsid w:val="000A1E7A"/>
    <w:rsid w:val="000A1E7F"/>
    <w:rsid w:val="000A1F45"/>
    <w:rsid w:val="000A1F64"/>
    <w:rsid w:val="000A1F72"/>
    <w:rsid w:val="000A1F78"/>
    <w:rsid w:val="000A2076"/>
    <w:rsid w:val="000A2234"/>
    <w:rsid w:val="000A2385"/>
    <w:rsid w:val="000A248E"/>
    <w:rsid w:val="000A2606"/>
    <w:rsid w:val="000A280C"/>
    <w:rsid w:val="000A28CE"/>
    <w:rsid w:val="000A297B"/>
    <w:rsid w:val="000A29A3"/>
    <w:rsid w:val="000A2B28"/>
    <w:rsid w:val="000A2C0F"/>
    <w:rsid w:val="000A2CF5"/>
    <w:rsid w:val="000A2DBC"/>
    <w:rsid w:val="000A2DE6"/>
    <w:rsid w:val="000A2F35"/>
    <w:rsid w:val="000A2F91"/>
    <w:rsid w:val="000A3065"/>
    <w:rsid w:val="000A3325"/>
    <w:rsid w:val="000A33D5"/>
    <w:rsid w:val="000A3535"/>
    <w:rsid w:val="000A354A"/>
    <w:rsid w:val="000A3550"/>
    <w:rsid w:val="000A3579"/>
    <w:rsid w:val="000A3594"/>
    <w:rsid w:val="000A35BB"/>
    <w:rsid w:val="000A3615"/>
    <w:rsid w:val="000A36C3"/>
    <w:rsid w:val="000A37C8"/>
    <w:rsid w:val="000A37E2"/>
    <w:rsid w:val="000A39E0"/>
    <w:rsid w:val="000A3A13"/>
    <w:rsid w:val="000A3AFD"/>
    <w:rsid w:val="000A3BBF"/>
    <w:rsid w:val="000A3C0E"/>
    <w:rsid w:val="000A3C8E"/>
    <w:rsid w:val="000A3D0F"/>
    <w:rsid w:val="000A3D16"/>
    <w:rsid w:val="000A3F73"/>
    <w:rsid w:val="000A4063"/>
    <w:rsid w:val="000A44C4"/>
    <w:rsid w:val="000A44DA"/>
    <w:rsid w:val="000A453D"/>
    <w:rsid w:val="000A4548"/>
    <w:rsid w:val="000A47F8"/>
    <w:rsid w:val="000A482A"/>
    <w:rsid w:val="000A4910"/>
    <w:rsid w:val="000A494B"/>
    <w:rsid w:val="000A4A6E"/>
    <w:rsid w:val="000A4ABC"/>
    <w:rsid w:val="000A4B26"/>
    <w:rsid w:val="000A4D51"/>
    <w:rsid w:val="000A4EF0"/>
    <w:rsid w:val="000A505D"/>
    <w:rsid w:val="000A51B9"/>
    <w:rsid w:val="000A527E"/>
    <w:rsid w:val="000A52DE"/>
    <w:rsid w:val="000A53A3"/>
    <w:rsid w:val="000A54C3"/>
    <w:rsid w:val="000A5609"/>
    <w:rsid w:val="000A5710"/>
    <w:rsid w:val="000A57E0"/>
    <w:rsid w:val="000A58E7"/>
    <w:rsid w:val="000A5926"/>
    <w:rsid w:val="000A5BF2"/>
    <w:rsid w:val="000A5D77"/>
    <w:rsid w:val="000A5DE5"/>
    <w:rsid w:val="000A5EEE"/>
    <w:rsid w:val="000A5FD1"/>
    <w:rsid w:val="000A605D"/>
    <w:rsid w:val="000A607C"/>
    <w:rsid w:val="000A6201"/>
    <w:rsid w:val="000A6211"/>
    <w:rsid w:val="000A64D0"/>
    <w:rsid w:val="000A6751"/>
    <w:rsid w:val="000A6850"/>
    <w:rsid w:val="000A68CA"/>
    <w:rsid w:val="000A68E3"/>
    <w:rsid w:val="000A693F"/>
    <w:rsid w:val="000A6979"/>
    <w:rsid w:val="000A6A28"/>
    <w:rsid w:val="000A6A42"/>
    <w:rsid w:val="000A6A6E"/>
    <w:rsid w:val="000A6B56"/>
    <w:rsid w:val="000A6CAF"/>
    <w:rsid w:val="000A6D59"/>
    <w:rsid w:val="000A6DEE"/>
    <w:rsid w:val="000A6E38"/>
    <w:rsid w:val="000A6E7E"/>
    <w:rsid w:val="000A70CC"/>
    <w:rsid w:val="000A72D4"/>
    <w:rsid w:val="000A73E3"/>
    <w:rsid w:val="000A7458"/>
    <w:rsid w:val="000A79EA"/>
    <w:rsid w:val="000A7A9F"/>
    <w:rsid w:val="000A7CC0"/>
    <w:rsid w:val="000A7D55"/>
    <w:rsid w:val="000A7D64"/>
    <w:rsid w:val="000A7E00"/>
    <w:rsid w:val="000A7F1C"/>
    <w:rsid w:val="000B00B3"/>
    <w:rsid w:val="000B00BA"/>
    <w:rsid w:val="000B0134"/>
    <w:rsid w:val="000B02F9"/>
    <w:rsid w:val="000B0369"/>
    <w:rsid w:val="000B0389"/>
    <w:rsid w:val="000B05A5"/>
    <w:rsid w:val="000B0676"/>
    <w:rsid w:val="000B0741"/>
    <w:rsid w:val="000B080B"/>
    <w:rsid w:val="000B088F"/>
    <w:rsid w:val="000B0928"/>
    <w:rsid w:val="000B097C"/>
    <w:rsid w:val="000B0ED7"/>
    <w:rsid w:val="000B0FC9"/>
    <w:rsid w:val="000B123B"/>
    <w:rsid w:val="000B12D5"/>
    <w:rsid w:val="000B12E1"/>
    <w:rsid w:val="000B1303"/>
    <w:rsid w:val="000B13D4"/>
    <w:rsid w:val="000B15C5"/>
    <w:rsid w:val="000B177C"/>
    <w:rsid w:val="000B179F"/>
    <w:rsid w:val="000B193C"/>
    <w:rsid w:val="000B1ABB"/>
    <w:rsid w:val="000B1D7F"/>
    <w:rsid w:val="000B1DAE"/>
    <w:rsid w:val="000B1EEE"/>
    <w:rsid w:val="000B2098"/>
    <w:rsid w:val="000B20A9"/>
    <w:rsid w:val="000B2188"/>
    <w:rsid w:val="000B21EA"/>
    <w:rsid w:val="000B22DB"/>
    <w:rsid w:val="000B2349"/>
    <w:rsid w:val="000B2585"/>
    <w:rsid w:val="000B25F4"/>
    <w:rsid w:val="000B270F"/>
    <w:rsid w:val="000B2783"/>
    <w:rsid w:val="000B2844"/>
    <w:rsid w:val="000B286F"/>
    <w:rsid w:val="000B29C3"/>
    <w:rsid w:val="000B2A1F"/>
    <w:rsid w:val="000B2BBC"/>
    <w:rsid w:val="000B2BDC"/>
    <w:rsid w:val="000B2C9A"/>
    <w:rsid w:val="000B2E56"/>
    <w:rsid w:val="000B3051"/>
    <w:rsid w:val="000B30FB"/>
    <w:rsid w:val="000B3437"/>
    <w:rsid w:val="000B3898"/>
    <w:rsid w:val="000B394F"/>
    <w:rsid w:val="000B3AD8"/>
    <w:rsid w:val="000B3B53"/>
    <w:rsid w:val="000B3BD7"/>
    <w:rsid w:val="000B3CD8"/>
    <w:rsid w:val="000B3CFD"/>
    <w:rsid w:val="000B3DA7"/>
    <w:rsid w:val="000B3E9D"/>
    <w:rsid w:val="000B40C6"/>
    <w:rsid w:val="000B4102"/>
    <w:rsid w:val="000B417B"/>
    <w:rsid w:val="000B4293"/>
    <w:rsid w:val="000B458E"/>
    <w:rsid w:val="000B4623"/>
    <w:rsid w:val="000B46EE"/>
    <w:rsid w:val="000B47C0"/>
    <w:rsid w:val="000B4811"/>
    <w:rsid w:val="000B483A"/>
    <w:rsid w:val="000B489B"/>
    <w:rsid w:val="000B48B8"/>
    <w:rsid w:val="000B48C2"/>
    <w:rsid w:val="000B48EA"/>
    <w:rsid w:val="000B495B"/>
    <w:rsid w:val="000B49C8"/>
    <w:rsid w:val="000B49EE"/>
    <w:rsid w:val="000B4A2C"/>
    <w:rsid w:val="000B4B92"/>
    <w:rsid w:val="000B4C2D"/>
    <w:rsid w:val="000B4CB6"/>
    <w:rsid w:val="000B4D3A"/>
    <w:rsid w:val="000B4E3B"/>
    <w:rsid w:val="000B4FA4"/>
    <w:rsid w:val="000B4FB7"/>
    <w:rsid w:val="000B5023"/>
    <w:rsid w:val="000B53A8"/>
    <w:rsid w:val="000B5416"/>
    <w:rsid w:val="000B5436"/>
    <w:rsid w:val="000B557D"/>
    <w:rsid w:val="000B559A"/>
    <w:rsid w:val="000B55CA"/>
    <w:rsid w:val="000B569C"/>
    <w:rsid w:val="000B5728"/>
    <w:rsid w:val="000B572C"/>
    <w:rsid w:val="000B5749"/>
    <w:rsid w:val="000B575C"/>
    <w:rsid w:val="000B5C42"/>
    <w:rsid w:val="000B5CD5"/>
    <w:rsid w:val="000B5D2F"/>
    <w:rsid w:val="000B5D4F"/>
    <w:rsid w:val="000B5ED4"/>
    <w:rsid w:val="000B5F0A"/>
    <w:rsid w:val="000B6041"/>
    <w:rsid w:val="000B6085"/>
    <w:rsid w:val="000B60AC"/>
    <w:rsid w:val="000B6162"/>
    <w:rsid w:val="000B61F7"/>
    <w:rsid w:val="000B620E"/>
    <w:rsid w:val="000B633E"/>
    <w:rsid w:val="000B6404"/>
    <w:rsid w:val="000B641A"/>
    <w:rsid w:val="000B6551"/>
    <w:rsid w:val="000B6575"/>
    <w:rsid w:val="000B65B9"/>
    <w:rsid w:val="000B66B3"/>
    <w:rsid w:val="000B67C4"/>
    <w:rsid w:val="000B67E0"/>
    <w:rsid w:val="000B6804"/>
    <w:rsid w:val="000B685F"/>
    <w:rsid w:val="000B68DF"/>
    <w:rsid w:val="000B6B19"/>
    <w:rsid w:val="000B6BA4"/>
    <w:rsid w:val="000B6C1F"/>
    <w:rsid w:val="000B6C7E"/>
    <w:rsid w:val="000B6CFC"/>
    <w:rsid w:val="000B6DE8"/>
    <w:rsid w:val="000B6E53"/>
    <w:rsid w:val="000B6FBB"/>
    <w:rsid w:val="000B7040"/>
    <w:rsid w:val="000B7215"/>
    <w:rsid w:val="000B7424"/>
    <w:rsid w:val="000B7510"/>
    <w:rsid w:val="000B7552"/>
    <w:rsid w:val="000B77F3"/>
    <w:rsid w:val="000B7A91"/>
    <w:rsid w:val="000B7C37"/>
    <w:rsid w:val="000B7CE6"/>
    <w:rsid w:val="000B7E92"/>
    <w:rsid w:val="000B7EA8"/>
    <w:rsid w:val="000B7ECE"/>
    <w:rsid w:val="000B7FCC"/>
    <w:rsid w:val="000B7FD3"/>
    <w:rsid w:val="000C037E"/>
    <w:rsid w:val="000C04CE"/>
    <w:rsid w:val="000C07BC"/>
    <w:rsid w:val="000C0AAC"/>
    <w:rsid w:val="000C0B67"/>
    <w:rsid w:val="000C0BC5"/>
    <w:rsid w:val="000C0C19"/>
    <w:rsid w:val="000C0E1D"/>
    <w:rsid w:val="000C0F84"/>
    <w:rsid w:val="000C1066"/>
    <w:rsid w:val="000C10B6"/>
    <w:rsid w:val="000C1192"/>
    <w:rsid w:val="000C1281"/>
    <w:rsid w:val="000C12B2"/>
    <w:rsid w:val="000C12FC"/>
    <w:rsid w:val="000C1405"/>
    <w:rsid w:val="000C1471"/>
    <w:rsid w:val="000C1491"/>
    <w:rsid w:val="000C15A5"/>
    <w:rsid w:val="000C15C9"/>
    <w:rsid w:val="000C173C"/>
    <w:rsid w:val="000C178F"/>
    <w:rsid w:val="000C179D"/>
    <w:rsid w:val="000C17A4"/>
    <w:rsid w:val="000C191E"/>
    <w:rsid w:val="000C1968"/>
    <w:rsid w:val="000C1A03"/>
    <w:rsid w:val="000C1A04"/>
    <w:rsid w:val="000C1A2F"/>
    <w:rsid w:val="000C1A98"/>
    <w:rsid w:val="000C1B99"/>
    <w:rsid w:val="000C1C30"/>
    <w:rsid w:val="000C1C35"/>
    <w:rsid w:val="000C1C57"/>
    <w:rsid w:val="000C1DC5"/>
    <w:rsid w:val="000C2063"/>
    <w:rsid w:val="000C22C2"/>
    <w:rsid w:val="000C22DE"/>
    <w:rsid w:val="000C2403"/>
    <w:rsid w:val="000C252B"/>
    <w:rsid w:val="000C289D"/>
    <w:rsid w:val="000C2A3F"/>
    <w:rsid w:val="000C2AC4"/>
    <w:rsid w:val="000C2B45"/>
    <w:rsid w:val="000C2D97"/>
    <w:rsid w:val="000C2ED6"/>
    <w:rsid w:val="000C3057"/>
    <w:rsid w:val="000C3100"/>
    <w:rsid w:val="000C31AA"/>
    <w:rsid w:val="000C32A1"/>
    <w:rsid w:val="000C3462"/>
    <w:rsid w:val="000C3561"/>
    <w:rsid w:val="000C362D"/>
    <w:rsid w:val="000C365C"/>
    <w:rsid w:val="000C372E"/>
    <w:rsid w:val="000C3801"/>
    <w:rsid w:val="000C3840"/>
    <w:rsid w:val="000C3D16"/>
    <w:rsid w:val="000C40F1"/>
    <w:rsid w:val="000C41F1"/>
    <w:rsid w:val="000C4434"/>
    <w:rsid w:val="000C455B"/>
    <w:rsid w:val="000C45D6"/>
    <w:rsid w:val="000C4680"/>
    <w:rsid w:val="000C470E"/>
    <w:rsid w:val="000C479A"/>
    <w:rsid w:val="000C4830"/>
    <w:rsid w:val="000C4938"/>
    <w:rsid w:val="000C4A3C"/>
    <w:rsid w:val="000C4C22"/>
    <w:rsid w:val="000C4F4F"/>
    <w:rsid w:val="000C4F64"/>
    <w:rsid w:val="000C5060"/>
    <w:rsid w:val="000C52D1"/>
    <w:rsid w:val="000C55CB"/>
    <w:rsid w:val="000C585E"/>
    <w:rsid w:val="000C58EB"/>
    <w:rsid w:val="000C59C5"/>
    <w:rsid w:val="000C5B21"/>
    <w:rsid w:val="000C5C2B"/>
    <w:rsid w:val="000C5DD1"/>
    <w:rsid w:val="000C5EB3"/>
    <w:rsid w:val="000C5F0E"/>
    <w:rsid w:val="000C611C"/>
    <w:rsid w:val="000C619F"/>
    <w:rsid w:val="000C61FE"/>
    <w:rsid w:val="000C64CA"/>
    <w:rsid w:val="000C67D7"/>
    <w:rsid w:val="000C6908"/>
    <w:rsid w:val="000C696A"/>
    <w:rsid w:val="000C6B90"/>
    <w:rsid w:val="000C6C39"/>
    <w:rsid w:val="000C6CC1"/>
    <w:rsid w:val="000C6E1E"/>
    <w:rsid w:val="000C6E83"/>
    <w:rsid w:val="000C6EB3"/>
    <w:rsid w:val="000C6FF8"/>
    <w:rsid w:val="000C7049"/>
    <w:rsid w:val="000C70BB"/>
    <w:rsid w:val="000C70C5"/>
    <w:rsid w:val="000C7241"/>
    <w:rsid w:val="000C7280"/>
    <w:rsid w:val="000C73D8"/>
    <w:rsid w:val="000C7546"/>
    <w:rsid w:val="000C76F5"/>
    <w:rsid w:val="000C7793"/>
    <w:rsid w:val="000C7903"/>
    <w:rsid w:val="000C7B34"/>
    <w:rsid w:val="000C7CC0"/>
    <w:rsid w:val="000C7FC7"/>
    <w:rsid w:val="000D006A"/>
    <w:rsid w:val="000D00F8"/>
    <w:rsid w:val="000D00FC"/>
    <w:rsid w:val="000D01FA"/>
    <w:rsid w:val="000D0212"/>
    <w:rsid w:val="000D031D"/>
    <w:rsid w:val="000D0327"/>
    <w:rsid w:val="000D039E"/>
    <w:rsid w:val="000D044D"/>
    <w:rsid w:val="000D0639"/>
    <w:rsid w:val="000D077A"/>
    <w:rsid w:val="000D0831"/>
    <w:rsid w:val="000D099B"/>
    <w:rsid w:val="000D09D6"/>
    <w:rsid w:val="000D09F9"/>
    <w:rsid w:val="000D0A77"/>
    <w:rsid w:val="000D0AA8"/>
    <w:rsid w:val="000D0AE8"/>
    <w:rsid w:val="000D0B41"/>
    <w:rsid w:val="000D0B5E"/>
    <w:rsid w:val="000D0CF1"/>
    <w:rsid w:val="000D0D0A"/>
    <w:rsid w:val="000D0D20"/>
    <w:rsid w:val="000D0D66"/>
    <w:rsid w:val="000D0F11"/>
    <w:rsid w:val="000D109D"/>
    <w:rsid w:val="000D10A9"/>
    <w:rsid w:val="000D1200"/>
    <w:rsid w:val="000D12A8"/>
    <w:rsid w:val="000D13F9"/>
    <w:rsid w:val="000D14E6"/>
    <w:rsid w:val="000D15D2"/>
    <w:rsid w:val="000D1772"/>
    <w:rsid w:val="000D1782"/>
    <w:rsid w:val="000D17A3"/>
    <w:rsid w:val="000D1868"/>
    <w:rsid w:val="000D194E"/>
    <w:rsid w:val="000D19CC"/>
    <w:rsid w:val="000D19E4"/>
    <w:rsid w:val="000D1A0D"/>
    <w:rsid w:val="000D1CA5"/>
    <w:rsid w:val="000D1D58"/>
    <w:rsid w:val="000D1E40"/>
    <w:rsid w:val="000D1F92"/>
    <w:rsid w:val="000D1FF7"/>
    <w:rsid w:val="000D2009"/>
    <w:rsid w:val="000D2030"/>
    <w:rsid w:val="000D203F"/>
    <w:rsid w:val="000D20F7"/>
    <w:rsid w:val="000D210E"/>
    <w:rsid w:val="000D214A"/>
    <w:rsid w:val="000D2222"/>
    <w:rsid w:val="000D2247"/>
    <w:rsid w:val="000D23DB"/>
    <w:rsid w:val="000D244D"/>
    <w:rsid w:val="000D2466"/>
    <w:rsid w:val="000D249A"/>
    <w:rsid w:val="000D24C6"/>
    <w:rsid w:val="000D24E0"/>
    <w:rsid w:val="000D26A3"/>
    <w:rsid w:val="000D26DF"/>
    <w:rsid w:val="000D273B"/>
    <w:rsid w:val="000D280C"/>
    <w:rsid w:val="000D285F"/>
    <w:rsid w:val="000D28AB"/>
    <w:rsid w:val="000D2940"/>
    <w:rsid w:val="000D2A6F"/>
    <w:rsid w:val="000D2A93"/>
    <w:rsid w:val="000D2B1B"/>
    <w:rsid w:val="000D2CA1"/>
    <w:rsid w:val="000D2CA7"/>
    <w:rsid w:val="000D2D5C"/>
    <w:rsid w:val="000D2DE9"/>
    <w:rsid w:val="000D2DEA"/>
    <w:rsid w:val="000D2EDA"/>
    <w:rsid w:val="000D3055"/>
    <w:rsid w:val="000D3238"/>
    <w:rsid w:val="000D32F6"/>
    <w:rsid w:val="000D33F7"/>
    <w:rsid w:val="000D35F0"/>
    <w:rsid w:val="000D37CA"/>
    <w:rsid w:val="000D380B"/>
    <w:rsid w:val="000D381C"/>
    <w:rsid w:val="000D3923"/>
    <w:rsid w:val="000D3957"/>
    <w:rsid w:val="000D3DF2"/>
    <w:rsid w:val="000D3E0B"/>
    <w:rsid w:val="000D3E2C"/>
    <w:rsid w:val="000D40A3"/>
    <w:rsid w:val="000D4207"/>
    <w:rsid w:val="000D4283"/>
    <w:rsid w:val="000D42E5"/>
    <w:rsid w:val="000D42E6"/>
    <w:rsid w:val="000D4342"/>
    <w:rsid w:val="000D43AE"/>
    <w:rsid w:val="000D43E6"/>
    <w:rsid w:val="000D43EA"/>
    <w:rsid w:val="000D44E4"/>
    <w:rsid w:val="000D469A"/>
    <w:rsid w:val="000D469C"/>
    <w:rsid w:val="000D473F"/>
    <w:rsid w:val="000D4771"/>
    <w:rsid w:val="000D48D2"/>
    <w:rsid w:val="000D4A97"/>
    <w:rsid w:val="000D4AF7"/>
    <w:rsid w:val="000D4CF3"/>
    <w:rsid w:val="000D5057"/>
    <w:rsid w:val="000D5081"/>
    <w:rsid w:val="000D50B9"/>
    <w:rsid w:val="000D52B5"/>
    <w:rsid w:val="000D56E1"/>
    <w:rsid w:val="000D574E"/>
    <w:rsid w:val="000D5A14"/>
    <w:rsid w:val="000D5A9A"/>
    <w:rsid w:val="000D5BEA"/>
    <w:rsid w:val="000D5C71"/>
    <w:rsid w:val="000D5CBE"/>
    <w:rsid w:val="000D5CC5"/>
    <w:rsid w:val="000D5EFE"/>
    <w:rsid w:val="000D5FAF"/>
    <w:rsid w:val="000D6024"/>
    <w:rsid w:val="000D6099"/>
    <w:rsid w:val="000D60AD"/>
    <w:rsid w:val="000D6236"/>
    <w:rsid w:val="000D6486"/>
    <w:rsid w:val="000D64E6"/>
    <w:rsid w:val="000D65CB"/>
    <w:rsid w:val="000D65FC"/>
    <w:rsid w:val="000D65FE"/>
    <w:rsid w:val="000D66A6"/>
    <w:rsid w:val="000D6B49"/>
    <w:rsid w:val="000D6B50"/>
    <w:rsid w:val="000D6BA6"/>
    <w:rsid w:val="000D6BB3"/>
    <w:rsid w:val="000D6BDB"/>
    <w:rsid w:val="000D6D02"/>
    <w:rsid w:val="000D6D57"/>
    <w:rsid w:val="000D6D92"/>
    <w:rsid w:val="000D6E65"/>
    <w:rsid w:val="000D6EF4"/>
    <w:rsid w:val="000D6F50"/>
    <w:rsid w:val="000D7014"/>
    <w:rsid w:val="000D70A7"/>
    <w:rsid w:val="000D7175"/>
    <w:rsid w:val="000D7225"/>
    <w:rsid w:val="000D7244"/>
    <w:rsid w:val="000D7367"/>
    <w:rsid w:val="000D7375"/>
    <w:rsid w:val="000D73A8"/>
    <w:rsid w:val="000D744D"/>
    <w:rsid w:val="000D74FA"/>
    <w:rsid w:val="000D75C3"/>
    <w:rsid w:val="000D7642"/>
    <w:rsid w:val="000D7A42"/>
    <w:rsid w:val="000D7BEB"/>
    <w:rsid w:val="000D7C31"/>
    <w:rsid w:val="000D7DEC"/>
    <w:rsid w:val="000D7E62"/>
    <w:rsid w:val="000D7F2C"/>
    <w:rsid w:val="000D7F39"/>
    <w:rsid w:val="000D7F58"/>
    <w:rsid w:val="000E0126"/>
    <w:rsid w:val="000E02DC"/>
    <w:rsid w:val="000E0326"/>
    <w:rsid w:val="000E0351"/>
    <w:rsid w:val="000E04AF"/>
    <w:rsid w:val="000E06E3"/>
    <w:rsid w:val="000E07CA"/>
    <w:rsid w:val="000E0874"/>
    <w:rsid w:val="000E091E"/>
    <w:rsid w:val="000E0969"/>
    <w:rsid w:val="000E0C40"/>
    <w:rsid w:val="000E0C47"/>
    <w:rsid w:val="000E0C6E"/>
    <w:rsid w:val="000E11DA"/>
    <w:rsid w:val="000E149D"/>
    <w:rsid w:val="000E14DB"/>
    <w:rsid w:val="000E14F2"/>
    <w:rsid w:val="000E153C"/>
    <w:rsid w:val="000E1594"/>
    <w:rsid w:val="000E162D"/>
    <w:rsid w:val="000E1682"/>
    <w:rsid w:val="000E1895"/>
    <w:rsid w:val="000E1978"/>
    <w:rsid w:val="000E1AB2"/>
    <w:rsid w:val="000E1B92"/>
    <w:rsid w:val="000E1BEA"/>
    <w:rsid w:val="000E1CE8"/>
    <w:rsid w:val="000E20C9"/>
    <w:rsid w:val="000E2110"/>
    <w:rsid w:val="000E217A"/>
    <w:rsid w:val="000E222B"/>
    <w:rsid w:val="000E2291"/>
    <w:rsid w:val="000E271B"/>
    <w:rsid w:val="000E27C3"/>
    <w:rsid w:val="000E28B4"/>
    <w:rsid w:val="000E2B9B"/>
    <w:rsid w:val="000E2CBE"/>
    <w:rsid w:val="000E2DA0"/>
    <w:rsid w:val="000E2E6F"/>
    <w:rsid w:val="000E2E8F"/>
    <w:rsid w:val="000E2ED6"/>
    <w:rsid w:val="000E2F4A"/>
    <w:rsid w:val="000E30DD"/>
    <w:rsid w:val="000E30FA"/>
    <w:rsid w:val="000E312E"/>
    <w:rsid w:val="000E31C5"/>
    <w:rsid w:val="000E32FA"/>
    <w:rsid w:val="000E33BC"/>
    <w:rsid w:val="000E33FC"/>
    <w:rsid w:val="000E3405"/>
    <w:rsid w:val="000E3737"/>
    <w:rsid w:val="000E37B0"/>
    <w:rsid w:val="000E3804"/>
    <w:rsid w:val="000E38C6"/>
    <w:rsid w:val="000E39E5"/>
    <w:rsid w:val="000E3A61"/>
    <w:rsid w:val="000E3A69"/>
    <w:rsid w:val="000E3ACB"/>
    <w:rsid w:val="000E3DBB"/>
    <w:rsid w:val="000E3DE5"/>
    <w:rsid w:val="000E402B"/>
    <w:rsid w:val="000E40DC"/>
    <w:rsid w:val="000E4107"/>
    <w:rsid w:val="000E41A8"/>
    <w:rsid w:val="000E4218"/>
    <w:rsid w:val="000E422E"/>
    <w:rsid w:val="000E43B9"/>
    <w:rsid w:val="000E4557"/>
    <w:rsid w:val="000E469F"/>
    <w:rsid w:val="000E47BB"/>
    <w:rsid w:val="000E49E4"/>
    <w:rsid w:val="000E4B9E"/>
    <w:rsid w:val="000E4C82"/>
    <w:rsid w:val="000E4D31"/>
    <w:rsid w:val="000E4D5F"/>
    <w:rsid w:val="000E4F1A"/>
    <w:rsid w:val="000E50C7"/>
    <w:rsid w:val="000E527A"/>
    <w:rsid w:val="000E5287"/>
    <w:rsid w:val="000E52E1"/>
    <w:rsid w:val="000E5371"/>
    <w:rsid w:val="000E53F9"/>
    <w:rsid w:val="000E56F1"/>
    <w:rsid w:val="000E58B6"/>
    <w:rsid w:val="000E5A90"/>
    <w:rsid w:val="000E5D69"/>
    <w:rsid w:val="000E5D8C"/>
    <w:rsid w:val="000E5E80"/>
    <w:rsid w:val="000E5EC1"/>
    <w:rsid w:val="000E6058"/>
    <w:rsid w:val="000E6104"/>
    <w:rsid w:val="000E61CA"/>
    <w:rsid w:val="000E6274"/>
    <w:rsid w:val="000E637E"/>
    <w:rsid w:val="000E6456"/>
    <w:rsid w:val="000E64FC"/>
    <w:rsid w:val="000E6559"/>
    <w:rsid w:val="000E666F"/>
    <w:rsid w:val="000E66A0"/>
    <w:rsid w:val="000E66C1"/>
    <w:rsid w:val="000E675F"/>
    <w:rsid w:val="000E67A7"/>
    <w:rsid w:val="000E6929"/>
    <w:rsid w:val="000E6A20"/>
    <w:rsid w:val="000E6AC3"/>
    <w:rsid w:val="000E6CA9"/>
    <w:rsid w:val="000E6D7C"/>
    <w:rsid w:val="000E6F9B"/>
    <w:rsid w:val="000E713E"/>
    <w:rsid w:val="000E7271"/>
    <w:rsid w:val="000E72A1"/>
    <w:rsid w:val="000E72AE"/>
    <w:rsid w:val="000E72B9"/>
    <w:rsid w:val="000E73BC"/>
    <w:rsid w:val="000E7422"/>
    <w:rsid w:val="000E75DD"/>
    <w:rsid w:val="000E7638"/>
    <w:rsid w:val="000E774A"/>
    <w:rsid w:val="000E77BF"/>
    <w:rsid w:val="000E78DD"/>
    <w:rsid w:val="000E78F9"/>
    <w:rsid w:val="000E7ABA"/>
    <w:rsid w:val="000E7B87"/>
    <w:rsid w:val="000F0073"/>
    <w:rsid w:val="000F0125"/>
    <w:rsid w:val="000F0190"/>
    <w:rsid w:val="000F033B"/>
    <w:rsid w:val="000F04F2"/>
    <w:rsid w:val="000F07E3"/>
    <w:rsid w:val="000F0902"/>
    <w:rsid w:val="000F09E8"/>
    <w:rsid w:val="000F0B97"/>
    <w:rsid w:val="000F0BBC"/>
    <w:rsid w:val="000F0C7D"/>
    <w:rsid w:val="000F0C9A"/>
    <w:rsid w:val="000F0D30"/>
    <w:rsid w:val="000F0D32"/>
    <w:rsid w:val="000F0DEE"/>
    <w:rsid w:val="000F0F07"/>
    <w:rsid w:val="000F0F71"/>
    <w:rsid w:val="000F0FB5"/>
    <w:rsid w:val="000F107B"/>
    <w:rsid w:val="000F1182"/>
    <w:rsid w:val="000F1391"/>
    <w:rsid w:val="000F13BC"/>
    <w:rsid w:val="000F145B"/>
    <w:rsid w:val="000F159F"/>
    <w:rsid w:val="000F1839"/>
    <w:rsid w:val="000F1863"/>
    <w:rsid w:val="000F194B"/>
    <w:rsid w:val="000F19CA"/>
    <w:rsid w:val="000F19E2"/>
    <w:rsid w:val="000F1AED"/>
    <w:rsid w:val="000F1C4B"/>
    <w:rsid w:val="000F1CA1"/>
    <w:rsid w:val="000F1DA7"/>
    <w:rsid w:val="000F1E36"/>
    <w:rsid w:val="000F1E3F"/>
    <w:rsid w:val="000F2006"/>
    <w:rsid w:val="000F2107"/>
    <w:rsid w:val="000F2269"/>
    <w:rsid w:val="000F23A1"/>
    <w:rsid w:val="000F25A1"/>
    <w:rsid w:val="000F25B3"/>
    <w:rsid w:val="000F26A5"/>
    <w:rsid w:val="000F275D"/>
    <w:rsid w:val="000F27A1"/>
    <w:rsid w:val="000F27FD"/>
    <w:rsid w:val="000F28EB"/>
    <w:rsid w:val="000F28F0"/>
    <w:rsid w:val="000F2C2A"/>
    <w:rsid w:val="000F2C99"/>
    <w:rsid w:val="000F2D2E"/>
    <w:rsid w:val="000F3031"/>
    <w:rsid w:val="000F3092"/>
    <w:rsid w:val="000F309D"/>
    <w:rsid w:val="000F3126"/>
    <w:rsid w:val="000F32C6"/>
    <w:rsid w:val="000F330C"/>
    <w:rsid w:val="000F3561"/>
    <w:rsid w:val="000F36B2"/>
    <w:rsid w:val="000F372C"/>
    <w:rsid w:val="000F3763"/>
    <w:rsid w:val="000F38CA"/>
    <w:rsid w:val="000F3929"/>
    <w:rsid w:val="000F3AB3"/>
    <w:rsid w:val="000F3ACF"/>
    <w:rsid w:val="000F3B1F"/>
    <w:rsid w:val="000F3B2B"/>
    <w:rsid w:val="000F3BB5"/>
    <w:rsid w:val="000F3C0A"/>
    <w:rsid w:val="000F3CB5"/>
    <w:rsid w:val="000F3D13"/>
    <w:rsid w:val="000F3EB1"/>
    <w:rsid w:val="000F3EDE"/>
    <w:rsid w:val="000F3F97"/>
    <w:rsid w:val="000F3FC8"/>
    <w:rsid w:val="000F4174"/>
    <w:rsid w:val="000F4183"/>
    <w:rsid w:val="000F42E0"/>
    <w:rsid w:val="000F4315"/>
    <w:rsid w:val="000F437F"/>
    <w:rsid w:val="000F43E0"/>
    <w:rsid w:val="000F44AF"/>
    <w:rsid w:val="000F44D9"/>
    <w:rsid w:val="000F45D8"/>
    <w:rsid w:val="000F4869"/>
    <w:rsid w:val="000F486D"/>
    <w:rsid w:val="000F488F"/>
    <w:rsid w:val="000F4963"/>
    <w:rsid w:val="000F49C7"/>
    <w:rsid w:val="000F4C41"/>
    <w:rsid w:val="000F4C56"/>
    <w:rsid w:val="000F4C90"/>
    <w:rsid w:val="000F4CA3"/>
    <w:rsid w:val="000F4DEE"/>
    <w:rsid w:val="000F4E3D"/>
    <w:rsid w:val="000F4F80"/>
    <w:rsid w:val="000F510D"/>
    <w:rsid w:val="000F5117"/>
    <w:rsid w:val="000F5144"/>
    <w:rsid w:val="000F5229"/>
    <w:rsid w:val="000F530E"/>
    <w:rsid w:val="000F5427"/>
    <w:rsid w:val="000F5476"/>
    <w:rsid w:val="000F54EE"/>
    <w:rsid w:val="000F5600"/>
    <w:rsid w:val="000F5726"/>
    <w:rsid w:val="000F595F"/>
    <w:rsid w:val="000F5AD0"/>
    <w:rsid w:val="000F5B6B"/>
    <w:rsid w:val="000F5B79"/>
    <w:rsid w:val="000F5BBD"/>
    <w:rsid w:val="000F5BDC"/>
    <w:rsid w:val="000F5E2B"/>
    <w:rsid w:val="000F5E98"/>
    <w:rsid w:val="000F5F09"/>
    <w:rsid w:val="000F612C"/>
    <w:rsid w:val="000F6196"/>
    <w:rsid w:val="000F619E"/>
    <w:rsid w:val="000F62CC"/>
    <w:rsid w:val="000F631D"/>
    <w:rsid w:val="000F6321"/>
    <w:rsid w:val="000F638C"/>
    <w:rsid w:val="000F63D8"/>
    <w:rsid w:val="000F655B"/>
    <w:rsid w:val="000F6783"/>
    <w:rsid w:val="000F6A04"/>
    <w:rsid w:val="000F6B70"/>
    <w:rsid w:val="000F6CCA"/>
    <w:rsid w:val="000F7050"/>
    <w:rsid w:val="000F7202"/>
    <w:rsid w:val="000F722B"/>
    <w:rsid w:val="000F742C"/>
    <w:rsid w:val="000F753A"/>
    <w:rsid w:val="000F754F"/>
    <w:rsid w:val="000F756E"/>
    <w:rsid w:val="000F75DC"/>
    <w:rsid w:val="000F7623"/>
    <w:rsid w:val="000F7704"/>
    <w:rsid w:val="000F7772"/>
    <w:rsid w:val="000F7838"/>
    <w:rsid w:val="000F78BF"/>
    <w:rsid w:val="000F78CC"/>
    <w:rsid w:val="000F7A35"/>
    <w:rsid w:val="000F7ABE"/>
    <w:rsid w:val="000F7B47"/>
    <w:rsid w:val="000F7B70"/>
    <w:rsid w:val="000F7C47"/>
    <w:rsid w:val="000F7E35"/>
    <w:rsid w:val="00100064"/>
    <w:rsid w:val="001001DE"/>
    <w:rsid w:val="001004BD"/>
    <w:rsid w:val="001004C3"/>
    <w:rsid w:val="001004E0"/>
    <w:rsid w:val="0010063E"/>
    <w:rsid w:val="001006D3"/>
    <w:rsid w:val="001006E7"/>
    <w:rsid w:val="001006EF"/>
    <w:rsid w:val="001007E2"/>
    <w:rsid w:val="00100811"/>
    <w:rsid w:val="00100830"/>
    <w:rsid w:val="00100850"/>
    <w:rsid w:val="00100BD0"/>
    <w:rsid w:val="00100C38"/>
    <w:rsid w:val="00100DDA"/>
    <w:rsid w:val="00100DFA"/>
    <w:rsid w:val="001010A3"/>
    <w:rsid w:val="001010BE"/>
    <w:rsid w:val="001011B6"/>
    <w:rsid w:val="001011DB"/>
    <w:rsid w:val="0010129E"/>
    <w:rsid w:val="001012E3"/>
    <w:rsid w:val="0010131D"/>
    <w:rsid w:val="00101367"/>
    <w:rsid w:val="001013CA"/>
    <w:rsid w:val="001013DB"/>
    <w:rsid w:val="00101658"/>
    <w:rsid w:val="001016C7"/>
    <w:rsid w:val="00101A00"/>
    <w:rsid w:val="00101A2A"/>
    <w:rsid w:val="00101A92"/>
    <w:rsid w:val="00101A93"/>
    <w:rsid w:val="00101AA5"/>
    <w:rsid w:val="00101B3C"/>
    <w:rsid w:val="001020DA"/>
    <w:rsid w:val="00102135"/>
    <w:rsid w:val="0010217A"/>
    <w:rsid w:val="00102298"/>
    <w:rsid w:val="001023F2"/>
    <w:rsid w:val="001024B6"/>
    <w:rsid w:val="00102567"/>
    <w:rsid w:val="00102701"/>
    <w:rsid w:val="001027C8"/>
    <w:rsid w:val="0010294D"/>
    <w:rsid w:val="0010295C"/>
    <w:rsid w:val="00102AAD"/>
    <w:rsid w:val="00102CC4"/>
    <w:rsid w:val="00102D90"/>
    <w:rsid w:val="00102D9D"/>
    <w:rsid w:val="00102E0F"/>
    <w:rsid w:val="00102E7B"/>
    <w:rsid w:val="00102EF1"/>
    <w:rsid w:val="00102F5D"/>
    <w:rsid w:val="00103079"/>
    <w:rsid w:val="001031D7"/>
    <w:rsid w:val="00103219"/>
    <w:rsid w:val="0010325E"/>
    <w:rsid w:val="00103384"/>
    <w:rsid w:val="00103440"/>
    <w:rsid w:val="00103668"/>
    <w:rsid w:val="00103676"/>
    <w:rsid w:val="00103857"/>
    <w:rsid w:val="001039FD"/>
    <w:rsid w:val="00103AE1"/>
    <w:rsid w:val="00103AEC"/>
    <w:rsid w:val="00103B41"/>
    <w:rsid w:val="00103B42"/>
    <w:rsid w:val="00103F08"/>
    <w:rsid w:val="00103F18"/>
    <w:rsid w:val="00103F4F"/>
    <w:rsid w:val="00103F64"/>
    <w:rsid w:val="00104143"/>
    <w:rsid w:val="001042A2"/>
    <w:rsid w:val="001043DB"/>
    <w:rsid w:val="001045F9"/>
    <w:rsid w:val="00104608"/>
    <w:rsid w:val="001048E6"/>
    <w:rsid w:val="001048F0"/>
    <w:rsid w:val="00104A2F"/>
    <w:rsid w:val="00104A7B"/>
    <w:rsid w:val="00104BD2"/>
    <w:rsid w:val="00104CBB"/>
    <w:rsid w:val="00104E77"/>
    <w:rsid w:val="00104F0D"/>
    <w:rsid w:val="00104F2A"/>
    <w:rsid w:val="0010513A"/>
    <w:rsid w:val="001053A2"/>
    <w:rsid w:val="001053FB"/>
    <w:rsid w:val="00105470"/>
    <w:rsid w:val="0010558E"/>
    <w:rsid w:val="001055D2"/>
    <w:rsid w:val="00105659"/>
    <w:rsid w:val="00105677"/>
    <w:rsid w:val="001056B4"/>
    <w:rsid w:val="00105727"/>
    <w:rsid w:val="001057FE"/>
    <w:rsid w:val="0010582A"/>
    <w:rsid w:val="0010584F"/>
    <w:rsid w:val="001058C0"/>
    <w:rsid w:val="00105A7F"/>
    <w:rsid w:val="00105B6A"/>
    <w:rsid w:val="00105C00"/>
    <w:rsid w:val="00105C22"/>
    <w:rsid w:val="00106074"/>
    <w:rsid w:val="0010613E"/>
    <w:rsid w:val="00106152"/>
    <w:rsid w:val="0010649E"/>
    <w:rsid w:val="001064DF"/>
    <w:rsid w:val="0010652E"/>
    <w:rsid w:val="00106551"/>
    <w:rsid w:val="00106736"/>
    <w:rsid w:val="001067F9"/>
    <w:rsid w:val="00106878"/>
    <w:rsid w:val="00106946"/>
    <w:rsid w:val="00106AB6"/>
    <w:rsid w:val="00106ACA"/>
    <w:rsid w:val="00106C19"/>
    <w:rsid w:val="00106E71"/>
    <w:rsid w:val="00106E7F"/>
    <w:rsid w:val="00106E8C"/>
    <w:rsid w:val="00106F74"/>
    <w:rsid w:val="00107003"/>
    <w:rsid w:val="00107055"/>
    <w:rsid w:val="001070DD"/>
    <w:rsid w:val="001071E6"/>
    <w:rsid w:val="00107236"/>
    <w:rsid w:val="00107273"/>
    <w:rsid w:val="001072B8"/>
    <w:rsid w:val="001075D2"/>
    <w:rsid w:val="001076A8"/>
    <w:rsid w:val="001076A9"/>
    <w:rsid w:val="0010773E"/>
    <w:rsid w:val="00107887"/>
    <w:rsid w:val="001079E3"/>
    <w:rsid w:val="00107B1D"/>
    <w:rsid w:val="00107CE0"/>
    <w:rsid w:val="00107E49"/>
    <w:rsid w:val="00107E53"/>
    <w:rsid w:val="00107E87"/>
    <w:rsid w:val="00107EC4"/>
    <w:rsid w:val="001100CB"/>
    <w:rsid w:val="001100E7"/>
    <w:rsid w:val="00110429"/>
    <w:rsid w:val="00110492"/>
    <w:rsid w:val="0011069E"/>
    <w:rsid w:val="001106CF"/>
    <w:rsid w:val="001108AC"/>
    <w:rsid w:val="001109C6"/>
    <w:rsid w:val="00110AEE"/>
    <w:rsid w:val="00110BCE"/>
    <w:rsid w:val="00110CEC"/>
    <w:rsid w:val="00110CEE"/>
    <w:rsid w:val="00110E4E"/>
    <w:rsid w:val="00111098"/>
    <w:rsid w:val="001112C6"/>
    <w:rsid w:val="0011133E"/>
    <w:rsid w:val="001114B9"/>
    <w:rsid w:val="001114CB"/>
    <w:rsid w:val="001114D3"/>
    <w:rsid w:val="0011166A"/>
    <w:rsid w:val="001116D6"/>
    <w:rsid w:val="0011172E"/>
    <w:rsid w:val="00111861"/>
    <w:rsid w:val="00111907"/>
    <w:rsid w:val="001119B6"/>
    <w:rsid w:val="00111ADB"/>
    <w:rsid w:val="00111D99"/>
    <w:rsid w:val="00111DB7"/>
    <w:rsid w:val="00111ED2"/>
    <w:rsid w:val="0011214C"/>
    <w:rsid w:val="00112238"/>
    <w:rsid w:val="0011231C"/>
    <w:rsid w:val="00112393"/>
    <w:rsid w:val="00112442"/>
    <w:rsid w:val="00112445"/>
    <w:rsid w:val="00112495"/>
    <w:rsid w:val="0011258A"/>
    <w:rsid w:val="00112820"/>
    <w:rsid w:val="00112825"/>
    <w:rsid w:val="0011286C"/>
    <w:rsid w:val="00112934"/>
    <w:rsid w:val="00112974"/>
    <w:rsid w:val="00112AF0"/>
    <w:rsid w:val="00112B9D"/>
    <w:rsid w:val="00112BB7"/>
    <w:rsid w:val="00112C85"/>
    <w:rsid w:val="00112C99"/>
    <w:rsid w:val="00112D0A"/>
    <w:rsid w:val="00112DEC"/>
    <w:rsid w:val="00112E90"/>
    <w:rsid w:val="00112F06"/>
    <w:rsid w:val="00112FD4"/>
    <w:rsid w:val="001130A8"/>
    <w:rsid w:val="001130B5"/>
    <w:rsid w:val="001130B8"/>
    <w:rsid w:val="001130BC"/>
    <w:rsid w:val="0011311A"/>
    <w:rsid w:val="00113260"/>
    <w:rsid w:val="001132E1"/>
    <w:rsid w:val="001133F4"/>
    <w:rsid w:val="0011345E"/>
    <w:rsid w:val="001134B9"/>
    <w:rsid w:val="00113500"/>
    <w:rsid w:val="001135E7"/>
    <w:rsid w:val="001136E9"/>
    <w:rsid w:val="001137E7"/>
    <w:rsid w:val="00113BB1"/>
    <w:rsid w:val="00113BB8"/>
    <w:rsid w:val="00113CC5"/>
    <w:rsid w:val="00113CC8"/>
    <w:rsid w:val="00113CDC"/>
    <w:rsid w:val="00113D2A"/>
    <w:rsid w:val="00113D37"/>
    <w:rsid w:val="00113DBC"/>
    <w:rsid w:val="00113E46"/>
    <w:rsid w:val="00113FC9"/>
    <w:rsid w:val="00114076"/>
    <w:rsid w:val="00114128"/>
    <w:rsid w:val="00114140"/>
    <w:rsid w:val="001141DA"/>
    <w:rsid w:val="0011425B"/>
    <w:rsid w:val="0011438D"/>
    <w:rsid w:val="00114575"/>
    <w:rsid w:val="00114612"/>
    <w:rsid w:val="0011483B"/>
    <w:rsid w:val="00114A2D"/>
    <w:rsid w:val="00114A6C"/>
    <w:rsid w:val="00114A9C"/>
    <w:rsid w:val="00114B55"/>
    <w:rsid w:val="00114B5E"/>
    <w:rsid w:val="00114B9B"/>
    <w:rsid w:val="00114C71"/>
    <w:rsid w:val="00114DAB"/>
    <w:rsid w:val="00114E0C"/>
    <w:rsid w:val="00114EAC"/>
    <w:rsid w:val="00115046"/>
    <w:rsid w:val="001153CD"/>
    <w:rsid w:val="001154D3"/>
    <w:rsid w:val="00115628"/>
    <w:rsid w:val="0011565F"/>
    <w:rsid w:val="0011571E"/>
    <w:rsid w:val="00115B34"/>
    <w:rsid w:val="00115D8D"/>
    <w:rsid w:val="00115DB3"/>
    <w:rsid w:val="00115DF9"/>
    <w:rsid w:val="00115DFF"/>
    <w:rsid w:val="00115E6A"/>
    <w:rsid w:val="00115EE1"/>
    <w:rsid w:val="001162D1"/>
    <w:rsid w:val="001162DD"/>
    <w:rsid w:val="00116350"/>
    <w:rsid w:val="0011636F"/>
    <w:rsid w:val="00116402"/>
    <w:rsid w:val="0011642D"/>
    <w:rsid w:val="00116452"/>
    <w:rsid w:val="00116616"/>
    <w:rsid w:val="0011673B"/>
    <w:rsid w:val="001167A2"/>
    <w:rsid w:val="001168F1"/>
    <w:rsid w:val="0011693C"/>
    <w:rsid w:val="001169E8"/>
    <w:rsid w:val="00116A14"/>
    <w:rsid w:val="00116AA1"/>
    <w:rsid w:val="00116BB9"/>
    <w:rsid w:val="00116C2B"/>
    <w:rsid w:val="00116D8F"/>
    <w:rsid w:val="00116DAE"/>
    <w:rsid w:val="00116F4B"/>
    <w:rsid w:val="00116FD1"/>
    <w:rsid w:val="0011725A"/>
    <w:rsid w:val="001172BA"/>
    <w:rsid w:val="001173A4"/>
    <w:rsid w:val="0011745A"/>
    <w:rsid w:val="0011746E"/>
    <w:rsid w:val="001174A7"/>
    <w:rsid w:val="0011751C"/>
    <w:rsid w:val="00117668"/>
    <w:rsid w:val="00117877"/>
    <w:rsid w:val="00117986"/>
    <w:rsid w:val="00117A7C"/>
    <w:rsid w:val="00117AA1"/>
    <w:rsid w:val="00117B95"/>
    <w:rsid w:val="00117C6D"/>
    <w:rsid w:val="00117CDF"/>
    <w:rsid w:val="00117EB4"/>
    <w:rsid w:val="00117EC1"/>
    <w:rsid w:val="00117F29"/>
    <w:rsid w:val="00117F42"/>
    <w:rsid w:val="00117FA5"/>
    <w:rsid w:val="0012002B"/>
    <w:rsid w:val="001200F5"/>
    <w:rsid w:val="00120265"/>
    <w:rsid w:val="00120273"/>
    <w:rsid w:val="00120287"/>
    <w:rsid w:val="0012028C"/>
    <w:rsid w:val="001203AE"/>
    <w:rsid w:val="001203DD"/>
    <w:rsid w:val="00120469"/>
    <w:rsid w:val="00120482"/>
    <w:rsid w:val="0012051A"/>
    <w:rsid w:val="00120539"/>
    <w:rsid w:val="00120857"/>
    <w:rsid w:val="0012095A"/>
    <w:rsid w:val="00120C54"/>
    <w:rsid w:val="00120DE8"/>
    <w:rsid w:val="00120E1C"/>
    <w:rsid w:val="00120F0A"/>
    <w:rsid w:val="001210CA"/>
    <w:rsid w:val="00121231"/>
    <w:rsid w:val="001214C6"/>
    <w:rsid w:val="0012160B"/>
    <w:rsid w:val="0012167A"/>
    <w:rsid w:val="001218D0"/>
    <w:rsid w:val="00121B6C"/>
    <w:rsid w:val="00121BC2"/>
    <w:rsid w:val="00121C32"/>
    <w:rsid w:val="00121C6D"/>
    <w:rsid w:val="00121D15"/>
    <w:rsid w:val="00121E8E"/>
    <w:rsid w:val="00121F8B"/>
    <w:rsid w:val="001220C4"/>
    <w:rsid w:val="00122166"/>
    <w:rsid w:val="00122253"/>
    <w:rsid w:val="001224D0"/>
    <w:rsid w:val="00122638"/>
    <w:rsid w:val="001226BF"/>
    <w:rsid w:val="00122994"/>
    <w:rsid w:val="00122A1A"/>
    <w:rsid w:val="00122D89"/>
    <w:rsid w:val="00122FA8"/>
    <w:rsid w:val="0012308B"/>
    <w:rsid w:val="001230D2"/>
    <w:rsid w:val="0012312B"/>
    <w:rsid w:val="001232B0"/>
    <w:rsid w:val="0012335A"/>
    <w:rsid w:val="0012347E"/>
    <w:rsid w:val="00123484"/>
    <w:rsid w:val="00123525"/>
    <w:rsid w:val="00123545"/>
    <w:rsid w:val="00123557"/>
    <w:rsid w:val="00123567"/>
    <w:rsid w:val="00123610"/>
    <w:rsid w:val="00123691"/>
    <w:rsid w:val="00123772"/>
    <w:rsid w:val="001238E0"/>
    <w:rsid w:val="00123C82"/>
    <w:rsid w:val="00123DD9"/>
    <w:rsid w:val="00123E95"/>
    <w:rsid w:val="00123E98"/>
    <w:rsid w:val="00123EF5"/>
    <w:rsid w:val="00123F52"/>
    <w:rsid w:val="00124055"/>
    <w:rsid w:val="0012411F"/>
    <w:rsid w:val="0012423B"/>
    <w:rsid w:val="00124379"/>
    <w:rsid w:val="0012437C"/>
    <w:rsid w:val="00124402"/>
    <w:rsid w:val="001244D0"/>
    <w:rsid w:val="00124507"/>
    <w:rsid w:val="00124550"/>
    <w:rsid w:val="00124641"/>
    <w:rsid w:val="00124692"/>
    <w:rsid w:val="001247B3"/>
    <w:rsid w:val="001248B9"/>
    <w:rsid w:val="00124A09"/>
    <w:rsid w:val="00124BB0"/>
    <w:rsid w:val="00124CBF"/>
    <w:rsid w:val="00124FF5"/>
    <w:rsid w:val="00125515"/>
    <w:rsid w:val="00125593"/>
    <w:rsid w:val="00125686"/>
    <w:rsid w:val="001256A4"/>
    <w:rsid w:val="0012572E"/>
    <w:rsid w:val="0012599C"/>
    <w:rsid w:val="001259D1"/>
    <w:rsid w:val="00125A2A"/>
    <w:rsid w:val="00125AF0"/>
    <w:rsid w:val="00125B46"/>
    <w:rsid w:val="00125BBB"/>
    <w:rsid w:val="00125C8A"/>
    <w:rsid w:val="00125DE0"/>
    <w:rsid w:val="00126007"/>
    <w:rsid w:val="00126275"/>
    <w:rsid w:val="00126371"/>
    <w:rsid w:val="00126445"/>
    <w:rsid w:val="0012649D"/>
    <w:rsid w:val="00126541"/>
    <w:rsid w:val="00126574"/>
    <w:rsid w:val="001266B6"/>
    <w:rsid w:val="001267AF"/>
    <w:rsid w:val="001268D7"/>
    <w:rsid w:val="0012692D"/>
    <w:rsid w:val="001269D3"/>
    <w:rsid w:val="001269F5"/>
    <w:rsid w:val="00126C03"/>
    <w:rsid w:val="00126C7A"/>
    <w:rsid w:val="00126CC5"/>
    <w:rsid w:val="00126D21"/>
    <w:rsid w:val="00126D31"/>
    <w:rsid w:val="00126D57"/>
    <w:rsid w:val="001270B7"/>
    <w:rsid w:val="0012743D"/>
    <w:rsid w:val="0012781E"/>
    <w:rsid w:val="0012792B"/>
    <w:rsid w:val="00127961"/>
    <w:rsid w:val="00127989"/>
    <w:rsid w:val="00127B7E"/>
    <w:rsid w:val="00127C27"/>
    <w:rsid w:val="00127C2B"/>
    <w:rsid w:val="00127C85"/>
    <w:rsid w:val="00127CB4"/>
    <w:rsid w:val="00127D09"/>
    <w:rsid w:val="00127E48"/>
    <w:rsid w:val="00127FD4"/>
    <w:rsid w:val="0013003C"/>
    <w:rsid w:val="0013019F"/>
    <w:rsid w:val="00130353"/>
    <w:rsid w:val="001304B2"/>
    <w:rsid w:val="0013060A"/>
    <w:rsid w:val="0013062A"/>
    <w:rsid w:val="00130686"/>
    <w:rsid w:val="0013073D"/>
    <w:rsid w:val="00130794"/>
    <w:rsid w:val="00130893"/>
    <w:rsid w:val="00130A94"/>
    <w:rsid w:val="00130BF4"/>
    <w:rsid w:val="00130CDA"/>
    <w:rsid w:val="00130CDE"/>
    <w:rsid w:val="00130F26"/>
    <w:rsid w:val="00131027"/>
    <w:rsid w:val="0013105F"/>
    <w:rsid w:val="001311AD"/>
    <w:rsid w:val="001313CF"/>
    <w:rsid w:val="001317FB"/>
    <w:rsid w:val="00131882"/>
    <w:rsid w:val="00131884"/>
    <w:rsid w:val="00131940"/>
    <w:rsid w:val="00131951"/>
    <w:rsid w:val="00131B52"/>
    <w:rsid w:val="00131BB2"/>
    <w:rsid w:val="00131C0E"/>
    <w:rsid w:val="00131C31"/>
    <w:rsid w:val="00131CDA"/>
    <w:rsid w:val="00131D9E"/>
    <w:rsid w:val="00131EB8"/>
    <w:rsid w:val="00131F0D"/>
    <w:rsid w:val="00131F59"/>
    <w:rsid w:val="001320D0"/>
    <w:rsid w:val="0013230B"/>
    <w:rsid w:val="00132471"/>
    <w:rsid w:val="001324D6"/>
    <w:rsid w:val="00132846"/>
    <w:rsid w:val="001328D4"/>
    <w:rsid w:val="00132968"/>
    <w:rsid w:val="00132BB5"/>
    <w:rsid w:val="00132C01"/>
    <w:rsid w:val="00132C8B"/>
    <w:rsid w:val="00132CB7"/>
    <w:rsid w:val="00133099"/>
    <w:rsid w:val="0013336B"/>
    <w:rsid w:val="001333AF"/>
    <w:rsid w:val="001333BC"/>
    <w:rsid w:val="0013356F"/>
    <w:rsid w:val="001337C8"/>
    <w:rsid w:val="00133917"/>
    <w:rsid w:val="001339BE"/>
    <w:rsid w:val="00133D45"/>
    <w:rsid w:val="00133DD3"/>
    <w:rsid w:val="00133F94"/>
    <w:rsid w:val="0013423D"/>
    <w:rsid w:val="0013438C"/>
    <w:rsid w:val="00134603"/>
    <w:rsid w:val="0013468F"/>
    <w:rsid w:val="00134696"/>
    <w:rsid w:val="001348FF"/>
    <w:rsid w:val="00134B6F"/>
    <w:rsid w:val="00134B93"/>
    <w:rsid w:val="00134C10"/>
    <w:rsid w:val="00134D73"/>
    <w:rsid w:val="00135129"/>
    <w:rsid w:val="001351C1"/>
    <w:rsid w:val="001352AC"/>
    <w:rsid w:val="001352DB"/>
    <w:rsid w:val="00135376"/>
    <w:rsid w:val="0013539C"/>
    <w:rsid w:val="001353C7"/>
    <w:rsid w:val="001353D0"/>
    <w:rsid w:val="00135405"/>
    <w:rsid w:val="00135411"/>
    <w:rsid w:val="0013559F"/>
    <w:rsid w:val="001355AE"/>
    <w:rsid w:val="001355E1"/>
    <w:rsid w:val="001355F9"/>
    <w:rsid w:val="00135646"/>
    <w:rsid w:val="001357E7"/>
    <w:rsid w:val="0013584E"/>
    <w:rsid w:val="001359CF"/>
    <w:rsid w:val="00135B23"/>
    <w:rsid w:val="00135B60"/>
    <w:rsid w:val="00135B8F"/>
    <w:rsid w:val="00135BF0"/>
    <w:rsid w:val="00135C45"/>
    <w:rsid w:val="00135CCE"/>
    <w:rsid w:val="00135CFF"/>
    <w:rsid w:val="00135F2A"/>
    <w:rsid w:val="00136083"/>
    <w:rsid w:val="00136118"/>
    <w:rsid w:val="0013611C"/>
    <w:rsid w:val="001361FA"/>
    <w:rsid w:val="00136469"/>
    <w:rsid w:val="00136599"/>
    <w:rsid w:val="00136623"/>
    <w:rsid w:val="00136663"/>
    <w:rsid w:val="001366A8"/>
    <w:rsid w:val="0013675F"/>
    <w:rsid w:val="001369DF"/>
    <w:rsid w:val="00136A3F"/>
    <w:rsid w:val="00136A54"/>
    <w:rsid w:val="00136AFE"/>
    <w:rsid w:val="00136B56"/>
    <w:rsid w:val="00136CFF"/>
    <w:rsid w:val="00136D2E"/>
    <w:rsid w:val="00136DE0"/>
    <w:rsid w:val="00136EC1"/>
    <w:rsid w:val="00136ED6"/>
    <w:rsid w:val="00136FBD"/>
    <w:rsid w:val="00137052"/>
    <w:rsid w:val="0013706A"/>
    <w:rsid w:val="0013711C"/>
    <w:rsid w:val="00137161"/>
    <w:rsid w:val="001371A5"/>
    <w:rsid w:val="00137209"/>
    <w:rsid w:val="0013727C"/>
    <w:rsid w:val="00137429"/>
    <w:rsid w:val="0013752E"/>
    <w:rsid w:val="00137560"/>
    <w:rsid w:val="0013759A"/>
    <w:rsid w:val="001375B9"/>
    <w:rsid w:val="00137628"/>
    <w:rsid w:val="0013762A"/>
    <w:rsid w:val="00137644"/>
    <w:rsid w:val="0013770B"/>
    <w:rsid w:val="001377DC"/>
    <w:rsid w:val="00137F94"/>
    <w:rsid w:val="00140072"/>
    <w:rsid w:val="001400BD"/>
    <w:rsid w:val="001404B3"/>
    <w:rsid w:val="0014052D"/>
    <w:rsid w:val="00140709"/>
    <w:rsid w:val="001407F7"/>
    <w:rsid w:val="00140801"/>
    <w:rsid w:val="00140865"/>
    <w:rsid w:val="00140998"/>
    <w:rsid w:val="00140B6C"/>
    <w:rsid w:val="00140B79"/>
    <w:rsid w:val="00140C31"/>
    <w:rsid w:val="00140C43"/>
    <w:rsid w:val="00140CF1"/>
    <w:rsid w:val="00140EA4"/>
    <w:rsid w:val="00140FB3"/>
    <w:rsid w:val="0014108B"/>
    <w:rsid w:val="001411BC"/>
    <w:rsid w:val="001411D2"/>
    <w:rsid w:val="00141367"/>
    <w:rsid w:val="001413B7"/>
    <w:rsid w:val="001413ED"/>
    <w:rsid w:val="001414B9"/>
    <w:rsid w:val="001414CA"/>
    <w:rsid w:val="00141577"/>
    <w:rsid w:val="001416D7"/>
    <w:rsid w:val="00141747"/>
    <w:rsid w:val="00141772"/>
    <w:rsid w:val="00141920"/>
    <w:rsid w:val="00141A11"/>
    <w:rsid w:val="00141A3D"/>
    <w:rsid w:val="00141ABC"/>
    <w:rsid w:val="00141ADF"/>
    <w:rsid w:val="00141B0C"/>
    <w:rsid w:val="00141C18"/>
    <w:rsid w:val="00141C87"/>
    <w:rsid w:val="00141E63"/>
    <w:rsid w:val="00141EEE"/>
    <w:rsid w:val="00141FA3"/>
    <w:rsid w:val="001420B2"/>
    <w:rsid w:val="00142148"/>
    <w:rsid w:val="00142167"/>
    <w:rsid w:val="00142217"/>
    <w:rsid w:val="0014221E"/>
    <w:rsid w:val="0014230C"/>
    <w:rsid w:val="00142428"/>
    <w:rsid w:val="00142612"/>
    <w:rsid w:val="00142624"/>
    <w:rsid w:val="0014291C"/>
    <w:rsid w:val="00142AA6"/>
    <w:rsid w:val="00142B60"/>
    <w:rsid w:val="00142B85"/>
    <w:rsid w:val="00142C43"/>
    <w:rsid w:val="00142CBF"/>
    <w:rsid w:val="00142E0D"/>
    <w:rsid w:val="00142E10"/>
    <w:rsid w:val="00142F16"/>
    <w:rsid w:val="00142F53"/>
    <w:rsid w:val="001430D5"/>
    <w:rsid w:val="00143291"/>
    <w:rsid w:val="00143298"/>
    <w:rsid w:val="0014342A"/>
    <w:rsid w:val="00143551"/>
    <w:rsid w:val="0014356F"/>
    <w:rsid w:val="00143686"/>
    <w:rsid w:val="00143721"/>
    <w:rsid w:val="001437BC"/>
    <w:rsid w:val="00143812"/>
    <w:rsid w:val="00143825"/>
    <w:rsid w:val="0014393B"/>
    <w:rsid w:val="00143985"/>
    <w:rsid w:val="001439E2"/>
    <w:rsid w:val="00143C38"/>
    <w:rsid w:val="00143CE9"/>
    <w:rsid w:val="00143D08"/>
    <w:rsid w:val="00143D6A"/>
    <w:rsid w:val="00143D7B"/>
    <w:rsid w:val="00143DF4"/>
    <w:rsid w:val="00143E46"/>
    <w:rsid w:val="00143EE2"/>
    <w:rsid w:val="00143EEA"/>
    <w:rsid w:val="00143F46"/>
    <w:rsid w:val="00144135"/>
    <w:rsid w:val="00144144"/>
    <w:rsid w:val="00144208"/>
    <w:rsid w:val="0014426D"/>
    <w:rsid w:val="001442CA"/>
    <w:rsid w:val="001443C2"/>
    <w:rsid w:val="00144408"/>
    <w:rsid w:val="00144478"/>
    <w:rsid w:val="001444A1"/>
    <w:rsid w:val="001444AD"/>
    <w:rsid w:val="001444D9"/>
    <w:rsid w:val="00144576"/>
    <w:rsid w:val="00144749"/>
    <w:rsid w:val="001447F7"/>
    <w:rsid w:val="0014484E"/>
    <w:rsid w:val="0014495E"/>
    <w:rsid w:val="00144AF7"/>
    <w:rsid w:val="00144CCD"/>
    <w:rsid w:val="00144CD7"/>
    <w:rsid w:val="00144E1D"/>
    <w:rsid w:val="00144FC9"/>
    <w:rsid w:val="0014501C"/>
    <w:rsid w:val="00145154"/>
    <w:rsid w:val="001451BB"/>
    <w:rsid w:val="0014522A"/>
    <w:rsid w:val="00145237"/>
    <w:rsid w:val="0014547B"/>
    <w:rsid w:val="0014553A"/>
    <w:rsid w:val="001455DF"/>
    <w:rsid w:val="0014564E"/>
    <w:rsid w:val="001457D6"/>
    <w:rsid w:val="0014599D"/>
    <w:rsid w:val="00145A54"/>
    <w:rsid w:val="00145A6C"/>
    <w:rsid w:val="00145AF3"/>
    <w:rsid w:val="00145B34"/>
    <w:rsid w:val="00145C59"/>
    <w:rsid w:val="00145C67"/>
    <w:rsid w:val="00145C8F"/>
    <w:rsid w:val="00145D1E"/>
    <w:rsid w:val="00145D47"/>
    <w:rsid w:val="00145D8F"/>
    <w:rsid w:val="00145F71"/>
    <w:rsid w:val="00146061"/>
    <w:rsid w:val="0014608C"/>
    <w:rsid w:val="001461C8"/>
    <w:rsid w:val="00146592"/>
    <w:rsid w:val="00146627"/>
    <w:rsid w:val="00146674"/>
    <w:rsid w:val="001466AC"/>
    <w:rsid w:val="00146712"/>
    <w:rsid w:val="0014692F"/>
    <w:rsid w:val="0014693B"/>
    <w:rsid w:val="00146A65"/>
    <w:rsid w:val="00146ABC"/>
    <w:rsid w:val="00146B5C"/>
    <w:rsid w:val="00146B9F"/>
    <w:rsid w:val="00146BC9"/>
    <w:rsid w:val="00146BEF"/>
    <w:rsid w:val="00146CE7"/>
    <w:rsid w:val="00147034"/>
    <w:rsid w:val="001470F1"/>
    <w:rsid w:val="0014712A"/>
    <w:rsid w:val="001472BD"/>
    <w:rsid w:val="001472CE"/>
    <w:rsid w:val="00147525"/>
    <w:rsid w:val="00147722"/>
    <w:rsid w:val="0014788E"/>
    <w:rsid w:val="00147928"/>
    <w:rsid w:val="0014799D"/>
    <w:rsid w:val="001479B9"/>
    <w:rsid w:val="00147A3C"/>
    <w:rsid w:val="00147AF2"/>
    <w:rsid w:val="00147B13"/>
    <w:rsid w:val="00147B1E"/>
    <w:rsid w:val="00147C12"/>
    <w:rsid w:val="00147CBE"/>
    <w:rsid w:val="00147D98"/>
    <w:rsid w:val="00147F4E"/>
    <w:rsid w:val="00147FF9"/>
    <w:rsid w:val="001500B0"/>
    <w:rsid w:val="0015021C"/>
    <w:rsid w:val="0015023A"/>
    <w:rsid w:val="001502AB"/>
    <w:rsid w:val="0015034E"/>
    <w:rsid w:val="00150381"/>
    <w:rsid w:val="001503F9"/>
    <w:rsid w:val="0015046C"/>
    <w:rsid w:val="0015055F"/>
    <w:rsid w:val="001506E5"/>
    <w:rsid w:val="001506FE"/>
    <w:rsid w:val="0015088B"/>
    <w:rsid w:val="001508EE"/>
    <w:rsid w:val="001509DE"/>
    <w:rsid w:val="001509F3"/>
    <w:rsid w:val="00150A13"/>
    <w:rsid w:val="00150BB5"/>
    <w:rsid w:val="00150BBC"/>
    <w:rsid w:val="00150C8D"/>
    <w:rsid w:val="00150D87"/>
    <w:rsid w:val="00150DA9"/>
    <w:rsid w:val="00150E87"/>
    <w:rsid w:val="00150EE0"/>
    <w:rsid w:val="00150F92"/>
    <w:rsid w:val="00151021"/>
    <w:rsid w:val="00151040"/>
    <w:rsid w:val="001510C3"/>
    <w:rsid w:val="001512B0"/>
    <w:rsid w:val="001512B8"/>
    <w:rsid w:val="00151389"/>
    <w:rsid w:val="0015167D"/>
    <w:rsid w:val="001518E2"/>
    <w:rsid w:val="0015192D"/>
    <w:rsid w:val="00151C66"/>
    <w:rsid w:val="00151EE5"/>
    <w:rsid w:val="00151FFB"/>
    <w:rsid w:val="00152045"/>
    <w:rsid w:val="00152048"/>
    <w:rsid w:val="001520FF"/>
    <w:rsid w:val="001522A7"/>
    <w:rsid w:val="001522BA"/>
    <w:rsid w:val="001522E9"/>
    <w:rsid w:val="0015235F"/>
    <w:rsid w:val="00152558"/>
    <w:rsid w:val="00152590"/>
    <w:rsid w:val="001525D4"/>
    <w:rsid w:val="001525D8"/>
    <w:rsid w:val="0015265D"/>
    <w:rsid w:val="001526C8"/>
    <w:rsid w:val="00152847"/>
    <w:rsid w:val="00152937"/>
    <w:rsid w:val="00152A48"/>
    <w:rsid w:val="00152B96"/>
    <w:rsid w:val="00152C98"/>
    <w:rsid w:val="00152DFC"/>
    <w:rsid w:val="0015300C"/>
    <w:rsid w:val="0015302D"/>
    <w:rsid w:val="00153087"/>
    <w:rsid w:val="00153175"/>
    <w:rsid w:val="001532AA"/>
    <w:rsid w:val="001532C5"/>
    <w:rsid w:val="00153455"/>
    <w:rsid w:val="00153547"/>
    <w:rsid w:val="0015361C"/>
    <w:rsid w:val="0015371C"/>
    <w:rsid w:val="00153835"/>
    <w:rsid w:val="0015393A"/>
    <w:rsid w:val="001539E1"/>
    <w:rsid w:val="00153B31"/>
    <w:rsid w:val="00153C11"/>
    <w:rsid w:val="00153C95"/>
    <w:rsid w:val="00153DF9"/>
    <w:rsid w:val="00153F5B"/>
    <w:rsid w:val="001540F4"/>
    <w:rsid w:val="001544F0"/>
    <w:rsid w:val="00154553"/>
    <w:rsid w:val="0015485C"/>
    <w:rsid w:val="0015494E"/>
    <w:rsid w:val="00154E6A"/>
    <w:rsid w:val="00154E7B"/>
    <w:rsid w:val="00154F65"/>
    <w:rsid w:val="00155007"/>
    <w:rsid w:val="001551CA"/>
    <w:rsid w:val="00155245"/>
    <w:rsid w:val="00155286"/>
    <w:rsid w:val="00155462"/>
    <w:rsid w:val="001554F3"/>
    <w:rsid w:val="001555A7"/>
    <w:rsid w:val="001556E9"/>
    <w:rsid w:val="00155768"/>
    <w:rsid w:val="0015582B"/>
    <w:rsid w:val="001558AE"/>
    <w:rsid w:val="001558EC"/>
    <w:rsid w:val="00155A2A"/>
    <w:rsid w:val="00155B65"/>
    <w:rsid w:val="00155B77"/>
    <w:rsid w:val="00155C9B"/>
    <w:rsid w:val="00155F5C"/>
    <w:rsid w:val="001562CF"/>
    <w:rsid w:val="00156311"/>
    <w:rsid w:val="00156397"/>
    <w:rsid w:val="0015644B"/>
    <w:rsid w:val="00156562"/>
    <w:rsid w:val="001566BC"/>
    <w:rsid w:val="001566DA"/>
    <w:rsid w:val="001566DB"/>
    <w:rsid w:val="00156729"/>
    <w:rsid w:val="001567CB"/>
    <w:rsid w:val="001569AF"/>
    <w:rsid w:val="00156AF5"/>
    <w:rsid w:val="00156B64"/>
    <w:rsid w:val="00156CAB"/>
    <w:rsid w:val="00156EB2"/>
    <w:rsid w:val="00156F12"/>
    <w:rsid w:val="00157001"/>
    <w:rsid w:val="0015718F"/>
    <w:rsid w:val="001571DB"/>
    <w:rsid w:val="0015725C"/>
    <w:rsid w:val="0015744D"/>
    <w:rsid w:val="00157489"/>
    <w:rsid w:val="00157498"/>
    <w:rsid w:val="001574E0"/>
    <w:rsid w:val="00157556"/>
    <w:rsid w:val="001576A7"/>
    <w:rsid w:val="001576D9"/>
    <w:rsid w:val="00157740"/>
    <w:rsid w:val="00157945"/>
    <w:rsid w:val="00157962"/>
    <w:rsid w:val="001579C0"/>
    <w:rsid w:val="00157A63"/>
    <w:rsid w:val="00157D24"/>
    <w:rsid w:val="00157DF2"/>
    <w:rsid w:val="00157E21"/>
    <w:rsid w:val="00157E36"/>
    <w:rsid w:val="00157EF0"/>
    <w:rsid w:val="00160009"/>
    <w:rsid w:val="00160100"/>
    <w:rsid w:val="001601F1"/>
    <w:rsid w:val="001601FD"/>
    <w:rsid w:val="001602F1"/>
    <w:rsid w:val="001603E5"/>
    <w:rsid w:val="0016046B"/>
    <w:rsid w:val="0016058C"/>
    <w:rsid w:val="0016062A"/>
    <w:rsid w:val="0016078E"/>
    <w:rsid w:val="001607D2"/>
    <w:rsid w:val="00160977"/>
    <w:rsid w:val="00160B9F"/>
    <w:rsid w:val="00160C37"/>
    <w:rsid w:val="00160FE1"/>
    <w:rsid w:val="00161180"/>
    <w:rsid w:val="001611EE"/>
    <w:rsid w:val="001612E5"/>
    <w:rsid w:val="001614E8"/>
    <w:rsid w:val="00161515"/>
    <w:rsid w:val="001615D8"/>
    <w:rsid w:val="0016168B"/>
    <w:rsid w:val="0016177C"/>
    <w:rsid w:val="0016179E"/>
    <w:rsid w:val="001617AC"/>
    <w:rsid w:val="00161A6C"/>
    <w:rsid w:val="00161C52"/>
    <w:rsid w:val="00161CA5"/>
    <w:rsid w:val="00161D3E"/>
    <w:rsid w:val="00161E3F"/>
    <w:rsid w:val="00162145"/>
    <w:rsid w:val="001621E6"/>
    <w:rsid w:val="0016224B"/>
    <w:rsid w:val="0016228D"/>
    <w:rsid w:val="00162615"/>
    <w:rsid w:val="0016267F"/>
    <w:rsid w:val="00162746"/>
    <w:rsid w:val="001628D4"/>
    <w:rsid w:val="00162A66"/>
    <w:rsid w:val="00162BCF"/>
    <w:rsid w:val="00162BE0"/>
    <w:rsid w:val="00162C39"/>
    <w:rsid w:val="00162D17"/>
    <w:rsid w:val="00162DD4"/>
    <w:rsid w:val="00162E94"/>
    <w:rsid w:val="00162FA4"/>
    <w:rsid w:val="001631CE"/>
    <w:rsid w:val="00163368"/>
    <w:rsid w:val="00163459"/>
    <w:rsid w:val="001634AD"/>
    <w:rsid w:val="00163538"/>
    <w:rsid w:val="0016368D"/>
    <w:rsid w:val="00163695"/>
    <w:rsid w:val="001636D5"/>
    <w:rsid w:val="00163855"/>
    <w:rsid w:val="0016388A"/>
    <w:rsid w:val="0016388B"/>
    <w:rsid w:val="001638FC"/>
    <w:rsid w:val="00163976"/>
    <w:rsid w:val="00163A11"/>
    <w:rsid w:val="00163B2A"/>
    <w:rsid w:val="00163BAF"/>
    <w:rsid w:val="00163BFE"/>
    <w:rsid w:val="00163C65"/>
    <w:rsid w:val="00163DC4"/>
    <w:rsid w:val="00163E9C"/>
    <w:rsid w:val="00163FB8"/>
    <w:rsid w:val="0016401A"/>
    <w:rsid w:val="0016410A"/>
    <w:rsid w:val="00164208"/>
    <w:rsid w:val="001646A7"/>
    <w:rsid w:val="00164776"/>
    <w:rsid w:val="0016491E"/>
    <w:rsid w:val="00164988"/>
    <w:rsid w:val="00164B05"/>
    <w:rsid w:val="00164B95"/>
    <w:rsid w:val="00164C3B"/>
    <w:rsid w:val="0016503C"/>
    <w:rsid w:val="001650F6"/>
    <w:rsid w:val="00165251"/>
    <w:rsid w:val="00165285"/>
    <w:rsid w:val="0016529B"/>
    <w:rsid w:val="001654E5"/>
    <w:rsid w:val="0016567C"/>
    <w:rsid w:val="00165738"/>
    <w:rsid w:val="00165750"/>
    <w:rsid w:val="001658A6"/>
    <w:rsid w:val="00165A17"/>
    <w:rsid w:val="00165C8E"/>
    <w:rsid w:val="00165CEA"/>
    <w:rsid w:val="00165D0D"/>
    <w:rsid w:val="00165E15"/>
    <w:rsid w:val="00165EA0"/>
    <w:rsid w:val="00165F39"/>
    <w:rsid w:val="00165FFF"/>
    <w:rsid w:val="00166093"/>
    <w:rsid w:val="00166288"/>
    <w:rsid w:val="00166555"/>
    <w:rsid w:val="0016669C"/>
    <w:rsid w:val="001666A5"/>
    <w:rsid w:val="001666CF"/>
    <w:rsid w:val="0016679C"/>
    <w:rsid w:val="00166830"/>
    <w:rsid w:val="00166887"/>
    <w:rsid w:val="001668AB"/>
    <w:rsid w:val="0016692D"/>
    <w:rsid w:val="00166AC7"/>
    <w:rsid w:val="00166BC0"/>
    <w:rsid w:val="00166C2A"/>
    <w:rsid w:val="00166C7C"/>
    <w:rsid w:val="00166CFE"/>
    <w:rsid w:val="00166DA2"/>
    <w:rsid w:val="00166E19"/>
    <w:rsid w:val="00166F88"/>
    <w:rsid w:val="00167030"/>
    <w:rsid w:val="00167040"/>
    <w:rsid w:val="00167119"/>
    <w:rsid w:val="001671E2"/>
    <w:rsid w:val="001672BD"/>
    <w:rsid w:val="00167308"/>
    <w:rsid w:val="00167328"/>
    <w:rsid w:val="001673E9"/>
    <w:rsid w:val="00167657"/>
    <w:rsid w:val="001676E8"/>
    <w:rsid w:val="00167722"/>
    <w:rsid w:val="00167874"/>
    <w:rsid w:val="00167A7F"/>
    <w:rsid w:val="00167B30"/>
    <w:rsid w:val="00167C4C"/>
    <w:rsid w:val="00167D7C"/>
    <w:rsid w:val="00167F28"/>
    <w:rsid w:val="00167F91"/>
    <w:rsid w:val="00170005"/>
    <w:rsid w:val="001700D0"/>
    <w:rsid w:val="001701BB"/>
    <w:rsid w:val="001703F6"/>
    <w:rsid w:val="00170453"/>
    <w:rsid w:val="00170597"/>
    <w:rsid w:val="00170779"/>
    <w:rsid w:val="001707A9"/>
    <w:rsid w:val="00170971"/>
    <w:rsid w:val="00170AC8"/>
    <w:rsid w:val="00170D83"/>
    <w:rsid w:val="00171093"/>
    <w:rsid w:val="00171133"/>
    <w:rsid w:val="0017115B"/>
    <w:rsid w:val="001712A9"/>
    <w:rsid w:val="0017137D"/>
    <w:rsid w:val="00171410"/>
    <w:rsid w:val="0017147C"/>
    <w:rsid w:val="001714B4"/>
    <w:rsid w:val="0017150B"/>
    <w:rsid w:val="00171562"/>
    <w:rsid w:val="0017158D"/>
    <w:rsid w:val="001715A3"/>
    <w:rsid w:val="0017169F"/>
    <w:rsid w:val="001716F2"/>
    <w:rsid w:val="0017178D"/>
    <w:rsid w:val="001719A6"/>
    <w:rsid w:val="00171C04"/>
    <w:rsid w:val="00171D04"/>
    <w:rsid w:val="00171D6B"/>
    <w:rsid w:val="00171E26"/>
    <w:rsid w:val="00171E73"/>
    <w:rsid w:val="00171F29"/>
    <w:rsid w:val="001720E3"/>
    <w:rsid w:val="0017236D"/>
    <w:rsid w:val="001723B7"/>
    <w:rsid w:val="00172492"/>
    <w:rsid w:val="0017259F"/>
    <w:rsid w:val="001725C0"/>
    <w:rsid w:val="0017275E"/>
    <w:rsid w:val="001728C8"/>
    <w:rsid w:val="001728FF"/>
    <w:rsid w:val="001729A5"/>
    <w:rsid w:val="00172A41"/>
    <w:rsid w:val="00172BD1"/>
    <w:rsid w:val="00172CBA"/>
    <w:rsid w:val="00172D4E"/>
    <w:rsid w:val="00172D4F"/>
    <w:rsid w:val="00172F12"/>
    <w:rsid w:val="00172FF6"/>
    <w:rsid w:val="0017300A"/>
    <w:rsid w:val="0017307D"/>
    <w:rsid w:val="00173101"/>
    <w:rsid w:val="00173353"/>
    <w:rsid w:val="001734AA"/>
    <w:rsid w:val="001734EF"/>
    <w:rsid w:val="00173520"/>
    <w:rsid w:val="00173712"/>
    <w:rsid w:val="001737F6"/>
    <w:rsid w:val="001737FC"/>
    <w:rsid w:val="0017384F"/>
    <w:rsid w:val="00173AFB"/>
    <w:rsid w:val="00173C52"/>
    <w:rsid w:val="00173C95"/>
    <w:rsid w:val="00173D94"/>
    <w:rsid w:val="00173DAB"/>
    <w:rsid w:val="00173E91"/>
    <w:rsid w:val="00173EBF"/>
    <w:rsid w:val="00173F3F"/>
    <w:rsid w:val="001740D5"/>
    <w:rsid w:val="001741AA"/>
    <w:rsid w:val="00174233"/>
    <w:rsid w:val="00174570"/>
    <w:rsid w:val="0017463F"/>
    <w:rsid w:val="00174657"/>
    <w:rsid w:val="001746BC"/>
    <w:rsid w:val="00174769"/>
    <w:rsid w:val="001749C3"/>
    <w:rsid w:val="00174A32"/>
    <w:rsid w:val="00174ACD"/>
    <w:rsid w:val="00174B72"/>
    <w:rsid w:val="00174BA1"/>
    <w:rsid w:val="00174C43"/>
    <w:rsid w:val="00174CA7"/>
    <w:rsid w:val="00174F5A"/>
    <w:rsid w:val="00175062"/>
    <w:rsid w:val="001753B8"/>
    <w:rsid w:val="00175435"/>
    <w:rsid w:val="00175449"/>
    <w:rsid w:val="00175660"/>
    <w:rsid w:val="00175704"/>
    <w:rsid w:val="001757DF"/>
    <w:rsid w:val="00175860"/>
    <w:rsid w:val="001758A3"/>
    <w:rsid w:val="00175950"/>
    <w:rsid w:val="001759FF"/>
    <w:rsid w:val="00175B24"/>
    <w:rsid w:val="00175C38"/>
    <w:rsid w:val="00175CEE"/>
    <w:rsid w:val="00175E9A"/>
    <w:rsid w:val="00175EF0"/>
    <w:rsid w:val="00175F9D"/>
    <w:rsid w:val="00175FBE"/>
    <w:rsid w:val="00176015"/>
    <w:rsid w:val="001760EC"/>
    <w:rsid w:val="001761B7"/>
    <w:rsid w:val="00176375"/>
    <w:rsid w:val="001763CC"/>
    <w:rsid w:val="00176427"/>
    <w:rsid w:val="00176461"/>
    <w:rsid w:val="001765BE"/>
    <w:rsid w:val="00176789"/>
    <w:rsid w:val="00176834"/>
    <w:rsid w:val="0017697F"/>
    <w:rsid w:val="00176A3A"/>
    <w:rsid w:val="00176BEF"/>
    <w:rsid w:val="00176E14"/>
    <w:rsid w:val="00176ECD"/>
    <w:rsid w:val="00176F03"/>
    <w:rsid w:val="00176F82"/>
    <w:rsid w:val="00177023"/>
    <w:rsid w:val="00177075"/>
    <w:rsid w:val="0017718D"/>
    <w:rsid w:val="0017719A"/>
    <w:rsid w:val="0017719C"/>
    <w:rsid w:val="001771F3"/>
    <w:rsid w:val="0017731C"/>
    <w:rsid w:val="001773ED"/>
    <w:rsid w:val="001775D7"/>
    <w:rsid w:val="00177645"/>
    <w:rsid w:val="00177770"/>
    <w:rsid w:val="0017777F"/>
    <w:rsid w:val="00177867"/>
    <w:rsid w:val="001778A5"/>
    <w:rsid w:val="00177988"/>
    <w:rsid w:val="001779A2"/>
    <w:rsid w:val="00177A34"/>
    <w:rsid w:val="00177BCD"/>
    <w:rsid w:val="00177C59"/>
    <w:rsid w:val="00177CFF"/>
    <w:rsid w:val="00177F2B"/>
    <w:rsid w:val="00177F74"/>
    <w:rsid w:val="00177FAB"/>
    <w:rsid w:val="0018028C"/>
    <w:rsid w:val="001802E1"/>
    <w:rsid w:val="001803B0"/>
    <w:rsid w:val="001804BA"/>
    <w:rsid w:val="001804FB"/>
    <w:rsid w:val="00180510"/>
    <w:rsid w:val="0018053F"/>
    <w:rsid w:val="00180554"/>
    <w:rsid w:val="00180594"/>
    <w:rsid w:val="0018059E"/>
    <w:rsid w:val="0018064E"/>
    <w:rsid w:val="001806B0"/>
    <w:rsid w:val="00180743"/>
    <w:rsid w:val="001807A7"/>
    <w:rsid w:val="0018081C"/>
    <w:rsid w:val="001809C5"/>
    <w:rsid w:val="00180A43"/>
    <w:rsid w:val="00180B1B"/>
    <w:rsid w:val="00180B42"/>
    <w:rsid w:val="00180C11"/>
    <w:rsid w:val="00180C36"/>
    <w:rsid w:val="00180F45"/>
    <w:rsid w:val="0018108D"/>
    <w:rsid w:val="001810DB"/>
    <w:rsid w:val="00181267"/>
    <w:rsid w:val="00181298"/>
    <w:rsid w:val="001812F3"/>
    <w:rsid w:val="001813AE"/>
    <w:rsid w:val="0018143C"/>
    <w:rsid w:val="00181487"/>
    <w:rsid w:val="001818FC"/>
    <w:rsid w:val="00181B5F"/>
    <w:rsid w:val="00181CE8"/>
    <w:rsid w:val="00181DC4"/>
    <w:rsid w:val="00181DD0"/>
    <w:rsid w:val="00181E15"/>
    <w:rsid w:val="00181E19"/>
    <w:rsid w:val="00181E7D"/>
    <w:rsid w:val="00182020"/>
    <w:rsid w:val="001821B0"/>
    <w:rsid w:val="001821F7"/>
    <w:rsid w:val="001822A2"/>
    <w:rsid w:val="00182384"/>
    <w:rsid w:val="00182484"/>
    <w:rsid w:val="001825F3"/>
    <w:rsid w:val="00182751"/>
    <w:rsid w:val="00182834"/>
    <w:rsid w:val="00182877"/>
    <w:rsid w:val="001828A7"/>
    <w:rsid w:val="001828E1"/>
    <w:rsid w:val="00182AA5"/>
    <w:rsid w:val="00182B30"/>
    <w:rsid w:val="00182D19"/>
    <w:rsid w:val="00182D24"/>
    <w:rsid w:val="00182E3F"/>
    <w:rsid w:val="001831E2"/>
    <w:rsid w:val="00183479"/>
    <w:rsid w:val="00183698"/>
    <w:rsid w:val="0018372B"/>
    <w:rsid w:val="00183845"/>
    <w:rsid w:val="00183912"/>
    <w:rsid w:val="0018397E"/>
    <w:rsid w:val="001839BB"/>
    <w:rsid w:val="001839F4"/>
    <w:rsid w:val="00183A16"/>
    <w:rsid w:val="00183A62"/>
    <w:rsid w:val="00183CC8"/>
    <w:rsid w:val="00183CE7"/>
    <w:rsid w:val="00183D4F"/>
    <w:rsid w:val="00183DDC"/>
    <w:rsid w:val="00183E56"/>
    <w:rsid w:val="00183ED6"/>
    <w:rsid w:val="001840AC"/>
    <w:rsid w:val="001841A9"/>
    <w:rsid w:val="001841AA"/>
    <w:rsid w:val="001841CD"/>
    <w:rsid w:val="001841EF"/>
    <w:rsid w:val="00184436"/>
    <w:rsid w:val="001845B8"/>
    <w:rsid w:val="00184843"/>
    <w:rsid w:val="00184865"/>
    <w:rsid w:val="001848BA"/>
    <w:rsid w:val="001848FE"/>
    <w:rsid w:val="001849D5"/>
    <w:rsid w:val="00184B18"/>
    <w:rsid w:val="00184B4B"/>
    <w:rsid w:val="00184D2D"/>
    <w:rsid w:val="00184D80"/>
    <w:rsid w:val="00185007"/>
    <w:rsid w:val="00185014"/>
    <w:rsid w:val="00185067"/>
    <w:rsid w:val="00185078"/>
    <w:rsid w:val="001851CA"/>
    <w:rsid w:val="001852CE"/>
    <w:rsid w:val="00185384"/>
    <w:rsid w:val="00185593"/>
    <w:rsid w:val="0018561D"/>
    <w:rsid w:val="00185758"/>
    <w:rsid w:val="0018579A"/>
    <w:rsid w:val="001857B7"/>
    <w:rsid w:val="00185847"/>
    <w:rsid w:val="001859B9"/>
    <w:rsid w:val="001859D3"/>
    <w:rsid w:val="00185A1D"/>
    <w:rsid w:val="00185B2F"/>
    <w:rsid w:val="00185B93"/>
    <w:rsid w:val="00185C7C"/>
    <w:rsid w:val="00185F10"/>
    <w:rsid w:val="00185FFF"/>
    <w:rsid w:val="00186126"/>
    <w:rsid w:val="001861BD"/>
    <w:rsid w:val="00186269"/>
    <w:rsid w:val="0018635D"/>
    <w:rsid w:val="001863CC"/>
    <w:rsid w:val="00186546"/>
    <w:rsid w:val="0018693B"/>
    <w:rsid w:val="00186968"/>
    <w:rsid w:val="00186998"/>
    <w:rsid w:val="00186B95"/>
    <w:rsid w:val="00186C04"/>
    <w:rsid w:val="00186D48"/>
    <w:rsid w:val="00186E35"/>
    <w:rsid w:val="00186E58"/>
    <w:rsid w:val="00186E72"/>
    <w:rsid w:val="00186E88"/>
    <w:rsid w:val="00186FD8"/>
    <w:rsid w:val="00186FE7"/>
    <w:rsid w:val="001870E6"/>
    <w:rsid w:val="0018715A"/>
    <w:rsid w:val="001875E3"/>
    <w:rsid w:val="00187704"/>
    <w:rsid w:val="00187833"/>
    <w:rsid w:val="00187884"/>
    <w:rsid w:val="00187934"/>
    <w:rsid w:val="00187987"/>
    <w:rsid w:val="00187CB3"/>
    <w:rsid w:val="00187DB9"/>
    <w:rsid w:val="00187E06"/>
    <w:rsid w:val="00190079"/>
    <w:rsid w:val="00190121"/>
    <w:rsid w:val="001902CD"/>
    <w:rsid w:val="001904B2"/>
    <w:rsid w:val="001905A9"/>
    <w:rsid w:val="00190601"/>
    <w:rsid w:val="001906FC"/>
    <w:rsid w:val="001907B1"/>
    <w:rsid w:val="001907B7"/>
    <w:rsid w:val="001908D2"/>
    <w:rsid w:val="0019095B"/>
    <w:rsid w:val="00190A57"/>
    <w:rsid w:val="00190B2D"/>
    <w:rsid w:val="00190BE9"/>
    <w:rsid w:val="00190DF3"/>
    <w:rsid w:val="00190E28"/>
    <w:rsid w:val="0019103D"/>
    <w:rsid w:val="00191264"/>
    <w:rsid w:val="0019129A"/>
    <w:rsid w:val="0019150C"/>
    <w:rsid w:val="0019166D"/>
    <w:rsid w:val="001916AA"/>
    <w:rsid w:val="0019185C"/>
    <w:rsid w:val="0019189D"/>
    <w:rsid w:val="001919A9"/>
    <w:rsid w:val="00191A97"/>
    <w:rsid w:val="00191B22"/>
    <w:rsid w:val="00191B9C"/>
    <w:rsid w:val="00191CC5"/>
    <w:rsid w:val="00191D3D"/>
    <w:rsid w:val="00191E71"/>
    <w:rsid w:val="00191F4A"/>
    <w:rsid w:val="00191FAC"/>
    <w:rsid w:val="0019200D"/>
    <w:rsid w:val="00192050"/>
    <w:rsid w:val="001921A8"/>
    <w:rsid w:val="001921E9"/>
    <w:rsid w:val="00192488"/>
    <w:rsid w:val="0019274B"/>
    <w:rsid w:val="001927DF"/>
    <w:rsid w:val="00192823"/>
    <w:rsid w:val="00192A32"/>
    <w:rsid w:val="00192AB2"/>
    <w:rsid w:val="00192C82"/>
    <w:rsid w:val="00192F8D"/>
    <w:rsid w:val="00192FBD"/>
    <w:rsid w:val="00193095"/>
    <w:rsid w:val="00193287"/>
    <w:rsid w:val="001932DC"/>
    <w:rsid w:val="001933C3"/>
    <w:rsid w:val="0019342E"/>
    <w:rsid w:val="001934D3"/>
    <w:rsid w:val="00193555"/>
    <w:rsid w:val="00193640"/>
    <w:rsid w:val="00193667"/>
    <w:rsid w:val="001936B7"/>
    <w:rsid w:val="001936DE"/>
    <w:rsid w:val="00193711"/>
    <w:rsid w:val="001937FE"/>
    <w:rsid w:val="00193A6F"/>
    <w:rsid w:val="00193AAD"/>
    <w:rsid w:val="00193ADF"/>
    <w:rsid w:val="00193BCE"/>
    <w:rsid w:val="00193BF1"/>
    <w:rsid w:val="00193F53"/>
    <w:rsid w:val="0019449B"/>
    <w:rsid w:val="001945BC"/>
    <w:rsid w:val="001945C7"/>
    <w:rsid w:val="00194659"/>
    <w:rsid w:val="0019465D"/>
    <w:rsid w:val="001946B5"/>
    <w:rsid w:val="001948A2"/>
    <w:rsid w:val="001948E2"/>
    <w:rsid w:val="00194924"/>
    <w:rsid w:val="00194C37"/>
    <w:rsid w:val="00194CA6"/>
    <w:rsid w:val="00194DA5"/>
    <w:rsid w:val="00194E74"/>
    <w:rsid w:val="00194EA0"/>
    <w:rsid w:val="0019502D"/>
    <w:rsid w:val="00195097"/>
    <w:rsid w:val="0019512A"/>
    <w:rsid w:val="00195294"/>
    <w:rsid w:val="00195361"/>
    <w:rsid w:val="00195442"/>
    <w:rsid w:val="00195496"/>
    <w:rsid w:val="0019551B"/>
    <w:rsid w:val="0019566C"/>
    <w:rsid w:val="00195773"/>
    <w:rsid w:val="00195912"/>
    <w:rsid w:val="001959D7"/>
    <w:rsid w:val="00195AE6"/>
    <w:rsid w:val="00195C28"/>
    <w:rsid w:val="00195C8A"/>
    <w:rsid w:val="00195CD7"/>
    <w:rsid w:val="00195D4F"/>
    <w:rsid w:val="00195EF9"/>
    <w:rsid w:val="00195FB8"/>
    <w:rsid w:val="00195FF5"/>
    <w:rsid w:val="001960A9"/>
    <w:rsid w:val="0019613B"/>
    <w:rsid w:val="00196317"/>
    <w:rsid w:val="001963D2"/>
    <w:rsid w:val="00196409"/>
    <w:rsid w:val="001965D6"/>
    <w:rsid w:val="00196671"/>
    <w:rsid w:val="00196688"/>
    <w:rsid w:val="001966E5"/>
    <w:rsid w:val="001967D5"/>
    <w:rsid w:val="00196B39"/>
    <w:rsid w:val="00196BF3"/>
    <w:rsid w:val="00196EA8"/>
    <w:rsid w:val="00196F92"/>
    <w:rsid w:val="00196FEC"/>
    <w:rsid w:val="00197234"/>
    <w:rsid w:val="001972A6"/>
    <w:rsid w:val="00197375"/>
    <w:rsid w:val="001973E9"/>
    <w:rsid w:val="00197792"/>
    <w:rsid w:val="0019779D"/>
    <w:rsid w:val="0019786B"/>
    <w:rsid w:val="00197A98"/>
    <w:rsid w:val="00197B7A"/>
    <w:rsid w:val="00197BC4"/>
    <w:rsid w:val="00197BF2"/>
    <w:rsid w:val="00197CA1"/>
    <w:rsid w:val="00197D1B"/>
    <w:rsid w:val="00197D1F"/>
    <w:rsid w:val="00197D54"/>
    <w:rsid w:val="00197DC7"/>
    <w:rsid w:val="00197E1E"/>
    <w:rsid w:val="00197E46"/>
    <w:rsid w:val="00197F69"/>
    <w:rsid w:val="001A004A"/>
    <w:rsid w:val="001A00E6"/>
    <w:rsid w:val="001A01A8"/>
    <w:rsid w:val="001A04AB"/>
    <w:rsid w:val="001A0507"/>
    <w:rsid w:val="001A059F"/>
    <w:rsid w:val="001A06EC"/>
    <w:rsid w:val="001A076C"/>
    <w:rsid w:val="001A078D"/>
    <w:rsid w:val="001A085C"/>
    <w:rsid w:val="001A087B"/>
    <w:rsid w:val="001A08A7"/>
    <w:rsid w:val="001A08D2"/>
    <w:rsid w:val="001A0928"/>
    <w:rsid w:val="001A09D3"/>
    <w:rsid w:val="001A0A1A"/>
    <w:rsid w:val="001A0B5E"/>
    <w:rsid w:val="001A0BE3"/>
    <w:rsid w:val="001A0C5D"/>
    <w:rsid w:val="001A0D30"/>
    <w:rsid w:val="001A0FDC"/>
    <w:rsid w:val="001A1040"/>
    <w:rsid w:val="001A1095"/>
    <w:rsid w:val="001A1178"/>
    <w:rsid w:val="001A12B9"/>
    <w:rsid w:val="001A1349"/>
    <w:rsid w:val="001A1513"/>
    <w:rsid w:val="001A156F"/>
    <w:rsid w:val="001A1668"/>
    <w:rsid w:val="001A19AC"/>
    <w:rsid w:val="001A1AD2"/>
    <w:rsid w:val="001A1B9F"/>
    <w:rsid w:val="001A1C15"/>
    <w:rsid w:val="001A1CE2"/>
    <w:rsid w:val="001A1DB1"/>
    <w:rsid w:val="001A1DD5"/>
    <w:rsid w:val="001A1DF5"/>
    <w:rsid w:val="001A1E01"/>
    <w:rsid w:val="001A1E09"/>
    <w:rsid w:val="001A1EF9"/>
    <w:rsid w:val="001A1F61"/>
    <w:rsid w:val="001A1F89"/>
    <w:rsid w:val="001A2047"/>
    <w:rsid w:val="001A218E"/>
    <w:rsid w:val="001A21CA"/>
    <w:rsid w:val="001A230D"/>
    <w:rsid w:val="001A237B"/>
    <w:rsid w:val="001A24D9"/>
    <w:rsid w:val="001A24FC"/>
    <w:rsid w:val="001A2585"/>
    <w:rsid w:val="001A2605"/>
    <w:rsid w:val="001A26B5"/>
    <w:rsid w:val="001A26F3"/>
    <w:rsid w:val="001A27B5"/>
    <w:rsid w:val="001A27C4"/>
    <w:rsid w:val="001A2899"/>
    <w:rsid w:val="001A28AD"/>
    <w:rsid w:val="001A2994"/>
    <w:rsid w:val="001A29A6"/>
    <w:rsid w:val="001A2C8B"/>
    <w:rsid w:val="001A2D5F"/>
    <w:rsid w:val="001A2DAB"/>
    <w:rsid w:val="001A2DB7"/>
    <w:rsid w:val="001A2DF8"/>
    <w:rsid w:val="001A2E23"/>
    <w:rsid w:val="001A2E3E"/>
    <w:rsid w:val="001A2E90"/>
    <w:rsid w:val="001A2EE8"/>
    <w:rsid w:val="001A3096"/>
    <w:rsid w:val="001A3181"/>
    <w:rsid w:val="001A33A2"/>
    <w:rsid w:val="001A33A4"/>
    <w:rsid w:val="001A3592"/>
    <w:rsid w:val="001A3740"/>
    <w:rsid w:val="001A3767"/>
    <w:rsid w:val="001A38AF"/>
    <w:rsid w:val="001A3A36"/>
    <w:rsid w:val="001A3AEC"/>
    <w:rsid w:val="001A3B39"/>
    <w:rsid w:val="001A3B5C"/>
    <w:rsid w:val="001A3BE3"/>
    <w:rsid w:val="001A3D78"/>
    <w:rsid w:val="001A3DEE"/>
    <w:rsid w:val="001A3ECB"/>
    <w:rsid w:val="001A4154"/>
    <w:rsid w:val="001A43EB"/>
    <w:rsid w:val="001A4438"/>
    <w:rsid w:val="001A444F"/>
    <w:rsid w:val="001A49B0"/>
    <w:rsid w:val="001A49E0"/>
    <w:rsid w:val="001A4ADB"/>
    <w:rsid w:val="001A4B38"/>
    <w:rsid w:val="001A4B94"/>
    <w:rsid w:val="001A4BF7"/>
    <w:rsid w:val="001A4CA7"/>
    <w:rsid w:val="001A4CCE"/>
    <w:rsid w:val="001A4EF5"/>
    <w:rsid w:val="001A5005"/>
    <w:rsid w:val="001A5008"/>
    <w:rsid w:val="001A5068"/>
    <w:rsid w:val="001A5243"/>
    <w:rsid w:val="001A52D3"/>
    <w:rsid w:val="001A52D6"/>
    <w:rsid w:val="001A5336"/>
    <w:rsid w:val="001A5344"/>
    <w:rsid w:val="001A53B7"/>
    <w:rsid w:val="001A54CB"/>
    <w:rsid w:val="001A57A0"/>
    <w:rsid w:val="001A58C2"/>
    <w:rsid w:val="001A58DB"/>
    <w:rsid w:val="001A5A6F"/>
    <w:rsid w:val="001A5C89"/>
    <w:rsid w:val="001A5D15"/>
    <w:rsid w:val="001A5D9F"/>
    <w:rsid w:val="001A5E79"/>
    <w:rsid w:val="001A6108"/>
    <w:rsid w:val="001A6364"/>
    <w:rsid w:val="001A6365"/>
    <w:rsid w:val="001A63B8"/>
    <w:rsid w:val="001A64FD"/>
    <w:rsid w:val="001A65D5"/>
    <w:rsid w:val="001A67A3"/>
    <w:rsid w:val="001A6971"/>
    <w:rsid w:val="001A6BEE"/>
    <w:rsid w:val="001A6C4B"/>
    <w:rsid w:val="001A6CAA"/>
    <w:rsid w:val="001A6CF4"/>
    <w:rsid w:val="001A6D0A"/>
    <w:rsid w:val="001A6D53"/>
    <w:rsid w:val="001A6F82"/>
    <w:rsid w:val="001A70B2"/>
    <w:rsid w:val="001A70BA"/>
    <w:rsid w:val="001A713B"/>
    <w:rsid w:val="001A7240"/>
    <w:rsid w:val="001A7311"/>
    <w:rsid w:val="001A73CD"/>
    <w:rsid w:val="001A744D"/>
    <w:rsid w:val="001A7546"/>
    <w:rsid w:val="001A76C9"/>
    <w:rsid w:val="001A76DC"/>
    <w:rsid w:val="001A7713"/>
    <w:rsid w:val="001A77F1"/>
    <w:rsid w:val="001A7B71"/>
    <w:rsid w:val="001A7B8B"/>
    <w:rsid w:val="001A7F82"/>
    <w:rsid w:val="001A7FE7"/>
    <w:rsid w:val="001B027A"/>
    <w:rsid w:val="001B03D4"/>
    <w:rsid w:val="001B03EB"/>
    <w:rsid w:val="001B040E"/>
    <w:rsid w:val="001B043A"/>
    <w:rsid w:val="001B04B2"/>
    <w:rsid w:val="001B04E6"/>
    <w:rsid w:val="001B07C8"/>
    <w:rsid w:val="001B08CC"/>
    <w:rsid w:val="001B0B62"/>
    <w:rsid w:val="001B0B79"/>
    <w:rsid w:val="001B0D59"/>
    <w:rsid w:val="001B0DEE"/>
    <w:rsid w:val="001B0F57"/>
    <w:rsid w:val="001B0FE6"/>
    <w:rsid w:val="001B1015"/>
    <w:rsid w:val="001B11D8"/>
    <w:rsid w:val="001B12BB"/>
    <w:rsid w:val="001B12BE"/>
    <w:rsid w:val="001B13BE"/>
    <w:rsid w:val="001B14A7"/>
    <w:rsid w:val="001B163E"/>
    <w:rsid w:val="001B1696"/>
    <w:rsid w:val="001B1B57"/>
    <w:rsid w:val="001B1CD8"/>
    <w:rsid w:val="001B1CF8"/>
    <w:rsid w:val="001B1DB3"/>
    <w:rsid w:val="001B1F73"/>
    <w:rsid w:val="001B201B"/>
    <w:rsid w:val="001B2036"/>
    <w:rsid w:val="001B216F"/>
    <w:rsid w:val="001B21A3"/>
    <w:rsid w:val="001B233A"/>
    <w:rsid w:val="001B24BC"/>
    <w:rsid w:val="001B2631"/>
    <w:rsid w:val="001B2653"/>
    <w:rsid w:val="001B2657"/>
    <w:rsid w:val="001B26FC"/>
    <w:rsid w:val="001B287F"/>
    <w:rsid w:val="001B295C"/>
    <w:rsid w:val="001B295D"/>
    <w:rsid w:val="001B2B36"/>
    <w:rsid w:val="001B2E11"/>
    <w:rsid w:val="001B2FDB"/>
    <w:rsid w:val="001B300F"/>
    <w:rsid w:val="001B30B2"/>
    <w:rsid w:val="001B30D0"/>
    <w:rsid w:val="001B31B5"/>
    <w:rsid w:val="001B31E6"/>
    <w:rsid w:val="001B329B"/>
    <w:rsid w:val="001B32AC"/>
    <w:rsid w:val="001B33A5"/>
    <w:rsid w:val="001B343E"/>
    <w:rsid w:val="001B3465"/>
    <w:rsid w:val="001B3486"/>
    <w:rsid w:val="001B348E"/>
    <w:rsid w:val="001B357C"/>
    <w:rsid w:val="001B38FF"/>
    <w:rsid w:val="001B3B9E"/>
    <w:rsid w:val="001B3CD0"/>
    <w:rsid w:val="001B3DF7"/>
    <w:rsid w:val="001B3F0A"/>
    <w:rsid w:val="001B3FE3"/>
    <w:rsid w:val="001B4041"/>
    <w:rsid w:val="001B40B7"/>
    <w:rsid w:val="001B4264"/>
    <w:rsid w:val="001B44CA"/>
    <w:rsid w:val="001B44EB"/>
    <w:rsid w:val="001B4581"/>
    <w:rsid w:val="001B45C1"/>
    <w:rsid w:val="001B468B"/>
    <w:rsid w:val="001B4764"/>
    <w:rsid w:val="001B47C3"/>
    <w:rsid w:val="001B480F"/>
    <w:rsid w:val="001B4857"/>
    <w:rsid w:val="001B4ABA"/>
    <w:rsid w:val="001B4BA5"/>
    <w:rsid w:val="001B4BCD"/>
    <w:rsid w:val="001B4BDC"/>
    <w:rsid w:val="001B4C6E"/>
    <w:rsid w:val="001B4D9E"/>
    <w:rsid w:val="001B4F33"/>
    <w:rsid w:val="001B4F3E"/>
    <w:rsid w:val="001B509D"/>
    <w:rsid w:val="001B5123"/>
    <w:rsid w:val="001B521D"/>
    <w:rsid w:val="001B52C5"/>
    <w:rsid w:val="001B52E4"/>
    <w:rsid w:val="001B53F0"/>
    <w:rsid w:val="001B54D9"/>
    <w:rsid w:val="001B551E"/>
    <w:rsid w:val="001B55D0"/>
    <w:rsid w:val="001B57BE"/>
    <w:rsid w:val="001B580A"/>
    <w:rsid w:val="001B582A"/>
    <w:rsid w:val="001B59C9"/>
    <w:rsid w:val="001B5B68"/>
    <w:rsid w:val="001B5C29"/>
    <w:rsid w:val="001B5CFF"/>
    <w:rsid w:val="001B5DE1"/>
    <w:rsid w:val="001B6039"/>
    <w:rsid w:val="001B619A"/>
    <w:rsid w:val="001B6302"/>
    <w:rsid w:val="001B648E"/>
    <w:rsid w:val="001B649F"/>
    <w:rsid w:val="001B651F"/>
    <w:rsid w:val="001B66D3"/>
    <w:rsid w:val="001B68E9"/>
    <w:rsid w:val="001B69DE"/>
    <w:rsid w:val="001B6A0A"/>
    <w:rsid w:val="001B72BE"/>
    <w:rsid w:val="001B7325"/>
    <w:rsid w:val="001B75E9"/>
    <w:rsid w:val="001B7720"/>
    <w:rsid w:val="001B7788"/>
    <w:rsid w:val="001B77DD"/>
    <w:rsid w:val="001B796B"/>
    <w:rsid w:val="001B7AB2"/>
    <w:rsid w:val="001B7B2C"/>
    <w:rsid w:val="001B7BDA"/>
    <w:rsid w:val="001B7CF3"/>
    <w:rsid w:val="001B7D56"/>
    <w:rsid w:val="001B7E66"/>
    <w:rsid w:val="001B7F4D"/>
    <w:rsid w:val="001B7FCD"/>
    <w:rsid w:val="001C00B3"/>
    <w:rsid w:val="001C015F"/>
    <w:rsid w:val="001C0356"/>
    <w:rsid w:val="001C0365"/>
    <w:rsid w:val="001C0373"/>
    <w:rsid w:val="001C0394"/>
    <w:rsid w:val="001C0412"/>
    <w:rsid w:val="001C04AC"/>
    <w:rsid w:val="001C0531"/>
    <w:rsid w:val="001C0602"/>
    <w:rsid w:val="001C065A"/>
    <w:rsid w:val="001C0683"/>
    <w:rsid w:val="001C0722"/>
    <w:rsid w:val="001C093B"/>
    <w:rsid w:val="001C09E2"/>
    <w:rsid w:val="001C0A08"/>
    <w:rsid w:val="001C0D2F"/>
    <w:rsid w:val="001C0E63"/>
    <w:rsid w:val="001C0FF7"/>
    <w:rsid w:val="001C10C3"/>
    <w:rsid w:val="001C11EA"/>
    <w:rsid w:val="001C13F5"/>
    <w:rsid w:val="001C1425"/>
    <w:rsid w:val="001C1836"/>
    <w:rsid w:val="001C18C4"/>
    <w:rsid w:val="001C18D6"/>
    <w:rsid w:val="001C1992"/>
    <w:rsid w:val="001C19F9"/>
    <w:rsid w:val="001C1AED"/>
    <w:rsid w:val="001C1C6A"/>
    <w:rsid w:val="001C1D45"/>
    <w:rsid w:val="001C1DC7"/>
    <w:rsid w:val="001C1FEA"/>
    <w:rsid w:val="001C2039"/>
    <w:rsid w:val="001C203D"/>
    <w:rsid w:val="001C20A7"/>
    <w:rsid w:val="001C21D0"/>
    <w:rsid w:val="001C229A"/>
    <w:rsid w:val="001C23C6"/>
    <w:rsid w:val="001C244C"/>
    <w:rsid w:val="001C24CA"/>
    <w:rsid w:val="001C2803"/>
    <w:rsid w:val="001C2AD1"/>
    <w:rsid w:val="001C2B60"/>
    <w:rsid w:val="001C2B6C"/>
    <w:rsid w:val="001C2B7A"/>
    <w:rsid w:val="001C2C7B"/>
    <w:rsid w:val="001C2D34"/>
    <w:rsid w:val="001C2D7F"/>
    <w:rsid w:val="001C2EE6"/>
    <w:rsid w:val="001C3024"/>
    <w:rsid w:val="001C309F"/>
    <w:rsid w:val="001C310F"/>
    <w:rsid w:val="001C3121"/>
    <w:rsid w:val="001C3178"/>
    <w:rsid w:val="001C31D2"/>
    <w:rsid w:val="001C33B5"/>
    <w:rsid w:val="001C33E8"/>
    <w:rsid w:val="001C35D6"/>
    <w:rsid w:val="001C36C5"/>
    <w:rsid w:val="001C3710"/>
    <w:rsid w:val="001C3719"/>
    <w:rsid w:val="001C3951"/>
    <w:rsid w:val="001C3AAE"/>
    <w:rsid w:val="001C3AB7"/>
    <w:rsid w:val="001C3B57"/>
    <w:rsid w:val="001C3B93"/>
    <w:rsid w:val="001C3D8D"/>
    <w:rsid w:val="001C3DE5"/>
    <w:rsid w:val="001C3F29"/>
    <w:rsid w:val="001C3FBD"/>
    <w:rsid w:val="001C406B"/>
    <w:rsid w:val="001C41A5"/>
    <w:rsid w:val="001C43FA"/>
    <w:rsid w:val="001C47BD"/>
    <w:rsid w:val="001C4908"/>
    <w:rsid w:val="001C4926"/>
    <w:rsid w:val="001C495D"/>
    <w:rsid w:val="001C4D63"/>
    <w:rsid w:val="001C4D77"/>
    <w:rsid w:val="001C4EA7"/>
    <w:rsid w:val="001C4EEF"/>
    <w:rsid w:val="001C4F0F"/>
    <w:rsid w:val="001C4F3D"/>
    <w:rsid w:val="001C511A"/>
    <w:rsid w:val="001C523F"/>
    <w:rsid w:val="001C528B"/>
    <w:rsid w:val="001C5313"/>
    <w:rsid w:val="001C5319"/>
    <w:rsid w:val="001C5393"/>
    <w:rsid w:val="001C5450"/>
    <w:rsid w:val="001C56D1"/>
    <w:rsid w:val="001C57D7"/>
    <w:rsid w:val="001C583A"/>
    <w:rsid w:val="001C5C79"/>
    <w:rsid w:val="001C5CEF"/>
    <w:rsid w:val="001C5D25"/>
    <w:rsid w:val="001C5D4A"/>
    <w:rsid w:val="001C5D91"/>
    <w:rsid w:val="001C5EEA"/>
    <w:rsid w:val="001C5F71"/>
    <w:rsid w:val="001C61F1"/>
    <w:rsid w:val="001C621D"/>
    <w:rsid w:val="001C66EC"/>
    <w:rsid w:val="001C6790"/>
    <w:rsid w:val="001C67C7"/>
    <w:rsid w:val="001C6817"/>
    <w:rsid w:val="001C6827"/>
    <w:rsid w:val="001C6A5E"/>
    <w:rsid w:val="001C6B35"/>
    <w:rsid w:val="001C6BDE"/>
    <w:rsid w:val="001C6C0D"/>
    <w:rsid w:val="001C6DB5"/>
    <w:rsid w:val="001C6DBC"/>
    <w:rsid w:val="001C6E25"/>
    <w:rsid w:val="001C6E28"/>
    <w:rsid w:val="001C6EAF"/>
    <w:rsid w:val="001C6F6C"/>
    <w:rsid w:val="001C6FA4"/>
    <w:rsid w:val="001C70C6"/>
    <w:rsid w:val="001C7127"/>
    <w:rsid w:val="001C71EC"/>
    <w:rsid w:val="001C7286"/>
    <w:rsid w:val="001C7349"/>
    <w:rsid w:val="001C74A1"/>
    <w:rsid w:val="001C74E0"/>
    <w:rsid w:val="001C7648"/>
    <w:rsid w:val="001C766A"/>
    <w:rsid w:val="001C76F6"/>
    <w:rsid w:val="001C77FE"/>
    <w:rsid w:val="001C7D46"/>
    <w:rsid w:val="001D0048"/>
    <w:rsid w:val="001D00DD"/>
    <w:rsid w:val="001D0132"/>
    <w:rsid w:val="001D02D9"/>
    <w:rsid w:val="001D039D"/>
    <w:rsid w:val="001D0684"/>
    <w:rsid w:val="001D0689"/>
    <w:rsid w:val="001D06AE"/>
    <w:rsid w:val="001D074A"/>
    <w:rsid w:val="001D0905"/>
    <w:rsid w:val="001D0967"/>
    <w:rsid w:val="001D0A9A"/>
    <w:rsid w:val="001D0B11"/>
    <w:rsid w:val="001D0B8D"/>
    <w:rsid w:val="001D0E87"/>
    <w:rsid w:val="001D0EDD"/>
    <w:rsid w:val="001D0FB5"/>
    <w:rsid w:val="001D1039"/>
    <w:rsid w:val="001D106A"/>
    <w:rsid w:val="001D118E"/>
    <w:rsid w:val="001D173A"/>
    <w:rsid w:val="001D188C"/>
    <w:rsid w:val="001D18D7"/>
    <w:rsid w:val="001D1954"/>
    <w:rsid w:val="001D19F7"/>
    <w:rsid w:val="001D1CBE"/>
    <w:rsid w:val="001D1F4C"/>
    <w:rsid w:val="001D2010"/>
    <w:rsid w:val="001D20C1"/>
    <w:rsid w:val="001D2225"/>
    <w:rsid w:val="001D25AA"/>
    <w:rsid w:val="001D26E0"/>
    <w:rsid w:val="001D26EA"/>
    <w:rsid w:val="001D2820"/>
    <w:rsid w:val="001D287E"/>
    <w:rsid w:val="001D29AB"/>
    <w:rsid w:val="001D2A24"/>
    <w:rsid w:val="001D2B09"/>
    <w:rsid w:val="001D2D1E"/>
    <w:rsid w:val="001D2E5B"/>
    <w:rsid w:val="001D2FAF"/>
    <w:rsid w:val="001D2FD7"/>
    <w:rsid w:val="001D3180"/>
    <w:rsid w:val="001D31A1"/>
    <w:rsid w:val="001D322A"/>
    <w:rsid w:val="001D32B4"/>
    <w:rsid w:val="001D32C6"/>
    <w:rsid w:val="001D361C"/>
    <w:rsid w:val="001D392E"/>
    <w:rsid w:val="001D39D0"/>
    <w:rsid w:val="001D3A34"/>
    <w:rsid w:val="001D3C69"/>
    <w:rsid w:val="001D3D21"/>
    <w:rsid w:val="001D3DD2"/>
    <w:rsid w:val="001D3FC1"/>
    <w:rsid w:val="001D41BF"/>
    <w:rsid w:val="001D41CC"/>
    <w:rsid w:val="001D41F0"/>
    <w:rsid w:val="001D4202"/>
    <w:rsid w:val="001D4455"/>
    <w:rsid w:val="001D4495"/>
    <w:rsid w:val="001D4515"/>
    <w:rsid w:val="001D4574"/>
    <w:rsid w:val="001D45D3"/>
    <w:rsid w:val="001D4673"/>
    <w:rsid w:val="001D4739"/>
    <w:rsid w:val="001D4898"/>
    <w:rsid w:val="001D48A3"/>
    <w:rsid w:val="001D48C1"/>
    <w:rsid w:val="001D49C8"/>
    <w:rsid w:val="001D4A25"/>
    <w:rsid w:val="001D4A34"/>
    <w:rsid w:val="001D4AB3"/>
    <w:rsid w:val="001D4AF2"/>
    <w:rsid w:val="001D4D55"/>
    <w:rsid w:val="001D4DAD"/>
    <w:rsid w:val="001D4E5A"/>
    <w:rsid w:val="001D5109"/>
    <w:rsid w:val="001D5291"/>
    <w:rsid w:val="001D52B3"/>
    <w:rsid w:val="001D54BB"/>
    <w:rsid w:val="001D5571"/>
    <w:rsid w:val="001D5579"/>
    <w:rsid w:val="001D55B3"/>
    <w:rsid w:val="001D5748"/>
    <w:rsid w:val="001D5A54"/>
    <w:rsid w:val="001D5A6A"/>
    <w:rsid w:val="001D5B63"/>
    <w:rsid w:val="001D5B8F"/>
    <w:rsid w:val="001D5D37"/>
    <w:rsid w:val="001D5D3A"/>
    <w:rsid w:val="001D5D82"/>
    <w:rsid w:val="001D5F6D"/>
    <w:rsid w:val="001D5FBC"/>
    <w:rsid w:val="001D5FC0"/>
    <w:rsid w:val="001D60A8"/>
    <w:rsid w:val="001D6376"/>
    <w:rsid w:val="001D6466"/>
    <w:rsid w:val="001D6615"/>
    <w:rsid w:val="001D66D5"/>
    <w:rsid w:val="001D670A"/>
    <w:rsid w:val="001D6720"/>
    <w:rsid w:val="001D68AA"/>
    <w:rsid w:val="001D6950"/>
    <w:rsid w:val="001D6A10"/>
    <w:rsid w:val="001D6A74"/>
    <w:rsid w:val="001D6BD6"/>
    <w:rsid w:val="001D6C03"/>
    <w:rsid w:val="001D6D18"/>
    <w:rsid w:val="001D6D73"/>
    <w:rsid w:val="001D6DD0"/>
    <w:rsid w:val="001D6E75"/>
    <w:rsid w:val="001D6E79"/>
    <w:rsid w:val="001D7005"/>
    <w:rsid w:val="001D7131"/>
    <w:rsid w:val="001D714F"/>
    <w:rsid w:val="001D715D"/>
    <w:rsid w:val="001D71B3"/>
    <w:rsid w:val="001D736A"/>
    <w:rsid w:val="001D768A"/>
    <w:rsid w:val="001D78BE"/>
    <w:rsid w:val="001D7923"/>
    <w:rsid w:val="001D7931"/>
    <w:rsid w:val="001D7A14"/>
    <w:rsid w:val="001D7A91"/>
    <w:rsid w:val="001D7B52"/>
    <w:rsid w:val="001D7BA7"/>
    <w:rsid w:val="001D7D33"/>
    <w:rsid w:val="001D7D7F"/>
    <w:rsid w:val="001D7ED9"/>
    <w:rsid w:val="001D7F2A"/>
    <w:rsid w:val="001D7FD8"/>
    <w:rsid w:val="001E01B0"/>
    <w:rsid w:val="001E0263"/>
    <w:rsid w:val="001E02AA"/>
    <w:rsid w:val="001E02AE"/>
    <w:rsid w:val="001E044D"/>
    <w:rsid w:val="001E06B6"/>
    <w:rsid w:val="001E073C"/>
    <w:rsid w:val="001E081F"/>
    <w:rsid w:val="001E08FA"/>
    <w:rsid w:val="001E0A4C"/>
    <w:rsid w:val="001E0A5D"/>
    <w:rsid w:val="001E0D62"/>
    <w:rsid w:val="001E0FC8"/>
    <w:rsid w:val="001E1088"/>
    <w:rsid w:val="001E113F"/>
    <w:rsid w:val="001E1194"/>
    <w:rsid w:val="001E1345"/>
    <w:rsid w:val="001E1427"/>
    <w:rsid w:val="001E1580"/>
    <w:rsid w:val="001E15B7"/>
    <w:rsid w:val="001E1655"/>
    <w:rsid w:val="001E18CC"/>
    <w:rsid w:val="001E18FD"/>
    <w:rsid w:val="001E1962"/>
    <w:rsid w:val="001E1A4D"/>
    <w:rsid w:val="001E1A66"/>
    <w:rsid w:val="001E1A6D"/>
    <w:rsid w:val="001E1B26"/>
    <w:rsid w:val="001E1BFA"/>
    <w:rsid w:val="001E1C64"/>
    <w:rsid w:val="001E1E5D"/>
    <w:rsid w:val="001E1EEB"/>
    <w:rsid w:val="001E209E"/>
    <w:rsid w:val="001E20D4"/>
    <w:rsid w:val="001E2105"/>
    <w:rsid w:val="001E2118"/>
    <w:rsid w:val="001E21EA"/>
    <w:rsid w:val="001E236F"/>
    <w:rsid w:val="001E2480"/>
    <w:rsid w:val="001E2574"/>
    <w:rsid w:val="001E25AB"/>
    <w:rsid w:val="001E27DB"/>
    <w:rsid w:val="001E2CBC"/>
    <w:rsid w:val="001E2D4E"/>
    <w:rsid w:val="001E2DB7"/>
    <w:rsid w:val="001E2E99"/>
    <w:rsid w:val="001E2F99"/>
    <w:rsid w:val="001E3090"/>
    <w:rsid w:val="001E3263"/>
    <w:rsid w:val="001E32B1"/>
    <w:rsid w:val="001E3399"/>
    <w:rsid w:val="001E33B5"/>
    <w:rsid w:val="001E348F"/>
    <w:rsid w:val="001E34B4"/>
    <w:rsid w:val="001E34FE"/>
    <w:rsid w:val="001E3545"/>
    <w:rsid w:val="001E3635"/>
    <w:rsid w:val="001E36EB"/>
    <w:rsid w:val="001E3725"/>
    <w:rsid w:val="001E3783"/>
    <w:rsid w:val="001E37AE"/>
    <w:rsid w:val="001E3926"/>
    <w:rsid w:val="001E393C"/>
    <w:rsid w:val="001E3A31"/>
    <w:rsid w:val="001E3ACF"/>
    <w:rsid w:val="001E3CC8"/>
    <w:rsid w:val="001E3D62"/>
    <w:rsid w:val="001E415B"/>
    <w:rsid w:val="001E43F0"/>
    <w:rsid w:val="001E46C6"/>
    <w:rsid w:val="001E48E6"/>
    <w:rsid w:val="001E4991"/>
    <w:rsid w:val="001E4B1B"/>
    <w:rsid w:val="001E4BD3"/>
    <w:rsid w:val="001E4C28"/>
    <w:rsid w:val="001E4C56"/>
    <w:rsid w:val="001E4D50"/>
    <w:rsid w:val="001E4D7A"/>
    <w:rsid w:val="001E4E1D"/>
    <w:rsid w:val="001E4E9E"/>
    <w:rsid w:val="001E4F74"/>
    <w:rsid w:val="001E51EC"/>
    <w:rsid w:val="001E52BB"/>
    <w:rsid w:val="001E5381"/>
    <w:rsid w:val="001E53DF"/>
    <w:rsid w:val="001E5468"/>
    <w:rsid w:val="001E549F"/>
    <w:rsid w:val="001E54C3"/>
    <w:rsid w:val="001E54F3"/>
    <w:rsid w:val="001E5561"/>
    <w:rsid w:val="001E55D9"/>
    <w:rsid w:val="001E56FA"/>
    <w:rsid w:val="001E5786"/>
    <w:rsid w:val="001E583C"/>
    <w:rsid w:val="001E5A5A"/>
    <w:rsid w:val="001E5A88"/>
    <w:rsid w:val="001E5CCF"/>
    <w:rsid w:val="001E5FBA"/>
    <w:rsid w:val="001E603D"/>
    <w:rsid w:val="001E606E"/>
    <w:rsid w:val="001E6078"/>
    <w:rsid w:val="001E6167"/>
    <w:rsid w:val="001E62B4"/>
    <w:rsid w:val="001E6381"/>
    <w:rsid w:val="001E63A6"/>
    <w:rsid w:val="001E6447"/>
    <w:rsid w:val="001E64AD"/>
    <w:rsid w:val="001E671B"/>
    <w:rsid w:val="001E68AA"/>
    <w:rsid w:val="001E6903"/>
    <w:rsid w:val="001E6933"/>
    <w:rsid w:val="001E6BE3"/>
    <w:rsid w:val="001E6C2F"/>
    <w:rsid w:val="001E6DAD"/>
    <w:rsid w:val="001E6E12"/>
    <w:rsid w:val="001E6EE6"/>
    <w:rsid w:val="001E6EF8"/>
    <w:rsid w:val="001E70AC"/>
    <w:rsid w:val="001E7103"/>
    <w:rsid w:val="001E716A"/>
    <w:rsid w:val="001E72FF"/>
    <w:rsid w:val="001E733F"/>
    <w:rsid w:val="001E73F8"/>
    <w:rsid w:val="001E755F"/>
    <w:rsid w:val="001E759D"/>
    <w:rsid w:val="001E768D"/>
    <w:rsid w:val="001E76AB"/>
    <w:rsid w:val="001E76D4"/>
    <w:rsid w:val="001E7748"/>
    <w:rsid w:val="001E77BB"/>
    <w:rsid w:val="001E7A2A"/>
    <w:rsid w:val="001E7A2F"/>
    <w:rsid w:val="001E7B10"/>
    <w:rsid w:val="001E7CB7"/>
    <w:rsid w:val="001E7D0C"/>
    <w:rsid w:val="001E7D11"/>
    <w:rsid w:val="001E7DBA"/>
    <w:rsid w:val="001E7E66"/>
    <w:rsid w:val="001E7EF1"/>
    <w:rsid w:val="001E7F37"/>
    <w:rsid w:val="001E7FA6"/>
    <w:rsid w:val="001F0009"/>
    <w:rsid w:val="001F0069"/>
    <w:rsid w:val="001F0158"/>
    <w:rsid w:val="001F04E7"/>
    <w:rsid w:val="001F05D3"/>
    <w:rsid w:val="001F079E"/>
    <w:rsid w:val="001F0901"/>
    <w:rsid w:val="001F094E"/>
    <w:rsid w:val="001F0A09"/>
    <w:rsid w:val="001F0AB9"/>
    <w:rsid w:val="001F0C37"/>
    <w:rsid w:val="001F0CFC"/>
    <w:rsid w:val="001F0E57"/>
    <w:rsid w:val="001F0F34"/>
    <w:rsid w:val="001F0F89"/>
    <w:rsid w:val="001F0FC7"/>
    <w:rsid w:val="001F0FF6"/>
    <w:rsid w:val="001F100E"/>
    <w:rsid w:val="001F104E"/>
    <w:rsid w:val="001F1136"/>
    <w:rsid w:val="001F11A5"/>
    <w:rsid w:val="001F1388"/>
    <w:rsid w:val="001F1525"/>
    <w:rsid w:val="001F1555"/>
    <w:rsid w:val="001F158A"/>
    <w:rsid w:val="001F163C"/>
    <w:rsid w:val="001F16DF"/>
    <w:rsid w:val="001F1892"/>
    <w:rsid w:val="001F1A4F"/>
    <w:rsid w:val="001F1E0B"/>
    <w:rsid w:val="001F2200"/>
    <w:rsid w:val="001F228F"/>
    <w:rsid w:val="001F232D"/>
    <w:rsid w:val="001F23A7"/>
    <w:rsid w:val="001F2561"/>
    <w:rsid w:val="001F258A"/>
    <w:rsid w:val="001F266E"/>
    <w:rsid w:val="001F2681"/>
    <w:rsid w:val="001F290C"/>
    <w:rsid w:val="001F29BF"/>
    <w:rsid w:val="001F2AB1"/>
    <w:rsid w:val="001F2B12"/>
    <w:rsid w:val="001F2B5C"/>
    <w:rsid w:val="001F2B72"/>
    <w:rsid w:val="001F2C3D"/>
    <w:rsid w:val="001F2D20"/>
    <w:rsid w:val="001F2D3F"/>
    <w:rsid w:val="001F2E47"/>
    <w:rsid w:val="001F2EB3"/>
    <w:rsid w:val="001F2F67"/>
    <w:rsid w:val="001F31E7"/>
    <w:rsid w:val="001F3398"/>
    <w:rsid w:val="001F3469"/>
    <w:rsid w:val="001F3560"/>
    <w:rsid w:val="001F36BF"/>
    <w:rsid w:val="001F3902"/>
    <w:rsid w:val="001F3B86"/>
    <w:rsid w:val="001F3BFB"/>
    <w:rsid w:val="001F3FE3"/>
    <w:rsid w:val="001F4028"/>
    <w:rsid w:val="001F40E6"/>
    <w:rsid w:val="001F4131"/>
    <w:rsid w:val="001F4181"/>
    <w:rsid w:val="001F42DC"/>
    <w:rsid w:val="001F449B"/>
    <w:rsid w:val="001F4503"/>
    <w:rsid w:val="001F457A"/>
    <w:rsid w:val="001F46DF"/>
    <w:rsid w:val="001F47E4"/>
    <w:rsid w:val="001F48D3"/>
    <w:rsid w:val="001F48EB"/>
    <w:rsid w:val="001F491B"/>
    <w:rsid w:val="001F49ED"/>
    <w:rsid w:val="001F4A8B"/>
    <w:rsid w:val="001F4A9A"/>
    <w:rsid w:val="001F4AFA"/>
    <w:rsid w:val="001F4B5C"/>
    <w:rsid w:val="001F4B8F"/>
    <w:rsid w:val="001F4BD5"/>
    <w:rsid w:val="001F4DD4"/>
    <w:rsid w:val="001F4E00"/>
    <w:rsid w:val="001F4EBC"/>
    <w:rsid w:val="001F502F"/>
    <w:rsid w:val="001F50AD"/>
    <w:rsid w:val="001F50DE"/>
    <w:rsid w:val="001F5180"/>
    <w:rsid w:val="001F522C"/>
    <w:rsid w:val="001F530F"/>
    <w:rsid w:val="001F53F3"/>
    <w:rsid w:val="001F5494"/>
    <w:rsid w:val="001F569B"/>
    <w:rsid w:val="001F58B8"/>
    <w:rsid w:val="001F5930"/>
    <w:rsid w:val="001F5948"/>
    <w:rsid w:val="001F5A6E"/>
    <w:rsid w:val="001F5C0C"/>
    <w:rsid w:val="001F5E4C"/>
    <w:rsid w:val="001F600F"/>
    <w:rsid w:val="001F63A4"/>
    <w:rsid w:val="001F641E"/>
    <w:rsid w:val="001F64B2"/>
    <w:rsid w:val="001F65AC"/>
    <w:rsid w:val="001F661C"/>
    <w:rsid w:val="001F6661"/>
    <w:rsid w:val="001F685E"/>
    <w:rsid w:val="001F68AA"/>
    <w:rsid w:val="001F6942"/>
    <w:rsid w:val="001F6A12"/>
    <w:rsid w:val="001F6A4F"/>
    <w:rsid w:val="001F6A91"/>
    <w:rsid w:val="001F6B01"/>
    <w:rsid w:val="001F6B0A"/>
    <w:rsid w:val="001F6B45"/>
    <w:rsid w:val="001F6B91"/>
    <w:rsid w:val="001F6BA2"/>
    <w:rsid w:val="001F6C08"/>
    <w:rsid w:val="001F6E31"/>
    <w:rsid w:val="001F6EDD"/>
    <w:rsid w:val="001F6F63"/>
    <w:rsid w:val="001F7065"/>
    <w:rsid w:val="001F7070"/>
    <w:rsid w:val="001F7101"/>
    <w:rsid w:val="001F7174"/>
    <w:rsid w:val="001F732C"/>
    <w:rsid w:val="001F7435"/>
    <w:rsid w:val="001F7469"/>
    <w:rsid w:val="001F7493"/>
    <w:rsid w:val="001F751B"/>
    <w:rsid w:val="001F7657"/>
    <w:rsid w:val="001F774D"/>
    <w:rsid w:val="001F7868"/>
    <w:rsid w:val="001F78FB"/>
    <w:rsid w:val="001F7911"/>
    <w:rsid w:val="001F793A"/>
    <w:rsid w:val="001F794E"/>
    <w:rsid w:val="001F79CD"/>
    <w:rsid w:val="001F79F3"/>
    <w:rsid w:val="001F7A0B"/>
    <w:rsid w:val="001F7AF7"/>
    <w:rsid w:val="001F7BBB"/>
    <w:rsid w:val="001F7BBE"/>
    <w:rsid w:val="001F7CCF"/>
    <w:rsid w:val="001F7DA9"/>
    <w:rsid w:val="001F7DEB"/>
    <w:rsid w:val="00200258"/>
    <w:rsid w:val="00200327"/>
    <w:rsid w:val="002004F1"/>
    <w:rsid w:val="002007AC"/>
    <w:rsid w:val="0020092B"/>
    <w:rsid w:val="00200B33"/>
    <w:rsid w:val="00200CF2"/>
    <w:rsid w:val="00200D15"/>
    <w:rsid w:val="00201001"/>
    <w:rsid w:val="0020107C"/>
    <w:rsid w:val="002010A6"/>
    <w:rsid w:val="002010C9"/>
    <w:rsid w:val="002011A9"/>
    <w:rsid w:val="002012AE"/>
    <w:rsid w:val="00201301"/>
    <w:rsid w:val="0020146B"/>
    <w:rsid w:val="0020148A"/>
    <w:rsid w:val="002015C5"/>
    <w:rsid w:val="00201623"/>
    <w:rsid w:val="00201638"/>
    <w:rsid w:val="0020163E"/>
    <w:rsid w:val="00201742"/>
    <w:rsid w:val="0020186F"/>
    <w:rsid w:val="002018C3"/>
    <w:rsid w:val="00201929"/>
    <w:rsid w:val="00201A18"/>
    <w:rsid w:val="00201A1C"/>
    <w:rsid w:val="00201A22"/>
    <w:rsid w:val="00201A92"/>
    <w:rsid w:val="00201C5D"/>
    <w:rsid w:val="00201D07"/>
    <w:rsid w:val="00201DDE"/>
    <w:rsid w:val="00201E84"/>
    <w:rsid w:val="00201F00"/>
    <w:rsid w:val="00201F81"/>
    <w:rsid w:val="00201F9F"/>
    <w:rsid w:val="00201FF4"/>
    <w:rsid w:val="00202138"/>
    <w:rsid w:val="00202327"/>
    <w:rsid w:val="00202467"/>
    <w:rsid w:val="002024D0"/>
    <w:rsid w:val="002026BF"/>
    <w:rsid w:val="002027BE"/>
    <w:rsid w:val="002027D0"/>
    <w:rsid w:val="00202903"/>
    <w:rsid w:val="00202A01"/>
    <w:rsid w:val="00202C28"/>
    <w:rsid w:val="00202EB3"/>
    <w:rsid w:val="00202F4C"/>
    <w:rsid w:val="002030CE"/>
    <w:rsid w:val="002030E5"/>
    <w:rsid w:val="00203108"/>
    <w:rsid w:val="0020313B"/>
    <w:rsid w:val="00203188"/>
    <w:rsid w:val="00203214"/>
    <w:rsid w:val="00203413"/>
    <w:rsid w:val="002034D4"/>
    <w:rsid w:val="00203574"/>
    <w:rsid w:val="0020359D"/>
    <w:rsid w:val="00203709"/>
    <w:rsid w:val="0020370B"/>
    <w:rsid w:val="0020374B"/>
    <w:rsid w:val="0020381E"/>
    <w:rsid w:val="002039F9"/>
    <w:rsid w:val="00203A29"/>
    <w:rsid w:val="00203A41"/>
    <w:rsid w:val="00203A8B"/>
    <w:rsid w:val="00203A96"/>
    <w:rsid w:val="00203A99"/>
    <w:rsid w:val="00203AB7"/>
    <w:rsid w:val="00203BA8"/>
    <w:rsid w:val="00203C73"/>
    <w:rsid w:val="00203D2C"/>
    <w:rsid w:val="00203D66"/>
    <w:rsid w:val="00203FBD"/>
    <w:rsid w:val="002040FA"/>
    <w:rsid w:val="0020427F"/>
    <w:rsid w:val="00204295"/>
    <w:rsid w:val="00204571"/>
    <w:rsid w:val="00204807"/>
    <w:rsid w:val="0020486B"/>
    <w:rsid w:val="00204886"/>
    <w:rsid w:val="002049BE"/>
    <w:rsid w:val="00204A03"/>
    <w:rsid w:val="00204DF5"/>
    <w:rsid w:val="00204EEF"/>
    <w:rsid w:val="00204FF5"/>
    <w:rsid w:val="0020506D"/>
    <w:rsid w:val="0020518E"/>
    <w:rsid w:val="002052C6"/>
    <w:rsid w:val="0020540D"/>
    <w:rsid w:val="002054F4"/>
    <w:rsid w:val="00205503"/>
    <w:rsid w:val="00205815"/>
    <w:rsid w:val="002059A9"/>
    <w:rsid w:val="002059C7"/>
    <w:rsid w:val="00205B18"/>
    <w:rsid w:val="00205D75"/>
    <w:rsid w:val="00205EB1"/>
    <w:rsid w:val="00206163"/>
    <w:rsid w:val="00206246"/>
    <w:rsid w:val="002063A9"/>
    <w:rsid w:val="00206408"/>
    <w:rsid w:val="00206411"/>
    <w:rsid w:val="0020646B"/>
    <w:rsid w:val="002064EF"/>
    <w:rsid w:val="002066B5"/>
    <w:rsid w:val="0020675E"/>
    <w:rsid w:val="0020680E"/>
    <w:rsid w:val="00206A94"/>
    <w:rsid w:val="00206AB2"/>
    <w:rsid w:val="00206B6F"/>
    <w:rsid w:val="00206C10"/>
    <w:rsid w:val="00206C23"/>
    <w:rsid w:val="00206D43"/>
    <w:rsid w:val="00206D70"/>
    <w:rsid w:val="00206DF3"/>
    <w:rsid w:val="00206E72"/>
    <w:rsid w:val="00206E84"/>
    <w:rsid w:val="00207031"/>
    <w:rsid w:val="00207194"/>
    <w:rsid w:val="00207241"/>
    <w:rsid w:val="002072CD"/>
    <w:rsid w:val="0020774D"/>
    <w:rsid w:val="00207A26"/>
    <w:rsid w:val="00207A8F"/>
    <w:rsid w:val="00207B37"/>
    <w:rsid w:val="00207D09"/>
    <w:rsid w:val="00207D54"/>
    <w:rsid w:val="00207E2B"/>
    <w:rsid w:val="00207FDD"/>
    <w:rsid w:val="0021000B"/>
    <w:rsid w:val="00210085"/>
    <w:rsid w:val="002100C7"/>
    <w:rsid w:val="00210273"/>
    <w:rsid w:val="00210390"/>
    <w:rsid w:val="002106DA"/>
    <w:rsid w:val="002106F7"/>
    <w:rsid w:val="00210750"/>
    <w:rsid w:val="00210855"/>
    <w:rsid w:val="0021094D"/>
    <w:rsid w:val="0021097A"/>
    <w:rsid w:val="00210A9C"/>
    <w:rsid w:val="00210CB5"/>
    <w:rsid w:val="00210D29"/>
    <w:rsid w:val="00210DAF"/>
    <w:rsid w:val="00210E7A"/>
    <w:rsid w:val="00210EE2"/>
    <w:rsid w:val="00211156"/>
    <w:rsid w:val="002111F2"/>
    <w:rsid w:val="002112B9"/>
    <w:rsid w:val="00211515"/>
    <w:rsid w:val="0021154B"/>
    <w:rsid w:val="0021164F"/>
    <w:rsid w:val="0021186A"/>
    <w:rsid w:val="0021190E"/>
    <w:rsid w:val="00211A29"/>
    <w:rsid w:val="00211A4F"/>
    <w:rsid w:val="00211AA4"/>
    <w:rsid w:val="00211AE3"/>
    <w:rsid w:val="00211C18"/>
    <w:rsid w:val="00211C8D"/>
    <w:rsid w:val="00211C99"/>
    <w:rsid w:val="00211CD4"/>
    <w:rsid w:val="00211D23"/>
    <w:rsid w:val="00211DCE"/>
    <w:rsid w:val="00211F9E"/>
    <w:rsid w:val="00211FAF"/>
    <w:rsid w:val="0021206C"/>
    <w:rsid w:val="00212190"/>
    <w:rsid w:val="00212194"/>
    <w:rsid w:val="002121FF"/>
    <w:rsid w:val="0021223C"/>
    <w:rsid w:val="0021233D"/>
    <w:rsid w:val="002123F5"/>
    <w:rsid w:val="00212458"/>
    <w:rsid w:val="00212542"/>
    <w:rsid w:val="00212567"/>
    <w:rsid w:val="002125B0"/>
    <w:rsid w:val="002126E4"/>
    <w:rsid w:val="00212872"/>
    <w:rsid w:val="00212981"/>
    <w:rsid w:val="002129E4"/>
    <w:rsid w:val="00212A5B"/>
    <w:rsid w:val="00212A85"/>
    <w:rsid w:val="00212B1D"/>
    <w:rsid w:val="00212B42"/>
    <w:rsid w:val="00212BBE"/>
    <w:rsid w:val="00212C7B"/>
    <w:rsid w:val="00212DBD"/>
    <w:rsid w:val="00212E51"/>
    <w:rsid w:val="00212F15"/>
    <w:rsid w:val="00212F61"/>
    <w:rsid w:val="00212F63"/>
    <w:rsid w:val="00212F82"/>
    <w:rsid w:val="00213037"/>
    <w:rsid w:val="002130A3"/>
    <w:rsid w:val="00213209"/>
    <w:rsid w:val="0021325A"/>
    <w:rsid w:val="002134DE"/>
    <w:rsid w:val="0021359D"/>
    <w:rsid w:val="002135B1"/>
    <w:rsid w:val="00213809"/>
    <w:rsid w:val="00213A40"/>
    <w:rsid w:val="00213AE1"/>
    <w:rsid w:val="00213C4C"/>
    <w:rsid w:val="00213D87"/>
    <w:rsid w:val="00213DFA"/>
    <w:rsid w:val="00213E62"/>
    <w:rsid w:val="00213EF9"/>
    <w:rsid w:val="00213F8F"/>
    <w:rsid w:val="00214031"/>
    <w:rsid w:val="0021413F"/>
    <w:rsid w:val="002141DA"/>
    <w:rsid w:val="002141F9"/>
    <w:rsid w:val="00214226"/>
    <w:rsid w:val="00214271"/>
    <w:rsid w:val="0021441B"/>
    <w:rsid w:val="002146E4"/>
    <w:rsid w:val="00214712"/>
    <w:rsid w:val="00214935"/>
    <w:rsid w:val="00214943"/>
    <w:rsid w:val="002149A7"/>
    <w:rsid w:val="00214EEE"/>
    <w:rsid w:val="00214FDA"/>
    <w:rsid w:val="002151D5"/>
    <w:rsid w:val="002152F1"/>
    <w:rsid w:val="00215358"/>
    <w:rsid w:val="0021545E"/>
    <w:rsid w:val="002154F6"/>
    <w:rsid w:val="00215657"/>
    <w:rsid w:val="0021567B"/>
    <w:rsid w:val="00215785"/>
    <w:rsid w:val="0021579A"/>
    <w:rsid w:val="00215873"/>
    <w:rsid w:val="00215887"/>
    <w:rsid w:val="002159D0"/>
    <w:rsid w:val="00215A27"/>
    <w:rsid w:val="00215AD6"/>
    <w:rsid w:val="00215C1E"/>
    <w:rsid w:val="00215C2A"/>
    <w:rsid w:val="00215DDE"/>
    <w:rsid w:val="0021618C"/>
    <w:rsid w:val="002162F3"/>
    <w:rsid w:val="00216763"/>
    <w:rsid w:val="0021678A"/>
    <w:rsid w:val="00216893"/>
    <w:rsid w:val="002168E5"/>
    <w:rsid w:val="00216AE6"/>
    <w:rsid w:val="00216CDF"/>
    <w:rsid w:val="00216D80"/>
    <w:rsid w:val="00216DD4"/>
    <w:rsid w:val="00216E9F"/>
    <w:rsid w:val="00216F18"/>
    <w:rsid w:val="00216F59"/>
    <w:rsid w:val="00217129"/>
    <w:rsid w:val="00217231"/>
    <w:rsid w:val="00217360"/>
    <w:rsid w:val="002175B2"/>
    <w:rsid w:val="0021774C"/>
    <w:rsid w:val="00217931"/>
    <w:rsid w:val="00217996"/>
    <w:rsid w:val="002179B4"/>
    <w:rsid w:val="00217A22"/>
    <w:rsid w:val="00217A40"/>
    <w:rsid w:val="00217A88"/>
    <w:rsid w:val="00217AD8"/>
    <w:rsid w:val="00217D0D"/>
    <w:rsid w:val="00217D27"/>
    <w:rsid w:val="00217EB6"/>
    <w:rsid w:val="00217F8D"/>
    <w:rsid w:val="00220080"/>
    <w:rsid w:val="00220356"/>
    <w:rsid w:val="0022061E"/>
    <w:rsid w:val="00220992"/>
    <w:rsid w:val="00220B7D"/>
    <w:rsid w:val="00220BEB"/>
    <w:rsid w:val="00220D33"/>
    <w:rsid w:val="00220D4E"/>
    <w:rsid w:val="00220D5B"/>
    <w:rsid w:val="00220E7F"/>
    <w:rsid w:val="002210CE"/>
    <w:rsid w:val="002210FE"/>
    <w:rsid w:val="00221118"/>
    <w:rsid w:val="0022112B"/>
    <w:rsid w:val="0022128A"/>
    <w:rsid w:val="0022128E"/>
    <w:rsid w:val="002212DC"/>
    <w:rsid w:val="002215BB"/>
    <w:rsid w:val="0022180C"/>
    <w:rsid w:val="002218FF"/>
    <w:rsid w:val="00221A9C"/>
    <w:rsid w:val="00221AEF"/>
    <w:rsid w:val="00221B41"/>
    <w:rsid w:val="00221B70"/>
    <w:rsid w:val="00221D10"/>
    <w:rsid w:val="00221DF1"/>
    <w:rsid w:val="00221E23"/>
    <w:rsid w:val="002221E5"/>
    <w:rsid w:val="002221F4"/>
    <w:rsid w:val="002222DC"/>
    <w:rsid w:val="00222303"/>
    <w:rsid w:val="0022236E"/>
    <w:rsid w:val="002224C7"/>
    <w:rsid w:val="002226B7"/>
    <w:rsid w:val="002226C6"/>
    <w:rsid w:val="002228D0"/>
    <w:rsid w:val="00222A41"/>
    <w:rsid w:val="00222BF7"/>
    <w:rsid w:val="00222C58"/>
    <w:rsid w:val="00222CED"/>
    <w:rsid w:val="00222FC9"/>
    <w:rsid w:val="002231C7"/>
    <w:rsid w:val="0022335C"/>
    <w:rsid w:val="002235CE"/>
    <w:rsid w:val="00223635"/>
    <w:rsid w:val="0022364A"/>
    <w:rsid w:val="002236BF"/>
    <w:rsid w:val="002237AE"/>
    <w:rsid w:val="00223970"/>
    <w:rsid w:val="0022399B"/>
    <w:rsid w:val="00223C4F"/>
    <w:rsid w:val="00223C79"/>
    <w:rsid w:val="00223CDE"/>
    <w:rsid w:val="00223CFA"/>
    <w:rsid w:val="00223DC9"/>
    <w:rsid w:val="00223E09"/>
    <w:rsid w:val="00223EE1"/>
    <w:rsid w:val="00223F93"/>
    <w:rsid w:val="0022420F"/>
    <w:rsid w:val="00224228"/>
    <w:rsid w:val="0022440F"/>
    <w:rsid w:val="0022455C"/>
    <w:rsid w:val="002245CE"/>
    <w:rsid w:val="0022481D"/>
    <w:rsid w:val="0022484A"/>
    <w:rsid w:val="002249F3"/>
    <w:rsid w:val="00224BBB"/>
    <w:rsid w:val="00224D01"/>
    <w:rsid w:val="00224D15"/>
    <w:rsid w:val="00224E67"/>
    <w:rsid w:val="00224E76"/>
    <w:rsid w:val="00224E77"/>
    <w:rsid w:val="00224FDC"/>
    <w:rsid w:val="002250DE"/>
    <w:rsid w:val="002250F4"/>
    <w:rsid w:val="00225115"/>
    <w:rsid w:val="00225194"/>
    <w:rsid w:val="0022519C"/>
    <w:rsid w:val="002251C6"/>
    <w:rsid w:val="00225244"/>
    <w:rsid w:val="00225294"/>
    <w:rsid w:val="00225396"/>
    <w:rsid w:val="002254EB"/>
    <w:rsid w:val="0022553B"/>
    <w:rsid w:val="002255E7"/>
    <w:rsid w:val="00225614"/>
    <w:rsid w:val="0022576B"/>
    <w:rsid w:val="002258DA"/>
    <w:rsid w:val="00225928"/>
    <w:rsid w:val="00225E1A"/>
    <w:rsid w:val="00225F0A"/>
    <w:rsid w:val="00225F42"/>
    <w:rsid w:val="00225FFF"/>
    <w:rsid w:val="00226172"/>
    <w:rsid w:val="0022617B"/>
    <w:rsid w:val="0022628F"/>
    <w:rsid w:val="0022639D"/>
    <w:rsid w:val="00226791"/>
    <w:rsid w:val="00226888"/>
    <w:rsid w:val="002269D8"/>
    <w:rsid w:val="00226AF8"/>
    <w:rsid w:val="00226B3C"/>
    <w:rsid w:val="00226BB0"/>
    <w:rsid w:val="00226D66"/>
    <w:rsid w:val="002270A2"/>
    <w:rsid w:val="002270BE"/>
    <w:rsid w:val="002271F4"/>
    <w:rsid w:val="0022729B"/>
    <w:rsid w:val="00227309"/>
    <w:rsid w:val="00227578"/>
    <w:rsid w:val="0022760F"/>
    <w:rsid w:val="00227860"/>
    <w:rsid w:val="00227988"/>
    <w:rsid w:val="00227BDE"/>
    <w:rsid w:val="00227D3B"/>
    <w:rsid w:val="00230034"/>
    <w:rsid w:val="00230071"/>
    <w:rsid w:val="002300C8"/>
    <w:rsid w:val="0023010E"/>
    <w:rsid w:val="002301A2"/>
    <w:rsid w:val="0023024F"/>
    <w:rsid w:val="002302BF"/>
    <w:rsid w:val="002303A0"/>
    <w:rsid w:val="00230471"/>
    <w:rsid w:val="00230509"/>
    <w:rsid w:val="002306ED"/>
    <w:rsid w:val="0023081C"/>
    <w:rsid w:val="0023095E"/>
    <w:rsid w:val="002309A6"/>
    <w:rsid w:val="00230AB1"/>
    <w:rsid w:val="00230BBD"/>
    <w:rsid w:val="00230BDD"/>
    <w:rsid w:val="00230C4A"/>
    <w:rsid w:val="00230C9D"/>
    <w:rsid w:val="00230DCD"/>
    <w:rsid w:val="00230E40"/>
    <w:rsid w:val="00231055"/>
    <w:rsid w:val="00231118"/>
    <w:rsid w:val="00231144"/>
    <w:rsid w:val="002311F2"/>
    <w:rsid w:val="0023124C"/>
    <w:rsid w:val="00231348"/>
    <w:rsid w:val="00231694"/>
    <w:rsid w:val="00231790"/>
    <w:rsid w:val="00231875"/>
    <w:rsid w:val="00231972"/>
    <w:rsid w:val="00231AED"/>
    <w:rsid w:val="00231B68"/>
    <w:rsid w:val="00231EDF"/>
    <w:rsid w:val="00231F1C"/>
    <w:rsid w:val="002321CC"/>
    <w:rsid w:val="002322AC"/>
    <w:rsid w:val="0023238A"/>
    <w:rsid w:val="00232431"/>
    <w:rsid w:val="00232457"/>
    <w:rsid w:val="0023246F"/>
    <w:rsid w:val="002325B2"/>
    <w:rsid w:val="0023261A"/>
    <w:rsid w:val="00232780"/>
    <w:rsid w:val="0023278D"/>
    <w:rsid w:val="0023279D"/>
    <w:rsid w:val="0023289C"/>
    <w:rsid w:val="00232953"/>
    <w:rsid w:val="00232A2F"/>
    <w:rsid w:val="00232A3D"/>
    <w:rsid w:val="00232CB8"/>
    <w:rsid w:val="00232CFF"/>
    <w:rsid w:val="00232DD6"/>
    <w:rsid w:val="00232E16"/>
    <w:rsid w:val="00232FC3"/>
    <w:rsid w:val="00233150"/>
    <w:rsid w:val="00233482"/>
    <w:rsid w:val="002334ED"/>
    <w:rsid w:val="0023354E"/>
    <w:rsid w:val="002335CA"/>
    <w:rsid w:val="0023375C"/>
    <w:rsid w:val="002337BE"/>
    <w:rsid w:val="0023381E"/>
    <w:rsid w:val="0023385E"/>
    <w:rsid w:val="00233889"/>
    <w:rsid w:val="00233947"/>
    <w:rsid w:val="0023394C"/>
    <w:rsid w:val="00233954"/>
    <w:rsid w:val="00233A45"/>
    <w:rsid w:val="00233C70"/>
    <w:rsid w:val="00233DC8"/>
    <w:rsid w:val="00233EF7"/>
    <w:rsid w:val="00233F07"/>
    <w:rsid w:val="00233F9C"/>
    <w:rsid w:val="0023447C"/>
    <w:rsid w:val="0023451D"/>
    <w:rsid w:val="00234693"/>
    <w:rsid w:val="00234715"/>
    <w:rsid w:val="002347AD"/>
    <w:rsid w:val="00234843"/>
    <w:rsid w:val="0023491F"/>
    <w:rsid w:val="002349D0"/>
    <w:rsid w:val="00234A4D"/>
    <w:rsid w:val="00234C1C"/>
    <w:rsid w:val="00234F67"/>
    <w:rsid w:val="00234FA3"/>
    <w:rsid w:val="00234FC3"/>
    <w:rsid w:val="00235324"/>
    <w:rsid w:val="002353F2"/>
    <w:rsid w:val="00235773"/>
    <w:rsid w:val="002357AA"/>
    <w:rsid w:val="00235851"/>
    <w:rsid w:val="00235D88"/>
    <w:rsid w:val="00235D8E"/>
    <w:rsid w:val="00235EF0"/>
    <w:rsid w:val="00235F00"/>
    <w:rsid w:val="00235F51"/>
    <w:rsid w:val="00235F65"/>
    <w:rsid w:val="00236259"/>
    <w:rsid w:val="0023630A"/>
    <w:rsid w:val="00236385"/>
    <w:rsid w:val="00236396"/>
    <w:rsid w:val="002364E5"/>
    <w:rsid w:val="00236518"/>
    <w:rsid w:val="00236720"/>
    <w:rsid w:val="002367D6"/>
    <w:rsid w:val="00236898"/>
    <w:rsid w:val="00236934"/>
    <w:rsid w:val="00236972"/>
    <w:rsid w:val="00236ABD"/>
    <w:rsid w:val="00236BA0"/>
    <w:rsid w:val="00236C6C"/>
    <w:rsid w:val="00236D59"/>
    <w:rsid w:val="00236E52"/>
    <w:rsid w:val="00236F0D"/>
    <w:rsid w:val="002371FF"/>
    <w:rsid w:val="00237285"/>
    <w:rsid w:val="0023747F"/>
    <w:rsid w:val="00237609"/>
    <w:rsid w:val="002376A9"/>
    <w:rsid w:val="0023785C"/>
    <w:rsid w:val="0023789C"/>
    <w:rsid w:val="00237A06"/>
    <w:rsid w:val="00237C7D"/>
    <w:rsid w:val="00237C8F"/>
    <w:rsid w:val="0024016A"/>
    <w:rsid w:val="002401A0"/>
    <w:rsid w:val="002401D2"/>
    <w:rsid w:val="00240204"/>
    <w:rsid w:val="00240232"/>
    <w:rsid w:val="00240377"/>
    <w:rsid w:val="00240413"/>
    <w:rsid w:val="00240445"/>
    <w:rsid w:val="00240725"/>
    <w:rsid w:val="002407B4"/>
    <w:rsid w:val="002407CC"/>
    <w:rsid w:val="0024080C"/>
    <w:rsid w:val="00240A67"/>
    <w:rsid w:val="00240B52"/>
    <w:rsid w:val="00240DAA"/>
    <w:rsid w:val="00240F54"/>
    <w:rsid w:val="002411A5"/>
    <w:rsid w:val="00241232"/>
    <w:rsid w:val="0024129E"/>
    <w:rsid w:val="002412AF"/>
    <w:rsid w:val="0024133E"/>
    <w:rsid w:val="00241363"/>
    <w:rsid w:val="00241404"/>
    <w:rsid w:val="00241451"/>
    <w:rsid w:val="002414ED"/>
    <w:rsid w:val="002415F6"/>
    <w:rsid w:val="0024190F"/>
    <w:rsid w:val="0024194F"/>
    <w:rsid w:val="0024198B"/>
    <w:rsid w:val="00241AB2"/>
    <w:rsid w:val="00241CAC"/>
    <w:rsid w:val="00241CD5"/>
    <w:rsid w:val="00241D44"/>
    <w:rsid w:val="0024205C"/>
    <w:rsid w:val="002421EC"/>
    <w:rsid w:val="00242233"/>
    <w:rsid w:val="00242285"/>
    <w:rsid w:val="00242351"/>
    <w:rsid w:val="0024243D"/>
    <w:rsid w:val="00242516"/>
    <w:rsid w:val="00242539"/>
    <w:rsid w:val="002425F5"/>
    <w:rsid w:val="002426AE"/>
    <w:rsid w:val="002426CC"/>
    <w:rsid w:val="00242761"/>
    <w:rsid w:val="002429C7"/>
    <w:rsid w:val="00242A13"/>
    <w:rsid w:val="00242A56"/>
    <w:rsid w:val="00242A9D"/>
    <w:rsid w:val="00242C25"/>
    <w:rsid w:val="00242C30"/>
    <w:rsid w:val="00242ED2"/>
    <w:rsid w:val="00243058"/>
    <w:rsid w:val="0024318A"/>
    <w:rsid w:val="00243293"/>
    <w:rsid w:val="00243391"/>
    <w:rsid w:val="002433F2"/>
    <w:rsid w:val="002434BA"/>
    <w:rsid w:val="002434C5"/>
    <w:rsid w:val="002437CC"/>
    <w:rsid w:val="00243862"/>
    <w:rsid w:val="00243A00"/>
    <w:rsid w:val="00243D09"/>
    <w:rsid w:val="00243EF3"/>
    <w:rsid w:val="00243F03"/>
    <w:rsid w:val="00243F8D"/>
    <w:rsid w:val="00243FA1"/>
    <w:rsid w:val="00244009"/>
    <w:rsid w:val="0024413C"/>
    <w:rsid w:val="002441EF"/>
    <w:rsid w:val="002441F8"/>
    <w:rsid w:val="0024441D"/>
    <w:rsid w:val="002444AA"/>
    <w:rsid w:val="0024463C"/>
    <w:rsid w:val="00244838"/>
    <w:rsid w:val="00244982"/>
    <w:rsid w:val="002449A6"/>
    <w:rsid w:val="00244B91"/>
    <w:rsid w:val="00244C2B"/>
    <w:rsid w:val="00244CBB"/>
    <w:rsid w:val="00244D03"/>
    <w:rsid w:val="00244D21"/>
    <w:rsid w:val="00244D73"/>
    <w:rsid w:val="00244D76"/>
    <w:rsid w:val="00244EEF"/>
    <w:rsid w:val="00244F04"/>
    <w:rsid w:val="00244F78"/>
    <w:rsid w:val="00244FB4"/>
    <w:rsid w:val="00244FEF"/>
    <w:rsid w:val="0024519C"/>
    <w:rsid w:val="0024521D"/>
    <w:rsid w:val="00245237"/>
    <w:rsid w:val="00245296"/>
    <w:rsid w:val="002452F4"/>
    <w:rsid w:val="0024536C"/>
    <w:rsid w:val="002453B0"/>
    <w:rsid w:val="00245487"/>
    <w:rsid w:val="0024557E"/>
    <w:rsid w:val="0024571A"/>
    <w:rsid w:val="002457FD"/>
    <w:rsid w:val="0024585D"/>
    <w:rsid w:val="002458B9"/>
    <w:rsid w:val="002458FE"/>
    <w:rsid w:val="002459FE"/>
    <w:rsid w:val="00245A7E"/>
    <w:rsid w:val="00245AF2"/>
    <w:rsid w:val="00245B35"/>
    <w:rsid w:val="00245B3C"/>
    <w:rsid w:val="00245BC9"/>
    <w:rsid w:val="00245EC8"/>
    <w:rsid w:val="00245F9D"/>
    <w:rsid w:val="0024604C"/>
    <w:rsid w:val="00246071"/>
    <w:rsid w:val="002461DE"/>
    <w:rsid w:val="0024624E"/>
    <w:rsid w:val="002462B5"/>
    <w:rsid w:val="00246383"/>
    <w:rsid w:val="00246469"/>
    <w:rsid w:val="002464C8"/>
    <w:rsid w:val="002465B8"/>
    <w:rsid w:val="002466E0"/>
    <w:rsid w:val="00246749"/>
    <w:rsid w:val="0024680E"/>
    <w:rsid w:val="0024685A"/>
    <w:rsid w:val="0024685B"/>
    <w:rsid w:val="002468C9"/>
    <w:rsid w:val="00246B1B"/>
    <w:rsid w:val="00246B5C"/>
    <w:rsid w:val="00246B98"/>
    <w:rsid w:val="00246B9B"/>
    <w:rsid w:val="00246D69"/>
    <w:rsid w:val="00246D8C"/>
    <w:rsid w:val="00246EA8"/>
    <w:rsid w:val="00247641"/>
    <w:rsid w:val="002476EE"/>
    <w:rsid w:val="00247B20"/>
    <w:rsid w:val="00247B49"/>
    <w:rsid w:val="00247D04"/>
    <w:rsid w:val="00247D34"/>
    <w:rsid w:val="00247D59"/>
    <w:rsid w:val="00247E51"/>
    <w:rsid w:val="00247EC7"/>
    <w:rsid w:val="00247F18"/>
    <w:rsid w:val="0025020F"/>
    <w:rsid w:val="00250361"/>
    <w:rsid w:val="00250428"/>
    <w:rsid w:val="0025056C"/>
    <w:rsid w:val="002507C3"/>
    <w:rsid w:val="0025081A"/>
    <w:rsid w:val="00250847"/>
    <w:rsid w:val="002508A4"/>
    <w:rsid w:val="002508DD"/>
    <w:rsid w:val="00250904"/>
    <w:rsid w:val="002509A1"/>
    <w:rsid w:val="002509C3"/>
    <w:rsid w:val="00250AFD"/>
    <w:rsid w:val="00250B92"/>
    <w:rsid w:val="00250B94"/>
    <w:rsid w:val="00250BEB"/>
    <w:rsid w:val="00250C37"/>
    <w:rsid w:val="00250C8D"/>
    <w:rsid w:val="00250DB0"/>
    <w:rsid w:val="00250E0C"/>
    <w:rsid w:val="00250F33"/>
    <w:rsid w:val="00251017"/>
    <w:rsid w:val="0025109D"/>
    <w:rsid w:val="00251113"/>
    <w:rsid w:val="00251249"/>
    <w:rsid w:val="0025133D"/>
    <w:rsid w:val="00251655"/>
    <w:rsid w:val="00251752"/>
    <w:rsid w:val="00251874"/>
    <w:rsid w:val="002519B7"/>
    <w:rsid w:val="00251AFD"/>
    <w:rsid w:val="00251C44"/>
    <w:rsid w:val="00251D0C"/>
    <w:rsid w:val="00251E1E"/>
    <w:rsid w:val="00251E29"/>
    <w:rsid w:val="00251E6D"/>
    <w:rsid w:val="00251E97"/>
    <w:rsid w:val="00251F57"/>
    <w:rsid w:val="00252032"/>
    <w:rsid w:val="0025204F"/>
    <w:rsid w:val="002520B1"/>
    <w:rsid w:val="002520B9"/>
    <w:rsid w:val="00252197"/>
    <w:rsid w:val="00252341"/>
    <w:rsid w:val="0025235A"/>
    <w:rsid w:val="00252449"/>
    <w:rsid w:val="0025254B"/>
    <w:rsid w:val="002525BE"/>
    <w:rsid w:val="002525F8"/>
    <w:rsid w:val="0025287F"/>
    <w:rsid w:val="00252912"/>
    <w:rsid w:val="00252E11"/>
    <w:rsid w:val="00252FC6"/>
    <w:rsid w:val="002530CB"/>
    <w:rsid w:val="002531F7"/>
    <w:rsid w:val="0025345D"/>
    <w:rsid w:val="002535B1"/>
    <w:rsid w:val="002536A6"/>
    <w:rsid w:val="002536D7"/>
    <w:rsid w:val="0025371C"/>
    <w:rsid w:val="00253854"/>
    <w:rsid w:val="002538CC"/>
    <w:rsid w:val="00253B1F"/>
    <w:rsid w:val="00253D78"/>
    <w:rsid w:val="00253DA3"/>
    <w:rsid w:val="00253E0F"/>
    <w:rsid w:val="00253EDC"/>
    <w:rsid w:val="00253FCE"/>
    <w:rsid w:val="0025424F"/>
    <w:rsid w:val="002542CF"/>
    <w:rsid w:val="002542DD"/>
    <w:rsid w:val="00254305"/>
    <w:rsid w:val="002543DA"/>
    <w:rsid w:val="002544DA"/>
    <w:rsid w:val="00254541"/>
    <w:rsid w:val="002545B5"/>
    <w:rsid w:val="002545BF"/>
    <w:rsid w:val="00254682"/>
    <w:rsid w:val="0025471B"/>
    <w:rsid w:val="00254766"/>
    <w:rsid w:val="002548B7"/>
    <w:rsid w:val="002548E2"/>
    <w:rsid w:val="00254928"/>
    <w:rsid w:val="0025492A"/>
    <w:rsid w:val="00255030"/>
    <w:rsid w:val="00255192"/>
    <w:rsid w:val="00255211"/>
    <w:rsid w:val="0025525A"/>
    <w:rsid w:val="00255312"/>
    <w:rsid w:val="00255363"/>
    <w:rsid w:val="002555BF"/>
    <w:rsid w:val="002556DA"/>
    <w:rsid w:val="0025577E"/>
    <w:rsid w:val="002557D8"/>
    <w:rsid w:val="002558CE"/>
    <w:rsid w:val="00255993"/>
    <w:rsid w:val="002559D0"/>
    <w:rsid w:val="00255A64"/>
    <w:rsid w:val="00255B1F"/>
    <w:rsid w:val="00255CE7"/>
    <w:rsid w:val="00255E36"/>
    <w:rsid w:val="00256000"/>
    <w:rsid w:val="0025605A"/>
    <w:rsid w:val="0025606D"/>
    <w:rsid w:val="002562B8"/>
    <w:rsid w:val="00256323"/>
    <w:rsid w:val="00256482"/>
    <w:rsid w:val="0025651D"/>
    <w:rsid w:val="0025659E"/>
    <w:rsid w:val="00256607"/>
    <w:rsid w:val="002566AD"/>
    <w:rsid w:val="002566B9"/>
    <w:rsid w:val="00256703"/>
    <w:rsid w:val="002567B8"/>
    <w:rsid w:val="0025683C"/>
    <w:rsid w:val="00256ACB"/>
    <w:rsid w:val="00256B76"/>
    <w:rsid w:val="00256BF9"/>
    <w:rsid w:val="00256C73"/>
    <w:rsid w:val="00256CE7"/>
    <w:rsid w:val="00256CF5"/>
    <w:rsid w:val="00256D9D"/>
    <w:rsid w:val="00256E50"/>
    <w:rsid w:val="00256E7A"/>
    <w:rsid w:val="00257139"/>
    <w:rsid w:val="00257324"/>
    <w:rsid w:val="00257377"/>
    <w:rsid w:val="0025746A"/>
    <w:rsid w:val="002574B7"/>
    <w:rsid w:val="00257797"/>
    <w:rsid w:val="002577C6"/>
    <w:rsid w:val="00257850"/>
    <w:rsid w:val="00257855"/>
    <w:rsid w:val="00257C22"/>
    <w:rsid w:val="00257C7E"/>
    <w:rsid w:val="00257D19"/>
    <w:rsid w:val="00257D91"/>
    <w:rsid w:val="00257DA7"/>
    <w:rsid w:val="00257DDE"/>
    <w:rsid w:val="00257E1B"/>
    <w:rsid w:val="00257F01"/>
    <w:rsid w:val="00260010"/>
    <w:rsid w:val="0026051A"/>
    <w:rsid w:val="00260551"/>
    <w:rsid w:val="00260560"/>
    <w:rsid w:val="002605CA"/>
    <w:rsid w:val="00260735"/>
    <w:rsid w:val="00260887"/>
    <w:rsid w:val="002608CB"/>
    <w:rsid w:val="00260B80"/>
    <w:rsid w:val="00260BD2"/>
    <w:rsid w:val="00260FBD"/>
    <w:rsid w:val="00261054"/>
    <w:rsid w:val="002610B3"/>
    <w:rsid w:val="002611C2"/>
    <w:rsid w:val="002613D7"/>
    <w:rsid w:val="00261663"/>
    <w:rsid w:val="00261717"/>
    <w:rsid w:val="002617A0"/>
    <w:rsid w:val="002617C7"/>
    <w:rsid w:val="0026195F"/>
    <w:rsid w:val="00261C32"/>
    <w:rsid w:val="00261CD1"/>
    <w:rsid w:val="00261E28"/>
    <w:rsid w:val="00261E35"/>
    <w:rsid w:val="00261F63"/>
    <w:rsid w:val="00261F8B"/>
    <w:rsid w:val="00262051"/>
    <w:rsid w:val="00262281"/>
    <w:rsid w:val="00262352"/>
    <w:rsid w:val="00262477"/>
    <w:rsid w:val="002625DD"/>
    <w:rsid w:val="00262653"/>
    <w:rsid w:val="00262676"/>
    <w:rsid w:val="002628EB"/>
    <w:rsid w:val="00262BD9"/>
    <w:rsid w:val="00262C42"/>
    <w:rsid w:val="00262C9F"/>
    <w:rsid w:val="00262CF1"/>
    <w:rsid w:val="00263006"/>
    <w:rsid w:val="002630C3"/>
    <w:rsid w:val="0026310B"/>
    <w:rsid w:val="00263380"/>
    <w:rsid w:val="002633E4"/>
    <w:rsid w:val="00263454"/>
    <w:rsid w:val="0026347A"/>
    <w:rsid w:val="002634CA"/>
    <w:rsid w:val="0026350B"/>
    <w:rsid w:val="002636AB"/>
    <w:rsid w:val="00263865"/>
    <w:rsid w:val="00263897"/>
    <w:rsid w:val="00263971"/>
    <w:rsid w:val="002639DB"/>
    <w:rsid w:val="00263A49"/>
    <w:rsid w:val="00263AD7"/>
    <w:rsid w:val="00263CD4"/>
    <w:rsid w:val="00263EBB"/>
    <w:rsid w:val="00263F02"/>
    <w:rsid w:val="00263F06"/>
    <w:rsid w:val="00263FF9"/>
    <w:rsid w:val="0026408B"/>
    <w:rsid w:val="00264157"/>
    <w:rsid w:val="0026416B"/>
    <w:rsid w:val="0026428C"/>
    <w:rsid w:val="0026441E"/>
    <w:rsid w:val="00264503"/>
    <w:rsid w:val="00264509"/>
    <w:rsid w:val="002648A9"/>
    <w:rsid w:val="00264995"/>
    <w:rsid w:val="002649EE"/>
    <w:rsid w:val="002649FF"/>
    <w:rsid w:val="00264B79"/>
    <w:rsid w:val="00264CA5"/>
    <w:rsid w:val="00264D60"/>
    <w:rsid w:val="00264DB6"/>
    <w:rsid w:val="00264F10"/>
    <w:rsid w:val="0026507C"/>
    <w:rsid w:val="00265163"/>
    <w:rsid w:val="00265329"/>
    <w:rsid w:val="002655BE"/>
    <w:rsid w:val="002655C8"/>
    <w:rsid w:val="00265670"/>
    <w:rsid w:val="0026570D"/>
    <w:rsid w:val="002657C0"/>
    <w:rsid w:val="002657DF"/>
    <w:rsid w:val="00265877"/>
    <w:rsid w:val="002658A4"/>
    <w:rsid w:val="002658D5"/>
    <w:rsid w:val="0026592B"/>
    <w:rsid w:val="00265A4A"/>
    <w:rsid w:val="00265AC7"/>
    <w:rsid w:val="00265B48"/>
    <w:rsid w:val="00265BBD"/>
    <w:rsid w:val="00265C36"/>
    <w:rsid w:val="00265CEE"/>
    <w:rsid w:val="00265D5B"/>
    <w:rsid w:val="00265DF0"/>
    <w:rsid w:val="00265E7B"/>
    <w:rsid w:val="00265E87"/>
    <w:rsid w:val="00265F0A"/>
    <w:rsid w:val="002660DA"/>
    <w:rsid w:val="0026611A"/>
    <w:rsid w:val="0026623B"/>
    <w:rsid w:val="00266283"/>
    <w:rsid w:val="00266338"/>
    <w:rsid w:val="00266383"/>
    <w:rsid w:val="002665E2"/>
    <w:rsid w:val="002665F7"/>
    <w:rsid w:val="0026662C"/>
    <w:rsid w:val="00266893"/>
    <w:rsid w:val="00266BAA"/>
    <w:rsid w:val="00266CC2"/>
    <w:rsid w:val="00266CD5"/>
    <w:rsid w:val="00266E18"/>
    <w:rsid w:val="00267196"/>
    <w:rsid w:val="0026729A"/>
    <w:rsid w:val="002673E8"/>
    <w:rsid w:val="00267496"/>
    <w:rsid w:val="002674D6"/>
    <w:rsid w:val="00267537"/>
    <w:rsid w:val="0026753B"/>
    <w:rsid w:val="002676B3"/>
    <w:rsid w:val="00267760"/>
    <w:rsid w:val="002677E1"/>
    <w:rsid w:val="002678A4"/>
    <w:rsid w:val="002678D1"/>
    <w:rsid w:val="00267993"/>
    <w:rsid w:val="0026799E"/>
    <w:rsid w:val="00267ABA"/>
    <w:rsid w:val="00267B1A"/>
    <w:rsid w:val="00267B72"/>
    <w:rsid w:val="00267C13"/>
    <w:rsid w:val="00267EE1"/>
    <w:rsid w:val="00267F92"/>
    <w:rsid w:val="00270009"/>
    <w:rsid w:val="002701A0"/>
    <w:rsid w:val="0027021F"/>
    <w:rsid w:val="0027035F"/>
    <w:rsid w:val="002703C5"/>
    <w:rsid w:val="00270507"/>
    <w:rsid w:val="0027053C"/>
    <w:rsid w:val="0027080A"/>
    <w:rsid w:val="0027081C"/>
    <w:rsid w:val="00270979"/>
    <w:rsid w:val="0027098E"/>
    <w:rsid w:val="002709C7"/>
    <w:rsid w:val="00270A2C"/>
    <w:rsid w:val="00270BBA"/>
    <w:rsid w:val="00270BC8"/>
    <w:rsid w:val="00270BFB"/>
    <w:rsid w:val="00270E2A"/>
    <w:rsid w:val="00270E34"/>
    <w:rsid w:val="00270E55"/>
    <w:rsid w:val="00271249"/>
    <w:rsid w:val="00271286"/>
    <w:rsid w:val="002712FA"/>
    <w:rsid w:val="002713C2"/>
    <w:rsid w:val="00271501"/>
    <w:rsid w:val="0027152B"/>
    <w:rsid w:val="00271545"/>
    <w:rsid w:val="0027154A"/>
    <w:rsid w:val="00271673"/>
    <w:rsid w:val="0027174B"/>
    <w:rsid w:val="002718D5"/>
    <w:rsid w:val="00271981"/>
    <w:rsid w:val="00271987"/>
    <w:rsid w:val="002719E6"/>
    <w:rsid w:val="00271B62"/>
    <w:rsid w:val="00271B6A"/>
    <w:rsid w:val="00271BCE"/>
    <w:rsid w:val="00271BFB"/>
    <w:rsid w:val="00271D22"/>
    <w:rsid w:val="00271D30"/>
    <w:rsid w:val="00271E77"/>
    <w:rsid w:val="00271E90"/>
    <w:rsid w:val="00271F1B"/>
    <w:rsid w:val="00272101"/>
    <w:rsid w:val="0027220C"/>
    <w:rsid w:val="002723B1"/>
    <w:rsid w:val="00272501"/>
    <w:rsid w:val="00272537"/>
    <w:rsid w:val="00272640"/>
    <w:rsid w:val="00272931"/>
    <w:rsid w:val="0027293C"/>
    <w:rsid w:val="002729CA"/>
    <w:rsid w:val="00272A6A"/>
    <w:rsid w:val="00272AC0"/>
    <w:rsid w:val="00272B32"/>
    <w:rsid w:val="00272B46"/>
    <w:rsid w:val="00272B8E"/>
    <w:rsid w:val="00272C80"/>
    <w:rsid w:val="00272E60"/>
    <w:rsid w:val="00272E84"/>
    <w:rsid w:val="00272EA8"/>
    <w:rsid w:val="00272EBA"/>
    <w:rsid w:val="00273022"/>
    <w:rsid w:val="00273092"/>
    <w:rsid w:val="002730A0"/>
    <w:rsid w:val="0027311E"/>
    <w:rsid w:val="0027317E"/>
    <w:rsid w:val="0027322E"/>
    <w:rsid w:val="00273271"/>
    <w:rsid w:val="0027328F"/>
    <w:rsid w:val="00273323"/>
    <w:rsid w:val="00273333"/>
    <w:rsid w:val="0027337A"/>
    <w:rsid w:val="00273380"/>
    <w:rsid w:val="00273561"/>
    <w:rsid w:val="002735AC"/>
    <w:rsid w:val="0027360D"/>
    <w:rsid w:val="00273668"/>
    <w:rsid w:val="002738F3"/>
    <w:rsid w:val="0027397B"/>
    <w:rsid w:val="002739AA"/>
    <w:rsid w:val="002739CC"/>
    <w:rsid w:val="00273A12"/>
    <w:rsid w:val="00273C43"/>
    <w:rsid w:val="00273E1B"/>
    <w:rsid w:val="00273E72"/>
    <w:rsid w:val="00273EFE"/>
    <w:rsid w:val="0027418E"/>
    <w:rsid w:val="00274213"/>
    <w:rsid w:val="00274290"/>
    <w:rsid w:val="00274408"/>
    <w:rsid w:val="00274512"/>
    <w:rsid w:val="00274554"/>
    <w:rsid w:val="002745E0"/>
    <w:rsid w:val="0027463C"/>
    <w:rsid w:val="00274658"/>
    <w:rsid w:val="002746A5"/>
    <w:rsid w:val="002746D0"/>
    <w:rsid w:val="0027487A"/>
    <w:rsid w:val="0027491F"/>
    <w:rsid w:val="002749B4"/>
    <w:rsid w:val="00274A4D"/>
    <w:rsid w:val="00274AB5"/>
    <w:rsid w:val="00274C87"/>
    <w:rsid w:val="00274C9A"/>
    <w:rsid w:val="00274F46"/>
    <w:rsid w:val="00275091"/>
    <w:rsid w:val="002751CC"/>
    <w:rsid w:val="0027521F"/>
    <w:rsid w:val="0027549E"/>
    <w:rsid w:val="0027549F"/>
    <w:rsid w:val="002754F6"/>
    <w:rsid w:val="00275893"/>
    <w:rsid w:val="00275990"/>
    <w:rsid w:val="002759AA"/>
    <w:rsid w:val="00275A80"/>
    <w:rsid w:val="00275A9A"/>
    <w:rsid w:val="00275AD9"/>
    <w:rsid w:val="00275BF2"/>
    <w:rsid w:val="00275CB9"/>
    <w:rsid w:val="00275DF5"/>
    <w:rsid w:val="00275E20"/>
    <w:rsid w:val="00275EC2"/>
    <w:rsid w:val="00275F28"/>
    <w:rsid w:val="00275F49"/>
    <w:rsid w:val="002760F6"/>
    <w:rsid w:val="002764F9"/>
    <w:rsid w:val="00276551"/>
    <w:rsid w:val="00276607"/>
    <w:rsid w:val="00276680"/>
    <w:rsid w:val="002766D8"/>
    <w:rsid w:val="00276730"/>
    <w:rsid w:val="0027681B"/>
    <w:rsid w:val="002769F8"/>
    <w:rsid w:val="00276A3F"/>
    <w:rsid w:val="00276BC5"/>
    <w:rsid w:val="00276C7E"/>
    <w:rsid w:val="00276F0D"/>
    <w:rsid w:val="0027701B"/>
    <w:rsid w:val="002771C0"/>
    <w:rsid w:val="0027721C"/>
    <w:rsid w:val="0027726D"/>
    <w:rsid w:val="00277477"/>
    <w:rsid w:val="00277531"/>
    <w:rsid w:val="00277852"/>
    <w:rsid w:val="00277891"/>
    <w:rsid w:val="00277C25"/>
    <w:rsid w:val="00277D06"/>
    <w:rsid w:val="00277D49"/>
    <w:rsid w:val="00277E87"/>
    <w:rsid w:val="00277E93"/>
    <w:rsid w:val="00277F22"/>
    <w:rsid w:val="00277FBD"/>
    <w:rsid w:val="002800C9"/>
    <w:rsid w:val="002800D4"/>
    <w:rsid w:val="0028015B"/>
    <w:rsid w:val="002801DC"/>
    <w:rsid w:val="00280209"/>
    <w:rsid w:val="00280251"/>
    <w:rsid w:val="002802C6"/>
    <w:rsid w:val="002802C9"/>
    <w:rsid w:val="0028036D"/>
    <w:rsid w:val="0028038A"/>
    <w:rsid w:val="0028040D"/>
    <w:rsid w:val="002804E6"/>
    <w:rsid w:val="00280542"/>
    <w:rsid w:val="002806D3"/>
    <w:rsid w:val="002808D3"/>
    <w:rsid w:val="002809EA"/>
    <w:rsid w:val="00280A1F"/>
    <w:rsid w:val="00280A30"/>
    <w:rsid w:val="00280A84"/>
    <w:rsid w:val="00280AAB"/>
    <w:rsid w:val="00280B38"/>
    <w:rsid w:val="00280B67"/>
    <w:rsid w:val="00280B7A"/>
    <w:rsid w:val="00280D08"/>
    <w:rsid w:val="00280E3E"/>
    <w:rsid w:val="00280E7E"/>
    <w:rsid w:val="00280F55"/>
    <w:rsid w:val="002810EA"/>
    <w:rsid w:val="0028110A"/>
    <w:rsid w:val="0028118A"/>
    <w:rsid w:val="002811CD"/>
    <w:rsid w:val="002811E3"/>
    <w:rsid w:val="00281301"/>
    <w:rsid w:val="00281312"/>
    <w:rsid w:val="00281349"/>
    <w:rsid w:val="00281353"/>
    <w:rsid w:val="002813A7"/>
    <w:rsid w:val="00281470"/>
    <w:rsid w:val="0028149D"/>
    <w:rsid w:val="002814B3"/>
    <w:rsid w:val="0028155C"/>
    <w:rsid w:val="002815CB"/>
    <w:rsid w:val="00281731"/>
    <w:rsid w:val="002817C1"/>
    <w:rsid w:val="00281832"/>
    <w:rsid w:val="002818DE"/>
    <w:rsid w:val="002819B2"/>
    <w:rsid w:val="00281A76"/>
    <w:rsid w:val="00281A8D"/>
    <w:rsid w:val="00281BEE"/>
    <w:rsid w:val="00281DD4"/>
    <w:rsid w:val="00281F74"/>
    <w:rsid w:val="002821B9"/>
    <w:rsid w:val="002823AF"/>
    <w:rsid w:val="002823BF"/>
    <w:rsid w:val="00282404"/>
    <w:rsid w:val="00282501"/>
    <w:rsid w:val="00282505"/>
    <w:rsid w:val="0028254A"/>
    <w:rsid w:val="0028255D"/>
    <w:rsid w:val="002825BA"/>
    <w:rsid w:val="002825E0"/>
    <w:rsid w:val="002827E2"/>
    <w:rsid w:val="0028292E"/>
    <w:rsid w:val="00282A5C"/>
    <w:rsid w:val="00282B12"/>
    <w:rsid w:val="00282B78"/>
    <w:rsid w:val="00282B8A"/>
    <w:rsid w:val="00282C00"/>
    <w:rsid w:val="00282C16"/>
    <w:rsid w:val="00282CF0"/>
    <w:rsid w:val="00282DB6"/>
    <w:rsid w:val="00282E24"/>
    <w:rsid w:val="00282E6C"/>
    <w:rsid w:val="00283040"/>
    <w:rsid w:val="00283119"/>
    <w:rsid w:val="002834C7"/>
    <w:rsid w:val="00283524"/>
    <w:rsid w:val="00283599"/>
    <w:rsid w:val="0028368F"/>
    <w:rsid w:val="002836AA"/>
    <w:rsid w:val="00283759"/>
    <w:rsid w:val="002837CD"/>
    <w:rsid w:val="00283843"/>
    <w:rsid w:val="00283A4B"/>
    <w:rsid w:val="00283D0C"/>
    <w:rsid w:val="00283EA5"/>
    <w:rsid w:val="00283F61"/>
    <w:rsid w:val="002840C2"/>
    <w:rsid w:val="0028420F"/>
    <w:rsid w:val="002842EF"/>
    <w:rsid w:val="002843A0"/>
    <w:rsid w:val="002843F5"/>
    <w:rsid w:val="00284452"/>
    <w:rsid w:val="00284556"/>
    <w:rsid w:val="0028463A"/>
    <w:rsid w:val="002846B6"/>
    <w:rsid w:val="00284993"/>
    <w:rsid w:val="00284A8A"/>
    <w:rsid w:val="00284B0F"/>
    <w:rsid w:val="00284DCF"/>
    <w:rsid w:val="00284F12"/>
    <w:rsid w:val="00284F5A"/>
    <w:rsid w:val="002851FC"/>
    <w:rsid w:val="002852B7"/>
    <w:rsid w:val="002852C1"/>
    <w:rsid w:val="00285430"/>
    <w:rsid w:val="0028548E"/>
    <w:rsid w:val="00285717"/>
    <w:rsid w:val="0028584C"/>
    <w:rsid w:val="00285E7A"/>
    <w:rsid w:val="00285ED9"/>
    <w:rsid w:val="0028606C"/>
    <w:rsid w:val="0028616A"/>
    <w:rsid w:val="00286173"/>
    <w:rsid w:val="002863EB"/>
    <w:rsid w:val="0028641D"/>
    <w:rsid w:val="0028654F"/>
    <w:rsid w:val="0028658F"/>
    <w:rsid w:val="00286599"/>
    <w:rsid w:val="0028671B"/>
    <w:rsid w:val="00286738"/>
    <w:rsid w:val="00286796"/>
    <w:rsid w:val="002868E6"/>
    <w:rsid w:val="00286924"/>
    <w:rsid w:val="00286969"/>
    <w:rsid w:val="0028696F"/>
    <w:rsid w:val="002869AB"/>
    <w:rsid w:val="002869C6"/>
    <w:rsid w:val="00286AD2"/>
    <w:rsid w:val="00286BE1"/>
    <w:rsid w:val="00286BF9"/>
    <w:rsid w:val="00286D64"/>
    <w:rsid w:val="00286E2A"/>
    <w:rsid w:val="0028704A"/>
    <w:rsid w:val="00287360"/>
    <w:rsid w:val="002873B7"/>
    <w:rsid w:val="00287442"/>
    <w:rsid w:val="002876A1"/>
    <w:rsid w:val="002876D3"/>
    <w:rsid w:val="002876E1"/>
    <w:rsid w:val="00287902"/>
    <w:rsid w:val="00287997"/>
    <w:rsid w:val="00287B79"/>
    <w:rsid w:val="00287BFD"/>
    <w:rsid w:val="00287C4C"/>
    <w:rsid w:val="00287CBC"/>
    <w:rsid w:val="00287D08"/>
    <w:rsid w:val="00287F09"/>
    <w:rsid w:val="00290042"/>
    <w:rsid w:val="00290078"/>
    <w:rsid w:val="00290303"/>
    <w:rsid w:val="00290374"/>
    <w:rsid w:val="0029051B"/>
    <w:rsid w:val="00290558"/>
    <w:rsid w:val="00290634"/>
    <w:rsid w:val="00290717"/>
    <w:rsid w:val="002907B0"/>
    <w:rsid w:val="00290829"/>
    <w:rsid w:val="002908A0"/>
    <w:rsid w:val="002908EF"/>
    <w:rsid w:val="00290956"/>
    <w:rsid w:val="00290957"/>
    <w:rsid w:val="0029099B"/>
    <w:rsid w:val="00290A86"/>
    <w:rsid w:val="00290AC9"/>
    <w:rsid w:val="00290B1C"/>
    <w:rsid w:val="00290B8F"/>
    <w:rsid w:val="00290BE7"/>
    <w:rsid w:val="00290C0A"/>
    <w:rsid w:val="00290CC2"/>
    <w:rsid w:val="00290D41"/>
    <w:rsid w:val="00290E28"/>
    <w:rsid w:val="00290EC2"/>
    <w:rsid w:val="00290F00"/>
    <w:rsid w:val="00290F28"/>
    <w:rsid w:val="00290FC0"/>
    <w:rsid w:val="00290FF4"/>
    <w:rsid w:val="0029105B"/>
    <w:rsid w:val="002911DB"/>
    <w:rsid w:val="002915E9"/>
    <w:rsid w:val="00291688"/>
    <w:rsid w:val="002916F9"/>
    <w:rsid w:val="00291766"/>
    <w:rsid w:val="00291878"/>
    <w:rsid w:val="00291AC3"/>
    <w:rsid w:val="00291B09"/>
    <w:rsid w:val="00291BFE"/>
    <w:rsid w:val="00291DAD"/>
    <w:rsid w:val="00291E0D"/>
    <w:rsid w:val="002920C0"/>
    <w:rsid w:val="00292113"/>
    <w:rsid w:val="00292149"/>
    <w:rsid w:val="0029218D"/>
    <w:rsid w:val="0029219B"/>
    <w:rsid w:val="00292252"/>
    <w:rsid w:val="00292286"/>
    <w:rsid w:val="002922AE"/>
    <w:rsid w:val="002922E9"/>
    <w:rsid w:val="00292375"/>
    <w:rsid w:val="002926C8"/>
    <w:rsid w:val="00292736"/>
    <w:rsid w:val="0029295B"/>
    <w:rsid w:val="00292AB0"/>
    <w:rsid w:val="00292AD3"/>
    <w:rsid w:val="00292C40"/>
    <w:rsid w:val="00292D22"/>
    <w:rsid w:val="00292EB0"/>
    <w:rsid w:val="00293043"/>
    <w:rsid w:val="00293309"/>
    <w:rsid w:val="002934AE"/>
    <w:rsid w:val="00293523"/>
    <w:rsid w:val="0029355F"/>
    <w:rsid w:val="00293700"/>
    <w:rsid w:val="00293A08"/>
    <w:rsid w:val="00293B37"/>
    <w:rsid w:val="00293B50"/>
    <w:rsid w:val="00293B63"/>
    <w:rsid w:val="00293C04"/>
    <w:rsid w:val="00293C95"/>
    <w:rsid w:val="00293DC5"/>
    <w:rsid w:val="00293ED6"/>
    <w:rsid w:val="00293F19"/>
    <w:rsid w:val="00293FB4"/>
    <w:rsid w:val="00294014"/>
    <w:rsid w:val="00294015"/>
    <w:rsid w:val="0029416D"/>
    <w:rsid w:val="002941E8"/>
    <w:rsid w:val="0029434E"/>
    <w:rsid w:val="002944DD"/>
    <w:rsid w:val="00294556"/>
    <w:rsid w:val="002946C7"/>
    <w:rsid w:val="00294706"/>
    <w:rsid w:val="002947C5"/>
    <w:rsid w:val="002947C6"/>
    <w:rsid w:val="002947C9"/>
    <w:rsid w:val="002947E2"/>
    <w:rsid w:val="002948CB"/>
    <w:rsid w:val="0029490C"/>
    <w:rsid w:val="002949AD"/>
    <w:rsid w:val="00294AFC"/>
    <w:rsid w:val="00294B46"/>
    <w:rsid w:val="00294B65"/>
    <w:rsid w:val="00294BF2"/>
    <w:rsid w:val="00294D25"/>
    <w:rsid w:val="00294DAC"/>
    <w:rsid w:val="00294E7A"/>
    <w:rsid w:val="00294E81"/>
    <w:rsid w:val="00294E94"/>
    <w:rsid w:val="00294EC5"/>
    <w:rsid w:val="00294FE3"/>
    <w:rsid w:val="0029508B"/>
    <w:rsid w:val="002950BF"/>
    <w:rsid w:val="0029527B"/>
    <w:rsid w:val="0029529F"/>
    <w:rsid w:val="002952D2"/>
    <w:rsid w:val="00295325"/>
    <w:rsid w:val="002956D4"/>
    <w:rsid w:val="0029577F"/>
    <w:rsid w:val="00295799"/>
    <w:rsid w:val="00295A44"/>
    <w:rsid w:val="00295B0A"/>
    <w:rsid w:val="00295CCD"/>
    <w:rsid w:val="00295D12"/>
    <w:rsid w:val="00295D2E"/>
    <w:rsid w:val="00295E4D"/>
    <w:rsid w:val="00295F17"/>
    <w:rsid w:val="002960F3"/>
    <w:rsid w:val="00296330"/>
    <w:rsid w:val="002963D4"/>
    <w:rsid w:val="002963E3"/>
    <w:rsid w:val="002964B9"/>
    <w:rsid w:val="002964F0"/>
    <w:rsid w:val="0029650A"/>
    <w:rsid w:val="00296535"/>
    <w:rsid w:val="00296559"/>
    <w:rsid w:val="00296604"/>
    <w:rsid w:val="0029697D"/>
    <w:rsid w:val="00296A47"/>
    <w:rsid w:val="00296CFD"/>
    <w:rsid w:val="00296D07"/>
    <w:rsid w:val="00296EC4"/>
    <w:rsid w:val="00296F9F"/>
    <w:rsid w:val="00297019"/>
    <w:rsid w:val="0029710C"/>
    <w:rsid w:val="00297121"/>
    <w:rsid w:val="002971F8"/>
    <w:rsid w:val="002973B4"/>
    <w:rsid w:val="0029740D"/>
    <w:rsid w:val="002974FA"/>
    <w:rsid w:val="00297638"/>
    <w:rsid w:val="00297656"/>
    <w:rsid w:val="00297691"/>
    <w:rsid w:val="00297B7D"/>
    <w:rsid w:val="00297C07"/>
    <w:rsid w:val="00297C2F"/>
    <w:rsid w:val="00297C95"/>
    <w:rsid w:val="00297CA3"/>
    <w:rsid w:val="00297D1C"/>
    <w:rsid w:val="00297E33"/>
    <w:rsid w:val="00297E5A"/>
    <w:rsid w:val="00297EF6"/>
    <w:rsid w:val="00297F1C"/>
    <w:rsid w:val="00297F71"/>
    <w:rsid w:val="002A032C"/>
    <w:rsid w:val="002A0358"/>
    <w:rsid w:val="002A042D"/>
    <w:rsid w:val="002A0455"/>
    <w:rsid w:val="002A04E8"/>
    <w:rsid w:val="002A05F4"/>
    <w:rsid w:val="002A087D"/>
    <w:rsid w:val="002A08AB"/>
    <w:rsid w:val="002A0CCD"/>
    <w:rsid w:val="002A0D44"/>
    <w:rsid w:val="002A0E4B"/>
    <w:rsid w:val="002A0EE5"/>
    <w:rsid w:val="002A0F4A"/>
    <w:rsid w:val="002A105C"/>
    <w:rsid w:val="002A139F"/>
    <w:rsid w:val="002A1578"/>
    <w:rsid w:val="002A16A9"/>
    <w:rsid w:val="002A16F6"/>
    <w:rsid w:val="002A1708"/>
    <w:rsid w:val="002A1832"/>
    <w:rsid w:val="002A198B"/>
    <w:rsid w:val="002A19CC"/>
    <w:rsid w:val="002A1A11"/>
    <w:rsid w:val="002A1A5D"/>
    <w:rsid w:val="002A1BC8"/>
    <w:rsid w:val="002A1C7D"/>
    <w:rsid w:val="002A206A"/>
    <w:rsid w:val="002A244B"/>
    <w:rsid w:val="002A24A4"/>
    <w:rsid w:val="002A26AA"/>
    <w:rsid w:val="002A2706"/>
    <w:rsid w:val="002A2736"/>
    <w:rsid w:val="002A27CC"/>
    <w:rsid w:val="002A2919"/>
    <w:rsid w:val="002A2A6A"/>
    <w:rsid w:val="002A2B5D"/>
    <w:rsid w:val="002A2B88"/>
    <w:rsid w:val="002A2C4A"/>
    <w:rsid w:val="002A2C7E"/>
    <w:rsid w:val="002A2C91"/>
    <w:rsid w:val="002A2D1C"/>
    <w:rsid w:val="002A2DF5"/>
    <w:rsid w:val="002A2E1F"/>
    <w:rsid w:val="002A2E9F"/>
    <w:rsid w:val="002A2EE8"/>
    <w:rsid w:val="002A2FF2"/>
    <w:rsid w:val="002A3032"/>
    <w:rsid w:val="002A30BB"/>
    <w:rsid w:val="002A3168"/>
    <w:rsid w:val="002A32BC"/>
    <w:rsid w:val="002A334D"/>
    <w:rsid w:val="002A3407"/>
    <w:rsid w:val="002A3546"/>
    <w:rsid w:val="002A355A"/>
    <w:rsid w:val="002A357B"/>
    <w:rsid w:val="002A3595"/>
    <w:rsid w:val="002A35CB"/>
    <w:rsid w:val="002A377A"/>
    <w:rsid w:val="002A3848"/>
    <w:rsid w:val="002A39E7"/>
    <w:rsid w:val="002A3B7D"/>
    <w:rsid w:val="002A3D83"/>
    <w:rsid w:val="002A3F52"/>
    <w:rsid w:val="002A40BD"/>
    <w:rsid w:val="002A40E6"/>
    <w:rsid w:val="002A4117"/>
    <w:rsid w:val="002A4261"/>
    <w:rsid w:val="002A4381"/>
    <w:rsid w:val="002A4585"/>
    <w:rsid w:val="002A4713"/>
    <w:rsid w:val="002A473D"/>
    <w:rsid w:val="002A47E7"/>
    <w:rsid w:val="002A4810"/>
    <w:rsid w:val="002A48C9"/>
    <w:rsid w:val="002A4A14"/>
    <w:rsid w:val="002A4B28"/>
    <w:rsid w:val="002A4B60"/>
    <w:rsid w:val="002A4BA2"/>
    <w:rsid w:val="002A4D91"/>
    <w:rsid w:val="002A4ECB"/>
    <w:rsid w:val="002A4F2F"/>
    <w:rsid w:val="002A4F75"/>
    <w:rsid w:val="002A5042"/>
    <w:rsid w:val="002A5063"/>
    <w:rsid w:val="002A511D"/>
    <w:rsid w:val="002A5156"/>
    <w:rsid w:val="002A5248"/>
    <w:rsid w:val="002A52A0"/>
    <w:rsid w:val="002A535A"/>
    <w:rsid w:val="002A5380"/>
    <w:rsid w:val="002A543C"/>
    <w:rsid w:val="002A544C"/>
    <w:rsid w:val="002A5485"/>
    <w:rsid w:val="002A54C4"/>
    <w:rsid w:val="002A5529"/>
    <w:rsid w:val="002A557E"/>
    <w:rsid w:val="002A5586"/>
    <w:rsid w:val="002A55F2"/>
    <w:rsid w:val="002A57D4"/>
    <w:rsid w:val="002A589B"/>
    <w:rsid w:val="002A58F7"/>
    <w:rsid w:val="002A5918"/>
    <w:rsid w:val="002A5953"/>
    <w:rsid w:val="002A59ED"/>
    <w:rsid w:val="002A5B20"/>
    <w:rsid w:val="002A5C8A"/>
    <w:rsid w:val="002A5E3F"/>
    <w:rsid w:val="002A5EA6"/>
    <w:rsid w:val="002A6136"/>
    <w:rsid w:val="002A624B"/>
    <w:rsid w:val="002A62A1"/>
    <w:rsid w:val="002A6540"/>
    <w:rsid w:val="002A65D6"/>
    <w:rsid w:val="002A668F"/>
    <w:rsid w:val="002A66FD"/>
    <w:rsid w:val="002A681A"/>
    <w:rsid w:val="002A6910"/>
    <w:rsid w:val="002A69D4"/>
    <w:rsid w:val="002A69E6"/>
    <w:rsid w:val="002A6A51"/>
    <w:rsid w:val="002A6AC5"/>
    <w:rsid w:val="002A6C52"/>
    <w:rsid w:val="002A6DC7"/>
    <w:rsid w:val="002A6E00"/>
    <w:rsid w:val="002A6E25"/>
    <w:rsid w:val="002A6E3E"/>
    <w:rsid w:val="002A7070"/>
    <w:rsid w:val="002A70DE"/>
    <w:rsid w:val="002A712E"/>
    <w:rsid w:val="002A72A2"/>
    <w:rsid w:val="002A730F"/>
    <w:rsid w:val="002A7349"/>
    <w:rsid w:val="002A7444"/>
    <w:rsid w:val="002A7570"/>
    <w:rsid w:val="002A7676"/>
    <w:rsid w:val="002A777B"/>
    <w:rsid w:val="002A78A0"/>
    <w:rsid w:val="002A79B6"/>
    <w:rsid w:val="002A7A1D"/>
    <w:rsid w:val="002A7A1E"/>
    <w:rsid w:val="002A7AFF"/>
    <w:rsid w:val="002A7B33"/>
    <w:rsid w:val="002A7C95"/>
    <w:rsid w:val="002A7DF9"/>
    <w:rsid w:val="002A7DFC"/>
    <w:rsid w:val="002A7E7D"/>
    <w:rsid w:val="002A7F5B"/>
    <w:rsid w:val="002A7FE7"/>
    <w:rsid w:val="002B00A2"/>
    <w:rsid w:val="002B0115"/>
    <w:rsid w:val="002B01C5"/>
    <w:rsid w:val="002B0279"/>
    <w:rsid w:val="002B0370"/>
    <w:rsid w:val="002B0556"/>
    <w:rsid w:val="002B065E"/>
    <w:rsid w:val="002B0727"/>
    <w:rsid w:val="002B0792"/>
    <w:rsid w:val="002B07CD"/>
    <w:rsid w:val="002B0971"/>
    <w:rsid w:val="002B09B6"/>
    <w:rsid w:val="002B0B6F"/>
    <w:rsid w:val="002B0C59"/>
    <w:rsid w:val="002B0F3E"/>
    <w:rsid w:val="002B0F73"/>
    <w:rsid w:val="002B1144"/>
    <w:rsid w:val="002B11E7"/>
    <w:rsid w:val="002B12A7"/>
    <w:rsid w:val="002B1348"/>
    <w:rsid w:val="002B1497"/>
    <w:rsid w:val="002B1594"/>
    <w:rsid w:val="002B181A"/>
    <w:rsid w:val="002B1898"/>
    <w:rsid w:val="002B1A79"/>
    <w:rsid w:val="002B1ADF"/>
    <w:rsid w:val="002B1B22"/>
    <w:rsid w:val="002B1C6C"/>
    <w:rsid w:val="002B1CA9"/>
    <w:rsid w:val="002B1ECE"/>
    <w:rsid w:val="002B1F55"/>
    <w:rsid w:val="002B2016"/>
    <w:rsid w:val="002B20B3"/>
    <w:rsid w:val="002B20D8"/>
    <w:rsid w:val="002B219B"/>
    <w:rsid w:val="002B227A"/>
    <w:rsid w:val="002B2458"/>
    <w:rsid w:val="002B2584"/>
    <w:rsid w:val="002B2602"/>
    <w:rsid w:val="002B2733"/>
    <w:rsid w:val="002B289B"/>
    <w:rsid w:val="002B2E7E"/>
    <w:rsid w:val="002B2F31"/>
    <w:rsid w:val="002B2F42"/>
    <w:rsid w:val="002B300D"/>
    <w:rsid w:val="002B30C9"/>
    <w:rsid w:val="002B316A"/>
    <w:rsid w:val="002B31C1"/>
    <w:rsid w:val="002B31DF"/>
    <w:rsid w:val="002B326C"/>
    <w:rsid w:val="002B3348"/>
    <w:rsid w:val="002B34B9"/>
    <w:rsid w:val="002B3503"/>
    <w:rsid w:val="002B35D0"/>
    <w:rsid w:val="002B376A"/>
    <w:rsid w:val="002B38DB"/>
    <w:rsid w:val="002B3A48"/>
    <w:rsid w:val="002B3D59"/>
    <w:rsid w:val="002B3FE9"/>
    <w:rsid w:val="002B4071"/>
    <w:rsid w:val="002B408F"/>
    <w:rsid w:val="002B412A"/>
    <w:rsid w:val="002B414D"/>
    <w:rsid w:val="002B42A8"/>
    <w:rsid w:val="002B4395"/>
    <w:rsid w:val="002B439E"/>
    <w:rsid w:val="002B4401"/>
    <w:rsid w:val="002B450D"/>
    <w:rsid w:val="002B4531"/>
    <w:rsid w:val="002B456B"/>
    <w:rsid w:val="002B47A5"/>
    <w:rsid w:val="002B48C3"/>
    <w:rsid w:val="002B48E1"/>
    <w:rsid w:val="002B48E7"/>
    <w:rsid w:val="002B49C6"/>
    <w:rsid w:val="002B4CD6"/>
    <w:rsid w:val="002B4CF6"/>
    <w:rsid w:val="002B4D04"/>
    <w:rsid w:val="002B4DA9"/>
    <w:rsid w:val="002B4E0F"/>
    <w:rsid w:val="002B4EFA"/>
    <w:rsid w:val="002B4F09"/>
    <w:rsid w:val="002B4FDC"/>
    <w:rsid w:val="002B50C4"/>
    <w:rsid w:val="002B5287"/>
    <w:rsid w:val="002B528C"/>
    <w:rsid w:val="002B536B"/>
    <w:rsid w:val="002B547B"/>
    <w:rsid w:val="002B54F3"/>
    <w:rsid w:val="002B568E"/>
    <w:rsid w:val="002B56E7"/>
    <w:rsid w:val="002B591E"/>
    <w:rsid w:val="002B5A2B"/>
    <w:rsid w:val="002B5A7C"/>
    <w:rsid w:val="002B5D55"/>
    <w:rsid w:val="002B5E95"/>
    <w:rsid w:val="002B5EB9"/>
    <w:rsid w:val="002B5F2A"/>
    <w:rsid w:val="002B5F40"/>
    <w:rsid w:val="002B5FC1"/>
    <w:rsid w:val="002B608A"/>
    <w:rsid w:val="002B608D"/>
    <w:rsid w:val="002B61B9"/>
    <w:rsid w:val="002B66C1"/>
    <w:rsid w:val="002B6786"/>
    <w:rsid w:val="002B67E5"/>
    <w:rsid w:val="002B6918"/>
    <w:rsid w:val="002B6A04"/>
    <w:rsid w:val="002B6A19"/>
    <w:rsid w:val="002B6AAC"/>
    <w:rsid w:val="002B6AB1"/>
    <w:rsid w:val="002B6B5D"/>
    <w:rsid w:val="002B6C13"/>
    <w:rsid w:val="002B6D5D"/>
    <w:rsid w:val="002B6E2A"/>
    <w:rsid w:val="002B7050"/>
    <w:rsid w:val="002B70F5"/>
    <w:rsid w:val="002B716C"/>
    <w:rsid w:val="002B71EE"/>
    <w:rsid w:val="002B73A5"/>
    <w:rsid w:val="002B73FD"/>
    <w:rsid w:val="002B7402"/>
    <w:rsid w:val="002B746C"/>
    <w:rsid w:val="002B7498"/>
    <w:rsid w:val="002B74DD"/>
    <w:rsid w:val="002B7611"/>
    <w:rsid w:val="002B7656"/>
    <w:rsid w:val="002B7749"/>
    <w:rsid w:val="002B77D6"/>
    <w:rsid w:val="002B7AEC"/>
    <w:rsid w:val="002B7B25"/>
    <w:rsid w:val="002B7B91"/>
    <w:rsid w:val="002B7B93"/>
    <w:rsid w:val="002B7BF2"/>
    <w:rsid w:val="002B7CAC"/>
    <w:rsid w:val="002B7D27"/>
    <w:rsid w:val="002B7D92"/>
    <w:rsid w:val="002B7D96"/>
    <w:rsid w:val="002B7DFD"/>
    <w:rsid w:val="002B7E0F"/>
    <w:rsid w:val="002B7F0B"/>
    <w:rsid w:val="002B7F33"/>
    <w:rsid w:val="002C0204"/>
    <w:rsid w:val="002C0456"/>
    <w:rsid w:val="002C0460"/>
    <w:rsid w:val="002C0485"/>
    <w:rsid w:val="002C048E"/>
    <w:rsid w:val="002C04E8"/>
    <w:rsid w:val="002C0566"/>
    <w:rsid w:val="002C05CF"/>
    <w:rsid w:val="002C0741"/>
    <w:rsid w:val="002C0881"/>
    <w:rsid w:val="002C098E"/>
    <w:rsid w:val="002C0A2D"/>
    <w:rsid w:val="002C0B0E"/>
    <w:rsid w:val="002C0BE5"/>
    <w:rsid w:val="002C0C0F"/>
    <w:rsid w:val="002C0D43"/>
    <w:rsid w:val="002C0DE7"/>
    <w:rsid w:val="002C0E6C"/>
    <w:rsid w:val="002C0E77"/>
    <w:rsid w:val="002C0FD6"/>
    <w:rsid w:val="002C1013"/>
    <w:rsid w:val="002C1082"/>
    <w:rsid w:val="002C10F7"/>
    <w:rsid w:val="002C115A"/>
    <w:rsid w:val="002C11E0"/>
    <w:rsid w:val="002C1203"/>
    <w:rsid w:val="002C1220"/>
    <w:rsid w:val="002C139E"/>
    <w:rsid w:val="002C1405"/>
    <w:rsid w:val="002C1488"/>
    <w:rsid w:val="002C149C"/>
    <w:rsid w:val="002C14ED"/>
    <w:rsid w:val="002C1658"/>
    <w:rsid w:val="002C16BE"/>
    <w:rsid w:val="002C1737"/>
    <w:rsid w:val="002C1779"/>
    <w:rsid w:val="002C17BD"/>
    <w:rsid w:val="002C18F4"/>
    <w:rsid w:val="002C193B"/>
    <w:rsid w:val="002C19E6"/>
    <w:rsid w:val="002C1A9A"/>
    <w:rsid w:val="002C1AB1"/>
    <w:rsid w:val="002C1BF6"/>
    <w:rsid w:val="002C1C25"/>
    <w:rsid w:val="002C1C6D"/>
    <w:rsid w:val="002C1CC8"/>
    <w:rsid w:val="002C1D11"/>
    <w:rsid w:val="002C1DC5"/>
    <w:rsid w:val="002C1E25"/>
    <w:rsid w:val="002C1FFD"/>
    <w:rsid w:val="002C2033"/>
    <w:rsid w:val="002C2286"/>
    <w:rsid w:val="002C22E0"/>
    <w:rsid w:val="002C2304"/>
    <w:rsid w:val="002C238E"/>
    <w:rsid w:val="002C23F0"/>
    <w:rsid w:val="002C2718"/>
    <w:rsid w:val="002C27DA"/>
    <w:rsid w:val="002C29F2"/>
    <w:rsid w:val="002C29F8"/>
    <w:rsid w:val="002C2AFB"/>
    <w:rsid w:val="002C2EB3"/>
    <w:rsid w:val="002C2F34"/>
    <w:rsid w:val="002C30D4"/>
    <w:rsid w:val="002C30D9"/>
    <w:rsid w:val="002C32A3"/>
    <w:rsid w:val="002C3300"/>
    <w:rsid w:val="002C330A"/>
    <w:rsid w:val="002C34F9"/>
    <w:rsid w:val="002C35FD"/>
    <w:rsid w:val="002C360A"/>
    <w:rsid w:val="002C3669"/>
    <w:rsid w:val="002C36A3"/>
    <w:rsid w:val="002C3887"/>
    <w:rsid w:val="002C3888"/>
    <w:rsid w:val="002C3933"/>
    <w:rsid w:val="002C3A12"/>
    <w:rsid w:val="002C3A15"/>
    <w:rsid w:val="002C3A99"/>
    <w:rsid w:val="002C3AAD"/>
    <w:rsid w:val="002C3DC6"/>
    <w:rsid w:val="002C3E80"/>
    <w:rsid w:val="002C3EDC"/>
    <w:rsid w:val="002C3F58"/>
    <w:rsid w:val="002C3FCE"/>
    <w:rsid w:val="002C4011"/>
    <w:rsid w:val="002C4187"/>
    <w:rsid w:val="002C41F9"/>
    <w:rsid w:val="002C4206"/>
    <w:rsid w:val="002C42DF"/>
    <w:rsid w:val="002C433E"/>
    <w:rsid w:val="002C4381"/>
    <w:rsid w:val="002C43EC"/>
    <w:rsid w:val="002C455D"/>
    <w:rsid w:val="002C4962"/>
    <w:rsid w:val="002C4A4B"/>
    <w:rsid w:val="002C4BC8"/>
    <w:rsid w:val="002C4CB2"/>
    <w:rsid w:val="002C4E5E"/>
    <w:rsid w:val="002C4E73"/>
    <w:rsid w:val="002C4E94"/>
    <w:rsid w:val="002C4F39"/>
    <w:rsid w:val="002C4FB8"/>
    <w:rsid w:val="002C4FCB"/>
    <w:rsid w:val="002C5050"/>
    <w:rsid w:val="002C51E8"/>
    <w:rsid w:val="002C520F"/>
    <w:rsid w:val="002C529C"/>
    <w:rsid w:val="002C55FD"/>
    <w:rsid w:val="002C57D7"/>
    <w:rsid w:val="002C59ED"/>
    <w:rsid w:val="002C59F8"/>
    <w:rsid w:val="002C5AF6"/>
    <w:rsid w:val="002C5B59"/>
    <w:rsid w:val="002C5B5F"/>
    <w:rsid w:val="002C5C17"/>
    <w:rsid w:val="002C5E1C"/>
    <w:rsid w:val="002C5FA6"/>
    <w:rsid w:val="002C601B"/>
    <w:rsid w:val="002C6040"/>
    <w:rsid w:val="002C61AD"/>
    <w:rsid w:val="002C623A"/>
    <w:rsid w:val="002C6312"/>
    <w:rsid w:val="002C6363"/>
    <w:rsid w:val="002C63CE"/>
    <w:rsid w:val="002C64E8"/>
    <w:rsid w:val="002C6547"/>
    <w:rsid w:val="002C689B"/>
    <w:rsid w:val="002C6A07"/>
    <w:rsid w:val="002C6AAF"/>
    <w:rsid w:val="002C6B65"/>
    <w:rsid w:val="002C6C27"/>
    <w:rsid w:val="002C6C7E"/>
    <w:rsid w:val="002C6DD8"/>
    <w:rsid w:val="002C6E1A"/>
    <w:rsid w:val="002C6F1D"/>
    <w:rsid w:val="002C6F4F"/>
    <w:rsid w:val="002C6FF4"/>
    <w:rsid w:val="002C70CB"/>
    <w:rsid w:val="002C7147"/>
    <w:rsid w:val="002C7271"/>
    <w:rsid w:val="002C727F"/>
    <w:rsid w:val="002C7351"/>
    <w:rsid w:val="002C736A"/>
    <w:rsid w:val="002C7397"/>
    <w:rsid w:val="002C7425"/>
    <w:rsid w:val="002C75A2"/>
    <w:rsid w:val="002C75E1"/>
    <w:rsid w:val="002C7991"/>
    <w:rsid w:val="002C7A94"/>
    <w:rsid w:val="002C7B78"/>
    <w:rsid w:val="002C7B96"/>
    <w:rsid w:val="002C7D5D"/>
    <w:rsid w:val="002C7D67"/>
    <w:rsid w:val="002C7DEC"/>
    <w:rsid w:val="002D019E"/>
    <w:rsid w:val="002D0325"/>
    <w:rsid w:val="002D04A7"/>
    <w:rsid w:val="002D056D"/>
    <w:rsid w:val="002D07B9"/>
    <w:rsid w:val="002D0A07"/>
    <w:rsid w:val="002D0A30"/>
    <w:rsid w:val="002D0AF2"/>
    <w:rsid w:val="002D0B58"/>
    <w:rsid w:val="002D0DC5"/>
    <w:rsid w:val="002D0E10"/>
    <w:rsid w:val="002D0EBD"/>
    <w:rsid w:val="002D0EE1"/>
    <w:rsid w:val="002D0F03"/>
    <w:rsid w:val="002D0F24"/>
    <w:rsid w:val="002D0F80"/>
    <w:rsid w:val="002D0FCB"/>
    <w:rsid w:val="002D10A6"/>
    <w:rsid w:val="002D1193"/>
    <w:rsid w:val="002D12FB"/>
    <w:rsid w:val="002D1316"/>
    <w:rsid w:val="002D135F"/>
    <w:rsid w:val="002D1423"/>
    <w:rsid w:val="002D14C0"/>
    <w:rsid w:val="002D1549"/>
    <w:rsid w:val="002D1654"/>
    <w:rsid w:val="002D17E4"/>
    <w:rsid w:val="002D186D"/>
    <w:rsid w:val="002D1992"/>
    <w:rsid w:val="002D1AFB"/>
    <w:rsid w:val="002D1B66"/>
    <w:rsid w:val="002D1D48"/>
    <w:rsid w:val="002D1E1E"/>
    <w:rsid w:val="002D1E9F"/>
    <w:rsid w:val="002D2058"/>
    <w:rsid w:val="002D2081"/>
    <w:rsid w:val="002D214C"/>
    <w:rsid w:val="002D214E"/>
    <w:rsid w:val="002D2312"/>
    <w:rsid w:val="002D23B5"/>
    <w:rsid w:val="002D24D0"/>
    <w:rsid w:val="002D2578"/>
    <w:rsid w:val="002D2749"/>
    <w:rsid w:val="002D284C"/>
    <w:rsid w:val="002D28C6"/>
    <w:rsid w:val="002D29D5"/>
    <w:rsid w:val="002D2C57"/>
    <w:rsid w:val="002D2CD4"/>
    <w:rsid w:val="002D2F4C"/>
    <w:rsid w:val="002D3120"/>
    <w:rsid w:val="002D3206"/>
    <w:rsid w:val="002D324B"/>
    <w:rsid w:val="002D32B3"/>
    <w:rsid w:val="002D32F7"/>
    <w:rsid w:val="002D34A9"/>
    <w:rsid w:val="002D363E"/>
    <w:rsid w:val="002D36A2"/>
    <w:rsid w:val="002D3746"/>
    <w:rsid w:val="002D3805"/>
    <w:rsid w:val="002D3816"/>
    <w:rsid w:val="002D391A"/>
    <w:rsid w:val="002D3BC5"/>
    <w:rsid w:val="002D3D79"/>
    <w:rsid w:val="002D3ECD"/>
    <w:rsid w:val="002D3EF8"/>
    <w:rsid w:val="002D4000"/>
    <w:rsid w:val="002D41A5"/>
    <w:rsid w:val="002D41E6"/>
    <w:rsid w:val="002D41ED"/>
    <w:rsid w:val="002D4348"/>
    <w:rsid w:val="002D4414"/>
    <w:rsid w:val="002D4560"/>
    <w:rsid w:val="002D45C6"/>
    <w:rsid w:val="002D480E"/>
    <w:rsid w:val="002D4964"/>
    <w:rsid w:val="002D49F8"/>
    <w:rsid w:val="002D4AA5"/>
    <w:rsid w:val="002D4ACC"/>
    <w:rsid w:val="002D4B82"/>
    <w:rsid w:val="002D4C9C"/>
    <w:rsid w:val="002D4DFE"/>
    <w:rsid w:val="002D4E31"/>
    <w:rsid w:val="002D4ED3"/>
    <w:rsid w:val="002D4FF3"/>
    <w:rsid w:val="002D4FFA"/>
    <w:rsid w:val="002D50B5"/>
    <w:rsid w:val="002D50F9"/>
    <w:rsid w:val="002D511A"/>
    <w:rsid w:val="002D5122"/>
    <w:rsid w:val="002D5154"/>
    <w:rsid w:val="002D525A"/>
    <w:rsid w:val="002D538D"/>
    <w:rsid w:val="002D53B8"/>
    <w:rsid w:val="002D53C7"/>
    <w:rsid w:val="002D5475"/>
    <w:rsid w:val="002D5480"/>
    <w:rsid w:val="002D553C"/>
    <w:rsid w:val="002D5575"/>
    <w:rsid w:val="002D56D6"/>
    <w:rsid w:val="002D5742"/>
    <w:rsid w:val="002D587D"/>
    <w:rsid w:val="002D5909"/>
    <w:rsid w:val="002D5A50"/>
    <w:rsid w:val="002D5AC5"/>
    <w:rsid w:val="002D5B18"/>
    <w:rsid w:val="002D5D00"/>
    <w:rsid w:val="002D5E9A"/>
    <w:rsid w:val="002D5F82"/>
    <w:rsid w:val="002D602B"/>
    <w:rsid w:val="002D6192"/>
    <w:rsid w:val="002D61AF"/>
    <w:rsid w:val="002D61F2"/>
    <w:rsid w:val="002D62F3"/>
    <w:rsid w:val="002D63E7"/>
    <w:rsid w:val="002D6634"/>
    <w:rsid w:val="002D66AC"/>
    <w:rsid w:val="002D671F"/>
    <w:rsid w:val="002D6798"/>
    <w:rsid w:val="002D68D4"/>
    <w:rsid w:val="002D6B2A"/>
    <w:rsid w:val="002D6CBF"/>
    <w:rsid w:val="002D6D60"/>
    <w:rsid w:val="002D6DB9"/>
    <w:rsid w:val="002D6F73"/>
    <w:rsid w:val="002D6FEB"/>
    <w:rsid w:val="002D709F"/>
    <w:rsid w:val="002D70E0"/>
    <w:rsid w:val="002D7118"/>
    <w:rsid w:val="002D71B3"/>
    <w:rsid w:val="002D74CB"/>
    <w:rsid w:val="002D7693"/>
    <w:rsid w:val="002D7855"/>
    <w:rsid w:val="002D7902"/>
    <w:rsid w:val="002D7E06"/>
    <w:rsid w:val="002D7ED5"/>
    <w:rsid w:val="002D7F46"/>
    <w:rsid w:val="002E0134"/>
    <w:rsid w:val="002E027D"/>
    <w:rsid w:val="002E028C"/>
    <w:rsid w:val="002E02BA"/>
    <w:rsid w:val="002E02DB"/>
    <w:rsid w:val="002E035B"/>
    <w:rsid w:val="002E045B"/>
    <w:rsid w:val="002E080F"/>
    <w:rsid w:val="002E0964"/>
    <w:rsid w:val="002E09EF"/>
    <w:rsid w:val="002E0A1E"/>
    <w:rsid w:val="002E0B65"/>
    <w:rsid w:val="002E0C0B"/>
    <w:rsid w:val="002E0C35"/>
    <w:rsid w:val="002E0E6C"/>
    <w:rsid w:val="002E0EB1"/>
    <w:rsid w:val="002E0EC7"/>
    <w:rsid w:val="002E0EF5"/>
    <w:rsid w:val="002E10DE"/>
    <w:rsid w:val="002E1128"/>
    <w:rsid w:val="002E1256"/>
    <w:rsid w:val="002E12CC"/>
    <w:rsid w:val="002E1316"/>
    <w:rsid w:val="002E1772"/>
    <w:rsid w:val="002E177B"/>
    <w:rsid w:val="002E17BD"/>
    <w:rsid w:val="002E1824"/>
    <w:rsid w:val="002E18AC"/>
    <w:rsid w:val="002E199A"/>
    <w:rsid w:val="002E1A17"/>
    <w:rsid w:val="002E1A97"/>
    <w:rsid w:val="002E1AE7"/>
    <w:rsid w:val="002E1DC6"/>
    <w:rsid w:val="002E1DD7"/>
    <w:rsid w:val="002E1F48"/>
    <w:rsid w:val="002E2098"/>
    <w:rsid w:val="002E2116"/>
    <w:rsid w:val="002E21B3"/>
    <w:rsid w:val="002E2341"/>
    <w:rsid w:val="002E244B"/>
    <w:rsid w:val="002E247B"/>
    <w:rsid w:val="002E2486"/>
    <w:rsid w:val="002E252E"/>
    <w:rsid w:val="002E255B"/>
    <w:rsid w:val="002E2707"/>
    <w:rsid w:val="002E2717"/>
    <w:rsid w:val="002E273E"/>
    <w:rsid w:val="002E28AB"/>
    <w:rsid w:val="002E2977"/>
    <w:rsid w:val="002E29D6"/>
    <w:rsid w:val="002E2A32"/>
    <w:rsid w:val="002E2ADA"/>
    <w:rsid w:val="002E2C87"/>
    <w:rsid w:val="002E2CAB"/>
    <w:rsid w:val="002E2D04"/>
    <w:rsid w:val="002E2DFD"/>
    <w:rsid w:val="002E2E4B"/>
    <w:rsid w:val="002E3105"/>
    <w:rsid w:val="002E31E3"/>
    <w:rsid w:val="002E31EB"/>
    <w:rsid w:val="002E3214"/>
    <w:rsid w:val="002E3250"/>
    <w:rsid w:val="002E3417"/>
    <w:rsid w:val="002E3569"/>
    <w:rsid w:val="002E360C"/>
    <w:rsid w:val="002E37AC"/>
    <w:rsid w:val="002E394C"/>
    <w:rsid w:val="002E3A6C"/>
    <w:rsid w:val="002E3B83"/>
    <w:rsid w:val="002E3BCB"/>
    <w:rsid w:val="002E3C1D"/>
    <w:rsid w:val="002E3C40"/>
    <w:rsid w:val="002E3CBC"/>
    <w:rsid w:val="002E3CF6"/>
    <w:rsid w:val="002E3DF5"/>
    <w:rsid w:val="002E3E00"/>
    <w:rsid w:val="002E3F54"/>
    <w:rsid w:val="002E3F92"/>
    <w:rsid w:val="002E4271"/>
    <w:rsid w:val="002E433F"/>
    <w:rsid w:val="002E43A4"/>
    <w:rsid w:val="002E43B8"/>
    <w:rsid w:val="002E4461"/>
    <w:rsid w:val="002E449A"/>
    <w:rsid w:val="002E44C9"/>
    <w:rsid w:val="002E457B"/>
    <w:rsid w:val="002E45AF"/>
    <w:rsid w:val="002E45DB"/>
    <w:rsid w:val="002E46B5"/>
    <w:rsid w:val="002E470E"/>
    <w:rsid w:val="002E479A"/>
    <w:rsid w:val="002E47AC"/>
    <w:rsid w:val="002E47E3"/>
    <w:rsid w:val="002E47F6"/>
    <w:rsid w:val="002E4949"/>
    <w:rsid w:val="002E49FC"/>
    <w:rsid w:val="002E4A9A"/>
    <w:rsid w:val="002E4B7C"/>
    <w:rsid w:val="002E4BDD"/>
    <w:rsid w:val="002E4C82"/>
    <w:rsid w:val="002E4DA8"/>
    <w:rsid w:val="002E4F06"/>
    <w:rsid w:val="002E50B4"/>
    <w:rsid w:val="002E5135"/>
    <w:rsid w:val="002E51C9"/>
    <w:rsid w:val="002E520F"/>
    <w:rsid w:val="002E533D"/>
    <w:rsid w:val="002E5389"/>
    <w:rsid w:val="002E54D7"/>
    <w:rsid w:val="002E54E1"/>
    <w:rsid w:val="002E58C8"/>
    <w:rsid w:val="002E599A"/>
    <w:rsid w:val="002E59DF"/>
    <w:rsid w:val="002E5B2D"/>
    <w:rsid w:val="002E5C50"/>
    <w:rsid w:val="002E5DD2"/>
    <w:rsid w:val="002E5E33"/>
    <w:rsid w:val="002E5F9C"/>
    <w:rsid w:val="002E60B6"/>
    <w:rsid w:val="002E6156"/>
    <w:rsid w:val="002E6193"/>
    <w:rsid w:val="002E62E4"/>
    <w:rsid w:val="002E639C"/>
    <w:rsid w:val="002E642F"/>
    <w:rsid w:val="002E64D6"/>
    <w:rsid w:val="002E64EC"/>
    <w:rsid w:val="002E6769"/>
    <w:rsid w:val="002E67FB"/>
    <w:rsid w:val="002E68B1"/>
    <w:rsid w:val="002E68C1"/>
    <w:rsid w:val="002E6946"/>
    <w:rsid w:val="002E69E5"/>
    <w:rsid w:val="002E6B6C"/>
    <w:rsid w:val="002E6C2E"/>
    <w:rsid w:val="002E6C9D"/>
    <w:rsid w:val="002E6D85"/>
    <w:rsid w:val="002E6E85"/>
    <w:rsid w:val="002E7135"/>
    <w:rsid w:val="002E7306"/>
    <w:rsid w:val="002E7321"/>
    <w:rsid w:val="002E7586"/>
    <w:rsid w:val="002E7836"/>
    <w:rsid w:val="002E7B6C"/>
    <w:rsid w:val="002E7B95"/>
    <w:rsid w:val="002E7BDF"/>
    <w:rsid w:val="002E7BF9"/>
    <w:rsid w:val="002E7C3B"/>
    <w:rsid w:val="002E7C6F"/>
    <w:rsid w:val="002E7CD6"/>
    <w:rsid w:val="002E7F07"/>
    <w:rsid w:val="002E7F92"/>
    <w:rsid w:val="002E7FAD"/>
    <w:rsid w:val="002F016A"/>
    <w:rsid w:val="002F0216"/>
    <w:rsid w:val="002F035C"/>
    <w:rsid w:val="002F03C2"/>
    <w:rsid w:val="002F03D6"/>
    <w:rsid w:val="002F0412"/>
    <w:rsid w:val="002F05ED"/>
    <w:rsid w:val="002F06AC"/>
    <w:rsid w:val="002F07AB"/>
    <w:rsid w:val="002F08D4"/>
    <w:rsid w:val="002F08F8"/>
    <w:rsid w:val="002F0A06"/>
    <w:rsid w:val="002F0B7D"/>
    <w:rsid w:val="002F0B92"/>
    <w:rsid w:val="002F0C53"/>
    <w:rsid w:val="002F0CEA"/>
    <w:rsid w:val="002F0CF6"/>
    <w:rsid w:val="002F0D58"/>
    <w:rsid w:val="002F0DA2"/>
    <w:rsid w:val="002F0DFF"/>
    <w:rsid w:val="002F12C6"/>
    <w:rsid w:val="002F145F"/>
    <w:rsid w:val="002F1502"/>
    <w:rsid w:val="002F1589"/>
    <w:rsid w:val="002F1684"/>
    <w:rsid w:val="002F16BF"/>
    <w:rsid w:val="002F190F"/>
    <w:rsid w:val="002F1B52"/>
    <w:rsid w:val="002F1E59"/>
    <w:rsid w:val="002F1EBD"/>
    <w:rsid w:val="002F1EDE"/>
    <w:rsid w:val="002F1FA4"/>
    <w:rsid w:val="002F1FE3"/>
    <w:rsid w:val="002F2229"/>
    <w:rsid w:val="002F23A1"/>
    <w:rsid w:val="002F240F"/>
    <w:rsid w:val="002F2480"/>
    <w:rsid w:val="002F24A1"/>
    <w:rsid w:val="002F24E8"/>
    <w:rsid w:val="002F2623"/>
    <w:rsid w:val="002F27D0"/>
    <w:rsid w:val="002F27F3"/>
    <w:rsid w:val="002F2815"/>
    <w:rsid w:val="002F2D53"/>
    <w:rsid w:val="002F2E1A"/>
    <w:rsid w:val="002F2F02"/>
    <w:rsid w:val="002F2F1D"/>
    <w:rsid w:val="002F2F75"/>
    <w:rsid w:val="002F30E9"/>
    <w:rsid w:val="002F31E4"/>
    <w:rsid w:val="002F3327"/>
    <w:rsid w:val="002F340E"/>
    <w:rsid w:val="002F3490"/>
    <w:rsid w:val="002F34E3"/>
    <w:rsid w:val="002F34E4"/>
    <w:rsid w:val="002F3507"/>
    <w:rsid w:val="002F357A"/>
    <w:rsid w:val="002F377D"/>
    <w:rsid w:val="002F3893"/>
    <w:rsid w:val="002F39F0"/>
    <w:rsid w:val="002F3AF9"/>
    <w:rsid w:val="002F3BA4"/>
    <w:rsid w:val="002F3C49"/>
    <w:rsid w:val="002F3D4D"/>
    <w:rsid w:val="002F3DD5"/>
    <w:rsid w:val="002F3E69"/>
    <w:rsid w:val="002F3E98"/>
    <w:rsid w:val="002F4104"/>
    <w:rsid w:val="002F4143"/>
    <w:rsid w:val="002F41CE"/>
    <w:rsid w:val="002F4405"/>
    <w:rsid w:val="002F4453"/>
    <w:rsid w:val="002F45EF"/>
    <w:rsid w:val="002F460B"/>
    <w:rsid w:val="002F467A"/>
    <w:rsid w:val="002F46A2"/>
    <w:rsid w:val="002F47BD"/>
    <w:rsid w:val="002F47D3"/>
    <w:rsid w:val="002F4807"/>
    <w:rsid w:val="002F48A7"/>
    <w:rsid w:val="002F4939"/>
    <w:rsid w:val="002F49C3"/>
    <w:rsid w:val="002F4B1C"/>
    <w:rsid w:val="002F4B47"/>
    <w:rsid w:val="002F4B6B"/>
    <w:rsid w:val="002F4E0F"/>
    <w:rsid w:val="002F4E92"/>
    <w:rsid w:val="002F4E9B"/>
    <w:rsid w:val="002F4F4A"/>
    <w:rsid w:val="002F5153"/>
    <w:rsid w:val="002F52CD"/>
    <w:rsid w:val="002F52E1"/>
    <w:rsid w:val="002F53AB"/>
    <w:rsid w:val="002F541A"/>
    <w:rsid w:val="002F5589"/>
    <w:rsid w:val="002F56CC"/>
    <w:rsid w:val="002F58B9"/>
    <w:rsid w:val="002F5BEC"/>
    <w:rsid w:val="002F5ED0"/>
    <w:rsid w:val="002F5EE6"/>
    <w:rsid w:val="002F5F0D"/>
    <w:rsid w:val="002F5FDC"/>
    <w:rsid w:val="002F61AB"/>
    <w:rsid w:val="002F61D3"/>
    <w:rsid w:val="002F6310"/>
    <w:rsid w:val="002F6403"/>
    <w:rsid w:val="002F64B8"/>
    <w:rsid w:val="002F653E"/>
    <w:rsid w:val="002F6747"/>
    <w:rsid w:val="002F675E"/>
    <w:rsid w:val="002F6B44"/>
    <w:rsid w:val="002F6CB4"/>
    <w:rsid w:val="002F6D77"/>
    <w:rsid w:val="002F6E67"/>
    <w:rsid w:val="002F6F85"/>
    <w:rsid w:val="002F6F8C"/>
    <w:rsid w:val="002F713A"/>
    <w:rsid w:val="002F7259"/>
    <w:rsid w:val="002F7270"/>
    <w:rsid w:val="002F7309"/>
    <w:rsid w:val="002F73B9"/>
    <w:rsid w:val="002F7474"/>
    <w:rsid w:val="002F766F"/>
    <w:rsid w:val="002F7772"/>
    <w:rsid w:val="002F77C1"/>
    <w:rsid w:val="002F7B02"/>
    <w:rsid w:val="002F7BA1"/>
    <w:rsid w:val="002F7BF4"/>
    <w:rsid w:val="002F7C01"/>
    <w:rsid w:val="002F7CB9"/>
    <w:rsid w:val="002F7CBA"/>
    <w:rsid w:val="002F7D03"/>
    <w:rsid w:val="002F7DA0"/>
    <w:rsid w:val="002F7DF8"/>
    <w:rsid w:val="002F7E4F"/>
    <w:rsid w:val="0030013C"/>
    <w:rsid w:val="00300262"/>
    <w:rsid w:val="00300347"/>
    <w:rsid w:val="003003A1"/>
    <w:rsid w:val="003003B3"/>
    <w:rsid w:val="003003D6"/>
    <w:rsid w:val="003004DD"/>
    <w:rsid w:val="003005CA"/>
    <w:rsid w:val="003005FB"/>
    <w:rsid w:val="0030093C"/>
    <w:rsid w:val="003009B8"/>
    <w:rsid w:val="00300A62"/>
    <w:rsid w:val="00300E9E"/>
    <w:rsid w:val="00300EFA"/>
    <w:rsid w:val="00301006"/>
    <w:rsid w:val="00301117"/>
    <w:rsid w:val="00301215"/>
    <w:rsid w:val="00301328"/>
    <w:rsid w:val="003014DC"/>
    <w:rsid w:val="003015F0"/>
    <w:rsid w:val="0030176F"/>
    <w:rsid w:val="00301816"/>
    <w:rsid w:val="003018FC"/>
    <w:rsid w:val="00301A7E"/>
    <w:rsid w:val="00301BEB"/>
    <w:rsid w:val="00301C2D"/>
    <w:rsid w:val="00301CB1"/>
    <w:rsid w:val="00301CDD"/>
    <w:rsid w:val="00301DFC"/>
    <w:rsid w:val="00301E4F"/>
    <w:rsid w:val="0030216C"/>
    <w:rsid w:val="00302234"/>
    <w:rsid w:val="00302250"/>
    <w:rsid w:val="00302315"/>
    <w:rsid w:val="0030247B"/>
    <w:rsid w:val="0030256B"/>
    <w:rsid w:val="00302583"/>
    <w:rsid w:val="0030270E"/>
    <w:rsid w:val="00302715"/>
    <w:rsid w:val="00302865"/>
    <w:rsid w:val="003028B7"/>
    <w:rsid w:val="0030294F"/>
    <w:rsid w:val="0030296B"/>
    <w:rsid w:val="003029D3"/>
    <w:rsid w:val="00302A01"/>
    <w:rsid w:val="00302BD0"/>
    <w:rsid w:val="00302C1A"/>
    <w:rsid w:val="00302C7A"/>
    <w:rsid w:val="00302CE8"/>
    <w:rsid w:val="00302D55"/>
    <w:rsid w:val="00302DD9"/>
    <w:rsid w:val="00302E73"/>
    <w:rsid w:val="003030E1"/>
    <w:rsid w:val="003032ED"/>
    <w:rsid w:val="003032FE"/>
    <w:rsid w:val="003034B5"/>
    <w:rsid w:val="003035CD"/>
    <w:rsid w:val="00303644"/>
    <w:rsid w:val="003036A1"/>
    <w:rsid w:val="0030379C"/>
    <w:rsid w:val="003037D8"/>
    <w:rsid w:val="00303826"/>
    <w:rsid w:val="003038BA"/>
    <w:rsid w:val="003038C5"/>
    <w:rsid w:val="00303987"/>
    <w:rsid w:val="00303A4A"/>
    <w:rsid w:val="00303A9E"/>
    <w:rsid w:val="00303AF0"/>
    <w:rsid w:val="00303B1B"/>
    <w:rsid w:val="00303B24"/>
    <w:rsid w:val="00303B31"/>
    <w:rsid w:val="00303CA6"/>
    <w:rsid w:val="00303D33"/>
    <w:rsid w:val="00303DB0"/>
    <w:rsid w:val="00303DE6"/>
    <w:rsid w:val="00303F05"/>
    <w:rsid w:val="00303F8A"/>
    <w:rsid w:val="00304264"/>
    <w:rsid w:val="00304330"/>
    <w:rsid w:val="003043D7"/>
    <w:rsid w:val="00304916"/>
    <w:rsid w:val="00304A81"/>
    <w:rsid w:val="00304B2A"/>
    <w:rsid w:val="00304B39"/>
    <w:rsid w:val="00304B3E"/>
    <w:rsid w:val="00304D17"/>
    <w:rsid w:val="00304E85"/>
    <w:rsid w:val="00304F05"/>
    <w:rsid w:val="00304F45"/>
    <w:rsid w:val="00305072"/>
    <w:rsid w:val="0030507F"/>
    <w:rsid w:val="003050C2"/>
    <w:rsid w:val="00305187"/>
    <w:rsid w:val="00305251"/>
    <w:rsid w:val="003052AE"/>
    <w:rsid w:val="0030531B"/>
    <w:rsid w:val="0030538E"/>
    <w:rsid w:val="00305392"/>
    <w:rsid w:val="00305940"/>
    <w:rsid w:val="00305A1A"/>
    <w:rsid w:val="00305A61"/>
    <w:rsid w:val="00305AAE"/>
    <w:rsid w:val="00305B75"/>
    <w:rsid w:val="00305E35"/>
    <w:rsid w:val="00305EBA"/>
    <w:rsid w:val="00306119"/>
    <w:rsid w:val="003061DC"/>
    <w:rsid w:val="003061E8"/>
    <w:rsid w:val="003063E5"/>
    <w:rsid w:val="003064EC"/>
    <w:rsid w:val="003064FE"/>
    <w:rsid w:val="003065A8"/>
    <w:rsid w:val="003065D3"/>
    <w:rsid w:val="003065D7"/>
    <w:rsid w:val="0030665C"/>
    <w:rsid w:val="003066A5"/>
    <w:rsid w:val="00306A93"/>
    <w:rsid w:val="003071FE"/>
    <w:rsid w:val="00307371"/>
    <w:rsid w:val="0030755C"/>
    <w:rsid w:val="00307947"/>
    <w:rsid w:val="0030795A"/>
    <w:rsid w:val="00307A1C"/>
    <w:rsid w:val="00307A84"/>
    <w:rsid w:val="00307B7A"/>
    <w:rsid w:val="00307C81"/>
    <w:rsid w:val="00307D1F"/>
    <w:rsid w:val="00307D57"/>
    <w:rsid w:val="00307E13"/>
    <w:rsid w:val="00307F64"/>
    <w:rsid w:val="0031000D"/>
    <w:rsid w:val="00310129"/>
    <w:rsid w:val="00310140"/>
    <w:rsid w:val="00310155"/>
    <w:rsid w:val="003101AE"/>
    <w:rsid w:val="003101F9"/>
    <w:rsid w:val="003103FB"/>
    <w:rsid w:val="00310438"/>
    <w:rsid w:val="00310498"/>
    <w:rsid w:val="003104C8"/>
    <w:rsid w:val="00310585"/>
    <w:rsid w:val="00310900"/>
    <w:rsid w:val="003109EF"/>
    <w:rsid w:val="00310ABF"/>
    <w:rsid w:val="00310BC6"/>
    <w:rsid w:val="00310D31"/>
    <w:rsid w:val="00310E93"/>
    <w:rsid w:val="00310ECA"/>
    <w:rsid w:val="003110FE"/>
    <w:rsid w:val="0031116D"/>
    <w:rsid w:val="0031119D"/>
    <w:rsid w:val="003111C0"/>
    <w:rsid w:val="003111DF"/>
    <w:rsid w:val="00311238"/>
    <w:rsid w:val="00311283"/>
    <w:rsid w:val="003114C2"/>
    <w:rsid w:val="00311510"/>
    <w:rsid w:val="00311557"/>
    <w:rsid w:val="00311770"/>
    <w:rsid w:val="0031178A"/>
    <w:rsid w:val="003117CC"/>
    <w:rsid w:val="0031181C"/>
    <w:rsid w:val="00311879"/>
    <w:rsid w:val="003119FF"/>
    <w:rsid w:val="00311B34"/>
    <w:rsid w:val="00311BB1"/>
    <w:rsid w:val="00311BF0"/>
    <w:rsid w:val="00311C16"/>
    <w:rsid w:val="00311CA2"/>
    <w:rsid w:val="00311CBC"/>
    <w:rsid w:val="00311CDE"/>
    <w:rsid w:val="00311E84"/>
    <w:rsid w:val="003120AC"/>
    <w:rsid w:val="00312100"/>
    <w:rsid w:val="0031237E"/>
    <w:rsid w:val="00312445"/>
    <w:rsid w:val="003124B5"/>
    <w:rsid w:val="003124E1"/>
    <w:rsid w:val="003125D0"/>
    <w:rsid w:val="0031263C"/>
    <w:rsid w:val="0031265E"/>
    <w:rsid w:val="00312693"/>
    <w:rsid w:val="003128ED"/>
    <w:rsid w:val="00312985"/>
    <w:rsid w:val="00312A31"/>
    <w:rsid w:val="00312A5C"/>
    <w:rsid w:val="00312B94"/>
    <w:rsid w:val="00312BA8"/>
    <w:rsid w:val="00312C0B"/>
    <w:rsid w:val="00312E4C"/>
    <w:rsid w:val="00312EF4"/>
    <w:rsid w:val="00313241"/>
    <w:rsid w:val="0031336E"/>
    <w:rsid w:val="00313372"/>
    <w:rsid w:val="00313581"/>
    <w:rsid w:val="00313620"/>
    <w:rsid w:val="00313946"/>
    <w:rsid w:val="00313A43"/>
    <w:rsid w:val="00313BB3"/>
    <w:rsid w:val="00313F2A"/>
    <w:rsid w:val="00313F5E"/>
    <w:rsid w:val="00313F8D"/>
    <w:rsid w:val="00313FD1"/>
    <w:rsid w:val="00314111"/>
    <w:rsid w:val="00314189"/>
    <w:rsid w:val="003141BF"/>
    <w:rsid w:val="003141F8"/>
    <w:rsid w:val="00314334"/>
    <w:rsid w:val="00314361"/>
    <w:rsid w:val="0031436A"/>
    <w:rsid w:val="003143AC"/>
    <w:rsid w:val="003144D2"/>
    <w:rsid w:val="00314559"/>
    <w:rsid w:val="00314562"/>
    <w:rsid w:val="00314598"/>
    <w:rsid w:val="003145B1"/>
    <w:rsid w:val="003145D0"/>
    <w:rsid w:val="00314664"/>
    <w:rsid w:val="003146C7"/>
    <w:rsid w:val="0031474C"/>
    <w:rsid w:val="003147C3"/>
    <w:rsid w:val="003147DB"/>
    <w:rsid w:val="00314942"/>
    <w:rsid w:val="00314AF0"/>
    <w:rsid w:val="00314D6B"/>
    <w:rsid w:val="00314F37"/>
    <w:rsid w:val="003150A1"/>
    <w:rsid w:val="00315124"/>
    <w:rsid w:val="003151CC"/>
    <w:rsid w:val="003152EE"/>
    <w:rsid w:val="00315310"/>
    <w:rsid w:val="00315331"/>
    <w:rsid w:val="003153BD"/>
    <w:rsid w:val="003154F3"/>
    <w:rsid w:val="003155BD"/>
    <w:rsid w:val="00315632"/>
    <w:rsid w:val="0031575F"/>
    <w:rsid w:val="00315895"/>
    <w:rsid w:val="003158B8"/>
    <w:rsid w:val="003158D7"/>
    <w:rsid w:val="003159AE"/>
    <w:rsid w:val="00315A35"/>
    <w:rsid w:val="00315AD7"/>
    <w:rsid w:val="00315B3E"/>
    <w:rsid w:val="00315BD9"/>
    <w:rsid w:val="00315CE0"/>
    <w:rsid w:val="00315EE3"/>
    <w:rsid w:val="00315F3A"/>
    <w:rsid w:val="00315F49"/>
    <w:rsid w:val="00315FAD"/>
    <w:rsid w:val="00315FCA"/>
    <w:rsid w:val="00316034"/>
    <w:rsid w:val="003160C8"/>
    <w:rsid w:val="0031613F"/>
    <w:rsid w:val="00316148"/>
    <w:rsid w:val="0031629A"/>
    <w:rsid w:val="003162CC"/>
    <w:rsid w:val="00316357"/>
    <w:rsid w:val="00316599"/>
    <w:rsid w:val="00316735"/>
    <w:rsid w:val="0031675A"/>
    <w:rsid w:val="00316762"/>
    <w:rsid w:val="00316860"/>
    <w:rsid w:val="0031692A"/>
    <w:rsid w:val="00316A25"/>
    <w:rsid w:val="00316A98"/>
    <w:rsid w:val="00316AD4"/>
    <w:rsid w:val="00316AD6"/>
    <w:rsid w:val="00316BD0"/>
    <w:rsid w:val="00316E85"/>
    <w:rsid w:val="00316FB2"/>
    <w:rsid w:val="00316FF0"/>
    <w:rsid w:val="00317003"/>
    <w:rsid w:val="00317020"/>
    <w:rsid w:val="00317025"/>
    <w:rsid w:val="00317141"/>
    <w:rsid w:val="003171FF"/>
    <w:rsid w:val="0031751A"/>
    <w:rsid w:val="003175ED"/>
    <w:rsid w:val="0031772E"/>
    <w:rsid w:val="0031779A"/>
    <w:rsid w:val="003177C2"/>
    <w:rsid w:val="003178A2"/>
    <w:rsid w:val="00317919"/>
    <w:rsid w:val="00317976"/>
    <w:rsid w:val="00317B34"/>
    <w:rsid w:val="00317B4F"/>
    <w:rsid w:val="00317BC0"/>
    <w:rsid w:val="00317E36"/>
    <w:rsid w:val="00317FF0"/>
    <w:rsid w:val="0032001F"/>
    <w:rsid w:val="003201C0"/>
    <w:rsid w:val="0032025D"/>
    <w:rsid w:val="00320299"/>
    <w:rsid w:val="00320350"/>
    <w:rsid w:val="0032044F"/>
    <w:rsid w:val="0032049D"/>
    <w:rsid w:val="0032063A"/>
    <w:rsid w:val="00320713"/>
    <w:rsid w:val="00320716"/>
    <w:rsid w:val="00320770"/>
    <w:rsid w:val="0032079A"/>
    <w:rsid w:val="00320816"/>
    <w:rsid w:val="003208CA"/>
    <w:rsid w:val="00320938"/>
    <w:rsid w:val="00320BA1"/>
    <w:rsid w:val="00320DBB"/>
    <w:rsid w:val="00320DC0"/>
    <w:rsid w:val="00320E30"/>
    <w:rsid w:val="00320EF2"/>
    <w:rsid w:val="00320F2D"/>
    <w:rsid w:val="00320F70"/>
    <w:rsid w:val="00320FBD"/>
    <w:rsid w:val="00321012"/>
    <w:rsid w:val="00321133"/>
    <w:rsid w:val="00321306"/>
    <w:rsid w:val="00321382"/>
    <w:rsid w:val="003213BC"/>
    <w:rsid w:val="00321431"/>
    <w:rsid w:val="00321506"/>
    <w:rsid w:val="00321596"/>
    <w:rsid w:val="003215E2"/>
    <w:rsid w:val="0032163A"/>
    <w:rsid w:val="00321679"/>
    <w:rsid w:val="00321721"/>
    <w:rsid w:val="0032174A"/>
    <w:rsid w:val="003219C6"/>
    <w:rsid w:val="00321CE4"/>
    <w:rsid w:val="00321D41"/>
    <w:rsid w:val="00321DC9"/>
    <w:rsid w:val="0032205B"/>
    <w:rsid w:val="00322127"/>
    <w:rsid w:val="0032212F"/>
    <w:rsid w:val="003221F6"/>
    <w:rsid w:val="00322242"/>
    <w:rsid w:val="003223C7"/>
    <w:rsid w:val="0032240A"/>
    <w:rsid w:val="003225C3"/>
    <w:rsid w:val="003225EF"/>
    <w:rsid w:val="00322641"/>
    <w:rsid w:val="003226F0"/>
    <w:rsid w:val="00322707"/>
    <w:rsid w:val="0032280C"/>
    <w:rsid w:val="00322835"/>
    <w:rsid w:val="003228EB"/>
    <w:rsid w:val="00322907"/>
    <w:rsid w:val="00322A08"/>
    <w:rsid w:val="00322DCC"/>
    <w:rsid w:val="0032324E"/>
    <w:rsid w:val="0032337E"/>
    <w:rsid w:val="003233E7"/>
    <w:rsid w:val="003233FA"/>
    <w:rsid w:val="00323451"/>
    <w:rsid w:val="003234C1"/>
    <w:rsid w:val="003235F4"/>
    <w:rsid w:val="00323687"/>
    <w:rsid w:val="00323701"/>
    <w:rsid w:val="0032379F"/>
    <w:rsid w:val="00323B69"/>
    <w:rsid w:val="00323C24"/>
    <w:rsid w:val="00323F07"/>
    <w:rsid w:val="00323F48"/>
    <w:rsid w:val="0032432B"/>
    <w:rsid w:val="0032435E"/>
    <w:rsid w:val="003243EA"/>
    <w:rsid w:val="0032459D"/>
    <w:rsid w:val="003246A3"/>
    <w:rsid w:val="00324763"/>
    <w:rsid w:val="00324849"/>
    <w:rsid w:val="00324886"/>
    <w:rsid w:val="003248C8"/>
    <w:rsid w:val="00324987"/>
    <w:rsid w:val="00324A3C"/>
    <w:rsid w:val="00324C04"/>
    <w:rsid w:val="00324DCB"/>
    <w:rsid w:val="00324E30"/>
    <w:rsid w:val="00324E33"/>
    <w:rsid w:val="00324E53"/>
    <w:rsid w:val="00324F94"/>
    <w:rsid w:val="003250AC"/>
    <w:rsid w:val="003251E7"/>
    <w:rsid w:val="00325213"/>
    <w:rsid w:val="00325259"/>
    <w:rsid w:val="00325408"/>
    <w:rsid w:val="0032542F"/>
    <w:rsid w:val="00325493"/>
    <w:rsid w:val="00325594"/>
    <w:rsid w:val="003255C2"/>
    <w:rsid w:val="00325678"/>
    <w:rsid w:val="0032570E"/>
    <w:rsid w:val="00325A71"/>
    <w:rsid w:val="00325AB9"/>
    <w:rsid w:val="00325BF9"/>
    <w:rsid w:val="00325EA8"/>
    <w:rsid w:val="00325EC3"/>
    <w:rsid w:val="00326033"/>
    <w:rsid w:val="003260B8"/>
    <w:rsid w:val="003260E7"/>
    <w:rsid w:val="003261B6"/>
    <w:rsid w:val="00326221"/>
    <w:rsid w:val="0032626E"/>
    <w:rsid w:val="0032657F"/>
    <w:rsid w:val="003266A5"/>
    <w:rsid w:val="003267B4"/>
    <w:rsid w:val="003267DA"/>
    <w:rsid w:val="00326A04"/>
    <w:rsid w:val="00326A6D"/>
    <w:rsid w:val="00326A78"/>
    <w:rsid w:val="00326A88"/>
    <w:rsid w:val="00326C3D"/>
    <w:rsid w:val="00326C45"/>
    <w:rsid w:val="00326DE3"/>
    <w:rsid w:val="00326EAB"/>
    <w:rsid w:val="00326EF3"/>
    <w:rsid w:val="00326FA2"/>
    <w:rsid w:val="0032700F"/>
    <w:rsid w:val="0032721D"/>
    <w:rsid w:val="00327520"/>
    <w:rsid w:val="003275A9"/>
    <w:rsid w:val="003277C4"/>
    <w:rsid w:val="003277F2"/>
    <w:rsid w:val="0032789E"/>
    <w:rsid w:val="00327965"/>
    <w:rsid w:val="00327A48"/>
    <w:rsid w:val="00327AEA"/>
    <w:rsid w:val="00327B5E"/>
    <w:rsid w:val="00327CBA"/>
    <w:rsid w:val="00327CEB"/>
    <w:rsid w:val="0033003B"/>
    <w:rsid w:val="00330360"/>
    <w:rsid w:val="00330364"/>
    <w:rsid w:val="0033037C"/>
    <w:rsid w:val="003304E7"/>
    <w:rsid w:val="00330509"/>
    <w:rsid w:val="003307B6"/>
    <w:rsid w:val="003307F2"/>
    <w:rsid w:val="0033081B"/>
    <w:rsid w:val="003308AC"/>
    <w:rsid w:val="003308B2"/>
    <w:rsid w:val="00330902"/>
    <w:rsid w:val="00330944"/>
    <w:rsid w:val="00330A82"/>
    <w:rsid w:val="00330B15"/>
    <w:rsid w:val="00330B28"/>
    <w:rsid w:val="00330B8E"/>
    <w:rsid w:val="00330BA0"/>
    <w:rsid w:val="00330BD4"/>
    <w:rsid w:val="00330EC5"/>
    <w:rsid w:val="00330F9C"/>
    <w:rsid w:val="00330FC0"/>
    <w:rsid w:val="00331074"/>
    <w:rsid w:val="00331207"/>
    <w:rsid w:val="00331280"/>
    <w:rsid w:val="003312AC"/>
    <w:rsid w:val="003313D7"/>
    <w:rsid w:val="00331604"/>
    <w:rsid w:val="0033169F"/>
    <w:rsid w:val="003316EB"/>
    <w:rsid w:val="00331828"/>
    <w:rsid w:val="00331908"/>
    <w:rsid w:val="00331993"/>
    <w:rsid w:val="00331B7A"/>
    <w:rsid w:val="00331D25"/>
    <w:rsid w:val="00331D8D"/>
    <w:rsid w:val="00331DAF"/>
    <w:rsid w:val="00331EBC"/>
    <w:rsid w:val="00331F23"/>
    <w:rsid w:val="00332158"/>
    <w:rsid w:val="003321C3"/>
    <w:rsid w:val="003321DC"/>
    <w:rsid w:val="00332422"/>
    <w:rsid w:val="00332427"/>
    <w:rsid w:val="0033243B"/>
    <w:rsid w:val="0033243D"/>
    <w:rsid w:val="003324DC"/>
    <w:rsid w:val="00332503"/>
    <w:rsid w:val="00332512"/>
    <w:rsid w:val="003325FD"/>
    <w:rsid w:val="00332611"/>
    <w:rsid w:val="00332688"/>
    <w:rsid w:val="003326E2"/>
    <w:rsid w:val="003327E6"/>
    <w:rsid w:val="003327F8"/>
    <w:rsid w:val="003328A9"/>
    <w:rsid w:val="0033291F"/>
    <w:rsid w:val="00332B0B"/>
    <w:rsid w:val="00332C4D"/>
    <w:rsid w:val="00332F14"/>
    <w:rsid w:val="0033301A"/>
    <w:rsid w:val="0033312F"/>
    <w:rsid w:val="00333133"/>
    <w:rsid w:val="003334AF"/>
    <w:rsid w:val="003334F9"/>
    <w:rsid w:val="0033350E"/>
    <w:rsid w:val="00333670"/>
    <w:rsid w:val="00333931"/>
    <w:rsid w:val="00333D03"/>
    <w:rsid w:val="00333D37"/>
    <w:rsid w:val="00333E2B"/>
    <w:rsid w:val="0033402C"/>
    <w:rsid w:val="003340CB"/>
    <w:rsid w:val="0033427E"/>
    <w:rsid w:val="00334282"/>
    <w:rsid w:val="003342B8"/>
    <w:rsid w:val="0033432E"/>
    <w:rsid w:val="00334333"/>
    <w:rsid w:val="00334353"/>
    <w:rsid w:val="00334373"/>
    <w:rsid w:val="00334401"/>
    <w:rsid w:val="0033476F"/>
    <w:rsid w:val="00334B17"/>
    <w:rsid w:val="00334BD8"/>
    <w:rsid w:val="00334C93"/>
    <w:rsid w:val="00334E2C"/>
    <w:rsid w:val="00334E2F"/>
    <w:rsid w:val="00334E8E"/>
    <w:rsid w:val="003350AB"/>
    <w:rsid w:val="003352FB"/>
    <w:rsid w:val="0033535F"/>
    <w:rsid w:val="003355F0"/>
    <w:rsid w:val="00335787"/>
    <w:rsid w:val="00335A4D"/>
    <w:rsid w:val="00335B9C"/>
    <w:rsid w:val="00335C05"/>
    <w:rsid w:val="00335CBA"/>
    <w:rsid w:val="00335E8E"/>
    <w:rsid w:val="00335F24"/>
    <w:rsid w:val="00335F8F"/>
    <w:rsid w:val="00335FE0"/>
    <w:rsid w:val="00336110"/>
    <w:rsid w:val="00336266"/>
    <w:rsid w:val="00336402"/>
    <w:rsid w:val="003364D8"/>
    <w:rsid w:val="00336503"/>
    <w:rsid w:val="00336968"/>
    <w:rsid w:val="00336979"/>
    <w:rsid w:val="00336B76"/>
    <w:rsid w:val="00336C50"/>
    <w:rsid w:val="00336C59"/>
    <w:rsid w:val="00336CB8"/>
    <w:rsid w:val="00336F97"/>
    <w:rsid w:val="0033700D"/>
    <w:rsid w:val="00337081"/>
    <w:rsid w:val="003371A2"/>
    <w:rsid w:val="0033726D"/>
    <w:rsid w:val="00337292"/>
    <w:rsid w:val="0033742D"/>
    <w:rsid w:val="00337518"/>
    <w:rsid w:val="00337736"/>
    <w:rsid w:val="0033773A"/>
    <w:rsid w:val="0033780B"/>
    <w:rsid w:val="0033781A"/>
    <w:rsid w:val="00337839"/>
    <w:rsid w:val="003378EA"/>
    <w:rsid w:val="003379B0"/>
    <w:rsid w:val="003379EF"/>
    <w:rsid w:val="00337C58"/>
    <w:rsid w:val="00337F3C"/>
    <w:rsid w:val="00337F50"/>
    <w:rsid w:val="00337F69"/>
    <w:rsid w:val="00340176"/>
    <w:rsid w:val="00340284"/>
    <w:rsid w:val="00340330"/>
    <w:rsid w:val="003403EE"/>
    <w:rsid w:val="003403F1"/>
    <w:rsid w:val="00340483"/>
    <w:rsid w:val="00340501"/>
    <w:rsid w:val="003405FC"/>
    <w:rsid w:val="0034062C"/>
    <w:rsid w:val="00340636"/>
    <w:rsid w:val="00340638"/>
    <w:rsid w:val="0034065F"/>
    <w:rsid w:val="00340683"/>
    <w:rsid w:val="003409CC"/>
    <w:rsid w:val="003409E1"/>
    <w:rsid w:val="00340A38"/>
    <w:rsid w:val="00340C1A"/>
    <w:rsid w:val="00340DF7"/>
    <w:rsid w:val="00340F05"/>
    <w:rsid w:val="00340F3C"/>
    <w:rsid w:val="003410D6"/>
    <w:rsid w:val="003411C3"/>
    <w:rsid w:val="003412A7"/>
    <w:rsid w:val="0034141C"/>
    <w:rsid w:val="00341452"/>
    <w:rsid w:val="003414F0"/>
    <w:rsid w:val="003415CE"/>
    <w:rsid w:val="0034160F"/>
    <w:rsid w:val="0034165D"/>
    <w:rsid w:val="0034181D"/>
    <w:rsid w:val="003418BB"/>
    <w:rsid w:val="00341A79"/>
    <w:rsid w:val="00341B1F"/>
    <w:rsid w:val="00341B4A"/>
    <w:rsid w:val="00341BFA"/>
    <w:rsid w:val="00341C95"/>
    <w:rsid w:val="00341D05"/>
    <w:rsid w:val="00341D1C"/>
    <w:rsid w:val="00341D8D"/>
    <w:rsid w:val="00341E52"/>
    <w:rsid w:val="00341ED4"/>
    <w:rsid w:val="00341F1C"/>
    <w:rsid w:val="00341F53"/>
    <w:rsid w:val="00341F66"/>
    <w:rsid w:val="003420FE"/>
    <w:rsid w:val="003423B7"/>
    <w:rsid w:val="00342573"/>
    <w:rsid w:val="00342581"/>
    <w:rsid w:val="003425FB"/>
    <w:rsid w:val="00342663"/>
    <w:rsid w:val="003426D4"/>
    <w:rsid w:val="0034276B"/>
    <w:rsid w:val="00342BB2"/>
    <w:rsid w:val="00342DE1"/>
    <w:rsid w:val="00342E33"/>
    <w:rsid w:val="00342FB4"/>
    <w:rsid w:val="00342FE1"/>
    <w:rsid w:val="00343037"/>
    <w:rsid w:val="0034304C"/>
    <w:rsid w:val="00343088"/>
    <w:rsid w:val="0034319A"/>
    <w:rsid w:val="003432BC"/>
    <w:rsid w:val="003432C8"/>
    <w:rsid w:val="003432E2"/>
    <w:rsid w:val="00343320"/>
    <w:rsid w:val="003433CC"/>
    <w:rsid w:val="0034348F"/>
    <w:rsid w:val="00343734"/>
    <w:rsid w:val="003437CD"/>
    <w:rsid w:val="00343A72"/>
    <w:rsid w:val="00343AF0"/>
    <w:rsid w:val="00343B2F"/>
    <w:rsid w:val="00343C5B"/>
    <w:rsid w:val="00343CED"/>
    <w:rsid w:val="00343D8D"/>
    <w:rsid w:val="00343E31"/>
    <w:rsid w:val="00344167"/>
    <w:rsid w:val="00344263"/>
    <w:rsid w:val="0034427E"/>
    <w:rsid w:val="0034448B"/>
    <w:rsid w:val="003446B3"/>
    <w:rsid w:val="00344866"/>
    <w:rsid w:val="003448AF"/>
    <w:rsid w:val="00344A14"/>
    <w:rsid w:val="00344BD4"/>
    <w:rsid w:val="00344BE5"/>
    <w:rsid w:val="00344F48"/>
    <w:rsid w:val="00344FBD"/>
    <w:rsid w:val="0034510A"/>
    <w:rsid w:val="00345115"/>
    <w:rsid w:val="003452BE"/>
    <w:rsid w:val="003452E3"/>
    <w:rsid w:val="003453FD"/>
    <w:rsid w:val="00345402"/>
    <w:rsid w:val="003454DE"/>
    <w:rsid w:val="00345614"/>
    <w:rsid w:val="00345624"/>
    <w:rsid w:val="003456B1"/>
    <w:rsid w:val="003458DD"/>
    <w:rsid w:val="00345993"/>
    <w:rsid w:val="003459F2"/>
    <w:rsid w:val="00345A1E"/>
    <w:rsid w:val="00345A81"/>
    <w:rsid w:val="00345AB8"/>
    <w:rsid w:val="00345B2D"/>
    <w:rsid w:val="00345C33"/>
    <w:rsid w:val="00345E2D"/>
    <w:rsid w:val="00345E97"/>
    <w:rsid w:val="00345FDE"/>
    <w:rsid w:val="003461F8"/>
    <w:rsid w:val="003464D8"/>
    <w:rsid w:val="0034654E"/>
    <w:rsid w:val="003467F2"/>
    <w:rsid w:val="00346818"/>
    <w:rsid w:val="00346857"/>
    <w:rsid w:val="0034691C"/>
    <w:rsid w:val="00346980"/>
    <w:rsid w:val="0034698E"/>
    <w:rsid w:val="00346A8E"/>
    <w:rsid w:val="00346B70"/>
    <w:rsid w:val="00346C4C"/>
    <w:rsid w:val="00346E79"/>
    <w:rsid w:val="00346E86"/>
    <w:rsid w:val="00346FF3"/>
    <w:rsid w:val="00347032"/>
    <w:rsid w:val="003470DC"/>
    <w:rsid w:val="003471D3"/>
    <w:rsid w:val="0034722B"/>
    <w:rsid w:val="00347242"/>
    <w:rsid w:val="00347293"/>
    <w:rsid w:val="003472D4"/>
    <w:rsid w:val="00347483"/>
    <w:rsid w:val="0034754F"/>
    <w:rsid w:val="00347600"/>
    <w:rsid w:val="003477F5"/>
    <w:rsid w:val="00347A34"/>
    <w:rsid w:val="00347C3B"/>
    <w:rsid w:val="00347D6A"/>
    <w:rsid w:val="00347D73"/>
    <w:rsid w:val="00347E77"/>
    <w:rsid w:val="00347F56"/>
    <w:rsid w:val="00350082"/>
    <w:rsid w:val="00350099"/>
    <w:rsid w:val="00350152"/>
    <w:rsid w:val="003501C5"/>
    <w:rsid w:val="0035029C"/>
    <w:rsid w:val="0035056C"/>
    <w:rsid w:val="003507E1"/>
    <w:rsid w:val="003508A2"/>
    <w:rsid w:val="00350AC1"/>
    <w:rsid w:val="00350ADF"/>
    <w:rsid w:val="00350B6F"/>
    <w:rsid w:val="00350DD4"/>
    <w:rsid w:val="00350E03"/>
    <w:rsid w:val="00350E81"/>
    <w:rsid w:val="00350F22"/>
    <w:rsid w:val="00350F7C"/>
    <w:rsid w:val="00350FC2"/>
    <w:rsid w:val="00350FF5"/>
    <w:rsid w:val="00351281"/>
    <w:rsid w:val="003512CE"/>
    <w:rsid w:val="0035149D"/>
    <w:rsid w:val="003514DC"/>
    <w:rsid w:val="003514FD"/>
    <w:rsid w:val="00351720"/>
    <w:rsid w:val="003518DB"/>
    <w:rsid w:val="003518E7"/>
    <w:rsid w:val="003519BE"/>
    <w:rsid w:val="00351A79"/>
    <w:rsid w:val="00351B5B"/>
    <w:rsid w:val="00351B91"/>
    <w:rsid w:val="00351DE9"/>
    <w:rsid w:val="00351EEB"/>
    <w:rsid w:val="00351FC6"/>
    <w:rsid w:val="003520AB"/>
    <w:rsid w:val="00352144"/>
    <w:rsid w:val="003523F1"/>
    <w:rsid w:val="003523F2"/>
    <w:rsid w:val="0035241A"/>
    <w:rsid w:val="0035270A"/>
    <w:rsid w:val="00352740"/>
    <w:rsid w:val="00352781"/>
    <w:rsid w:val="003527DB"/>
    <w:rsid w:val="0035296F"/>
    <w:rsid w:val="00352A3B"/>
    <w:rsid w:val="00352A46"/>
    <w:rsid w:val="00352AA4"/>
    <w:rsid w:val="00352B5E"/>
    <w:rsid w:val="00352B65"/>
    <w:rsid w:val="00352BAF"/>
    <w:rsid w:val="00352C13"/>
    <w:rsid w:val="00352C18"/>
    <w:rsid w:val="00352F1B"/>
    <w:rsid w:val="00352FB7"/>
    <w:rsid w:val="003530E0"/>
    <w:rsid w:val="003530EF"/>
    <w:rsid w:val="003530FF"/>
    <w:rsid w:val="00353178"/>
    <w:rsid w:val="00353200"/>
    <w:rsid w:val="0035326C"/>
    <w:rsid w:val="003532C9"/>
    <w:rsid w:val="003534D6"/>
    <w:rsid w:val="00353540"/>
    <w:rsid w:val="00353598"/>
    <w:rsid w:val="003535F0"/>
    <w:rsid w:val="00353708"/>
    <w:rsid w:val="00353802"/>
    <w:rsid w:val="00353BDB"/>
    <w:rsid w:val="00353CE8"/>
    <w:rsid w:val="00353D5E"/>
    <w:rsid w:val="00353E88"/>
    <w:rsid w:val="00353EE2"/>
    <w:rsid w:val="00353F5E"/>
    <w:rsid w:val="00354080"/>
    <w:rsid w:val="0035424E"/>
    <w:rsid w:val="0035442B"/>
    <w:rsid w:val="0035444A"/>
    <w:rsid w:val="00354464"/>
    <w:rsid w:val="003544F9"/>
    <w:rsid w:val="003547C6"/>
    <w:rsid w:val="00354915"/>
    <w:rsid w:val="00354A2C"/>
    <w:rsid w:val="00354A3F"/>
    <w:rsid w:val="00354C9D"/>
    <w:rsid w:val="00354E44"/>
    <w:rsid w:val="00355033"/>
    <w:rsid w:val="0035522D"/>
    <w:rsid w:val="00355333"/>
    <w:rsid w:val="0035540F"/>
    <w:rsid w:val="003554C1"/>
    <w:rsid w:val="003555F9"/>
    <w:rsid w:val="0035569F"/>
    <w:rsid w:val="00355887"/>
    <w:rsid w:val="00355922"/>
    <w:rsid w:val="00355927"/>
    <w:rsid w:val="0035593C"/>
    <w:rsid w:val="003559EA"/>
    <w:rsid w:val="00355B44"/>
    <w:rsid w:val="00355BE2"/>
    <w:rsid w:val="00355DCD"/>
    <w:rsid w:val="00355E3C"/>
    <w:rsid w:val="00355F71"/>
    <w:rsid w:val="003560F5"/>
    <w:rsid w:val="00356160"/>
    <w:rsid w:val="003562E6"/>
    <w:rsid w:val="003562EE"/>
    <w:rsid w:val="0035630F"/>
    <w:rsid w:val="003563AF"/>
    <w:rsid w:val="003563B5"/>
    <w:rsid w:val="003563FD"/>
    <w:rsid w:val="003564CB"/>
    <w:rsid w:val="003564E9"/>
    <w:rsid w:val="003564FD"/>
    <w:rsid w:val="00356569"/>
    <w:rsid w:val="003565E8"/>
    <w:rsid w:val="003565F3"/>
    <w:rsid w:val="00356691"/>
    <w:rsid w:val="003566EF"/>
    <w:rsid w:val="00356833"/>
    <w:rsid w:val="00356926"/>
    <w:rsid w:val="00356A03"/>
    <w:rsid w:val="00356A0A"/>
    <w:rsid w:val="00356C70"/>
    <w:rsid w:val="00356CD9"/>
    <w:rsid w:val="00356D30"/>
    <w:rsid w:val="00356D9E"/>
    <w:rsid w:val="00356E7A"/>
    <w:rsid w:val="00357185"/>
    <w:rsid w:val="00357215"/>
    <w:rsid w:val="00357265"/>
    <w:rsid w:val="003573D2"/>
    <w:rsid w:val="003573E5"/>
    <w:rsid w:val="0035740F"/>
    <w:rsid w:val="00357471"/>
    <w:rsid w:val="003576E6"/>
    <w:rsid w:val="003577EA"/>
    <w:rsid w:val="003577FD"/>
    <w:rsid w:val="003578DE"/>
    <w:rsid w:val="0035790D"/>
    <w:rsid w:val="0035796A"/>
    <w:rsid w:val="00357B37"/>
    <w:rsid w:val="00357B39"/>
    <w:rsid w:val="00357B3F"/>
    <w:rsid w:val="00357B59"/>
    <w:rsid w:val="00357CC4"/>
    <w:rsid w:val="00357EE5"/>
    <w:rsid w:val="00357F07"/>
    <w:rsid w:val="00357F74"/>
    <w:rsid w:val="00357FB9"/>
    <w:rsid w:val="00357FBB"/>
    <w:rsid w:val="00360001"/>
    <w:rsid w:val="0036003F"/>
    <w:rsid w:val="003600BB"/>
    <w:rsid w:val="003600ED"/>
    <w:rsid w:val="003601D2"/>
    <w:rsid w:val="0036075B"/>
    <w:rsid w:val="00360762"/>
    <w:rsid w:val="003609B0"/>
    <w:rsid w:val="003609C8"/>
    <w:rsid w:val="003609DB"/>
    <w:rsid w:val="00360BBE"/>
    <w:rsid w:val="00360D68"/>
    <w:rsid w:val="00360DD0"/>
    <w:rsid w:val="00360DF7"/>
    <w:rsid w:val="00360E2E"/>
    <w:rsid w:val="00360EB6"/>
    <w:rsid w:val="003611F1"/>
    <w:rsid w:val="00361297"/>
    <w:rsid w:val="0036140D"/>
    <w:rsid w:val="0036140E"/>
    <w:rsid w:val="00361522"/>
    <w:rsid w:val="00361527"/>
    <w:rsid w:val="00361552"/>
    <w:rsid w:val="0036158A"/>
    <w:rsid w:val="003615B0"/>
    <w:rsid w:val="00361746"/>
    <w:rsid w:val="003617E5"/>
    <w:rsid w:val="003617E6"/>
    <w:rsid w:val="003617FA"/>
    <w:rsid w:val="0036180E"/>
    <w:rsid w:val="003618AA"/>
    <w:rsid w:val="0036191A"/>
    <w:rsid w:val="003619B5"/>
    <w:rsid w:val="00361A70"/>
    <w:rsid w:val="00361AC3"/>
    <w:rsid w:val="00361C67"/>
    <w:rsid w:val="00361CF1"/>
    <w:rsid w:val="003621DF"/>
    <w:rsid w:val="00362387"/>
    <w:rsid w:val="0036247B"/>
    <w:rsid w:val="003624F7"/>
    <w:rsid w:val="00362509"/>
    <w:rsid w:val="00362650"/>
    <w:rsid w:val="003626E8"/>
    <w:rsid w:val="003626FD"/>
    <w:rsid w:val="0036270C"/>
    <w:rsid w:val="003627D9"/>
    <w:rsid w:val="003628DA"/>
    <w:rsid w:val="003629FC"/>
    <w:rsid w:val="00362A0D"/>
    <w:rsid w:val="00362A1F"/>
    <w:rsid w:val="00362AC3"/>
    <w:rsid w:val="00362B0C"/>
    <w:rsid w:val="00362B18"/>
    <w:rsid w:val="00362BB5"/>
    <w:rsid w:val="00362BBC"/>
    <w:rsid w:val="00362D50"/>
    <w:rsid w:val="00362DFE"/>
    <w:rsid w:val="00362E7E"/>
    <w:rsid w:val="00362E97"/>
    <w:rsid w:val="00362ED0"/>
    <w:rsid w:val="00362FEE"/>
    <w:rsid w:val="003630AA"/>
    <w:rsid w:val="003632C4"/>
    <w:rsid w:val="003632F7"/>
    <w:rsid w:val="00363371"/>
    <w:rsid w:val="00363396"/>
    <w:rsid w:val="003633C3"/>
    <w:rsid w:val="0036346C"/>
    <w:rsid w:val="003637E6"/>
    <w:rsid w:val="00363932"/>
    <w:rsid w:val="00363958"/>
    <w:rsid w:val="003639D0"/>
    <w:rsid w:val="00363BE9"/>
    <w:rsid w:val="00363DFB"/>
    <w:rsid w:val="00363F05"/>
    <w:rsid w:val="00363F16"/>
    <w:rsid w:val="00363FA9"/>
    <w:rsid w:val="003641D0"/>
    <w:rsid w:val="0036455D"/>
    <w:rsid w:val="003645F2"/>
    <w:rsid w:val="003646FD"/>
    <w:rsid w:val="003646FF"/>
    <w:rsid w:val="00364746"/>
    <w:rsid w:val="003648ED"/>
    <w:rsid w:val="0036490C"/>
    <w:rsid w:val="003649B8"/>
    <w:rsid w:val="00364A3F"/>
    <w:rsid w:val="00364F02"/>
    <w:rsid w:val="00364F2B"/>
    <w:rsid w:val="00364F44"/>
    <w:rsid w:val="0036501F"/>
    <w:rsid w:val="0036504B"/>
    <w:rsid w:val="003650A6"/>
    <w:rsid w:val="0036514D"/>
    <w:rsid w:val="003652D6"/>
    <w:rsid w:val="003654FB"/>
    <w:rsid w:val="0036564C"/>
    <w:rsid w:val="00365716"/>
    <w:rsid w:val="00365882"/>
    <w:rsid w:val="0036596B"/>
    <w:rsid w:val="00365987"/>
    <w:rsid w:val="00365A5E"/>
    <w:rsid w:val="00365C2D"/>
    <w:rsid w:val="00365D88"/>
    <w:rsid w:val="0036607F"/>
    <w:rsid w:val="003660AC"/>
    <w:rsid w:val="003661AF"/>
    <w:rsid w:val="003661B0"/>
    <w:rsid w:val="00366246"/>
    <w:rsid w:val="0036627B"/>
    <w:rsid w:val="003662AF"/>
    <w:rsid w:val="003662B5"/>
    <w:rsid w:val="00366463"/>
    <w:rsid w:val="0036647F"/>
    <w:rsid w:val="0036656D"/>
    <w:rsid w:val="0036658F"/>
    <w:rsid w:val="003665D2"/>
    <w:rsid w:val="00366608"/>
    <w:rsid w:val="00366653"/>
    <w:rsid w:val="0036668C"/>
    <w:rsid w:val="00366849"/>
    <w:rsid w:val="00366854"/>
    <w:rsid w:val="00366940"/>
    <w:rsid w:val="003669F8"/>
    <w:rsid w:val="00366A6B"/>
    <w:rsid w:val="00366ACE"/>
    <w:rsid w:val="00366C46"/>
    <w:rsid w:val="00366D8F"/>
    <w:rsid w:val="0036703D"/>
    <w:rsid w:val="003670E4"/>
    <w:rsid w:val="00367269"/>
    <w:rsid w:val="003673DE"/>
    <w:rsid w:val="003676C3"/>
    <w:rsid w:val="003677D0"/>
    <w:rsid w:val="003678C0"/>
    <w:rsid w:val="003678D6"/>
    <w:rsid w:val="00367CEF"/>
    <w:rsid w:val="00367D4E"/>
    <w:rsid w:val="00367EE3"/>
    <w:rsid w:val="00370556"/>
    <w:rsid w:val="00370611"/>
    <w:rsid w:val="00370644"/>
    <w:rsid w:val="00370977"/>
    <w:rsid w:val="00370BD5"/>
    <w:rsid w:val="00370D95"/>
    <w:rsid w:val="00370DED"/>
    <w:rsid w:val="00370E7D"/>
    <w:rsid w:val="00370F46"/>
    <w:rsid w:val="00370FDB"/>
    <w:rsid w:val="003710B3"/>
    <w:rsid w:val="003710FA"/>
    <w:rsid w:val="003712C1"/>
    <w:rsid w:val="003712FA"/>
    <w:rsid w:val="00371395"/>
    <w:rsid w:val="00371537"/>
    <w:rsid w:val="003716B3"/>
    <w:rsid w:val="00371734"/>
    <w:rsid w:val="0037173D"/>
    <w:rsid w:val="0037180A"/>
    <w:rsid w:val="00371DEE"/>
    <w:rsid w:val="00371E1E"/>
    <w:rsid w:val="00371E28"/>
    <w:rsid w:val="00371EE0"/>
    <w:rsid w:val="003725FA"/>
    <w:rsid w:val="00372605"/>
    <w:rsid w:val="003726A3"/>
    <w:rsid w:val="003727D2"/>
    <w:rsid w:val="00372817"/>
    <w:rsid w:val="00372823"/>
    <w:rsid w:val="0037287A"/>
    <w:rsid w:val="00372977"/>
    <w:rsid w:val="00372A0D"/>
    <w:rsid w:val="00372B68"/>
    <w:rsid w:val="00372B7D"/>
    <w:rsid w:val="00372B83"/>
    <w:rsid w:val="00372B91"/>
    <w:rsid w:val="00372C39"/>
    <w:rsid w:val="00372C8A"/>
    <w:rsid w:val="00372CF9"/>
    <w:rsid w:val="00372DFA"/>
    <w:rsid w:val="00372F35"/>
    <w:rsid w:val="00372FA6"/>
    <w:rsid w:val="00372FB4"/>
    <w:rsid w:val="00373193"/>
    <w:rsid w:val="0037341F"/>
    <w:rsid w:val="0037368E"/>
    <w:rsid w:val="0037369B"/>
    <w:rsid w:val="003736AF"/>
    <w:rsid w:val="003738A4"/>
    <w:rsid w:val="00373952"/>
    <w:rsid w:val="00373A02"/>
    <w:rsid w:val="00373C70"/>
    <w:rsid w:val="00373D48"/>
    <w:rsid w:val="00373E19"/>
    <w:rsid w:val="00373E4F"/>
    <w:rsid w:val="00373F36"/>
    <w:rsid w:val="003743F4"/>
    <w:rsid w:val="00374432"/>
    <w:rsid w:val="0037450D"/>
    <w:rsid w:val="00374815"/>
    <w:rsid w:val="0037495D"/>
    <w:rsid w:val="00374BCC"/>
    <w:rsid w:val="00374C70"/>
    <w:rsid w:val="00374D9D"/>
    <w:rsid w:val="00374DB4"/>
    <w:rsid w:val="00374DF4"/>
    <w:rsid w:val="00375434"/>
    <w:rsid w:val="00375778"/>
    <w:rsid w:val="0037578E"/>
    <w:rsid w:val="003757B0"/>
    <w:rsid w:val="0037586F"/>
    <w:rsid w:val="00375A94"/>
    <w:rsid w:val="00375AA6"/>
    <w:rsid w:val="00375AAC"/>
    <w:rsid w:val="00375AC2"/>
    <w:rsid w:val="00375C4A"/>
    <w:rsid w:val="00375CDF"/>
    <w:rsid w:val="00375DB2"/>
    <w:rsid w:val="00375DF9"/>
    <w:rsid w:val="00375E83"/>
    <w:rsid w:val="0037631A"/>
    <w:rsid w:val="00376323"/>
    <w:rsid w:val="0037645A"/>
    <w:rsid w:val="00376621"/>
    <w:rsid w:val="0037666D"/>
    <w:rsid w:val="003766D0"/>
    <w:rsid w:val="00376789"/>
    <w:rsid w:val="00376856"/>
    <w:rsid w:val="003769E5"/>
    <w:rsid w:val="003769FB"/>
    <w:rsid w:val="00376B5D"/>
    <w:rsid w:val="00376B8C"/>
    <w:rsid w:val="00376E85"/>
    <w:rsid w:val="00376F86"/>
    <w:rsid w:val="0037700A"/>
    <w:rsid w:val="00377335"/>
    <w:rsid w:val="003773F6"/>
    <w:rsid w:val="00377525"/>
    <w:rsid w:val="0037764B"/>
    <w:rsid w:val="00377655"/>
    <w:rsid w:val="00377914"/>
    <w:rsid w:val="00377AD9"/>
    <w:rsid w:val="00377BC7"/>
    <w:rsid w:val="00377D1A"/>
    <w:rsid w:val="00377E62"/>
    <w:rsid w:val="00377F57"/>
    <w:rsid w:val="003800F7"/>
    <w:rsid w:val="00380199"/>
    <w:rsid w:val="003801DA"/>
    <w:rsid w:val="00380243"/>
    <w:rsid w:val="003803E3"/>
    <w:rsid w:val="00380466"/>
    <w:rsid w:val="0038052B"/>
    <w:rsid w:val="00380555"/>
    <w:rsid w:val="003805E7"/>
    <w:rsid w:val="00380708"/>
    <w:rsid w:val="003807FB"/>
    <w:rsid w:val="003808D0"/>
    <w:rsid w:val="0038095D"/>
    <w:rsid w:val="00380970"/>
    <w:rsid w:val="00380B37"/>
    <w:rsid w:val="00380C04"/>
    <w:rsid w:val="00380C26"/>
    <w:rsid w:val="00380F41"/>
    <w:rsid w:val="00380F80"/>
    <w:rsid w:val="00380FEC"/>
    <w:rsid w:val="003810B8"/>
    <w:rsid w:val="003810F5"/>
    <w:rsid w:val="00381151"/>
    <w:rsid w:val="003811D7"/>
    <w:rsid w:val="003811E9"/>
    <w:rsid w:val="003811F0"/>
    <w:rsid w:val="00381270"/>
    <w:rsid w:val="003812C5"/>
    <w:rsid w:val="00381348"/>
    <w:rsid w:val="0038156A"/>
    <w:rsid w:val="00381884"/>
    <w:rsid w:val="003818AA"/>
    <w:rsid w:val="00381946"/>
    <w:rsid w:val="00381983"/>
    <w:rsid w:val="003819D0"/>
    <w:rsid w:val="00381A47"/>
    <w:rsid w:val="00381A9C"/>
    <w:rsid w:val="00381D30"/>
    <w:rsid w:val="00381D86"/>
    <w:rsid w:val="00381E14"/>
    <w:rsid w:val="00381EF4"/>
    <w:rsid w:val="0038205B"/>
    <w:rsid w:val="0038221E"/>
    <w:rsid w:val="003822F0"/>
    <w:rsid w:val="00382373"/>
    <w:rsid w:val="00382384"/>
    <w:rsid w:val="00382420"/>
    <w:rsid w:val="003824D4"/>
    <w:rsid w:val="00382540"/>
    <w:rsid w:val="00382615"/>
    <w:rsid w:val="003827B4"/>
    <w:rsid w:val="00382829"/>
    <w:rsid w:val="003829CB"/>
    <w:rsid w:val="00382C11"/>
    <w:rsid w:val="00382CF6"/>
    <w:rsid w:val="00382D63"/>
    <w:rsid w:val="00382D91"/>
    <w:rsid w:val="00382DA3"/>
    <w:rsid w:val="00382F49"/>
    <w:rsid w:val="00383270"/>
    <w:rsid w:val="003833D9"/>
    <w:rsid w:val="0038340A"/>
    <w:rsid w:val="00383435"/>
    <w:rsid w:val="0038344D"/>
    <w:rsid w:val="00383479"/>
    <w:rsid w:val="00383507"/>
    <w:rsid w:val="003835CA"/>
    <w:rsid w:val="003835D0"/>
    <w:rsid w:val="0038369F"/>
    <w:rsid w:val="003836E8"/>
    <w:rsid w:val="00383743"/>
    <w:rsid w:val="003837CF"/>
    <w:rsid w:val="00383863"/>
    <w:rsid w:val="00383AC2"/>
    <w:rsid w:val="00383C59"/>
    <w:rsid w:val="00383C6D"/>
    <w:rsid w:val="00383FF7"/>
    <w:rsid w:val="003841E5"/>
    <w:rsid w:val="0038421C"/>
    <w:rsid w:val="00384240"/>
    <w:rsid w:val="00384302"/>
    <w:rsid w:val="003843A2"/>
    <w:rsid w:val="00384458"/>
    <w:rsid w:val="0038472F"/>
    <w:rsid w:val="003847BC"/>
    <w:rsid w:val="003849B8"/>
    <w:rsid w:val="00384BC2"/>
    <w:rsid w:val="00384DBA"/>
    <w:rsid w:val="00385022"/>
    <w:rsid w:val="003850C8"/>
    <w:rsid w:val="003853FA"/>
    <w:rsid w:val="003854B3"/>
    <w:rsid w:val="0038560F"/>
    <w:rsid w:val="00385781"/>
    <w:rsid w:val="00385907"/>
    <w:rsid w:val="00385B64"/>
    <w:rsid w:val="00385BAE"/>
    <w:rsid w:val="00385DB7"/>
    <w:rsid w:val="00385E49"/>
    <w:rsid w:val="00385E89"/>
    <w:rsid w:val="00385E8C"/>
    <w:rsid w:val="00386026"/>
    <w:rsid w:val="0038608B"/>
    <w:rsid w:val="00386122"/>
    <w:rsid w:val="003862F1"/>
    <w:rsid w:val="003863E4"/>
    <w:rsid w:val="003863FD"/>
    <w:rsid w:val="00386407"/>
    <w:rsid w:val="00386477"/>
    <w:rsid w:val="003864B1"/>
    <w:rsid w:val="003864BE"/>
    <w:rsid w:val="003864D1"/>
    <w:rsid w:val="003864F7"/>
    <w:rsid w:val="00386728"/>
    <w:rsid w:val="0038677E"/>
    <w:rsid w:val="003867EC"/>
    <w:rsid w:val="00386A7E"/>
    <w:rsid w:val="00386A9D"/>
    <w:rsid w:val="00386AB6"/>
    <w:rsid w:val="00386CE0"/>
    <w:rsid w:val="00386E14"/>
    <w:rsid w:val="00386F63"/>
    <w:rsid w:val="00387067"/>
    <w:rsid w:val="003872A3"/>
    <w:rsid w:val="00387351"/>
    <w:rsid w:val="00387486"/>
    <w:rsid w:val="003874D8"/>
    <w:rsid w:val="003875A6"/>
    <w:rsid w:val="00387661"/>
    <w:rsid w:val="003876BD"/>
    <w:rsid w:val="003877C5"/>
    <w:rsid w:val="00387915"/>
    <w:rsid w:val="0038793A"/>
    <w:rsid w:val="00387BF5"/>
    <w:rsid w:val="00387CA9"/>
    <w:rsid w:val="00387CE1"/>
    <w:rsid w:val="00387E35"/>
    <w:rsid w:val="00387F23"/>
    <w:rsid w:val="00390082"/>
    <w:rsid w:val="00390289"/>
    <w:rsid w:val="00390627"/>
    <w:rsid w:val="00390640"/>
    <w:rsid w:val="00390815"/>
    <w:rsid w:val="0039096A"/>
    <w:rsid w:val="003909C9"/>
    <w:rsid w:val="00390A26"/>
    <w:rsid w:val="00390AFA"/>
    <w:rsid w:val="00390B30"/>
    <w:rsid w:val="00390C49"/>
    <w:rsid w:val="00390CD1"/>
    <w:rsid w:val="00390D04"/>
    <w:rsid w:val="00390D62"/>
    <w:rsid w:val="00390DD8"/>
    <w:rsid w:val="00390F9B"/>
    <w:rsid w:val="00390FE8"/>
    <w:rsid w:val="0039108B"/>
    <w:rsid w:val="003911D4"/>
    <w:rsid w:val="00391219"/>
    <w:rsid w:val="00391383"/>
    <w:rsid w:val="0039146A"/>
    <w:rsid w:val="00391494"/>
    <w:rsid w:val="003914D8"/>
    <w:rsid w:val="003914ED"/>
    <w:rsid w:val="003915D4"/>
    <w:rsid w:val="003916B6"/>
    <w:rsid w:val="0039180A"/>
    <w:rsid w:val="00391942"/>
    <w:rsid w:val="00391B1D"/>
    <w:rsid w:val="00391BD7"/>
    <w:rsid w:val="00391BEA"/>
    <w:rsid w:val="00391C50"/>
    <w:rsid w:val="00391C7E"/>
    <w:rsid w:val="00391C96"/>
    <w:rsid w:val="00391CA9"/>
    <w:rsid w:val="00391CD3"/>
    <w:rsid w:val="00391F74"/>
    <w:rsid w:val="00392109"/>
    <w:rsid w:val="003921A3"/>
    <w:rsid w:val="00392241"/>
    <w:rsid w:val="00392275"/>
    <w:rsid w:val="00392377"/>
    <w:rsid w:val="003923C0"/>
    <w:rsid w:val="003923F6"/>
    <w:rsid w:val="0039245D"/>
    <w:rsid w:val="003925C3"/>
    <w:rsid w:val="0039272B"/>
    <w:rsid w:val="00392848"/>
    <w:rsid w:val="00392A3B"/>
    <w:rsid w:val="00392A63"/>
    <w:rsid w:val="00392A7A"/>
    <w:rsid w:val="00392A92"/>
    <w:rsid w:val="00392B25"/>
    <w:rsid w:val="00392BDC"/>
    <w:rsid w:val="00392C0A"/>
    <w:rsid w:val="00392C8F"/>
    <w:rsid w:val="00392D14"/>
    <w:rsid w:val="00392E64"/>
    <w:rsid w:val="00392EE2"/>
    <w:rsid w:val="003931B5"/>
    <w:rsid w:val="003931FA"/>
    <w:rsid w:val="00393264"/>
    <w:rsid w:val="00393432"/>
    <w:rsid w:val="0039346E"/>
    <w:rsid w:val="00393688"/>
    <w:rsid w:val="003936C9"/>
    <w:rsid w:val="00393850"/>
    <w:rsid w:val="0039389B"/>
    <w:rsid w:val="0039390C"/>
    <w:rsid w:val="00393A61"/>
    <w:rsid w:val="00393C6F"/>
    <w:rsid w:val="00393D5F"/>
    <w:rsid w:val="00393E63"/>
    <w:rsid w:val="00393F67"/>
    <w:rsid w:val="00393FE9"/>
    <w:rsid w:val="00394000"/>
    <w:rsid w:val="00394098"/>
    <w:rsid w:val="003940BA"/>
    <w:rsid w:val="00394142"/>
    <w:rsid w:val="003941DC"/>
    <w:rsid w:val="00394253"/>
    <w:rsid w:val="00394297"/>
    <w:rsid w:val="003942CB"/>
    <w:rsid w:val="00394330"/>
    <w:rsid w:val="003943E4"/>
    <w:rsid w:val="003945CE"/>
    <w:rsid w:val="00394691"/>
    <w:rsid w:val="00394997"/>
    <w:rsid w:val="003949E7"/>
    <w:rsid w:val="00394A7E"/>
    <w:rsid w:val="00394BA5"/>
    <w:rsid w:val="00394BBE"/>
    <w:rsid w:val="00394CC4"/>
    <w:rsid w:val="00394CCE"/>
    <w:rsid w:val="00394CE8"/>
    <w:rsid w:val="00394CF0"/>
    <w:rsid w:val="00394D11"/>
    <w:rsid w:val="00394DF3"/>
    <w:rsid w:val="00394E12"/>
    <w:rsid w:val="00394E27"/>
    <w:rsid w:val="00394F49"/>
    <w:rsid w:val="00394FB6"/>
    <w:rsid w:val="0039511B"/>
    <w:rsid w:val="0039514A"/>
    <w:rsid w:val="00395174"/>
    <w:rsid w:val="003953A9"/>
    <w:rsid w:val="00395403"/>
    <w:rsid w:val="00395409"/>
    <w:rsid w:val="003954AB"/>
    <w:rsid w:val="00395580"/>
    <w:rsid w:val="003956BA"/>
    <w:rsid w:val="003958D2"/>
    <w:rsid w:val="0039597D"/>
    <w:rsid w:val="00395AAF"/>
    <w:rsid w:val="00395ADE"/>
    <w:rsid w:val="00395AF7"/>
    <w:rsid w:val="00395C85"/>
    <w:rsid w:val="00395DF2"/>
    <w:rsid w:val="00395F8F"/>
    <w:rsid w:val="0039604A"/>
    <w:rsid w:val="00396053"/>
    <w:rsid w:val="00396060"/>
    <w:rsid w:val="003960B4"/>
    <w:rsid w:val="0039628B"/>
    <w:rsid w:val="0039648D"/>
    <w:rsid w:val="003967FF"/>
    <w:rsid w:val="0039687A"/>
    <w:rsid w:val="003969EA"/>
    <w:rsid w:val="00396A35"/>
    <w:rsid w:val="00396B5F"/>
    <w:rsid w:val="00396B71"/>
    <w:rsid w:val="00396BD9"/>
    <w:rsid w:val="00396DDF"/>
    <w:rsid w:val="00396DE3"/>
    <w:rsid w:val="00396DF3"/>
    <w:rsid w:val="00396FB0"/>
    <w:rsid w:val="00396FD9"/>
    <w:rsid w:val="0039705B"/>
    <w:rsid w:val="00397077"/>
    <w:rsid w:val="0039708E"/>
    <w:rsid w:val="003970D4"/>
    <w:rsid w:val="00397302"/>
    <w:rsid w:val="00397347"/>
    <w:rsid w:val="0039734D"/>
    <w:rsid w:val="003975DC"/>
    <w:rsid w:val="003975F4"/>
    <w:rsid w:val="0039772B"/>
    <w:rsid w:val="003977A0"/>
    <w:rsid w:val="003978D8"/>
    <w:rsid w:val="00397AEF"/>
    <w:rsid w:val="00397B4F"/>
    <w:rsid w:val="00397BE5"/>
    <w:rsid w:val="00397D26"/>
    <w:rsid w:val="00397F28"/>
    <w:rsid w:val="003A01A9"/>
    <w:rsid w:val="003A027C"/>
    <w:rsid w:val="003A029A"/>
    <w:rsid w:val="003A047E"/>
    <w:rsid w:val="003A04C4"/>
    <w:rsid w:val="003A0608"/>
    <w:rsid w:val="003A07E9"/>
    <w:rsid w:val="003A0838"/>
    <w:rsid w:val="003A083A"/>
    <w:rsid w:val="003A0863"/>
    <w:rsid w:val="003A08BB"/>
    <w:rsid w:val="003A08F0"/>
    <w:rsid w:val="003A0A41"/>
    <w:rsid w:val="003A0A90"/>
    <w:rsid w:val="003A0AE5"/>
    <w:rsid w:val="003A0B9B"/>
    <w:rsid w:val="003A0BC2"/>
    <w:rsid w:val="003A0BD3"/>
    <w:rsid w:val="003A0CCF"/>
    <w:rsid w:val="003A0DA1"/>
    <w:rsid w:val="003A0F69"/>
    <w:rsid w:val="003A103E"/>
    <w:rsid w:val="003A10EB"/>
    <w:rsid w:val="003A1194"/>
    <w:rsid w:val="003A12D4"/>
    <w:rsid w:val="003A1371"/>
    <w:rsid w:val="003A1440"/>
    <w:rsid w:val="003A14BE"/>
    <w:rsid w:val="003A15ED"/>
    <w:rsid w:val="003A1650"/>
    <w:rsid w:val="003A16D5"/>
    <w:rsid w:val="003A1876"/>
    <w:rsid w:val="003A1962"/>
    <w:rsid w:val="003A1997"/>
    <w:rsid w:val="003A1A09"/>
    <w:rsid w:val="003A1CDD"/>
    <w:rsid w:val="003A1CE6"/>
    <w:rsid w:val="003A1D16"/>
    <w:rsid w:val="003A1D4A"/>
    <w:rsid w:val="003A1F35"/>
    <w:rsid w:val="003A201B"/>
    <w:rsid w:val="003A2065"/>
    <w:rsid w:val="003A2270"/>
    <w:rsid w:val="003A22B1"/>
    <w:rsid w:val="003A23E6"/>
    <w:rsid w:val="003A2411"/>
    <w:rsid w:val="003A2418"/>
    <w:rsid w:val="003A247A"/>
    <w:rsid w:val="003A2490"/>
    <w:rsid w:val="003A265A"/>
    <w:rsid w:val="003A26CF"/>
    <w:rsid w:val="003A287A"/>
    <w:rsid w:val="003A2943"/>
    <w:rsid w:val="003A29B2"/>
    <w:rsid w:val="003A2A7A"/>
    <w:rsid w:val="003A2B9F"/>
    <w:rsid w:val="003A2BB1"/>
    <w:rsid w:val="003A2C36"/>
    <w:rsid w:val="003A2CCB"/>
    <w:rsid w:val="003A2E30"/>
    <w:rsid w:val="003A2EA6"/>
    <w:rsid w:val="003A2F80"/>
    <w:rsid w:val="003A321E"/>
    <w:rsid w:val="003A3389"/>
    <w:rsid w:val="003A3491"/>
    <w:rsid w:val="003A3909"/>
    <w:rsid w:val="003A3912"/>
    <w:rsid w:val="003A39C8"/>
    <w:rsid w:val="003A39F8"/>
    <w:rsid w:val="003A3A49"/>
    <w:rsid w:val="003A3AF2"/>
    <w:rsid w:val="003A3B12"/>
    <w:rsid w:val="003A3B46"/>
    <w:rsid w:val="003A3B7F"/>
    <w:rsid w:val="003A3D48"/>
    <w:rsid w:val="003A3D87"/>
    <w:rsid w:val="003A3EEA"/>
    <w:rsid w:val="003A3F97"/>
    <w:rsid w:val="003A4095"/>
    <w:rsid w:val="003A40AA"/>
    <w:rsid w:val="003A4225"/>
    <w:rsid w:val="003A426D"/>
    <w:rsid w:val="003A42AE"/>
    <w:rsid w:val="003A4302"/>
    <w:rsid w:val="003A43C8"/>
    <w:rsid w:val="003A43C9"/>
    <w:rsid w:val="003A441A"/>
    <w:rsid w:val="003A46D1"/>
    <w:rsid w:val="003A46D6"/>
    <w:rsid w:val="003A4732"/>
    <w:rsid w:val="003A47A7"/>
    <w:rsid w:val="003A481E"/>
    <w:rsid w:val="003A48DF"/>
    <w:rsid w:val="003A48FB"/>
    <w:rsid w:val="003A493B"/>
    <w:rsid w:val="003A493F"/>
    <w:rsid w:val="003A49BF"/>
    <w:rsid w:val="003A4B3D"/>
    <w:rsid w:val="003A4CB3"/>
    <w:rsid w:val="003A4CD1"/>
    <w:rsid w:val="003A4D56"/>
    <w:rsid w:val="003A4F36"/>
    <w:rsid w:val="003A4FE3"/>
    <w:rsid w:val="003A5215"/>
    <w:rsid w:val="003A522D"/>
    <w:rsid w:val="003A5294"/>
    <w:rsid w:val="003A5554"/>
    <w:rsid w:val="003A5756"/>
    <w:rsid w:val="003A57C7"/>
    <w:rsid w:val="003A5878"/>
    <w:rsid w:val="003A594A"/>
    <w:rsid w:val="003A59C9"/>
    <w:rsid w:val="003A5B14"/>
    <w:rsid w:val="003A5BD3"/>
    <w:rsid w:val="003A5D5C"/>
    <w:rsid w:val="003A5E62"/>
    <w:rsid w:val="003A61BE"/>
    <w:rsid w:val="003A61C8"/>
    <w:rsid w:val="003A624A"/>
    <w:rsid w:val="003A6900"/>
    <w:rsid w:val="003A691F"/>
    <w:rsid w:val="003A694D"/>
    <w:rsid w:val="003A6A98"/>
    <w:rsid w:val="003A6B69"/>
    <w:rsid w:val="003A6CAE"/>
    <w:rsid w:val="003A6DFD"/>
    <w:rsid w:val="003A6EA1"/>
    <w:rsid w:val="003A7332"/>
    <w:rsid w:val="003A73AF"/>
    <w:rsid w:val="003A752F"/>
    <w:rsid w:val="003A7570"/>
    <w:rsid w:val="003A7643"/>
    <w:rsid w:val="003A7727"/>
    <w:rsid w:val="003A77A2"/>
    <w:rsid w:val="003A78A9"/>
    <w:rsid w:val="003A78D1"/>
    <w:rsid w:val="003A78EA"/>
    <w:rsid w:val="003A79CA"/>
    <w:rsid w:val="003A7A1F"/>
    <w:rsid w:val="003A7BED"/>
    <w:rsid w:val="003A7C0D"/>
    <w:rsid w:val="003A7CA5"/>
    <w:rsid w:val="003A7E10"/>
    <w:rsid w:val="003A7FA1"/>
    <w:rsid w:val="003B0048"/>
    <w:rsid w:val="003B01D0"/>
    <w:rsid w:val="003B0270"/>
    <w:rsid w:val="003B031C"/>
    <w:rsid w:val="003B0410"/>
    <w:rsid w:val="003B055A"/>
    <w:rsid w:val="003B0632"/>
    <w:rsid w:val="003B0728"/>
    <w:rsid w:val="003B0743"/>
    <w:rsid w:val="003B076A"/>
    <w:rsid w:val="003B07B5"/>
    <w:rsid w:val="003B0887"/>
    <w:rsid w:val="003B08AB"/>
    <w:rsid w:val="003B08E3"/>
    <w:rsid w:val="003B08F7"/>
    <w:rsid w:val="003B09BC"/>
    <w:rsid w:val="003B09C7"/>
    <w:rsid w:val="003B0A2C"/>
    <w:rsid w:val="003B0D07"/>
    <w:rsid w:val="003B0E2D"/>
    <w:rsid w:val="003B0EC6"/>
    <w:rsid w:val="003B0FE8"/>
    <w:rsid w:val="003B1038"/>
    <w:rsid w:val="003B10BD"/>
    <w:rsid w:val="003B116C"/>
    <w:rsid w:val="003B1225"/>
    <w:rsid w:val="003B12FA"/>
    <w:rsid w:val="003B153E"/>
    <w:rsid w:val="003B15FC"/>
    <w:rsid w:val="003B1772"/>
    <w:rsid w:val="003B1855"/>
    <w:rsid w:val="003B188C"/>
    <w:rsid w:val="003B18D5"/>
    <w:rsid w:val="003B18F4"/>
    <w:rsid w:val="003B1B35"/>
    <w:rsid w:val="003B1BEE"/>
    <w:rsid w:val="003B1C05"/>
    <w:rsid w:val="003B1E6E"/>
    <w:rsid w:val="003B1F15"/>
    <w:rsid w:val="003B1FD0"/>
    <w:rsid w:val="003B2135"/>
    <w:rsid w:val="003B214D"/>
    <w:rsid w:val="003B2700"/>
    <w:rsid w:val="003B2845"/>
    <w:rsid w:val="003B289F"/>
    <w:rsid w:val="003B2902"/>
    <w:rsid w:val="003B29A1"/>
    <w:rsid w:val="003B2A13"/>
    <w:rsid w:val="003B2B7C"/>
    <w:rsid w:val="003B2BAE"/>
    <w:rsid w:val="003B2CE4"/>
    <w:rsid w:val="003B2D17"/>
    <w:rsid w:val="003B2D7C"/>
    <w:rsid w:val="003B2E64"/>
    <w:rsid w:val="003B2EE9"/>
    <w:rsid w:val="003B2F25"/>
    <w:rsid w:val="003B2FB3"/>
    <w:rsid w:val="003B2FBE"/>
    <w:rsid w:val="003B3019"/>
    <w:rsid w:val="003B3275"/>
    <w:rsid w:val="003B333E"/>
    <w:rsid w:val="003B3412"/>
    <w:rsid w:val="003B3485"/>
    <w:rsid w:val="003B3493"/>
    <w:rsid w:val="003B3519"/>
    <w:rsid w:val="003B3667"/>
    <w:rsid w:val="003B36E7"/>
    <w:rsid w:val="003B377D"/>
    <w:rsid w:val="003B3A41"/>
    <w:rsid w:val="003B3C5D"/>
    <w:rsid w:val="003B3CDF"/>
    <w:rsid w:val="003B3D26"/>
    <w:rsid w:val="003B3D60"/>
    <w:rsid w:val="003B3F45"/>
    <w:rsid w:val="003B3F87"/>
    <w:rsid w:val="003B453B"/>
    <w:rsid w:val="003B46FA"/>
    <w:rsid w:val="003B472D"/>
    <w:rsid w:val="003B4772"/>
    <w:rsid w:val="003B480F"/>
    <w:rsid w:val="003B486F"/>
    <w:rsid w:val="003B4879"/>
    <w:rsid w:val="003B4A47"/>
    <w:rsid w:val="003B4C13"/>
    <w:rsid w:val="003B4E85"/>
    <w:rsid w:val="003B4F3D"/>
    <w:rsid w:val="003B4F79"/>
    <w:rsid w:val="003B5019"/>
    <w:rsid w:val="003B5135"/>
    <w:rsid w:val="003B51BC"/>
    <w:rsid w:val="003B5511"/>
    <w:rsid w:val="003B569B"/>
    <w:rsid w:val="003B5785"/>
    <w:rsid w:val="003B5929"/>
    <w:rsid w:val="003B5A5A"/>
    <w:rsid w:val="003B5A81"/>
    <w:rsid w:val="003B5A9A"/>
    <w:rsid w:val="003B5CC8"/>
    <w:rsid w:val="003B5CFA"/>
    <w:rsid w:val="003B5DD9"/>
    <w:rsid w:val="003B5ED5"/>
    <w:rsid w:val="003B5EE9"/>
    <w:rsid w:val="003B611D"/>
    <w:rsid w:val="003B623A"/>
    <w:rsid w:val="003B62B3"/>
    <w:rsid w:val="003B62C0"/>
    <w:rsid w:val="003B63ED"/>
    <w:rsid w:val="003B65CE"/>
    <w:rsid w:val="003B6648"/>
    <w:rsid w:val="003B68CF"/>
    <w:rsid w:val="003B698A"/>
    <w:rsid w:val="003B69E4"/>
    <w:rsid w:val="003B6A60"/>
    <w:rsid w:val="003B6A86"/>
    <w:rsid w:val="003B6B57"/>
    <w:rsid w:val="003B6BBF"/>
    <w:rsid w:val="003B6C50"/>
    <w:rsid w:val="003B6E65"/>
    <w:rsid w:val="003B6E7A"/>
    <w:rsid w:val="003B6E8A"/>
    <w:rsid w:val="003B6EDF"/>
    <w:rsid w:val="003B6F7A"/>
    <w:rsid w:val="003B6FE4"/>
    <w:rsid w:val="003B7083"/>
    <w:rsid w:val="003B7302"/>
    <w:rsid w:val="003B7303"/>
    <w:rsid w:val="003B7335"/>
    <w:rsid w:val="003B7359"/>
    <w:rsid w:val="003B739B"/>
    <w:rsid w:val="003B73A6"/>
    <w:rsid w:val="003B74E3"/>
    <w:rsid w:val="003B753E"/>
    <w:rsid w:val="003B7593"/>
    <w:rsid w:val="003B75B1"/>
    <w:rsid w:val="003B767F"/>
    <w:rsid w:val="003B7795"/>
    <w:rsid w:val="003B7936"/>
    <w:rsid w:val="003B7999"/>
    <w:rsid w:val="003B7A98"/>
    <w:rsid w:val="003B7ABA"/>
    <w:rsid w:val="003B7BD3"/>
    <w:rsid w:val="003B7C33"/>
    <w:rsid w:val="003B7DB6"/>
    <w:rsid w:val="003B7E12"/>
    <w:rsid w:val="003B7FC1"/>
    <w:rsid w:val="003C0021"/>
    <w:rsid w:val="003C01A7"/>
    <w:rsid w:val="003C0492"/>
    <w:rsid w:val="003C04F8"/>
    <w:rsid w:val="003C05AD"/>
    <w:rsid w:val="003C05AE"/>
    <w:rsid w:val="003C05B4"/>
    <w:rsid w:val="003C05E0"/>
    <w:rsid w:val="003C067A"/>
    <w:rsid w:val="003C0748"/>
    <w:rsid w:val="003C08B7"/>
    <w:rsid w:val="003C08F1"/>
    <w:rsid w:val="003C0954"/>
    <w:rsid w:val="003C0CA7"/>
    <w:rsid w:val="003C0E59"/>
    <w:rsid w:val="003C0EA4"/>
    <w:rsid w:val="003C0EE8"/>
    <w:rsid w:val="003C0EF7"/>
    <w:rsid w:val="003C0EFD"/>
    <w:rsid w:val="003C0FFD"/>
    <w:rsid w:val="003C1117"/>
    <w:rsid w:val="003C11B8"/>
    <w:rsid w:val="003C139E"/>
    <w:rsid w:val="003C14BF"/>
    <w:rsid w:val="003C14EE"/>
    <w:rsid w:val="003C14FC"/>
    <w:rsid w:val="003C1564"/>
    <w:rsid w:val="003C15B9"/>
    <w:rsid w:val="003C1693"/>
    <w:rsid w:val="003C1715"/>
    <w:rsid w:val="003C178F"/>
    <w:rsid w:val="003C18B1"/>
    <w:rsid w:val="003C1958"/>
    <w:rsid w:val="003C1989"/>
    <w:rsid w:val="003C1A6A"/>
    <w:rsid w:val="003C1AC5"/>
    <w:rsid w:val="003C1C82"/>
    <w:rsid w:val="003C1D3D"/>
    <w:rsid w:val="003C1DD4"/>
    <w:rsid w:val="003C1FB8"/>
    <w:rsid w:val="003C2015"/>
    <w:rsid w:val="003C20F0"/>
    <w:rsid w:val="003C2179"/>
    <w:rsid w:val="003C226C"/>
    <w:rsid w:val="003C22B7"/>
    <w:rsid w:val="003C2318"/>
    <w:rsid w:val="003C233D"/>
    <w:rsid w:val="003C23A9"/>
    <w:rsid w:val="003C24EC"/>
    <w:rsid w:val="003C2780"/>
    <w:rsid w:val="003C27B8"/>
    <w:rsid w:val="003C282E"/>
    <w:rsid w:val="003C2951"/>
    <w:rsid w:val="003C2AC8"/>
    <w:rsid w:val="003C2AEE"/>
    <w:rsid w:val="003C2C04"/>
    <w:rsid w:val="003C2D34"/>
    <w:rsid w:val="003C2E33"/>
    <w:rsid w:val="003C2E43"/>
    <w:rsid w:val="003C2E7C"/>
    <w:rsid w:val="003C30CB"/>
    <w:rsid w:val="003C31D7"/>
    <w:rsid w:val="003C326F"/>
    <w:rsid w:val="003C3271"/>
    <w:rsid w:val="003C32CA"/>
    <w:rsid w:val="003C338D"/>
    <w:rsid w:val="003C33A6"/>
    <w:rsid w:val="003C33AB"/>
    <w:rsid w:val="003C33D7"/>
    <w:rsid w:val="003C34DA"/>
    <w:rsid w:val="003C3562"/>
    <w:rsid w:val="003C356D"/>
    <w:rsid w:val="003C3680"/>
    <w:rsid w:val="003C3892"/>
    <w:rsid w:val="003C3A31"/>
    <w:rsid w:val="003C3A6F"/>
    <w:rsid w:val="003C3CC9"/>
    <w:rsid w:val="003C3D58"/>
    <w:rsid w:val="003C3F01"/>
    <w:rsid w:val="003C3F53"/>
    <w:rsid w:val="003C3FB5"/>
    <w:rsid w:val="003C40E7"/>
    <w:rsid w:val="003C41E9"/>
    <w:rsid w:val="003C42D3"/>
    <w:rsid w:val="003C42E0"/>
    <w:rsid w:val="003C4410"/>
    <w:rsid w:val="003C45E1"/>
    <w:rsid w:val="003C4667"/>
    <w:rsid w:val="003C4895"/>
    <w:rsid w:val="003C4955"/>
    <w:rsid w:val="003C496F"/>
    <w:rsid w:val="003C4D70"/>
    <w:rsid w:val="003C4E07"/>
    <w:rsid w:val="003C4E1D"/>
    <w:rsid w:val="003C4E59"/>
    <w:rsid w:val="003C516D"/>
    <w:rsid w:val="003C51EB"/>
    <w:rsid w:val="003C523F"/>
    <w:rsid w:val="003C52D6"/>
    <w:rsid w:val="003C5354"/>
    <w:rsid w:val="003C53A0"/>
    <w:rsid w:val="003C544D"/>
    <w:rsid w:val="003C548B"/>
    <w:rsid w:val="003C56B1"/>
    <w:rsid w:val="003C588C"/>
    <w:rsid w:val="003C5906"/>
    <w:rsid w:val="003C5933"/>
    <w:rsid w:val="003C5984"/>
    <w:rsid w:val="003C5A8D"/>
    <w:rsid w:val="003C5CA3"/>
    <w:rsid w:val="003C5CCB"/>
    <w:rsid w:val="003C5CF4"/>
    <w:rsid w:val="003C5D0C"/>
    <w:rsid w:val="003C5DBC"/>
    <w:rsid w:val="003C5E58"/>
    <w:rsid w:val="003C60D4"/>
    <w:rsid w:val="003C60DF"/>
    <w:rsid w:val="003C6448"/>
    <w:rsid w:val="003C655B"/>
    <w:rsid w:val="003C689B"/>
    <w:rsid w:val="003C68D6"/>
    <w:rsid w:val="003C693A"/>
    <w:rsid w:val="003C693F"/>
    <w:rsid w:val="003C6961"/>
    <w:rsid w:val="003C6A67"/>
    <w:rsid w:val="003C6A86"/>
    <w:rsid w:val="003C6B2F"/>
    <w:rsid w:val="003C6CE3"/>
    <w:rsid w:val="003C6D0B"/>
    <w:rsid w:val="003C6D31"/>
    <w:rsid w:val="003C6D5A"/>
    <w:rsid w:val="003C6D60"/>
    <w:rsid w:val="003C6F5A"/>
    <w:rsid w:val="003C7086"/>
    <w:rsid w:val="003C7101"/>
    <w:rsid w:val="003C7102"/>
    <w:rsid w:val="003C712F"/>
    <w:rsid w:val="003C7682"/>
    <w:rsid w:val="003C775D"/>
    <w:rsid w:val="003C778D"/>
    <w:rsid w:val="003C7809"/>
    <w:rsid w:val="003C7864"/>
    <w:rsid w:val="003C78B8"/>
    <w:rsid w:val="003C7BA4"/>
    <w:rsid w:val="003C7BAD"/>
    <w:rsid w:val="003D001E"/>
    <w:rsid w:val="003D0076"/>
    <w:rsid w:val="003D00B1"/>
    <w:rsid w:val="003D0183"/>
    <w:rsid w:val="003D04C0"/>
    <w:rsid w:val="003D059C"/>
    <w:rsid w:val="003D05A0"/>
    <w:rsid w:val="003D06D9"/>
    <w:rsid w:val="003D0775"/>
    <w:rsid w:val="003D0841"/>
    <w:rsid w:val="003D0957"/>
    <w:rsid w:val="003D0AC1"/>
    <w:rsid w:val="003D0B5C"/>
    <w:rsid w:val="003D0C26"/>
    <w:rsid w:val="003D0DC0"/>
    <w:rsid w:val="003D113C"/>
    <w:rsid w:val="003D11B2"/>
    <w:rsid w:val="003D125D"/>
    <w:rsid w:val="003D1387"/>
    <w:rsid w:val="003D13B2"/>
    <w:rsid w:val="003D13DC"/>
    <w:rsid w:val="003D1565"/>
    <w:rsid w:val="003D16A1"/>
    <w:rsid w:val="003D16AD"/>
    <w:rsid w:val="003D17F4"/>
    <w:rsid w:val="003D17FD"/>
    <w:rsid w:val="003D186D"/>
    <w:rsid w:val="003D197E"/>
    <w:rsid w:val="003D1AA9"/>
    <w:rsid w:val="003D1AC6"/>
    <w:rsid w:val="003D1DBC"/>
    <w:rsid w:val="003D1F90"/>
    <w:rsid w:val="003D1FAE"/>
    <w:rsid w:val="003D1FBE"/>
    <w:rsid w:val="003D206F"/>
    <w:rsid w:val="003D22AD"/>
    <w:rsid w:val="003D2301"/>
    <w:rsid w:val="003D2355"/>
    <w:rsid w:val="003D2581"/>
    <w:rsid w:val="003D27A6"/>
    <w:rsid w:val="003D27F2"/>
    <w:rsid w:val="003D2AA0"/>
    <w:rsid w:val="003D2BDD"/>
    <w:rsid w:val="003D2CB9"/>
    <w:rsid w:val="003D2D58"/>
    <w:rsid w:val="003D2D94"/>
    <w:rsid w:val="003D2ED6"/>
    <w:rsid w:val="003D2FC7"/>
    <w:rsid w:val="003D300A"/>
    <w:rsid w:val="003D3073"/>
    <w:rsid w:val="003D30CE"/>
    <w:rsid w:val="003D31D2"/>
    <w:rsid w:val="003D3256"/>
    <w:rsid w:val="003D3295"/>
    <w:rsid w:val="003D329B"/>
    <w:rsid w:val="003D339D"/>
    <w:rsid w:val="003D3426"/>
    <w:rsid w:val="003D3466"/>
    <w:rsid w:val="003D34C6"/>
    <w:rsid w:val="003D3512"/>
    <w:rsid w:val="003D36F4"/>
    <w:rsid w:val="003D37C5"/>
    <w:rsid w:val="003D380B"/>
    <w:rsid w:val="003D3A46"/>
    <w:rsid w:val="003D3BCA"/>
    <w:rsid w:val="003D3C61"/>
    <w:rsid w:val="003D3D03"/>
    <w:rsid w:val="003D3D20"/>
    <w:rsid w:val="003D3E45"/>
    <w:rsid w:val="003D3ED6"/>
    <w:rsid w:val="003D3F37"/>
    <w:rsid w:val="003D4003"/>
    <w:rsid w:val="003D424E"/>
    <w:rsid w:val="003D42A3"/>
    <w:rsid w:val="003D448D"/>
    <w:rsid w:val="003D4632"/>
    <w:rsid w:val="003D48AC"/>
    <w:rsid w:val="003D4906"/>
    <w:rsid w:val="003D49D1"/>
    <w:rsid w:val="003D4A3D"/>
    <w:rsid w:val="003D4A51"/>
    <w:rsid w:val="003D4A5C"/>
    <w:rsid w:val="003D4A97"/>
    <w:rsid w:val="003D4C30"/>
    <w:rsid w:val="003D4C8B"/>
    <w:rsid w:val="003D4D27"/>
    <w:rsid w:val="003D4D35"/>
    <w:rsid w:val="003D4D6A"/>
    <w:rsid w:val="003D4D77"/>
    <w:rsid w:val="003D4EC7"/>
    <w:rsid w:val="003D4EE2"/>
    <w:rsid w:val="003D4F8D"/>
    <w:rsid w:val="003D50DA"/>
    <w:rsid w:val="003D538F"/>
    <w:rsid w:val="003D540E"/>
    <w:rsid w:val="003D5725"/>
    <w:rsid w:val="003D589D"/>
    <w:rsid w:val="003D5929"/>
    <w:rsid w:val="003D5930"/>
    <w:rsid w:val="003D5AB3"/>
    <w:rsid w:val="003D5B53"/>
    <w:rsid w:val="003D5B69"/>
    <w:rsid w:val="003D5BD5"/>
    <w:rsid w:val="003D5C0A"/>
    <w:rsid w:val="003D5CE4"/>
    <w:rsid w:val="003D5D2E"/>
    <w:rsid w:val="003D5D37"/>
    <w:rsid w:val="003D5DB0"/>
    <w:rsid w:val="003D5E2F"/>
    <w:rsid w:val="003D5E52"/>
    <w:rsid w:val="003D5F72"/>
    <w:rsid w:val="003D5F7A"/>
    <w:rsid w:val="003D5FB2"/>
    <w:rsid w:val="003D601A"/>
    <w:rsid w:val="003D6298"/>
    <w:rsid w:val="003D6316"/>
    <w:rsid w:val="003D6343"/>
    <w:rsid w:val="003D655D"/>
    <w:rsid w:val="003D661C"/>
    <w:rsid w:val="003D67AB"/>
    <w:rsid w:val="003D6833"/>
    <w:rsid w:val="003D6840"/>
    <w:rsid w:val="003D6851"/>
    <w:rsid w:val="003D6919"/>
    <w:rsid w:val="003D6A2A"/>
    <w:rsid w:val="003D6A95"/>
    <w:rsid w:val="003D6AC4"/>
    <w:rsid w:val="003D6ACE"/>
    <w:rsid w:val="003D6BF4"/>
    <w:rsid w:val="003D6D16"/>
    <w:rsid w:val="003D6E2A"/>
    <w:rsid w:val="003D6FCC"/>
    <w:rsid w:val="003D6FFE"/>
    <w:rsid w:val="003D73C2"/>
    <w:rsid w:val="003D75CF"/>
    <w:rsid w:val="003D75D3"/>
    <w:rsid w:val="003D76DC"/>
    <w:rsid w:val="003D78FE"/>
    <w:rsid w:val="003D79EC"/>
    <w:rsid w:val="003D7B1C"/>
    <w:rsid w:val="003D7D5B"/>
    <w:rsid w:val="003D7D6A"/>
    <w:rsid w:val="003D7E1C"/>
    <w:rsid w:val="003E0064"/>
    <w:rsid w:val="003E00BE"/>
    <w:rsid w:val="003E0314"/>
    <w:rsid w:val="003E03DD"/>
    <w:rsid w:val="003E0494"/>
    <w:rsid w:val="003E049B"/>
    <w:rsid w:val="003E06A1"/>
    <w:rsid w:val="003E06C9"/>
    <w:rsid w:val="003E075F"/>
    <w:rsid w:val="003E097E"/>
    <w:rsid w:val="003E0A20"/>
    <w:rsid w:val="003E0FE4"/>
    <w:rsid w:val="003E10AA"/>
    <w:rsid w:val="003E11CE"/>
    <w:rsid w:val="003E11DF"/>
    <w:rsid w:val="003E1300"/>
    <w:rsid w:val="003E1323"/>
    <w:rsid w:val="003E1359"/>
    <w:rsid w:val="003E14BC"/>
    <w:rsid w:val="003E154D"/>
    <w:rsid w:val="003E156D"/>
    <w:rsid w:val="003E15A2"/>
    <w:rsid w:val="003E15EB"/>
    <w:rsid w:val="003E1C7F"/>
    <w:rsid w:val="003E1DAA"/>
    <w:rsid w:val="003E1E3E"/>
    <w:rsid w:val="003E1EE7"/>
    <w:rsid w:val="003E1F6A"/>
    <w:rsid w:val="003E2087"/>
    <w:rsid w:val="003E2183"/>
    <w:rsid w:val="003E21D6"/>
    <w:rsid w:val="003E220A"/>
    <w:rsid w:val="003E2403"/>
    <w:rsid w:val="003E2702"/>
    <w:rsid w:val="003E2788"/>
    <w:rsid w:val="003E2810"/>
    <w:rsid w:val="003E28B5"/>
    <w:rsid w:val="003E2E6B"/>
    <w:rsid w:val="003E3048"/>
    <w:rsid w:val="003E308D"/>
    <w:rsid w:val="003E3110"/>
    <w:rsid w:val="003E321C"/>
    <w:rsid w:val="003E3277"/>
    <w:rsid w:val="003E3327"/>
    <w:rsid w:val="003E368A"/>
    <w:rsid w:val="003E36FD"/>
    <w:rsid w:val="003E3789"/>
    <w:rsid w:val="003E37B6"/>
    <w:rsid w:val="003E37FC"/>
    <w:rsid w:val="003E394B"/>
    <w:rsid w:val="003E3BA6"/>
    <w:rsid w:val="003E3F01"/>
    <w:rsid w:val="003E3F55"/>
    <w:rsid w:val="003E412E"/>
    <w:rsid w:val="003E41DF"/>
    <w:rsid w:val="003E41EC"/>
    <w:rsid w:val="003E429C"/>
    <w:rsid w:val="003E4354"/>
    <w:rsid w:val="003E4482"/>
    <w:rsid w:val="003E4511"/>
    <w:rsid w:val="003E4653"/>
    <w:rsid w:val="003E473D"/>
    <w:rsid w:val="003E47E1"/>
    <w:rsid w:val="003E4817"/>
    <w:rsid w:val="003E4956"/>
    <w:rsid w:val="003E4A75"/>
    <w:rsid w:val="003E4ACB"/>
    <w:rsid w:val="003E4B63"/>
    <w:rsid w:val="003E4BC2"/>
    <w:rsid w:val="003E4C61"/>
    <w:rsid w:val="003E4C66"/>
    <w:rsid w:val="003E4C87"/>
    <w:rsid w:val="003E4D8E"/>
    <w:rsid w:val="003E4EFC"/>
    <w:rsid w:val="003E5074"/>
    <w:rsid w:val="003E50CF"/>
    <w:rsid w:val="003E5163"/>
    <w:rsid w:val="003E521D"/>
    <w:rsid w:val="003E5494"/>
    <w:rsid w:val="003E55BB"/>
    <w:rsid w:val="003E565C"/>
    <w:rsid w:val="003E57D7"/>
    <w:rsid w:val="003E5917"/>
    <w:rsid w:val="003E59F6"/>
    <w:rsid w:val="003E5B3D"/>
    <w:rsid w:val="003E5D32"/>
    <w:rsid w:val="003E5E4A"/>
    <w:rsid w:val="003E5EEE"/>
    <w:rsid w:val="003E61A0"/>
    <w:rsid w:val="003E61A6"/>
    <w:rsid w:val="003E61D2"/>
    <w:rsid w:val="003E6423"/>
    <w:rsid w:val="003E6485"/>
    <w:rsid w:val="003E64FC"/>
    <w:rsid w:val="003E6513"/>
    <w:rsid w:val="003E65E6"/>
    <w:rsid w:val="003E6624"/>
    <w:rsid w:val="003E66C6"/>
    <w:rsid w:val="003E6722"/>
    <w:rsid w:val="003E6907"/>
    <w:rsid w:val="003E6A6C"/>
    <w:rsid w:val="003E6BF6"/>
    <w:rsid w:val="003E6CCA"/>
    <w:rsid w:val="003E6CDF"/>
    <w:rsid w:val="003E6E57"/>
    <w:rsid w:val="003E6EA2"/>
    <w:rsid w:val="003E6F69"/>
    <w:rsid w:val="003E707B"/>
    <w:rsid w:val="003E70AC"/>
    <w:rsid w:val="003E7109"/>
    <w:rsid w:val="003E7186"/>
    <w:rsid w:val="003E7200"/>
    <w:rsid w:val="003E72C0"/>
    <w:rsid w:val="003E7459"/>
    <w:rsid w:val="003E7503"/>
    <w:rsid w:val="003E7600"/>
    <w:rsid w:val="003E76AD"/>
    <w:rsid w:val="003E76F5"/>
    <w:rsid w:val="003E77AD"/>
    <w:rsid w:val="003E7813"/>
    <w:rsid w:val="003E78A6"/>
    <w:rsid w:val="003E78F9"/>
    <w:rsid w:val="003E79F6"/>
    <w:rsid w:val="003E7A74"/>
    <w:rsid w:val="003E7BCD"/>
    <w:rsid w:val="003E7C6F"/>
    <w:rsid w:val="003E7D0C"/>
    <w:rsid w:val="003E7E32"/>
    <w:rsid w:val="003F013E"/>
    <w:rsid w:val="003F0271"/>
    <w:rsid w:val="003F0296"/>
    <w:rsid w:val="003F02E2"/>
    <w:rsid w:val="003F02FF"/>
    <w:rsid w:val="003F0379"/>
    <w:rsid w:val="003F04AA"/>
    <w:rsid w:val="003F0518"/>
    <w:rsid w:val="003F0828"/>
    <w:rsid w:val="003F0843"/>
    <w:rsid w:val="003F08C0"/>
    <w:rsid w:val="003F0908"/>
    <w:rsid w:val="003F098D"/>
    <w:rsid w:val="003F09B8"/>
    <w:rsid w:val="003F0B7E"/>
    <w:rsid w:val="003F10D1"/>
    <w:rsid w:val="003F1136"/>
    <w:rsid w:val="003F11CF"/>
    <w:rsid w:val="003F12F5"/>
    <w:rsid w:val="003F1336"/>
    <w:rsid w:val="003F166E"/>
    <w:rsid w:val="003F1734"/>
    <w:rsid w:val="003F17AC"/>
    <w:rsid w:val="003F1806"/>
    <w:rsid w:val="003F1812"/>
    <w:rsid w:val="003F1A84"/>
    <w:rsid w:val="003F1BC4"/>
    <w:rsid w:val="003F1C08"/>
    <w:rsid w:val="003F1D34"/>
    <w:rsid w:val="003F1DB6"/>
    <w:rsid w:val="003F1E0C"/>
    <w:rsid w:val="003F2036"/>
    <w:rsid w:val="003F208D"/>
    <w:rsid w:val="003F209D"/>
    <w:rsid w:val="003F20C0"/>
    <w:rsid w:val="003F21A1"/>
    <w:rsid w:val="003F21C8"/>
    <w:rsid w:val="003F225D"/>
    <w:rsid w:val="003F24B1"/>
    <w:rsid w:val="003F252C"/>
    <w:rsid w:val="003F2557"/>
    <w:rsid w:val="003F25AA"/>
    <w:rsid w:val="003F2795"/>
    <w:rsid w:val="003F2ADE"/>
    <w:rsid w:val="003F2B40"/>
    <w:rsid w:val="003F2B90"/>
    <w:rsid w:val="003F2BEC"/>
    <w:rsid w:val="003F2D62"/>
    <w:rsid w:val="003F3232"/>
    <w:rsid w:val="003F3382"/>
    <w:rsid w:val="003F33A5"/>
    <w:rsid w:val="003F3828"/>
    <w:rsid w:val="003F382C"/>
    <w:rsid w:val="003F39C0"/>
    <w:rsid w:val="003F3A0F"/>
    <w:rsid w:val="003F3A4B"/>
    <w:rsid w:val="003F3A7D"/>
    <w:rsid w:val="003F3B95"/>
    <w:rsid w:val="003F3D82"/>
    <w:rsid w:val="003F3E75"/>
    <w:rsid w:val="003F3F35"/>
    <w:rsid w:val="003F3F63"/>
    <w:rsid w:val="003F40E0"/>
    <w:rsid w:val="003F41F8"/>
    <w:rsid w:val="003F45B2"/>
    <w:rsid w:val="003F4860"/>
    <w:rsid w:val="003F4883"/>
    <w:rsid w:val="003F49E0"/>
    <w:rsid w:val="003F4AB3"/>
    <w:rsid w:val="003F4B29"/>
    <w:rsid w:val="003F4C87"/>
    <w:rsid w:val="003F4CF0"/>
    <w:rsid w:val="003F4D26"/>
    <w:rsid w:val="003F4D76"/>
    <w:rsid w:val="003F4DAD"/>
    <w:rsid w:val="003F4E4F"/>
    <w:rsid w:val="003F4E77"/>
    <w:rsid w:val="003F5113"/>
    <w:rsid w:val="003F5230"/>
    <w:rsid w:val="003F52A6"/>
    <w:rsid w:val="003F54B5"/>
    <w:rsid w:val="003F54E9"/>
    <w:rsid w:val="003F5604"/>
    <w:rsid w:val="003F5661"/>
    <w:rsid w:val="003F5720"/>
    <w:rsid w:val="003F5730"/>
    <w:rsid w:val="003F5821"/>
    <w:rsid w:val="003F5868"/>
    <w:rsid w:val="003F5969"/>
    <w:rsid w:val="003F59B0"/>
    <w:rsid w:val="003F59EA"/>
    <w:rsid w:val="003F5C13"/>
    <w:rsid w:val="003F5CE0"/>
    <w:rsid w:val="003F5DB6"/>
    <w:rsid w:val="003F5EE7"/>
    <w:rsid w:val="003F5FD7"/>
    <w:rsid w:val="003F5FE3"/>
    <w:rsid w:val="003F629C"/>
    <w:rsid w:val="003F62ED"/>
    <w:rsid w:val="003F64D3"/>
    <w:rsid w:val="003F66C9"/>
    <w:rsid w:val="003F6892"/>
    <w:rsid w:val="003F68FA"/>
    <w:rsid w:val="003F6A98"/>
    <w:rsid w:val="003F6B88"/>
    <w:rsid w:val="003F6BBF"/>
    <w:rsid w:val="003F6C95"/>
    <w:rsid w:val="003F6CCC"/>
    <w:rsid w:val="003F6DAD"/>
    <w:rsid w:val="003F6EA1"/>
    <w:rsid w:val="003F6F87"/>
    <w:rsid w:val="003F70C2"/>
    <w:rsid w:val="003F70D9"/>
    <w:rsid w:val="003F724E"/>
    <w:rsid w:val="003F7474"/>
    <w:rsid w:val="003F747B"/>
    <w:rsid w:val="003F74A4"/>
    <w:rsid w:val="003F74C2"/>
    <w:rsid w:val="003F75B4"/>
    <w:rsid w:val="003F7686"/>
    <w:rsid w:val="003F7959"/>
    <w:rsid w:val="003F79EE"/>
    <w:rsid w:val="003F7A6E"/>
    <w:rsid w:val="003F7A95"/>
    <w:rsid w:val="003F7BB5"/>
    <w:rsid w:val="003F7CCE"/>
    <w:rsid w:val="003F7DE1"/>
    <w:rsid w:val="003F7DF4"/>
    <w:rsid w:val="003F7EB0"/>
    <w:rsid w:val="004001CE"/>
    <w:rsid w:val="004002BA"/>
    <w:rsid w:val="00400307"/>
    <w:rsid w:val="00400370"/>
    <w:rsid w:val="004004D2"/>
    <w:rsid w:val="00400593"/>
    <w:rsid w:val="004007A4"/>
    <w:rsid w:val="00400A50"/>
    <w:rsid w:val="00400A73"/>
    <w:rsid w:val="00400AB4"/>
    <w:rsid w:val="00400B38"/>
    <w:rsid w:val="00400C7B"/>
    <w:rsid w:val="00400DB5"/>
    <w:rsid w:val="00400DE0"/>
    <w:rsid w:val="00400E46"/>
    <w:rsid w:val="00400E9D"/>
    <w:rsid w:val="00401204"/>
    <w:rsid w:val="004012D5"/>
    <w:rsid w:val="004013FD"/>
    <w:rsid w:val="004015E4"/>
    <w:rsid w:val="0040165E"/>
    <w:rsid w:val="0040172E"/>
    <w:rsid w:val="004018B9"/>
    <w:rsid w:val="004019E8"/>
    <w:rsid w:val="00401AB1"/>
    <w:rsid w:val="00401B88"/>
    <w:rsid w:val="00401C65"/>
    <w:rsid w:val="0040204E"/>
    <w:rsid w:val="004020D8"/>
    <w:rsid w:val="004021E2"/>
    <w:rsid w:val="004022DD"/>
    <w:rsid w:val="00402363"/>
    <w:rsid w:val="004023FE"/>
    <w:rsid w:val="00402512"/>
    <w:rsid w:val="004027DB"/>
    <w:rsid w:val="004027DE"/>
    <w:rsid w:val="004029BC"/>
    <w:rsid w:val="00402AA0"/>
    <w:rsid w:val="00402CF6"/>
    <w:rsid w:val="00402DE2"/>
    <w:rsid w:val="00402E1C"/>
    <w:rsid w:val="0040307A"/>
    <w:rsid w:val="004030EB"/>
    <w:rsid w:val="00403157"/>
    <w:rsid w:val="0040319F"/>
    <w:rsid w:val="004032FD"/>
    <w:rsid w:val="00403304"/>
    <w:rsid w:val="004033A4"/>
    <w:rsid w:val="00403497"/>
    <w:rsid w:val="0040350E"/>
    <w:rsid w:val="004036F4"/>
    <w:rsid w:val="004037C3"/>
    <w:rsid w:val="00403872"/>
    <w:rsid w:val="004038AA"/>
    <w:rsid w:val="004038FE"/>
    <w:rsid w:val="00403BF5"/>
    <w:rsid w:val="00403DBC"/>
    <w:rsid w:val="00403DEE"/>
    <w:rsid w:val="00403E14"/>
    <w:rsid w:val="00403E5F"/>
    <w:rsid w:val="00403F1B"/>
    <w:rsid w:val="00403FF8"/>
    <w:rsid w:val="00404037"/>
    <w:rsid w:val="0040403F"/>
    <w:rsid w:val="0040410F"/>
    <w:rsid w:val="004044E1"/>
    <w:rsid w:val="004045C1"/>
    <w:rsid w:val="004045FC"/>
    <w:rsid w:val="004048F0"/>
    <w:rsid w:val="0040494B"/>
    <w:rsid w:val="00404975"/>
    <w:rsid w:val="00404A17"/>
    <w:rsid w:val="00404A4B"/>
    <w:rsid w:val="00404A66"/>
    <w:rsid w:val="00404B22"/>
    <w:rsid w:val="00404B61"/>
    <w:rsid w:val="00404BAA"/>
    <w:rsid w:val="00404BF1"/>
    <w:rsid w:val="00404EA5"/>
    <w:rsid w:val="00404F83"/>
    <w:rsid w:val="00404FC8"/>
    <w:rsid w:val="0040508B"/>
    <w:rsid w:val="0040519B"/>
    <w:rsid w:val="004051AE"/>
    <w:rsid w:val="0040521A"/>
    <w:rsid w:val="0040525F"/>
    <w:rsid w:val="004053BC"/>
    <w:rsid w:val="004053FC"/>
    <w:rsid w:val="004055B0"/>
    <w:rsid w:val="00405651"/>
    <w:rsid w:val="0040575D"/>
    <w:rsid w:val="00405884"/>
    <w:rsid w:val="004059D9"/>
    <w:rsid w:val="00405B47"/>
    <w:rsid w:val="00405CE3"/>
    <w:rsid w:val="00405ED7"/>
    <w:rsid w:val="00405EEA"/>
    <w:rsid w:val="004060F0"/>
    <w:rsid w:val="004061E9"/>
    <w:rsid w:val="00406219"/>
    <w:rsid w:val="004062B2"/>
    <w:rsid w:val="004062D4"/>
    <w:rsid w:val="0040631D"/>
    <w:rsid w:val="0040634B"/>
    <w:rsid w:val="0040644A"/>
    <w:rsid w:val="00406699"/>
    <w:rsid w:val="00406795"/>
    <w:rsid w:val="00406927"/>
    <w:rsid w:val="00406999"/>
    <w:rsid w:val="00406C21"/>
    <w:rsid w:val="00406CCD"/>
    <w:rsid w:val="00406D27"/>
    <w:rsid w:val="00406EFD"/>
    <w:rsid w:val="00407240"/>
    <w:rsid w:val="004073AE"/>
    <w:rsid w:val="004076AB"/>
    <w:rsid w:val="00407748"/>
    <w:rsid w:val="004079A6"/>
    <w:rsid w:val="00407BA5"/>
    <w:rsid w:val="00407C42"/>
    <w:rsid w:val="00407C43"/>
    <w:rsid w:val="00407C59"/>
    <w:rsid w:val="00407DEF"/>
    <w:rsid w:val="00407EC4"/>
    <w:rsid w:val="004101A4"/>
    <w:rsid w:val="00410224"/>
    <w:rsid w:val="004102DA"/>
    <w:rsid w:val="00410351"/>
    <w:rsid w:val="0041040E"/>
    <w:rsid w:val="0041046B"/>
    <w:rsid w:val="00410669"/>
    <w:rsid w:val="00410719"/>
    <w:rsid w:val="0041078C"/>
    <w:rsid w:val="004108B3"/>
    <w:rsid w:val="00410A09"/>
    <w:rsid w:val="00410A2B"/>
    <w:rsid w:val="00410A46"/>
    <w:rsid w:val="00410AEB"/>
    <w:rsid w:val="00410B3D"/>
    <w:rsid w:val="00410B94"/>
    <w:rsid w:val="00410BB9"/>
    <w:rsid w:val="00410D77"/>
    <w:rsid w:val="00410E32"/>
    <w:rsid w:val="00410EC8"/>
    <w:rsid w:val="00410F18"/>
    <w:rsid w:val="00410FA0"/>
    <w:rsid w:val="0041108F"/>
    <w:rsid w:val="004111EE"/>
    <w:rsid w:val="00411390"/>
    <w:rsid w:val="0041148E"/>
    <w:rsid w:val="004114E1"/>
    <w:rsid w:val="00411539"/>
    <w:rsid w:val="0041171E"/>
    <w:rsid w:val="0041185E"/>
    <w:rsid w:val="00411900"/>
    <w:rsid w:val="00411938"/>
    <w:rsid w:val="004119B4"/>
    <w:rsid w:val="00411A35"/>
    <w:rsid w:val="00411B7C"/>
    <w:rsid w:val="00411E14"/>
    <w:rsid w:val="00411E73"/>
    <w:rsid w:val="00411E7E"/>
    <w:rsid w:val="00411FAA"/>
    <w:rsid w:val="00412095"/>
    <w:rsid w:val="004122EC"/>
    <w:rsid w:val="00412398"/>
    <w:rsid w:val="004123B4"/>
    <w:rsid w:val="0041276C"/>
    <w:rsid w:val="00412820"/>
    <w:rsid w:val="004129C7"/>
    <w:rsid w:val="004129F8"/>
    <w:rsid w:val="00412C0E"/>
    <w:rsid w:val="00412C7C"/>
    <w:rsid w:val="00412E18"/>
    <w:rsid w:val="00412E4E"/>
    <w:rsid w:val="00412FB8"/>
    <w:rsid w:val="00413018"/>
    <w:rsid w:val="0041307B"/>
    <w:rsid w:val="004130A4"/>
    <w:rsid w:val="00413103"/>
    <w:rsid w:val="004133E8"/>
    <w:rsid w:val="004134CC"/>
    <w:rsid w:val="00413A98"/>
    <w:rsid w:val="00413AEB"/>
    <w:rsid w:val="00413B5E"/>
    <w:rsid w:val="00413C12"/>
    <w:rsid w:val="00413D67"/>
    <w:rsid w:val="00413F0A"/>
    <w:rsid w:val="004141EF"/>
    <w:rsid w:val="00414246"/>
    <w:rsid w:val="00414268"/>
    <w:rsid w:val="004144B0"/>
    <w:rsid w:val="004144BF"/>
    <w:rsid w:val="00414578"/>
    <w:rsid w:val="004145FE"/>
    <w:rsid w:val="00414608"/>
    <w:rsid w:val="004146DA"/>
    <w:rsid w:val="004147EF"/>
    <w:rsid w:val="00414811"/>
    <w:rsid w:val="004149CB"/>
    <w:rsid w:val="00414B5E"/>
    <w:rsid w:val="00414BBD"/>
    <w:rsid w:val="00414BCE"/>
    <w:rsid w:val="00414BEF"/>
    <w:rsid w:val="00414C38"/>
    <w:rsid w:val="00414ED4"/>
    <w:rsid w:val="0041501D"/>
    <w:rsid w:val="004150E0"/>
    <w:rsid w:val="004150ED"/>
    <w:rsid w:val="00415119"/>
    <w:rsid w:val="00415268"/>
    <w:rsid w:val="004154EE"/>
    <w:rsid w:val="004155AC"/>
    <w:rsid w:val="0041568A"/>
    <w:rsid w:val="004158D9"/>
    <w:rsid w:val="00415938"/>
    <w:rsid w:val="00415959"/>
    <w:rsid w:val="00415ADC"/>
    <w:rsid w:val="00415AFF"/>
    <w:rsid w:val="00415B59"/>
    <w:rsid w:val="00415B6F"/>
    <w:rsid w:val="00415C18"/>
    <w:rsid w:val="00415CF7"/>
    <w:rsid w:val="00415CFC"/>
    <w:rsid w:val="00415D6E"/>
    <w:rsid w:val="00415DEA"/>
    <w:rsid w:val="00415DEB"/>
    <w:rsid w:val="00415F3D"/>
    <w:rsid w:val="00415FD1"/>
    <w:rsid w:val="004160FF"/>
    <w:rsid w:val="00416208"/>
    <w:rsid w:val="0041640A"/>
    <w:rsid w:val="004164E6"/>
    <w:rsid w:val="00416604"/>
    <w:rsid w:val="00416607"/>
    <w:rsid w:val="0041661A"/>
    <w:rsid w:val="004167F5"/>
    <w:rsid w:val="00416B7B"/>
    <w:rsid w:val="00416D65"/>
    <w:rsid w:val="00416E40"/>
    <w:rsid w:val="00416E49"/>
    <w:rsid w:val="00416E6A"/>
    <w:rsid w:val="00416EF8"/>
    <w:rsid w:val="00417055"/>
    <w:rsid w:val="0041733A"/>
    <w:rsid w:val="004175C7"/>
    <w:rsid w:val="00417816"/>
    <w:rsid w:val="0041791E"/>
    <w:rsid w:val="00417981"/>
    <w:rsid w:val="00417AE0"/>
    <w:rsid w:val="00417C5E"/>
    <w:rsid w:val="00417CA8"/>
    <w:rsid w:val="00417E30"/>
    <w:rsid w:val="00417E89"/>
    <w:rsid w:val="00417F71"/>
    <w:rsid w:val="00417F8E"/>
    <w:rsid w:val="00420001"/>
    <w:rsid w:val="0042004E"/>
    <w:rsid w:val="004200CA"/>
    <w:rsid w:val="00420104"/>
    <w:rsid w:val="004201F3"/>
    <w:rsid w:val="00420297"/>
    <w:rsid w:val="004202CB"/>
    <w:rsid w:val="0042030E"/>
    <w:rsid w:val="00420484"/>
    <w:rsid w:val="004204F3"/>
    <w:rsid w:val="004205B6"/>
    <w:rsid w:val="00420649"/>
    <w:rsid w:val="004206D5"/>
    <w:rsid w:val="004208BB"/>
    <w:rsid w:val="00420AD5"/>
    <w:rsid w:val="00420C62"/>
    <w:rsid w:val="00421016"/>
    <w:rsid w:val="00421101"/>
    <w:rsid w:val="00421209"/>
    <w:rsid w:val="0042120C"/>
    <w:rsid w:val="00421242"/>
    <w:rsid w:val="00421550"/>
    <w:rsid w:val="0042159F"/>
    <w:rsid w:val="00421616"/>
    <w:rsid w:val="0042188E"/>
    <w:rsid w:val="0042189D"/>
    <w:rsid w:val="004218A2"/>
    <w:rsid w:val="00421B37"/>
    <w:rsid w:val="00421E4B"/>
    <w:rsid w:val="00421E8A"/>
    <w:rsid w:val="00421F30"/>
    <w:rsid w:val="004221CB"/>
    <w:rsid w:val="004221F8"/>
    <w:rsid w:val="00422373"/>
    <w:rsid w:val="004224E6"/>
    <w:rsid w:val="0042260A"/>
    <w:rsid w:val="004227BC"/>
    <w:rsid w:val="00422A3D"/>
    <w:rsid w:val="00422BE3"/>
    <w:rsid w:val="00422E14"/>
    <w:rsid w:val="00422E38"/>
    <w:rsid w:val="00422EA8"/>
    <w:rsid w:val="004230BB"/>
    <w:rsid w:val="004230C5"/>
    <w:rsid w:val="0042316C"/>
    <w:rsid w:val="00423352"/>
    <w:rsid w:val="0042339D"/>
    <w:rsid w:val="004233C6"/>
    <w:rsid w:val="004233EE"/>
    <w:rsid w:val="0042341D"/>
    <w:rsid w:val="004234A7"/>
    <w:rsid w:val="00423557"/>
    <w:rsid w:val="00423563"/>
    <w:rsid w:val="004236EE"/>
    <w:rsid w:val="0042374D"/>
    <w:rsid w:val="00423806"/>
    <w:rsid w:val="00423817"/>
    <w:rsid w:val="004239EC"/>
    <w:rsid w:val="00423A4E"/>
    <w:rsid w:val="00423C3B"/>
    <w:rsid w:val="00423D42"/>
    <w:rsid w:val="00423F62"/>
    <w:rsid w:val="00424132"/>
    <w:rsid w:val="00424202"/>
    <w:rsid w:val="004242BF"/>
    <w:rsid w:val="0042432A"/>
    <w:rsid w:val="004243FF"/>
    <w:rsid w:val="0042446B"/>
    <w:rsid w:val="00424596"/>
    <w:rsid w:val="00424599"/>
    <w:rsid w:val="004245B3"/>
    <w:rsid w:val="00424627"/>
    <w:rsid w:val="0042462B"/>
    <w:rsid w:val="004246EA"/>
    <w:rsid w:val="00424777"/>
    <w:rsid w:val="0042478F"/>
    <w:rsid w:val="004247E5"/>
    <w:rsid w:val="00424AB4"/>
    <w:rsid w:val="00424C2A"/>
    <w:rsid w:val="00424C3C"/>
    <w:rsid w:val="00424D5D"/>
    <w:rsid w:val="00424D8D"/>
    <w:rsid w:val="00424DF1"/>
    <w:rsid w:val="00425008"/>
    <w:rsid w:val="00425044"/>
    <w:rsid w:val="004250BF"/>
    <w:rsid w:val="00425219"/>
    <w:rsid w:val="00425317"/>
    <w:rsid w:val="00425433"/>
    <w:rsid w:val="004254E8"/>
    <w:rsid w:val="004254EC"/>
    <w:rsid w:val="0042555C"/>
    <w:rsid w:val="00425562"/>
    <w:rsid w:val="004255D7"/>
    <w:rsid w:val="0042562E"/>
    <w:rsid w:val="0042569E"/>
    <w:rsid w:val="004256AA"/>
    <w:rsid w:val="004256EA"/>
    <w:rsid w:val="00425795"/>
    <w:rsid w:val="004257CE"/>
    <w:rsid w:val="0042580A"/>
    <w:rsid w:val="004259A8"/>
    <w:rsid w:val="00425C41"/>
    <w:rsid w:val="00425C7E"/>
    <w:rsid w:val="00425D7E"/>
    <w:rsid w:val="00425DD1"/>
    <w:rsid w:val="00425E16"/>
    <w:rsid w:val="00425FF8"/>
    <w:rsid w:val="0042601E"/>
    <w:rsid w:val="0042611F"/>
    <w:rsid w:val="004261BF"/>
    <w:rsid w:val="0042625B"/>
    <w:rsid w:val="004262A5"/>
    <w:rsid w:val="0042639B"/>
    <w:rsid w:val="00426487"/>
    <w:rsid w:val="004264DF"/>
    <w:rsid w:val="00426640"/>
    <w:rsid w:val="0042675E"/>
    <w:rsid w:val="004267C8"/>
    <w:rsid w:val="0042686B"/>
    <w:rsid w:val="00426A7F"/>
    <w:rsid w:val="00426B8D"/>
    <w:rsid w:val="00426CE1"/>
    <w:rsid w:val="00426CEE"/>
    <w:rsid w:val="00426CFB"/>
    <w:rsid w:val="00426DC9"/>
    <w:rsid w:val="00426F18"/>
    <w:rsid w:val="0042704A"/>
    <w:rsid w:val="0042706B"/>
    <w:rsid w:val="004270A9"/>
    <w:rsid w:val="004270C4"/>
    <w:rsid w:val="0042720B"/>
    <w:rsid w:val="004272B0"/>
    <w:rsid w:val="0042734A"/>
    <w:rsid w:val="004273FC"/>
    <w:rsid w:val="00427440"/>
    <w:rsid w:val="00427622"/>
    <w:rsid w:val="004276B5"/>
    <w:rsid w:val="0042775E"/>
    <w:rsid w:val="004277B4"/>
    <w:rsid w:val="00427A4A"/>
    <w:rsid w:val="00427B04"/>
    <w:rsid w:val="00427BD3"/>
    <w:rsid w:val="00427CD6"/>
    <w:rsid w:val="00427EA3"/>
    <w:rsid w:val="00427F1F"/>
    <w:rsid w:val="00427F82"/>
    <w:rsid w:val="004300FD"/>
    <w:rsid w:val="0043019D"/>
    <w:rsid w:val="00430361"/>
    <w:rsid w:val="00430377"/>
    <w:rsid w:val="0043040C"/>
    <w:rsid w:val="004305DB"/>
    <w:rsid w:val="004306A6"/>
    <w:rsid w:val="004306E4"/>
    <w:rsid w:val="004306F3"/>
    <w:rsid w:val="00430705"/>
    <w:rsid w:val="00430786"/>
    <w:rsid w:val="00430829"/>
    <w:rsid w:val="004308F7"/>
    <w:rsid w:val="0043097F"/>
    <w:rsid w:val="00430A1C"/>
    <w:rsid w:val="00430A21"/>
    <w:rsid w:val="00430A48"/>
    <w:rsid w:val="00430AB0"/>
    <w:rsid w:val="00430B92"/>
    <w:rsid w:val="00430BAE"/>
    <w:rsid w:val="00430D59"/>
    <w:rsid w:val="00430E5D"/>
    <w:rsid w:val="00430EB6"/>
    <w:rsid w:val="00430EC2"/>
    <w:rsid w:val="00430F48"/>
    <w:rsid w:val="00430F9F"/>
    <w:rsid w:val="00431147"/>
    <w:rsid w:val="004312DC"/>
    <w:rsid w:val="00431442"/>
    <w:rsid w:val="0043147A"/>
    <w:rsid w:val="0043153C"/>
    <w:rsid w:val="004316B1"/>
    <w:rsid w:val="00431703"/>
    <w:rsid w:val="004317CC"/>
    <w:rsid w:val="004317FE"/>
    <w:rsid w:val="004319F4"/>
    <w:rsid w:val="00431A62"/>
    <w:rsid w:val="00431B49"/>
    <w:rsid w:val="00431BA7"/>
    <w:rsid w:val="00431C58"/>
    <w:rsid w:val="00431EBD"/>
    <w:rsid w:val="00431ECE"/>
    <w:rsid w:val="00431F48"/>
    <w:rsid w:val="0043221E"/>
    <w:rsid w:val="0043227F"/>
    <w:rsid w:val="0043235E"/>
    <w:rsid w:val="0043235F"/>
    <w:rsid w:val="00432717"/>
    <w:rsid w:val="004327A9"/>
    <w:rsid w:val="004329D7"/>
    <w:rsid w:val="00432A90"/>
    <w:rsid w:val="00432C43"/>
    <w:rsid w:val="00432CC5"/>
    <w:rsid w:val="00432DA3"/>
    <w:rsid w:val="00432E25"/>
    <w:rsid w:val="00432E5E"/>
    <w:rsid w:val="00432ECB"/>
    <w:rsid w:val="00433152"/>
    <w:rsid w:val="004331FC"/>
    <w:rsid w:val="00433207"/>
    <w:rsid w:val="0043321A"/>
    <w:rsid w:val="00433255"/>
    <w:rsid w:val="004333FB"/>
    <w:rsid w:val="00433622"/>
    <w:rsid w:val="00433A58"/>
    <w:rsid w:val="00433AFA"/>
    <w:rsid w:val="00433BD1"/>
    <w:rsid w:val="00433D1E"/>
    <w:rsid w:val="00433DF5"/>
    <w:rsid w:val="00433E19"/>
    <w:rsid w:val="00433E42"/>
    <w:rsid w:val="00433FD0"/>
    <w:rsid w:val="0043406E"/>
    <w:rsid w:val="004340B3"/>
    <w:rsid w:val="00434203"/>
    <w:rsid w:val="0043420D"/>
    <w:rsid w:val="004342C2"/>
    <w:rsid w:val="0043432A"/>
    <w:rsid w:val="0043446E"/>
    <w:rsid w:val="00434549"/>
    <w:rsid w:val="0043456E"/>
    <w:rsid w:val="0043471F"/>
    <w:rsid w:val="004348BA"/>
    <w:rsid w:val="0043496F"/>
    <w:rsid w:val="004349BE"/>
    <w:rsid w:val="00434C77"/>
    <w:rsid w:val="00434DB8"/>
    <w:rsid w:val="00434E4C"/>
    <w:rsid w:val="00434FB1"/>
    <w:rsid w:val="004352C0"/>
    <w:rsid w:val="004353D0"/>
    <w:rsid w:val="0043548A"/>
    <w:rsid w:val="0043596A"/>
    <w:rsid w:val="004359D4"/>
    <w:rsid w:val="00435BAA"/>
    <w:rsid w:val="00435BF4"/>
    <w:rsid w:val="00435C1C"/>
    <w:rsid w:val="00435C55"/>
    <w:rsid w:val="00435C87"/>
    <w:rsid w:val="00435CB9"/>
    <w:rsid w:val="00435D25"/>
    <w:rsid w:val="00435DFC"/>
    <w:rsid w:val="00435E13"/>
    <w:rsid w:val="00435E97"/>
    <w:rsid w:val="00435EC1"/>
    <w:rsid w:val="00435F51"/>
    <w:rsid w:val="00435F91"/>
    <w:rsid w:val="00436073"/>
    <w:rsid w:val="0043612C"/>
    <w:rsid w:val="0043613A"/>
    <w:rsid w:val="004361B0"/>
    <w:rsid w:val="004361F1"/>
    <w:rsid w:val="00436233"/>
    <w:rsid w:val="0043628D"/>
    <w:rsid w:val="00436343"/>
    <w:rsid w:val="00436492"/>
    <w:rsid w:val="0043653B"/>
    <w:rsid w:val="00436707"/>
    <w:rsid w:val="00436743"/>
    <w:rsid w:val="004368B1"/>
    <w:rsid w:val="00436A00"/>
    <w:rsid w:val="00436A07"/>
    <w:rsid w:val="00436A47"/>
    <w:rsid w:val="00436AF5"/>
    <w:rsid w:val="00436E68"/>
    <w:rsid w:val="00436E6F"/>
    <w:rsid w:val="00436E80"/>
    <w:rsid w:val="00436F3B"/>
    <w:rsid w:val="0043703B"/>
    <w:rsid w:val="0043710E"/>
    <w:rsid w:val="0043719D"/>
    <w:rsid w:val="00437444"/>
    <w:rsid w:val="00437449"/>
    <w:rsid w:val="0043752B"/>
    <w:rsid w:val="00437750"/>
    <w:rsid w:val="004377A6"/>
    <w:rsid w:val="004378A0"/>
    <w:rsid w:val="004378BC"/>
    <w:rsid w:val="004378DD"/>
    <w:rsid w:val="004379C0"/>
    <w:rsid w:val="004379ED"/>
    <w:rsid w:val="00437B74"/>
    <w:rsid w:val="00437C86"/>
    <w:rsid w:val="00437D8B"/>
    <w:rsid w:val="00437E49"/>
    <w:rsid w:val="00437E6B"/>
    <w:rsid w:val="00437EA6"/>
    <w:rsid w:val="00437F8B"/>
    <w:rsid w:val="00437FEC"/>
    <w:rsid w:val="00440002"/>
    <w:rsid w:val="00440050"/>
    <w:rsid w:val="00440108"/>
    <w:rsid w:val="0044017E"/>
    <w:rsid w:val="004402C4"/>
    <w:rsid w:val="004405E7"/>
    <w:rsid w:val="00440649"/>
    <w:rsid w:val="00440686"/>
    <w:rsid w:val="00440952"/>
    <w:rsid w:val="00440975"/>
    <w:rsid w:val="00440A10"/>
    <w:rsid w:val="00440A29"/>
    <w:rsid w:val="00440B2D"/>
    <w:rsid w:val="00440C68"/>
    <w:rsid w:val="00440F85"/>
    <w:rsid w:val="00440F98"/>
    <w:rsid w:val="004410E9"/>
    <w:rsid w:val="00441140"/>
    <w:rsid w:val="00441191"/>
    <w:rsid w:val="00441331"/>
    <w:rsid w:val="004413E6"/>
    <w:rsid w:val="0044152F"/>
    <w:rsid w:val="00441574"/>
    <w:rsid w:val="004416D2"/>
    <w:rsid w:val="004417C6"/>
    <w:rsid w:val="004418CC"/>
    <w:rsid w:val="00441A6E"/>
    <w:rsid w:val="00441BED"/>
    <w:rsid w:val="00441BF2"/>
    <w:rsid w:val="00441DD8"/>
    <w:rsid w:val="00441E42"/>
    <w:rsid w:val="0044204D"/>
    <w:rsid w:val="004421BF"/>
    <w:rsid w:val="00442268"/>
    <w:rsid w:val="0044228A"/>
    <w:rsid w:val="0044260A"/>
    <w:rsid w:val="00442769"/>
    <w:rsid w:val="004427AB"/>
    <w:rsid w:val="00442893"/>
    <w:rsid w:val="00442923"/>
    <w:rsid w:val="00442AA8"/>
    <w:rsid w:val="00442C98"/>
    <w:rsid w:val="00442DDF"/>
    <w:rsid w:val="00442E00"/>
    <w:rsid w:val="00442FCB"/>
    <w:rsid w:val="004430BF"/>
    <w:rsid w:val="00443104"/>
    <w:rsid w:val="00443134"/>
    <w:rsid w:val="00443152"/>
    <w:rsid w:val="004433C8"/>
    <w:rsid w:val="0044344D"/>
    <w:rsid w:val="00443469"/>
    <w:rsid w:val="004435D5"/>
    <w:rsid w:val="004435EE"/>
    <w:rsid w:val="00443606"/>
    <w:rsid w:val="00443754"/>
    <w:rsid w:val="00443853"/>
    <w:rsid w:val="0044388B"/>
    <w:rsid w:val="004439F7"/>
    <w:rsid w:val="00443B89"/>
    <w:rsid w:val="00443C2B"/>
    <w:rsid w:val="00443D79"/>
    <w:rsid w:val="00443DA9"/>
    <w:rsid w:val="00443EE7"/>
    <w:rsid w:val="00444044"/>
    <w:rsid w:val="00444084"/>
    <w:rsid w:val="004441DD"/>
    <w:rsid w:val="0044448F"/>
    <w:rsid w:val="004444C7"/>
    <w:rsid w:val="004444DF"/>
    <w:rsid w:val="00444819"/>
    <w:rsid w:val="004448CB"/>
    <w:rsid w:val="0044494B"/>
    <w:rsid w:val="004449A5"/>
    <w:rsid w:val="00444C29"/>
    <w:rsid w:val="00444D32"/>
    <w:rsid w:val="00444D7C"/>
    <w:rsid w:val="00444DF8"/>
    <w:rsid w:val="00444FA2"/>
    <w:rsid w:val="00444FD4"/>
    <w:rsid w:val="0044507A"/>
    <w:rsid w:val="004450E2"/>
    <w:rsid w:val="004453A5"/>
    <w:rsid w:val="0044543E"/>
    <w:rsid w:val="004454FF"/>
    <w:rsid w:val="00445508"/>
    <w:rsid w:val="0044564F"/>
    <w:rsid w:val="00445A1F"/>
    <w:rsid w:val="00445E1A"/>
    <w:rsid w:val="00445E7D"/>
    <w:rsid w:val="00445E8C"/>
    <w:rsid w:val="00445E90"/>
    <w:rsid w:val="00445EA7"/>
    <w:rsid w:val="00446091"/>
    <w:rsid w:val="004460A9"/>
    <w:rsid w:val="004460BF"/>
    <w:rsid w:val="00446137"/>
    <w:rsid w:val="00446202"/>
    <w:rsid w:val="004463C9"/>
    <w:rsid w:val="0044640B"/>
    <w:rsid w:val="00446439"/>
    <w:rsid w:val="004464BB"/>
    <w:rsid w:val="004464F4"/>
    <w:rsid w:val="004464F8"/>
    <w:rsid w:val="004465B5"/>
    <w:rsid w:val="004465C9"/>
    <w:rsid w:val="004465F8"/>
    <w:rsid w:val="004466EA"/>
    <w:rsid w:val="0044685D"/>
    <w:rsid w:val="0044693F"/>
    <w:rsid w:val="0044695B"/>
    <w:rsid w:val="00446AA2"/>
    <w:rsid w:val="00447085"/>
    <w:rsid w:val="00447282"/>
    <w:rsid w:val="004472F1"/>
    <w:rsid w:val="00447444"/>
    <w:rsid w:val="004476FA"/>
    <w:rsid w:val="00447707"/>
    <w:rsid w:val="00447A00"/>
    <w:rsid w:val="00447AB0"/>
    <w:rsid w:val="00447B23"/>
    <w:rsid w:val="00447C99"/>
    <w:rsid w:val="00447EEF"/>
    <w:rsid w:val="004500BB"/>
    <w:rsid w:val="0045030C"/>
    <w:rsid w:val="00450335"/>
    <w:rsid w:val="00450365"/>
    <w:rsid w:val="0045036B"/>
    <w:rsid w:val="0045044F"/>
    <w:rsid w:val="00450462"/>
    <w:rsid w:val="0045047C"/>
    <w:rsid w:val="00450633"/>
    <w:rsid w:val="00450734"/>
    <w:rsid w:val="004507D8"/>
    <w:rsid w:val="0045082B"/>
    <w:rsid w:val="004509E3"/>
    <w:rsid w:val="00450C41"/>
    <w:rsid w:val="00451004"/>
    <w:rsid w:val="004510AD"/>
    <w:rsid w:val="0045120F"/>
    <w:rsid w:val="0045124D"/>
    <w:rsid w:val="004512D7"/>
    <w:rsid w:val="00451502"/>
    <w:rsid w:val="00451583"/>
    <w:rsid w:val="00451683"/>
    <w:rsid w:val="004516F8"/>
    <w:rsid w:val="004517D9"/>
    <w:rsid w:val="0045186A"/>
    <w:rsid w:val="004518FF"/>
    <w:rsid w:val="0045194D"/>
    <w:rsid w:val="004519C1"/>
    <w:rsid w:val="00451AAB"/>
    <w:rsid w:val="00451AB3"/>
    <w:rsid w:val="00451CF7"/>
    <w:rsid w:val="00451EA4"/>
    <w:rsid w:val="004521D6"/>
    <w:rsid w:val="00452460"/>
    <w:rsid w:val="00452572"/>
    <w:rsid w:val="004525E9"/>
    <w:rsid w:val="00452757"/>
    <w:rsid w:val="004527A1"/>
    <w:rsid w:val="004528BE"/>
    <w:rsid w:val="00452A9A"/>
    <w:rsid w:val="00452B30"/>
    <w:rsid w:val="00452E31"/>
    <w:rsid w:val="00452ED6"/>
    <w:rsid w:val="00452F47"/>
    <w:rsid w:val="00452F78"/>
    <w:rsid w:val="00452FA0"/>
    <w:rsid w:val="00453180"/>
    <w:rsid w:val="004531D8"/>
    <w:rsid w:val="00453311"/>
    <w:rsid w:val="00453370"/>
    <w:rsid w:val="004533D5"/>
    <w:rsid w:val="004533D6"/>
    <w:rsid w:val="00453542"/>
    <w:rsid w:val="0045377C"/>
    <w:rsid w:val="00453917"/>
    <w:rsid w:val="00453995"/>
    <w:rsid w:val="004539C4"/>
    <w:rsid w:val="00453AC0"/>
    <w:rsid w:val="00453B53"/>
    <w:rsid w:val="00453BFB"/>
    <w:rsid w:val="00453C05"/>
    <w:rsid w:val="00453D09"/>
    <w:rsid w:val="00453DDE"/>
    <w:rsid w:val="00453E58"/>
    <w:rsid w:val="00453F4F"/>
    <w:rsid w:val="00454012"/>
    <w:rsid w:val="0045401A"/>
    <w:rsid w:val="004540C8"/>
    <w:rsid w:val="00454192"/>
    <w:rsid w:val="004541E1"/>
    <w:rsid w:val="0045423B"/>
    <w:rsid w:val="00454281"/>
    <w:rsid w:val="004542A7"/>
    <w:rsid w:val="004542AC"/>
    <w:rsid w:val="004542AD"/>
    <w:rsid w:val="004542E8"/>
    <w:rsid w:val="004544EC"/>
    <w:rsid w:val="004544FE"/>
    <w:rsid w:val="004545A9"/>
    <w:rsid w:val="00454987"/>
    <w:rsid w:val="004549E6"/>
    <w:rsid w:val="00454A5D"/>
    <w:rsid w:val="00454AD3"/>
    <w:rsid w:val="00454B59"/>
    <w:rsid w:val="00454B5C"/>
    <w:rsid w:val="00454D0C"/>
    <w:rsid w:val="00454D46"/>
    <w:rsid w:val="00454E3C"/>
    <w:rsid w:val="00454FA7"/>
    <w:rsid w:val="00455003"/>
    <w:rsid w:val="004550D3"/>
    <w:rsid w:val="004554F7"/>
    <w:rsid w:val="00455583"/>
    <w:rsid w:val="004558C9"/>
    <w:rsid w:val="0045592E"/>
    <w:rsid w:val="00455940"/>
    <w:rsid w:val="00455A36"/>
    <w:rsid w:val="00455A9E"/>
    <w:rsid w:val="00455AE5"/>
    <w:rsid w:val="00455C52"/>
    <w:rsid w:val="00455E5D"/>
    <w:rsid w:val="00455EE0"/>
    <w:rsid w:val="00455F30"/>
    <w:rsid w:val="00455F45"/>
    <w:rsid w:val="0045613A"/>
    <w:rsid w:val="004561B5"/>
    <w:rsid w:val="004561C9"/>
    <w:rsid w:val="0045633F"/>
    <w:rsid w:val="00456392"/>
    <w:rsid w:val="00456459"/>
    <w:rsid w:val="0045649E"/>
    <w:rsid w:val="0045653A"/>
    <w:rsid w:val="00456594"/>
    <w:rsid w:val="00456734"/>
    <w:rsid w:val="00456769"/>
    <w:rsid w:val="00456835"/>
    <w:rsid w:val="00456837"/>
    <w:rsid w:val="00456A01"/>
    <w:rsid w:val="00456A02"/>
    <w:rsid w:val="00456B6B"/>
    <w:rsid w:val="00456D92"/>
    <w:rsid w:val="00456DEB"/>
    <w:rsid w:val="00456E37"/>
    <w:rsid w:val="00456FF0"/>
    <w:rsid w:val="004570B2"/>
    <w:rsid w:val="004572C1"/>
    <w:rsid w:val="004573C1"/>
    <w:rsid w:val="004573D3"/>
    <w:rsid w:val="0045759D"/>
    <w:rsid w:val="004575F5"/>
    <w:rsid w:val="00457664"/>
    <w:rsid w:val="004577AE"/>
    <w:rsid w:val="004578AE"/>
    <w:rsid w:val="004578AF"/>
    <w:rsid w:val="00457B55"/>
    <w:rsid w:val="00457CB9"/>
    <w:rsid w:val="00457D55"/>
    <w:rsid w:val="00457DEF"/>
    <w:rsid w:val="00457F3E"/>
    <w:rsid w:val="00457F50"/>
    <w:rsid w:val="00457F79"/>
    <w:rsid w:val="004600BB"/>
    <w:rsid w:val="00460153"/>
    <w:rsid w:val="004602F3"/>
    <w:rsid w:val="004603F6"/>
    <w:rsid w:val="00460661"/>
    <w:rsid w:val="004607B4"/>
    <w:rsid w:val="00460A18"/>
    <w:rsid w:val="00460AF3"/>
    <w:rsid w:val="00460AF7"/>
    <w:rsid w:val="00460F47"/>
    <w:rsid w:val="0046102C"/>
    <w:rsid w:val="00461055"/>
    <w:rsid w:val="004611E8"/>
    <w:rsid w:val="00461306"/>
    <w:rsid w:val="0046130C"/>
    <w:rsid w:val="00461310"/>
    <w:rsid w:val="004614D1"/>
    <w:rsid w:val="004615D4"/>
    <w:rsid w:val="0046161A"/>
    <w:rsid w:val="00461697"/>
    <w:rsid w:val="004616EC"/>
    <w:rsid w:val="0046180C"/>
    <w:rsid w:val="0046189A"/>
    <w:rsid w:val="00461970"/>
    <w:rsid w:val="00461977"/>
    <w:rsid w:val="00461A69"/>
    <w:rsid w:val="00461BBB"/>
    <w:rsid w:val="00461D60"/>
    <w:rsid w:val="00461DBF"/>
    <w:rsid w:val="00461EF1"/>
    <w:rsid w:val="00461F61"/>
    <w:rsid w:val="00462026"/>
    <w:rsid w:val="004620BE"/>
    <w:rsid w:val="004620E6"/>
    <w:rsid w:val="0046232E"/>
    <w:rsid w:val="0046238C"/>
    <w:rsid w:val="004623BE"/>
    <w:rsid w:val="00462513"/>
    <w:rsid w:val="004625B2"/>
    <w:rsid w:val="00462701"/>
    <w:rsid w:val="00462725"/>
    <w:rsid w:val="00462861"/>
    <w:rsid w:val="00462894"/>
    <w:rsid w:val="004628B9"/>
    <w:rsid w:val="004628F8"/>
    <w:rsid w:val="00462964"/>
    <w:rsid w:val="00462973"/>
    <w:rsid w:val="00462A9F"/>
    <w:rsid w:val="00462B40"/>
    <w:rsid w:val="00462F7E"/>
    <w:rsid w:val="00463025"/>
    <w:rsid w:val="004630F8"/>
    <w:rsid w:val="004634B2"/>
    <w:rsid w:val="00463732"/>
    <w:rsid w:val="00463743"/>
    <w:rsid w:val="00463788"/>
    <w:rsid w:val="004637F4"/>
    <w:rsid w:val="0046381E"/>
    <w:rsid w:val="0046385A"/>
    <w:rsid w:val="00463A11"/>
    <w:rsid w:val="00463A15"/>
    <w:rsid w:val="00463BE6"/>
    <w:rsid w:val="00463F66"/>
    <w:rsid w:val="00463F89"/>
    <w:rsid w:val="00463FDF"/>
    <w:rsid w:val="00464069"/>
    <w:rsid w:val="00464130"/>
    <w:rsid w:val="00464287"/>
    <w:rsid w:val="00464490"/>
    <w:rsid w:val="004645E5"/>
    <w:rsid w:val="00464664"/>
    <w:rsid w:val="004646A4"/>
    <w:rsid w:val="00464838"/>
    <w:rsid w:val="00464920"/>
    <w:rsid w:val="00464AA8"/>
    <w:rsid w:val="00464E50"/>
    <w:rsid w:val="00465106"/>
    <w:rsid w:val="00465155"/>
    <w:rsid w:val="00465376"/>
    <w:rsid w:val="0046547D"/>
    <w:rsid w:val="004655E7"/>
    <w:rsid w:val="0046561D"/>
    <w:rsid w:val="00465638"/>
    <w:rsid w:val="004656B6"/>
    <w:rsid w:val="00465968"/>
    <w:rsid w:val="00465ABF"/>
    <w:rsid w:val="00465B52"/>
    <w:rsid w:val="00465BE1"/>
    <w:rsid w:val="00465C1B"/>
    <w:rsid w:val="00465D33"/>
    <w:rsid w:val="00465DAC"/>
    <w:rsid w:val="00465E1C"/>
    <w:rsid w:val="00465FE4"/>
    <w:rsid w:val="00466183"/>
    <w:rsid w:val="004663B5"/>
    <w:rsid w:val="00466472"/>
    <w:rsid w:val="004664A3"/>
    <w:rsid w:val="004665CD"/>
    <w:rsid w:val="004667DF"/>
    <w:rsid w:val="004667F3"/>
    <w:rsid w:val="00466844"/>
    <w:rsid w:val="004668D6"/>
    <w:rsid w:val="0046699E"/>
    <w:rsid w:val="00466AD7"/>
    <w:rsid w:val="00466AF7"/>
    <w:rsid w:val="00466CEC"/>
    <w:rsid w:val="00466D8C"/>
    <w:rsid w:val="00466F9D"/>
    <w:rsid w:val="00467036"/>
    <w:rsid w:val="00467078"/>
    <w:rsid w:val="0046712F"/>
    <w:rsid w:val="004671A4"/>
    <w:rsid w:val="0046731F"/>
    <w:rsid w:val="004674CA"/>
    <w:rsid w:val="0046758A"/>
    <w:rsid w:val="00467778"/>
    <w:rsid w:val="004679A3"/>
    <w:rsid w:val="004679A7"/>
    <w:rsid w:val="004679A8"/>
    <w:rsid w:val="00467A7D"/>
    <w:rsid w:val="00467AB5"/>
    <w:rsid w:val="00467AD8"/>
    <w:rsid w:val="00467B2C"/>
    <w:rsid w:val="00467D0B"/>
    <w:rsid w:val="00467D4A"/>
    <w:rsid w:val="00467EA5"/>
    <w:rsid w:val="00467F76"/>
    <w:rsid w:val="004701A6"/>
    <w:rsid w:val="0047023D"/>
    <w:rsid w:val="004702E6"/>
    <w:rsid w:val="0047042D"/>
    <w:rsid w:val="00470554"/>
    <w:rsid w:val="00470B1E"/>
    <w:rsid w:val="00470E96"/>
    <w:rsid w:val="00470EBA"/>
    <w:rsid w:val="00470EDB"/>
    <w:rsid w:val="00470F78"/>
    <w:rsid w:val="00471053"/>
    <w:rsid w:val="0047106B"/>
    <w:rsid w:val="004712C7"/>
    <w:rsid w:val="004712F9"/>
    <w:rsid w:val="0047153C"/>
    <w:rsid w:val="00471584"/>
    <w:rsid w:val="0047167C"/>
    <w:rsid w:val="0047167D"/>
    <w:rsid w:val="004717D1"/>
    <w:rsid w:val="004717F1"/>
    <w:rsid w:val="004718A8"/>
    <w:rsid w:val="004719AD"/>
    <w:rsid w:val="00471EA0"/>
    <w:rsid w:val="00471F42"/>
    <w:rsid w:val="004720B8"/>
    <w:rsid w:val="00472351"/>
    <w:rsid w:val="004723B3"/>
    <w:rsid w:val="00472774"/>
    <w:rsid w:val="00472A48"/>
    <w:rsid w:val="00472DE2"/>
    <w:rsid w:val="00472DFB"/>
    <w:rsid w:val="00472E25"/>
    <w:rsid w:val="00472E27"/>
    <w:rsid w:val="00473035"/>
    <w:rsid w:val="004730AE"/>
    <w:rsid w:val="004730DE"/>
    <w:rsid w:val="00473192"/>
    <w:rsid w:val="004731AF"/>
    <w:rsid w:val="0047332D"/>
    <w:rsid w:val="00473547"/>
    <w:rsid w:val="00473582"/>
    <w:rsid w:val="004736EA"/>
    <w:rsid w:val="004736F6"/>
    <w:rsid w:val="0047384B"/>
    <w:rsid w:val="0047392C"/>
    <w:rsid w:val="004739A1"/>
    <w:rsid w:val="00473AAC"/>
    <w:rsid w:val="00473B9F"/>
    <w:rsid w:val="00473BBE"/>
    <w:rsid w:val="00473BF7"/>
    <w:rsid w:val="00473C18"/>
    <w:rsid w:val="00473C71"/>
    <w:rsid w:val="00473D25"/>
    <w:rsid w:val="00473D59"/>
    <w:rsid w:val="00473FAE"/>
    <w:rsid w:val="00473FB1"/>
    <w:rsid w:val="00473FF9"/>
    <w:rsid w:val="0047405F"/>
    <w:rsid w:val="00474094"/>
    <w:rsid w:val="004740CD"/>
    <w:rsid w:val="0047410B"/>
    <w:rsid w:val="004741A6"/>
    <w:rsid w:val="00474277"/>
    <w:rsid w:val="00474293"/>
    <w:rsid w:val="00474389"/>
    <w:rsid w:val="004743AB"/>
    <w:rsid w:val="004743F8"/>
    <w:rsid w:val="004745B5"/>
    <w:rsid w:val="004745C1"/>
    <w:rsid w:val="00474643"/>
    <w:rsid w:val="00474751"/>
    <w:rsid w:val="0047495D"/>
    <w:rsid w:val="00474961"/>
    <w:rsid w:val="00474CD3"/>
    <w:rsid w:val="00474CDA"/>
    <w:rsid w:val="00474D50"/>
    <w:rsid w:val="00474E12"/>
    <w:rsid w:val="00474F8F"/>
    <w:rsid w:val="00475184"/>
    <w:rsid w:val="0047530B"/>
    <w:rsid w:val="00475453"/>
    <w:rsid w:val="0047546F"/>
    <w:rsid w:val="0047554D"/>
    <w:rsid w:val="0047565B"/>
    <w:rsid w:val="0047567B"/>
    <w:rsid w:val="0047579C"/>
    <w:rsid w:val="00475844"/>
    <w:rsid w:val="00475929"/>
    <w:rsid w:val="00475AAC"/>
    <w:rsid w:val="00475AF4"/>
    <w:rsid w:val="00475BD9"/>
    <w:rsid w:val="00475CAC"/>
    <w:rsid w:val="00475ED0"/>
    <w:rsid w:val="00475F11"/>
    <w:rsid w:val="00475F39"/>
    <w:rsid w:val="00475F87"/>
    <w:rsid w:val="00476085"/>
    <w:rsid w:val="004760B1"/>
    <w:rsid w:val="00476133"/>
    <w:rsid w:val="00476188"/>
    <w:rsid w:val="004761F7"/>
    <w:rsid w:val="0047646A"/>
    <w:rsid w:val="00476558"/>
    <w:rsid w:val="004765C7"/>
    <w:rsid w:val="0047670F"/>
    <w:rsid w:val="00476803"/>
    <w:rsid w:val="0047682E"/>
    <w:rsid w:val="004768A8"/>
    <w:rsid w:val="004768DE"/>
    <w:rsid w:val="004769F9"/>
    <w:rsid w:val="00476C21"/>
    <w:rsid w:val="00476C32"/>
    <w:rsid w:val="00476DC3"/>
    <w:rsid w:val="00476EFF"/>
    <w:rsid w:val="00476F01"/>
    <w:rsid w:val="0047703E"/>
    <w:rsid w:val="004770D2"/>
    <w:rsid w:val="00477153"/>
    <w:rsid w:val="00477279"/>
    <w:rsid w:val="00477337"/>
    <w:rsid w:val="00477405"/>
    <w:rsid w:val="004774A4"/>
    <w:rsid w:val="00477563"/>
    <w:rsid w:val="00477582"/>
    <w:rsid w:val="00477626"/>
    <w:rsid w:val="00477684"/>
    <w:rsid w:val="00477787"/>
    <w:rsid w:val="00477803"/>
    <w:rsid w:val="00477928"/>
    <w:rsid w:val="00477A89"/>
    <w:rsid w:val="00477B91"/>
    <w:rsid w:val="00477D18"/>
    <w:rsid w:val="00477FFB"/>
    <w:rsid w:val="00480156"/>
    <w:rsid w:val="00480178"/>
    <w:rsid w:val="00480230"/>
    <w:rsid w:val="004803AB"/>
    <w:rsid w:val="004804F4"/>
    <w:rsid w:val="00480654"/>
    <w:rsid w:val="0048066A"/>
    <w:rsid w:val="004806B0"/>
    <w:rsid w:val="0048079B"/>
    <w:rsid w:val="004807E0"/>
    <w:rsid w:val="00480A51"/>
    <w:rsid w:val="00480B4C"/>
    <w:rsid w:val="00480BDC"/>
    <w:rsid w:val="00480CA5"/>
    <w:rsid w:val="00480D5E"/>
    <w:rsid w:val="00480E0D"/>
    <w:rsid w:val="00480F4C"/>
    <w:rsid w:val="00480F97"/>
    <w:rsid w:val="00480FB1"/>
    <w:rsid w:val="00481217"/>
    <w:rsid w:val="0048128A"/>
    <w:rsid w:val="004816B9"/>
    <w:rsid w:val="004816E9"/>
    <w:rsid w:val="004819D6"/>
    <w:rsid w:val="00481ADB"/>
    <w:rsid w:val="00481BD8"/>
    <w:rsid w:val="00481C6E"/>
    <w:rsid w:val="00481DC7"/>
    <w:rsid w:val="00481DF5"/>
    <w:rsid w:val="0048201E"/>
    <w:rsid w:val="0048205A"/>
    <w:rsid w:val="004820D2"/>
    <w:rsid w:val="00482212"/>
    <w:rsid w:val="004822FF"/>
    <w:rsid w:val="004823B3"/>
    <w:rsid w:val="00482433"/>
    <w:rsid w:val="0048244B"/>
    <w:rsid w:val="00482511"/>
    <w:rsid w:val="004825D9"/>
    <w:rsid w:val="00482772"/>
    <w:rsid w:val="0048277D"/>
    <w:rsid w:val="004827EA"/>
    <w:rsid w:val="0048285E"/>
    <w:rsid w:val="00482935"/>
    <w:rsid w:val="00482984"/>
    <w:rsid w:val="00482A96"/>
    <w:rsid w:val="00482B70"/>
    <w:rsid w:val="00482C0D"/>
    <w:rsid w:val="00482C10"/>
    <w:rsid w:val="00482C62"/>
    <w:rsid w:val="0048301E"/>
    <w:rsid w:val="004830D5"/>
    <w:rsid w:val="00483268"/>
    <w:rsid w:val="00483321"/>
    <w:rsid w:val="0048352A"/>
    <w:rsid w:val="00483547"/>
    <w:rsid w:val="0048367E"/>
    <w:rsid w:val="004836DA"/>
    <w:rsid w:val="004837CD"/>
    <w:rsid w:val="00483887"/>
    <w:rsid w:val="0048396C"/>
    <w:rsid w:val="0048397C"/>
    <w:rsid w:val="004839C2"/>
    <w:rsid w:val="00483CA7"/>
    <w:rsid w:val="00483DA5"/>
    <w:rsid w:val="00483E9D"/>
    <w:rsid w:val="00483F12"/>
    <w:rsid w:val="00484171"/>
    <w:rsid w:val="00484260"/>
    <w:rsid w:val="00484266"/>
    <w:rsid w:val="00484279"/>
    <w:rsid w:val="004842D3"/>
    <w:rsid w:val="00484417"/>
    <w:rsid w:val="004844D2"/>
    <w:rsid w:val="0048450E"/>
    <w:rsid w:val="004845DF"/>
    <w:rsid w:val="00484646"/>
    <w:rsid w:val="0048469A"/>
    <w:rsid w:val="00484758"/>
    <w:rsid w:val="0048479F"/>
    <w:rsid w:val="004847DE"/>
    <w:rsid w:val="0048498D"/>
    <w:rsid w:val="00484AE7"/>
    <w:rsid w:val="00484C74"/>
    <w:rsid w:val="00484CB0"/>
    <w:rsid w:val="00484D25"/>
    <w:rsid w:val="00484DBB"/>
    <w:rsid w:val="00484E39"/>
    <w:rsid w:val="00484E57"/>
    <w:rsid w:val="00484EA9"/>
    <w:rsid w:val="004850AB"/>
    <w:rsid w:val="00485156"/>
    <w:rsid w:val="004851AB"/>
    <w:rsid w:val="0048548C"/>
    <w:rsid w:val="004854C2"/>
    <w:rsid w:val="004854E2"/>
    <w:rsid w:val="00485556"/>
    <w:rsid w:val="00485600"/>
    <w:rsid w:val="00485639"/>
    <w:rsid w:val="00485980"/>
    <w:rsid w:val="00485A19"/>
    <w:rsid w:val="00485A82"/>
    <w:rsid w:val="00485B28"/>
    <w:rsid w:val="00485C84"/>
    <w:rsid w:val="00485D6B"/>
    <w:rsid w:val="00485E9F"/>
    <w:rsid w:val="00485EBD"/>
    <w:rsid w:val="0048602E"/>
    <w:rsid w:val="004860FA"/>
    <w:rsid w:val="004861C7"/>
    <w:rsid w:val="00486255"/>
    <w:rsid w:val="0048625D"/>
    <w:rsid w:val="004864BE"/>
    <w:rsid w:val="004866B8"/>
    <w:rsid w:val="004866F7"/>
    <w:rsid w:val="00486701"/>
    <w:rsid w:val="00486784"/>
    <w:rsid w:val="0048698E"/>
    <w:rsid w:val="00486BB4"/>
    <w:rsid w:val="00486C3F"/>
    <w:rsid w:val="00486D75"/>
    <w:rsid w:val="00486EA7"/>
    <w:rsid w:val="00486FD2"/>
    <w:rsid w:val="00487171"/>
    <w:rsid w:val="004871C6"/>
    <w:rsid w:val="004871F9"/>
    <w:rsid w:val="00487221"/>
    <w:rsid w:val="00487246"/>
    <w:rsid w:val="004872E2"/>
    <w:rsid w:val="004874FA"/>
    <w:rsid w:val="004875CB"/>
    <w:rsid w:val="004876EE"/>
    <w:rsid w:val="0048770B"/>
    <w:rsid w:val="004877CF"/>
    <w:rsid w:val="004879F8"/>
    <w:rsid w:val="00487ACB"/>
    <w:rsid w:val="00487AF9"/>
    <w:rsid w:val="00487BA6"/>
    <w:rsid w:val="00487CA2"/>
    <w:rsid w:val="00487CE5"/>
    <w:rsid w:val="00487E81"/>
    <w:rsid w:val="00487F52"/>
    <w:rsid w:val="00487F57"/>
    <w:rsid w:val="00487FB6"/>
    <w:rsid w:val="00487FF5"/>
    <w:rsid w:val="00487FFC"/>
    <w:rsid w:val="00487FFD"/>
    <w:rsid w:val="0049001E"/>
    <w:rsid w:val="00490060"/>
    <w:rsid w:val="004900A9"/>
    <w:rsid w:val="004900CD"/>
    <w:rsid w:val="0049011E"/>
    <w:rsid w:val="00490176"/>
    <w:rsid w:val="004901B3"/>
    <w:rsid w:val="004902F2"/>
    <w:rsid w:val="00490304"/>
    <w:rsid w:val="00490363"/>
    <w:rsid w:val="00490399"/>
    <w:rsid w:val="004903C6"/>
    <w:rsid w:val="004905BD"/>
    <w:rsid w:val="0049085D"/>
    <w:rsid w:val="0049094D"/>
    <w:rsid w:val="00490A4E"/>
    <w:rsid w:val="00490A5D"/>
    <w:rsid w:val="00490A80"/>
    <w:rsid w:val="00490BAB"/>
    <w:rsid w:val="00490C17"/>
    <w:rsid w:val="00490C1B"/>
    <w:rsid w:val="00490C3E"/>
    <w:rsid w:val="00490D06"/>
    <w:rsid w:val="00490DC1"/>
    <w:rsid w:val="00490F8D"/>
    <w:rsid w:val="00490FA7"/>
    <w:rsid w:val="00490FB7"/>
    <w:rsid w:val="00490FFC"/>
    <w:rsid w:val="00491032"/>
    <w:rsid w:val="00491045"/>
    <w:rsid w:val="004910A0"/>
    <w:rsid w:val="004911DE"/>
    <w:rsid w:val="0049121C"/>
    <w:rsid w:val="004912F0"/>
    <w:rsid w:val="00491358"/>
    <w:rsid w:val="0049135A"/>
    <w:rsid w:val="004913B9"/>
    <w:rsid w:val="00491457"/>
    <w:rsid w:val="00491508"/>
    <w:rsid w:val="00491616"/>
    <w:rsid w:val="00491873"/>
    <w:rsid w:val="0049189F"/>
    <w:rsid w:val="004918B8"/>
    <w:rsid w:val="0049194C"/>
    <w:rsid w:val="004919A8"/>
    <w:rsid w:val="004919FA"/>
    <w:rsid w:val="00491A5D"/>
    <w:rsid w:val="00491A5E"/>
    <w:rsid w:val="00491AD5"/>
    <w:rsid w:val="00491BCC"/>
    <w:rsid w:val="00491C74"/>
    <w:rsid w:val="00491C99"/>
    <w:rsid w:val="00491C9A"/>
    <w:rsid w:val="00491CC0"/>
    <w:rsid w:val="00491D14"/>
    <w:rsid w:val="00491DD0"/>
    <w:rsid w:val="00491FE9"/>
    <w:rsid w:val="0049206A"/>
    <w:rsid w:val="004920B8"/>
    <w:rsid w:val="00492198"/>
    <w:rsid w:val="00492213"/>
    <w:rsid w:val="0049228B"/>
    <w:rsid w:val="00492451"/>
    <w:rsid w:val="00492480"/>
    <w:rsid w:val="004924EB"/>
    <w:rsid w:val="004925AD"/>
    <w:rsid w:val="004925C2"/>
    <w:rsid w:val="004925D7"/>
    <w:rsid w:val="004925E9"/>
    <w:rsid w:val="004928AB"/>
    <w:rsid w:val="0049298F"/>
    <w:rsid w:val="00492BC1"/>
    <w:rsid w:val="00492C2C"/>
    <w:rsid w:val="00492CCE"/>
    <w:rsid w:val="00492CE1"/>
    <w:rsid w:val="00492D49"/>
    <w:rsid w:val="00492D6C"/>
    <w:rsid w:val="00492D94"/>
    <w:rsid w:val="00492EA1"/>
    <w:rsid w:val="00492F92"/>
    <w:rsid w:val="00492FD1"/>
    <w:rsid w:val="00493024"/>
    <w:rsid w:val="0049302B"/>
    <w:rsid w:val="00493069"/>
    <w:rsid w:val="004930C0"/>
    <w:rsid w:val="004931EF"/>
    <w:rsid w:val="004933E3"/>
    <w:rsid w:val="004934F3"/>
    <w:rsid w:val="0049360C"/>
    <w:rsid w:val="00493635"/>
    <w:rsid w:val="004936C4"/>
    <w:rsid w:val="00493722"/>
    <w:rsid w:val="004937EF"/>
    <w:rsid w:val="0049396B"/>
    <w:rsid w:val="004939B0"/>
    <w:rsid w:val="004939B3"/>
    <w:rsid w:val="00493B1B"/>
    <w:rsid w:val="00493BB9"/>
    <w:rsid w:val="00493C04"/>
    <w:rsid w:val="00493CF9"/>
    <w:rsid w:val="00493DAE"/>
    <w:rsid w:val="00494172"/>
    <w:rsid w:val="0049441E"/>
    <w:rsid w:val="0049465B"/>
    <w:rsid w:val="0049472F"/>
    <w:rsid w:val="004947D7"/>
    <w:rsid w:val="00494859"/>
    <w:rsid w:val="004948CA"/>
    <w:rsid w:val="004949EC"/>
    <w:rsid w:val="00494A92"/>
    <w:rsid w:val="00494B91"/>
    <w:rsid w:val="00494BAB"/>
    <w:rsid w:val="00494D76"/>
    <w:rsid w:val="00494F27"/>
    <w:rsid w:val="00494F42"/>
    <w:rsid w:val="00494F83"/>
    <w:rsid w:val="00495070"/>
    <w:rsid w:val="004950FD"/>
    <w:rsid w:val="0049515B"/>
    <w:rsid w:val="004952C9"/>
    <w:rsid w:val="0049532E"/>
    <w:rsid w:val="00495380"/>
    <w:rsid w:val="004953B0"/>
    <w:rsid w:val="004954DA"/>
    <w:rsid w:val="0049556E"/>
    <w:rsid w:val="0049577A"/>
    <w:rsid w:val="0049586D"/>
    <w:rsid w:val="00495928"/>
    <w:rsid w:val="00495A04"/>
    <w:rsid w:val="00495A59"/>
    <w:rsid w:val="00495C3B"/>
    <w:rsid w:val="00495DCE"/>
    <w:rsid w:val="00495FA5"/>
    <w:rsid w:val="004960D2"/>
    <w:rsid w:val="0049612F"/>
    <w:rsid w:val="00496196"/>
    <w:rsid w:val="004963D6"/>
    <w:rsid w:val="004964AE"/>
    <w:rsid w:val="004964F3"/>
    <w:rsid w:val="00496521"/>
    <w:rsid w:val="0049658D"/>
    <w:rsid w:val="0049685E"/>
    <w:rsid w:val="0049686A"/>
    <w:rsid w:val="004969D2"/>
    <w:rsid w:val="00496A83"/>
    <w:rsid w:val="00496A90"/>
    <w:rsid w:val="00496AC2"/>
    <w:rsid w:val="00496C4B"/>
    <w:rsid w:val="00496C6F"/>
    <w:rsid w:val="00496CA2"/>
    <w:rsid w:val="00496CC0"/>
    <w:rsid w:val="00496CCD"/>
    <w:rsid w:val="00496D36"/>
    <w:rsid w:val="00496E0D"/>
    <w:rsid w:val="00496FD9"/>
    <w:rsid w:val="004970A9"/>
    <w:rsid w:val="004970C7"/>
    <w:rsid w:val="0049717C"/>
    <w:rsid w:val="004971E4"/>
    <w:rsid w:val="0049733B"/>
    <w:rsid w:val="004973F0"/>
    <w:rsid w:val="0049748E"/>
    <w:rsid w:val="0049752A"/>
    <w:rsid w:val="0049756E"/>
    <w:rsid w:val="004975DD"/>
    <w:rsid w:val="00497631"/>
    <w:rsid w:val="00497766"/>
    <w:rsid w:val="00497B26"/>
    <w:rsid w:val="00497B40"/>
    <w:rsid w:val="00497CFF"/>
    <w:rsid w:val="00497D4F"/>
    <w:rsid w:val="00497DA7"/>
    <w:rsid w:val="00497DE8"/>
    <w:rsid w:val="00497E2B"/>
    <w:rsid w:val="00497EEC"/>
    <w:rsid w:val="004A000D"/>
    <w:rsid w:val="004A00CB"/>
    <w:rsid w:val="004A02DF"/>
    <w:rsid w:val="004A06BD"/>
    <w:rsid w:val="004A0727"/>
    <w:rsid w:val="004A0964"/>
    <w:rsid w:val="004A09BB"/>
    <w:rsid w:val="004A0A04"/>
    <w:rsid w:val="004A0A06"/>
    <w:rsid w:val="004A0A23"/>
    <w:rsid w:val="004A0A51"/>
    <w:rsid w:val="004A0A59"/>
    <w:rsid w:val="004A0A7B"/>
    <w:rsid w:val="004A0ADD"/>
    <w:rsid w:val="004A0D1B"/>
    <w:rsid w:val="004A0E43"/>
    <w:rsid w:val="004A0EE8"/>
    <w:rsid w:val="004A0F86"/>
    <w:rsid w:val="004A10EC"/>
    <w:rsid w:val="004A11F6"/>
    <w:rsid w:val="004A1249"/>
    <w:rsid w:val="004A12F4"/>
    <w:rsid w:val="004A1328"/>
    <w:rsid w:val="004A15CB"/>
    <w:rsid w:val="004A1613"/>
    <w:rsid w:val="004A18E3"/>
    <w:rsid w:val="004A1AC2"/>
    <w:rsid w:val="004A1AE9"/>
    <w:rsid w:val="004A1BCA"/>
    <w:rsid w:val="004A1C11"/>
    <w:rsid w:val="004A1D02"/>
    <w:rsid w:val="004A1E00"/>
    <w:rsid w:val="004A1E6C"/>
    <w:rsid w:val="004A1FC3"/>
    <w:rsid w:val="004A2061"/>
    <w:rsid w:val="004A2079"/>
    <w:rsid w:val="004A2097"/>
    <w:rsid w:val="004A20A9"/>
    <w:rsid w:val="004A20CE"/>
    <w:rsid w:val="004A2405"/>
    <w:rsid w:val="004A2489"/>
    <w:rsid w:val="004A2527"/>
    <w:rsid w:val="004A2549"/>
    <w:rsid w:val="004A257C"/>
    <w:rsid w:val="004A2599"/>
    <w:rsid w:val="004A25DF"/>
    <w:rsid w:val="004A2650"/>
    <w:rsid w:val="004A27BA"/>
    <w:rsid w:val="004A282C"/>
    <w:rsid w:val="004A2956"/>
    <w:rsid w:val="004A2A83"/>
    <w:rsid w:val="004A2AB0"/>
    <w:rsid w:val="004A2BD2"/>
    <w:rsid w:val="004A2C97"/>
    <w:rsid w:val="004A2CE5"/>
    <w:rsid w:val="004A2D05"/>
    <w:rsid w:val="004A2D27"/>
    <w:rsid w:val="004A2DD1"/>
    <w:rsid w:val="004A2DE8"/>
    <w:rsid w:val="004A2DFE"/>
    <w:rsid w:val="004A2F3A"/>
    <w:rsid w:val="004A2F6C"/>
    <w:rsid w:val="004A2F93"/>
    <w:rsid w:val="004A30B2"/>
    <w:rsid w:val="004A323D"/>
    <w:rsid w:val="004A3292"/>
    <w:rsid w:val="004A340C"/>
    <w:rsid w:val="004A3461"/>
    <w:rsid w:val="004A3528"/>
    <w:rsid w:val="004A35EA"/>
    <w:rsid w:val="004A36BF"/>
    <w:rsid w:val="004A371E"/>
    <w:rsid w:val="004A3793"/>
    <w:rsid w:val="004A37EE"/>
    <w:rsid w:val="004A3A5C"/>
    <w:rsid w:val="004A3A7A"/>
    <w:rsid w:val="004A3AE0"/>
    <w:rsid w:val="004A3BD3"/>
    <w:rsid w:val="004A3BD6"/>
    <w:rsid w:val="004A3C84"/>
    <w:rsid w:val="004A4060"/>
    <w:rsid w:val="004A4070"/>
    <w:rsid w:val="004A43BC"/>
    <w:rsid w:val="004A44FD"/>
    <w:rsid w:val="004A4566"/>
    <w:rsid w:val="004A4655"/>
    <w:rsid w:val="004A46B3"/>
    <w:rsid w:val="004A4774"/>
    <w:rsid w:val="004A479F"/>
    <w:rsid w:val="004A48B1"/>
    <w:rsid w:val="004A4BEB"/>
    <w:rsid w:val="004A4D94"/>
    <w:rsid w:val="004A504D"/>
    <w:rsid w:val="004A5358"/>
    <w:rsid w:val="004A54BF"/>
    <w:rsid w:val="004A54ED"/>
    <w:rsid w:val="004A5510"/>
    <w:rsid w:val="004A5547"/>
    <w:rsid w:val="004A5818"/>
    <w:rsid w:val="004A5868"/>
    <w:rsid w:val="004A59AF"/>
    <w:rsid w:val="004A59D9"/>
    <w:rsid w:val="004A5A68"/>
    <w:rsid w:val="004A5B77"/>
    <w:rsid w:val="004A5C4B"/>
    <w:rsid w:val="004A5D04"/>
    <w:rsid w:val="004A5D90"/>
    <w:rsid w:val="004A5DD2"/>
    <w:rsid w:val="004A5EB5"/>
    <w:rsid w:val="004A5EBA"/>
    <w:rsid w:val="004A5ECA"/>
    <w:rsid w:val="004A5F58"/>
    <w:rsid w:val="004A6027"/>
    <w:rsid w:val="004A6046"/>
    <w:rsid w:val="004A6141"/>
    <w:rsid w:val="004A6258"/>
    <w:rsid w:val="004A63E1"/>
    <w:rsid w:val="004A6406"/>
    <w:rsid w:val="004A64DF"/>
    <w:rsid w:val="004A651C"/>
    <w:rsid w:val="004A6905"/>
    <w:rsid w:val="004A699C"/>
    <w:rsid w:val="004A6A1F"/>
    <w:rsid w:val="004A6AC2"/>
    <w:rsid w:val="004A6CAE"/>
    <w:rsid w:val="004A6D1F"/>
    <w:rsid w:val="004A6D26"/>
    <w:rsid w:val="004A6D39"/>
    <w:rsid w:val="004A6E53"/>
    <w:rsid w:val="004A6EA1"/>
    <w:rsid w:val="004A6ED5"/>
    <w:rsid w:val="004A6EDD"/>
    <w:rsid w:val="004A7026"/>
    <w:rsid w:val="004A70BD"/>
    <w:rsid w:val="004A716C"/>
    <w:rsid w:val="004A7176"/>
    <w:rsid w:val="004A71FD"/>
    <w:rsid w:val="004A732B"/>
    <w:rsid w:val="004A7352"/>
    <w:rsid w:val="004A7437"/>
    <w:rsid w:val="004A7494"/>
    <w:rsid w:val="004A7527"/>
    <w:rsid w:val="004A753F"/>
    <w:rsid w:val="004A75B7"/>
    <w:rsid w:val="004A75D1"/>
    <w:rsid w:val="004A764B"/>
    <w:rsid w:val="004A764C"/>
    <w:rsid w:val="004A7745"/>
    <w:rsid w:val="004A786C"/>
    <w:rsid w:val="004A78D6"/>
    <w:rsid w:val="004A7957"/>
    <w:rsid w:val="004A798E"/>
    <w:rsid w:val="004A7AEB"/>
    <w:rsid w:val="004A7CF1"/>
    <w:rsid w:val="004B0143"/>
    <w:rsid w:val="004B024B"/>
    <w:rsid w:val="004B034F"/>
    <w:rsid w:val="004B0403"/>
    <w:rsid w:val="004B0578"/>
    <w:rsid w:val="004B088C"/>
    <w:rsid w:val="004B0963"/>
    <w:rsid w:val="004B0A39"/>
    <w:rsid w:val="004B0A48"/>
    <w:rsid w:val="004B0A4C"/>
    <w:rsid w:val="004B0C14"/>
    <w:rsid w:val="004B0D6B"/>
    <w:rsid w:val="004B0DFF"/>
    <w:rsid w:val="004B1003"/>
    <w:rsid w:val="004B100B"/>
    <w:rsid w:val="004B10E4"/>
    <w:rsid w:val="004B1284"/>
    <w:rsid w:val="004B1406"/>
    <w:rsid w:val="004B1414"/>
    <w:rsid w:val="004B1637"/>
    <w:rsid w:val="004B186C"/>
    <w:rsid w:val="004B1950"/>
    <w:rsid w:val="004B1A90"/>
    <w:rsid w:val="004B1AF1"/>
    <w:rsid w:val="004B1BA4"/>
    <w:rsid w:val="004B1BC3"/>
    <w:rsid w:val="004B1C3D"/>
    <w:rsid w:val="004B1C49"/>
    <w:rsid w:val="004B1C97"/>
    <w:rsid w:val="004B1CA3"/>
    <w:rsid w:val="004B1D3C"/>
    <w:rsid w:val="004B1D40"/>
    <w:rsid w:val="004B1E13"/>
    <w:rsid w:val="004B1F00"/>
    <w:rsid w:val="004B2026"/>
    <w:rsid w:val="004B2130"/>
    <w:rsid w:val="004B216B"/>
    <w:rsid w:val="004B217E"/>
    <w:rsid w:val="004B2296"/>
    <w:rsid w:val="004B245E"/>
    <w:rsid w:val="004B24D3"/>
    <w:rsid w:val="004B2844"/>
    <w:rsid w:val="004B2848"/>
    <w:rsid w:val="004B2961"/>
    <w:rsid w:val="004B2C94"/>
    <w:rsid w:val="004B2D10"/>
    <w:rsid w:val="004B2D45"/>
    <w:rsid w:val="004B2DA0"/>
    <w:rsid w:val="004B2EB0"/>
    <w:rsid w:val="004B2F76"/>
    <w:rsid w:val="004B3241"/>
    <w:rsid w:val="004B32DE"/>
    <w:rsid w:val="004B3323"/>
    <w:rsid w:val="004B3378"/>
    <w:rsid w:val="004B3387"/>
    <w:rsid w:val="004B33D6"/>
    <w:rsid w:val="004B33FF"/>
    <w:rsid w:val="004B34E7"/>
    <w:rsid w:val="004B350C"/>
    <w:rsid w:val="004B3510"/>
    <w:rsid w:val="004B3517"/>
    <w:rsid w:val="004B3580"/>
    <w:rsid w:val="004B35E2"/>
    <w:rsid w:val="004B3633"/>
    <w:rsid w:val="004B3637"/>
    <w:rsid w:val="004B36B8"/>
    <w:rsid w:val="004B3980"/>
    <w:rsid w:val="004B3A90"/>
    <w:rsid w:val="004B3ABA"/>
    <w:rsid w:val="004B3ADD"/>
    <w:rsid w:val="004B3BEA"/>
    <w:rsid w:val="004B3CCB"/>
    <w:rsid w:val="004B3CD0"/>
    <w:rsid w:val="004B3D6C"/>
    <w:rsid w:val="004B3FA4"/>
    <w:rsid w:val="004B3FAD"/>
    <w:rsid w:val="004B400C"/>
    <w:rsid w:val="004B424C"/>
    <w:rsid w:val="004B4380"/>
    <w:rsid w:val="004B4385"/>
    <w:rsid w:val="004B43EE"/>
    <w:rsid w:val="004B45FF"/>
    <w:rsid w:val="004B4629"/>
    <w:rsid w:val="004B479D"/>
    <w:rsid w:val="004B483B"/>
    <w:rsid w:val="004B4C18"/>
    <w:rsid w:val="004B4D5A"/>
    <w:rsid w:val="004B4D5C"/>
    <w:rsid w:val="004B4D78"/>
    <w:rsid w:val="004B4E1C"/>
    <w:rsid w:val="004B4F0F"/>
    <w:rsid w:val="004B5132"/>
    <w:rsid w:val="004B51F0"/>
    <w:rsid w:val="004B529B"/>
    <w:rsid w:val="004B5385"/>
    <w:rsid w:val="004B548F"/>
    <w:rsid w:val="004B5515"/>
    <w:rsid w:val="004B5726"/>
    <w:rsid w:val="004B5753"/>
    <w:rsid w:val="004B57B0"/>
    <w:rsid w:val="004B5A6A"/>
    <w:rsid w:val="004B5B51"/>
    <w:rsid w:val="004B5D67"/>
    <w:rsid w:val="004B601C"/>
    <w:rsid w:val="004B646E"/>
    <w:rsid w:val="004B64D7"/>
    <w:rsid w:val="004B6507"/>
    <w:rsid w:val="004B6522"/>
    <w:rsid w:val="004B65C0"/>
    <w:rsid w:val="004B6661"/>
    <w:rsid w:val="004B6669"/>
    <w:rsid w:val="004B6A23"/>
    <w:rsid w:val="004B6C51"/>
    <w:rsid w:val="004B6C56"/>
    <w:rsid w:val="004B6C84"/>
    <w:rsid w:val="004B6E1A"/>
    <w:rsid w:val="004B6F38"/>
    <w:rsid w:val="004B6FE3"/>
    <w:rsid w:val="004B701A"/>
    <w:rsid w:val="004B7060"/>
    <w:rsid w:val="004B70B1"/>
    <w:rsid w:val="004B70E9"/>
    <w:rsid w:val="004B7202"/>
    <w:rsid w:val="004B7212"/>
    <w:rsid w:val="004B7251"/>
    <w:rsid w:val="004B72F7"/>
    <w:rsid w:val="004B73F4"/>
    <w:rsid w:val="004B7426"/>
    <w:rsid w:val="004B7430"/>
    <w:rsid w:val="004B74A8"/>
    <w:rsid w:val="004B7519"/>
    <w:rsid w:val="004B75FC"/>
    <w:rsid w:val="004B77DE"/>
    <w:rsid w:val="004B77FD"/>
    <w:rsid w:val="004B7BDA"/>
    <w:rsid w:val="004B7C00"/>
    <w:rsid w:val="004B7C4C"/>
    <w:rsid w:val="004B7C5E"/>
    <w:rsid w:val="004B7CAD"/>
    <w:rsid w:val="004B7E41"/>
    <w:rsid w:val="004B7E9F"/>
    <w:rsid w:val="004B7FE1"/>
    <w:rsid w:val="004B7FF4"/>
    <w:rsid w:val="004C0010"/>
    <w:rsid w:val="004C00A4"/>
    <w:rsid w:val="004C00B5"/>
    <w:rsid w:val="004C020E"/>
    <w:rsid w:val="004C0324"/>
    <w:rsid w:val="004C0409"/>
    <w:rsid w:val="004C065F"/>
    <w:rsid w:val="004C070A"/>
    <w:rsid w:val="004C0771"/>
    <w:rsid w:val="004C0809"/>
    <w:rsid w:val="004C085E"/>
    <w:rsid w:val="004C08AE"/>
    <w:rsid w:val="004C09FF"/>
    <w:rsid w:val="004C0A3E"/>
    <w:rsid w:val="004C0A72"/>
    <w:rsid w:val="004C0C9F"/>
    <w:rsid w:val="004C0CC6"/>
    <w:rsid w:val="004C0D2C"/>
    <w:rsid w:val="004C0D9D"/>
    <w:rsid w:val="004C103A"/>
    <w:rsid w:val="004C107A"/>
    <w:rsid w:val="004C111C"/>
    <w:rsid w:val="004C1121"/>
    <w:rsid w:val="004C1137"/>
    <w:rsid w:val="004C1227"/>
    <w:rsid w:val="004C13A2"/>
    <w:rsid w:val="004C13EA"/>
    <w:rsid w:val="004C1543"/>
    <w:rsid w:val="004C154E"/>
    <w:rsid w:val="004C1663"/>
    <w:rsid w:val="004C17D4"/>
    <w:rsid w:val="004C18B4"/>
    <w:rsid w:val="004C195F"/>
    <w:rsid w:val="004C19B1"/>
    <w:rsid w:val="004C19FE"/>
    <w:rsid w:val="004C1A3B"/>
    <w:rsid w:val="004C1A9E"/>
    <w:rsid w:val="004C1AC5"/>
    <w:rsid w:val="004C1B6A"/>
    <w:rsid w:val="004C1BB1"/>
    <w:rsid w:val="004C1C7C"/>
    <w:rsid w:val="004C1CEB"/>
    <w:rsid w:val="004C1DB9"/>
    <w:rsid w:val="004C1E18"/>
    <w:rsid w:val="004C1EDD"/>
    <w:rsid w:val="004C1F26"/>
    <w:rsid w:val="004C1F63"/>
    <w:rsid w:val="004C1F8A"/>
    <w:rsid w:val="004C2097"/>
    <w:rsid w:val="004C2101"/>
    <w:rsid w:val="004C2201"/>
    <w:rsid w:val="004C2296"/>
    <w:rsid w:val="004C22F0"/>
    <w:rsid w:val="004C2513"/>
    <w:rsid w:val="004C28CB"/>
    <w:rsid w:val="004C2968"/>
    <w:rsid w:val="004C2971"/>
    <w:rsid w:val="004C29B8"/>
    <w:rsid w:val="004C2A04"/>
    <w:rsid w:val="004C2AE6"/>
    <w:rsid w:val="004C2BD1"/>
    <w:rsid w:val="004C2DF5"/>
    <w:rsid w:val="004C2E02"/>
    <w:rsid w:val="004C2E27"/>
    <w:rsid w:val="004C2EC0"/>
    <w:rsid w:val="004C2FA1"/>
    <w:rsid w:val="004C305E"/>
    <w:rsid w:val="004C308E"/>
    <w:rsid w:val="004C30F4"/>
    <w:rsid w:val="004C338D"/>
    <w:rsid w:val="004C34E2"/>
    <w:rsid w:val="004C353B"/>
    <w:rsid w:val="004C3701"/>
    <w:rsid w:val="004C39BE"/>
    <w:rsid w:val="004C39E6"/>
    <w:rsid w:val="004C39EB"/>
    <w:rsid w:val="004C3A1C"/>
    <w:rsid w:val="004C3ACE"/>
    <w:rsid w:val="004C3BB0"/>
    <w:rsid w:val="004C3CF1"/>
    <w:rsid w:val="004C3DF9"/>
    <w:rsid w:val="004C3E52"/>
    <w:rsid w:val="004C3EC1"/>
    <w:rsid w:val="004C3F76"/>
    <w:rsid w:val="004C3F81"/>
    <w:rsid w:val="004C3FC8"/>
    <w:rsid w:val="004C4050"/>
    <w:rsid w:val="004C420C"/>
    <w:rsid w:val="004C42A1"/>
    <w:rsid w:val="004C4629"/>
    <w:rsid w:val="004C47C2"/>
    <w:rsid w:val="004C47F5"/>
    <w:rsid w:val="004C4BEE"/>
    <w:rsid w:val="004C4C4D"/>
    <w:rsid w:val="004C4CB2"/>
    <w:rsid w:val="004C4D74"/>
    <w:rsid w:val="004C4DA2"/>
    <w:rsid w:val="004C4F89"/>
    <w:rsid w:val="004C519C"/>
    <w:rsid w:val="004C5282"/>
    <w:rsid w:val="004C52A1"/>
    <w:rsid w:val="004C52C0"/>
    <w:rsid w:val="004C54C4"/>
    <w:rsid w:val="004C5551"/>
    <w:rsid w:val="004C55B7"/>
    <w:rsid w:val="004C59E2"/>
    <w:rsid w:val="004C5A77"/>
    <w:rsid w:val="004C5AA4"/>
    <w:rsid w:val="004C5B17"/>
    <w:rsid w:val="004C5BF3"/>
    <w:rsid w:val="004C5C0E"/>
    <w:rsid w:val="004C5C9E"/>
    <w:rsid w:val="004C5CB8"/>
    <w:rsid w:val="004C5D96"/>
    <w:rsid w:val="004C5DAF"/>
    <w:rsid w:val="004C5E28"/>
    <w:rsid w:val="004C5E59"/>
    <w:rsid w:val="004C5FD4"/>
    <w:rsid w:val="004C5FE2"/>
    <w:rsid w:val="004C61CF"/>
    <w:rsid w:val="004C6202"/>
    <w:rsid w:val="004C6450"/>
    <w:rsid w:val="004C6471"/>
    <w:rsid w:val="004C64BC"/>
    <w:rsid w:val="004C65DE"/>
    <w:rsid w:val="004C6629"/>
    <w:rsid w:val="004C67AE"/>
    <w:rsid w:val="004C684F"/>
    <w:rsid w:val="004C6990"/>
    <w:rsid w:val="004C69AA"/>
    <w:rsid w:val="004C69FA"/>
    <w:rsid w:val="004C6A63"/>
    <w:rsid w:val="004C6AAE"/>
    <w:rsid w:val="004C6B35"/>
    <w:rsid w:val="004C6B4E"/>
    <w:rsid w:val="004C6C54"/>
    <w:rsid w:val="004C6CAA"/>
    <w:rsid w:val="004C6CBE"/>
    <w:rsid w:val="004C6D5A"/>
    <w:rsid w:val="004C6DEE"/>
    <w:rsid w:val="004C6F74"/>
    <w:rsid w:val="004C6F89"/>
    <w:rsid w:val="004C7133"/>
    <w:rsid w:val="004C71AC"/>
    <w:rsid w:val="004C71FC"/>
    <w:rsid w:val="004C732B"/>
    <w:rsid w:val="004C74C0"/>
    <w:rsid w:val="004C75F7"/>
    <w:rsid w:val="004C7822"/>
    <w:rsid w:val="004C7A89"/>
    <w:rsid w:val="004C7B92"/>
    <w:rsid w:val="004C7D52"/>
    <w:rsid w:val="004C7E45"/>
    <w:rsid w:val="004D0138"/>
    <w:rsid w:val="004D028E"/>
    <w:rsid w:val="004D0353"/>
    <w:rsid w:val="004D0457"/>
    <w:rsid w:val="004D04E3"/>
    <w:rsid w:val="004D0612"/>
    <w:rsid w:val="004D065A"/>
    <w:rsid w:val="004D0B56"/>
    <w:rsid w:val="004D0BB5"/>
    <w:rsid w:val="004D0C6D"/>
    <w:rsid w:val="004D0CC2"/>
    <w:rsid w:val="004D0D40"/>
    <w:rsid w:val="004D0D42"/>
    <w:rsid w:val="004D0D83"/>
    <w:rsid w:val="004D0E39"/>
    <w:rsid w:val="004D0EBB"/>
    <w:rsid w:val="004D0EDA"/>
    <w:rsid w:val="004D0EDC"/>
    <w:rsid w:val="004D0F0D"/>
    <w:rsid w:val="004D0F3C"/>
    <w:rsid w:val="004D0FF3"/>
    <w:rsid w:val="004D102C"/>
    <w:rsid w:val="004D11CD"/>
    <w:rsid w:val="004D12C5"/>
    <w:rsid w:val="004D12D1"/>
    <w:rsid w:val="004D13BD"/>
    <w:rsid w:val="004D1501"/>
    <w:rsid w:val="004D152C"/>
    <w:rsid w:val="004D15F4"/>
    <w:rsid w:val="004D17EB"/>
    <w:rsid w:val="004D1990"/>
    <w:rsid w:val="004D199B"/>
    <w:rsid w:val="004D19E9"/>
    <w:rsid w:val="004D1AC8"/>
    <w:rsid w:val="004D1BB9"/>
    <w:rsid w:val="004D1CA3"/>
    <w:rsid w:val="004D1D10"/>
    <w:rsid w:val="004D1F04"/>
    <w:rsid w:val="004D2196"/>
    <w:rsid w:val="004D21B8"/>
    <w:rsid w:val="004D21F3"/>
    <w:rsid w:val="004D2203"/>
    <w:rsid w:val="004D221B"/>
    <w:rsid w:val="004D236A"/>
    <w:rsid w:val="004D2398"/>
    <w:rsid w:val="004D23CC"/>
    <w:rsid w:val="004D23E4"/>
    <w:rsid w:val="004D2479"/>
    <w:rsid w:val="004D24B5"/>
    <w:rsid w:val="004D2539"/>
    <w:rsid w:val="004D2836"/>
    <w:rsid w:val="004D287D"/>
    <w:rsid w:val="004D2972"/>
    <w:rsid w:val="004D2A03"/>
    <w:rsid w:val="004D2A25"/>
    <w:rsid w:val="004D2B97"/>
    <w:rsid w:val="004D2BFD"/>
    <w:rsid w:val="004D2C63"/>
    <w:rsid w:val="004D2C70"/>
    <w:rsid w:val="004D2C98"/>
    <w:rsid w:val="004D2CDC"/>
    <w:rsid w:val="004D2CF4"/>
    <w:rsid w:val="004D2E27"/>
    <w:rsid w:val="004D2E44"/>
    <w:rsid w:val="004D2F3A"/>
    <w:rsid w:val="004D2F7F"/>
    <w:rsid w:val="004D3115"/>
    <w:rsid w:val="004D3142"/>
    <w:rsid w:val="004D3216"/>
    <w:rsid w:val="004D3287"/>
    <w:rsid w:val="004D32CE"/>
    <w:rsid w:val="004D33CB"/>
    <w:rsid w:val="004D3448"/>
    <w:rsid w:val="004D3498"/>
    <w:rsid w:val="004D3513"/>
    <w:rsid w:val="004D359A"/>
    <w:rsid w:val="004D3620"/>
    <w:rsid w:val="004D39EC"/>
    <w:rsid w:val="004D3A55"/>
    <w:rsid w:val="004D3B75"/>
    <w:rsid w:val="004D3D42"/>
    <w:rsid w:val="004D3D74"/>
    <w:rsid w:val="004D3E30"/>
    <w:rsid w:val="004D400F"/>
    <w:rsid w:val="004D4118"/>
    <w:rsid w:val="004D413D"/>
    <w:rsid w:val="004D4201"/>
    <w:rsid w:val="004D4241"/>
    <w:rsid w:val="004D441B"/>
    <w:rsid w:val="004D4713"/>
    <w:rsid w:val="004D48B5"/>
    <w:rsid w:val="004D48FD"/>
    <w:rsid w:val="004D4909"/>
    <w:rsid w:val="004D4EB6"/>
    <w:rsid w:val="004D4EE4"/>
    <w:rsid w:val="004D4F82"/>
    <w:rsid w:val="004D50CF"/>
    <w:rsid w:val="004D5183"/>
    <w:rsid w:val="004D519A"/>
    <w:rsid w:val="004D51D0"/>
    <w:rsid w:val="004D52A3"/>
    <w:rsid w:val="004D533D"/>
    <w:rsid w:val="004D53E6"/>
    <w:rsid w:val="004D548E"/>
    <w:rsid w:val="004D54A3"/>
    <w:rsid w:val="004D54ED"/>
    <w:rsid w:val="004D5518"/>
    <w:rsid w:val="004D5591"/>
    <w:rsid w:val="004D598B"/>
    <w:rsid w:val="004D59BC"/>
    <w:rsid w:val="004D5CBB"/>
    <w:rsid w:val="004D5CC9"/>
    <w:rsid w:val="004D5FE6"/>
    <w:rsid w:val="004D60AD"/>
    <w:rsid w:val="004D6179"/>
    <w:rsid w:val="004D620B"/>
    <w:rsid w:val="004D62B7"/>
    <w:rsid w:val="004D6492"/>
    <w:rsid w:val="004D65E2"/>
    <w:rsid w:val="004D6615"/>
    <w:rsid w:val="004D6734"/>
    <w:rsid w:val="004D6738"/>
    <w:rsid w:val="004D678E"/>
    <w:rsid w:val="004D68B1"/>
    <w:rsid w:val="004D68BC"/>
    <w:rsid w:val="004D6B87"/>
    <w:rsid w:val="004D6BC2"/>
    <w:rsid w:val="004D6BF0"/>
    <w:rsid w:val="004D6C32"/>
    <w:rsid w:val="004D6D5D"/>
    <w:rsid w:val="004D6D5F"/>
    <w:rsid w:val="004D6DF4"/>
    <w:rsid w:val="004D70B1"/>
    <w:rsid w:val="004D72E7"/>
    <w:rsid w:val="004D72F2"/>
    <w:rsid w:val="004D7544"/>
    <w:rsid w:val="004D76CF"/>
    <w:rsid w:val="004D77C6"/>
    <w:rsid w:val="004D782D"/>
    <w:rsid w:val="004D7883"/>
    <w:rsid w:val="004D7C72"/>
    <w:rsid w:val="004D7CD8"/>
    <w:rsid w:val="004D7F8B"/>
    <w:rsid w:val="004D7FE3"/>
    <w:rsid w:val="004E0172"/>
    <w:rsid w:val="004E022E"/>
    <w:rsid w:val="004E02A6"/>
    <w:rsid w:val="004E03D5"/>
    <w:rsid w:val="004E040E"/>
    <w:rsid w:val="004E0438"/>
    <w:rsid w:val="004E044D"/>
    <w:rsid w:val="004E0502"/>
    <w:rsid w:val="004E0536"/>
    <w:rsid w:val="004E0673"/>
    <w:rsid w:val="004E071D"/>
    <w:rsid w:val="004E07C9"/>
    <w:rsid w:val="004E09C5"/>
    <w:rsid w:val="004E0A72"/>
    <w:rsid w:val="004E0BA0"/>
    <w:rsid w:val="004E0C3B"/>
    <w:rsid w:val="004E0EA1"/>
    <w:rsid w:val="004E0ED5"/>
    <w:rsid w:val="004E0F0D"/>
    <w:rsid w:val="004E103B"/>
    <w:rsid w:val="004E10E7"/>
    <w:rsid w:val="004E1200"/>
    <w:rsid w:val="004E123E"/>
    <w:rsid w:val="004E1428"/>
    <w:rsid w:val="004E15BD"/>
    <w:rsid w:val="004E15EC"/>
    <w:rsid w:val="004E1609"/>
    <w:rsid w:val="004E16F2"/>
    <w:rsid w:val="004E1708"/>
    <w:rsid w:val="004E173E"/>
    <w:rsid w:val="004E1882"/>
    <w:rsid w:val="004E1912"/>
    <w:rsid w:val="004E1A1A"/>
    <w:rsid w:val="004E1B79"/>
    <w:rsid w:val="004E1BA2"/>
    <w:rsid w:val="004E1BE6"/>
    <w:rsid w:val="004E1E39"/>
    <w:rsid w:val="004E2276"/>
    <w:rsid w:val="004E227B"/>
    <w:rsid w:val="004E234D"/>
    <w:rsid w:val="004E25D8"/>
    <w:rsid w:val="004E26BB"/>
    <w:rsid w:val="004E26CE"/>
    <w:rsid w:val="004E2767"/>
    <w:rsid w:val="004E285F"/>
    <w:rsid w:val="004E286A"/>
    <w:rsid w:val="004E2AA6"/>
    <w:rsid w:val="004E2B4F"/>
    <w:rsid w:val="004E2BA8"/>
    <w:rsid w:val="004E2C70"/>
    <w:rsid w:val="004E2CBD"/>
    <w:rsid w:val="004E2CD5"/>
    <w:rsid w:val="004E2E5D"/>
    <w:rsid w:val="004E2FE0"/>
    <w:rsid w:val="004E30F1"/>
    <w:rsid w:val="004E336D"/>
    <w:rsid w:val="004E36DC"/>
    <w:rsid w:val="004E37A9"/>
    <w:rsid w:val="004E384A"/>
    <w:rsid w:val="004E38DE"/>
    <w:rsid w:val="004E3A09"/>
    <w:rsid w:val="004E3BEB"/>
    <w:rsid w:val="004E3C0A"/>
    <w:rsid w:val="004E3C21"/>
    <w:rsid w:val="004E3E46"/>
    <w:rsid w:val="004E3EEE"/>
    <w:rsid w:val="004E3F46"/>
    <w:rsid w:val="004E3F96"/>
    <w:rsid w:val="004E4076"/>
    <w:rsid w:val="004E4088"/>
    <w:rsid w:val="004E4132"/>
    <w:rsid w:val="004E41E6"/>
    <w:rsid w:val="004E4260"/>
    <w:rsid w:val="004E429F"/>
    <w:rsid w:val="004E42EA"/>
    <w:rsid w:val="004E4349"/>
    <w:rsid w:val="004E4382"/>
    <w:rsid w:val="004E43A0"/>
    <w:rsid w:val="004E449D"/>
    <w:rsid w:val="004E4600"/>
    <w:rsid w:val="004E460F"/>
    <w:rsid w:val="004E46AB"/>
    <w:rsid w:val="004E46FE"/>
    <w:rsid w:val="004E470C"/>
    <w:rsid w:val="004E475F"/>
    <w:rsid w:val="004E476D"/>
    <w:rsid w:val="004E47B4"/>
    <w:rsid w:val="004E4984"/>
    <w:rsid w:val="004E49A9"/>
    <w:rsid w:val="004E4ABA"/>
    <w:rsid w:val="004E4B46"/>
    <w:rsid w:val="004E4B54"/>
    <w:rsid w:val="004E4F55"/>
    <w:rsid w:val="004E506C"/>
    <w:rsid w:val="004E514F"/>
    <w:rsid w:val="004E52C5"/>
    <w:rsid w:val="004E548E"/>
    <w:rsid w:val="004E559C"/>
    <w:rsid w:val="004E56C7"/>
    <w:rsid w:val="004E580F"/>
    <w:rsid w:val="004E5A61"/>
    <w:rsid w:val="004E5AB5"/>
    <w:rsid w:val="004E5B1D"/>
    <w:rsid w:val="004E5B8C"/>
    <w:rsid w:val="004E5B8F"/>
    <w:rsid w:val="004E5BA9"/>
    <w:rsid w:val="004E5DD4"/>
    <w:rsid w:val="004E5EBF"/>
    <w:rsid w:val="004E5FB9"/>
    <w:rsid w:val="004E603D"/>
    <w:rsid w:val="004E637E"/>
    <w:rsid w:val="004E64F2"/>
    <w:rsid w:val="004E6509"/>
    <w:rsid w:val="004E6531"/>
    <w:rsid w:val="004E653D"/>
    <w:rsid w:val="004E654A"/>
    <w:rsid w:val="004E6726"/>
    <w:rsid w:val="004E6778"/>
    <w:rsid w:val="004E67DF"/>
    <w:rsid w:val="004E6907"/>
    <w:rsid w:val="004E6951"/>
    <w:rsid w:val="004E6996"/>
    <w:rsid w:val="004E6CB7"/>
    <w:rsid w:val="004E6D10"/>
    <w:rsid w:val="004E6D59"/>
    <w:rsid w:val="004E6D7A"/>
    <w:rsid w:val="004E6F71"/>
    <w:rsid w:val="004E70EC"/>
    <w:rsid w:val="004E70FC"/>
    <w:rsid w:val="004E724F"/>
    <w:rsid w:val="004E738F"/>
    <w:rsid w:val="004E74AB"/>
    <w:rsid w:val="004E74DD"/>
    <w:rsid w:val="004E74EB"/>
    <w:rsid w:val="004E7504"/>
    <w:rsid w:val="004E7700"/>
    <w:rsid w:val="004E78EA"/>
    <w:rsid w:val="004E7933"/>
    <w:rsid w:val="004E7A88"/>
    <w:rsid w:val="004E7BEA"/>
    <w:rsid w:val="004E7C11"/>
    <w:rsid w:val="004E7CE5"/>
    <w:rsid w:val="004E7CE9"/>
    <w:rsid w:val="004E7D4A"/>
    <w:rsid w:val="004E7E40"/>
    <w:rsid w:val="004F001F"/>
    <w:rsid w:val="004F0059"/>
    <w:rsid w:val="004F008A"/>
    <w:rsid w:val="004F01CB"/>
    <w:rsid w:val="004F0283"/>
    <w:rsid w:val="004F02FF"/>
    <w:rsid w:val="004F0394"/>
    <w:rsid w:val="004F03B7"/>
    <w:rsid w:val="004F04DF"/>
    <w:rsid w:val="004F0538"/>
    <w:rsid w:val="004F0678"/>
    <w:rsid w:val="004F0735"/>
    <w:rsid w:val="004F0D75"/>
    <w:rsid w:val="004F0E53"/>
    <w:rsid w:val="004F0E9A"/>
    <w:rsid w:val="004F0EA1"/>
    <w:rsid w:val="004F100D"/>
    <w:rsid w:val="004F10BC"/>
    <w:rsid w:val="004F11CF"/>
    <w:rsid w:val="004F128F"/>
    <w:rsid w:val="004F1343"/>
    <w:rsid w:val="004F137D"/>
    <w:rsid w:val="004F15AF"/>
    <w:rsid w:val="004F1630"/>
    <w:rsid w:val="004F170A"/>
    <w:rsid w:val="004F17A5"/>
    <w:rsid w:val="004F183E"/>
    <w:rsid w:val="004F193F"/>
    <w:rsid w:val="004F1B42"/>
    <w:rsid w:val="004F1B93"/>
    <w:rsid w:val="004F1D04"/>
    <w:rsid w:val="004F1D49"/>
    <w:rsid w:val="004F1EEB"/>
    <w:rsid w:val="004F1F4C"/>
    <w:rsid w:val="004F1FA2"/>
    <w:rsid w:val="004F20C5"/>
    <w:rsid w:val="004F2260"/>
    <w:rsid w:val="004F22AE"/>
    <w:rsid w:val="004F22C8"/>
    <w:rsid w:val="004F22DD"/>
    <w:rsid w:val="004F2439"/>
    <w:rsid w:val="004F250B"/>
    <w:rsid w:val="004F2565"/>
    <w:rsid w:val="004F2593"/>
    <w:rsid w:val="004F25AA"/>
    <w:rsid w:val="004F2843"/>
    <w:rsid w:val="004F29A7"/>
    <w:rsid w:val="004F2A12"/>
    <w:rsid w:val="004F2B71"/>
    <w:rsid w:val="004F2E99"/>
    <w:rsid w:val="004F305D"/>
    <w:rsid w:val="004F31C4"/>
    <w:rsid w:val="004F34CF"/>
    <w:rsid w:val="004F34FB"/>
    <w:rsid w:val="004F35B3"/>
    <w:rsid w:val="004F364E"/>
    <w:rsid w:val="004F36F2"/>
    <w:rsid w:val="004F381A"/>
    <w:rsid w:val="004F3968"/>
    <w:rsid w:val="004F39A5"/>
    <w:rsid w:val="004F3A62"/>
    <w:rsid w:val="004F3B3F"/>
    <w:rsid w:val="004F3BCF"/>
    <w:rsid w:val="004F3C35"/>
    <w:rsid w:val="004F3CB1"/>
    <w:rsid w:val="004F3ED1"/>
    <w:rsid w:val="004F3F40"/>
    <w:rsid w:val="004F3F65"/>
    <w:rsid w:val="004F3FE6"/>
    <w:rsid w:val="004F405C"/>
    <w:rsid w:val="004F4079"/>
    <w:rsid w:val="004F40FE"/>
    <w:rsid w:val="004F41FC"/>
    <w:rsid w:val="004F42E6"/>
    <w:rsid w:val="004F43ED"/>
    <w:rsid w:val="004F442B"/>
    <w:rsid w:val="004F44A8"/>
    <w:rsid w:val="004F45A7"/>
    <w:rsid w:val="004F4826"/>
    <w:rsid w:val="004F487F"/>
    <w:rsid w:val="004F4B62"/>
    <w:rsid w:val="004F4C09"/>
    <w:rsid w:val="004F4C3A"/>
    <w:rsid w:val="004F4C4D"/>
    <w:rsid w:val="004F4C5E"/>
    <w:rsid w:val="004F4DCF"/>
    <w:rsid w:val="004F4E0A"/>
    <w:rsid w:val="004F4E0C"/>
    <w:rsid w:val="004F4E4E"/>
    <w:rsid w:val="004F4F40"/>
    <w:rsid w:val="004F50A8"/>
    <w:rsid w:val="004F5144"/>
    <w:rsid w:val="004F5173"/>
    <w:rsid w:val="004F51B2"/>
    <w:rsid w:val="004F51ED"/>
    <w:rsid w:val="004F53A0"/>
    <w:rsid w:val="004F53AF"/>
    <w:rsid w:val="004F53B2"/>
    <w:rsid w:val="004F55FE"/>
    <w:rsid w:val="004F5663"/>
    <w:rsid w:val="004F5683"/>
    <w:rsid w:val="004F5692"/>
    <w:rsid w:val="004F56D0"/>
    <w:rsid w:val="004F56FA"/>
    <w:rsid w:val="004F577C"/>
    <w:rsid w:val="004F5878"/>
    <w:rsid w:val="004F58AE"/>
    <w:rsid w:val="004F58C4"/>
    <w:rsid w:val="004F58E9"/>
    <w:rsid w:val="004F5A50"/>
    <w:rsid w:val="004F5A91"/>
    <w:rsid w:val="004F5BBD"/>
    <w:rsid w:val="004F5CB1"/>
    <w:rsid w:val="004F5D0F"/>
    <w:rsid w:val="004F5DFA"/>
    <w:rsid w:val="004F5E62"/>
    <w:rsid w:val="004F620B"/>
    <w:rsid w:val="004F620D"/>
    <w:rsid w:val="004F63F7"/>
    <w:rsid w:val="004F6587"/>
    <w:rsid w:val="004F65A7"/>
    <w:rsid w:val="004F688C"/>
    <w:rsid w:val="004F6AE4"/>
    <w:rsid w:val="004F6AEA"/>
    <w:rsid w:val="004F6C39"/>
    <w:rsid w:val="004F6C3E"/>
    <w:rsid w:val="004F6C67"/>
    <w:rsid w:val="004F6EC9"/>
    <w:rsid w:val="004F6EFD"/>
    <w:rsid w:val="004F6FAA"/>
    <w:rsid w:val="004F70F4"/>
    <w:rsid w:val="004F7269"/>
    <w:rsid w:val="004F72B4"/>
    <w:rsid w:val="004F747D"/>
    <w:rsid w:val="004F7513"/>
    <w:rsid w:val="004F7659"/>
    <w:rsid w:val="004F776C"/>
    <w:rsid w:val="004F77EB"/>
    <w:rsid w:val="004F7860"/>
    <w:rsid w:val="004F7AD2"/>
    <w:rsid w:val="004F7B78"/>
    <w:rsid w:val="004F7BFE"/>
    <w:rsid w:val="004F7C07"/>
    <w:rsid w:val="004F7CCD"/>
    <w:rsid w:val="004F7CE1"/>
    <w:rsid w:val="004F7D0D"/>
    <w:rsid w:val="004F7D0E"/>
    <w:rsid w:val="004F7DF8"/>
    <w:rsid w:val="004F7EF5"/>
    <w:rsid w:val="005000E1"/>
    <w:rsid w:val="00500111"/>
    <w:rsid w:val="00500257"/>
    <w:rsid w:val="00500271"/>
    <w:rsid w:val="00500331"/>
    <w:rsid w:val="00500443"/>
    <w:rsid w:val="0050044E"/>
    <w:rsid w:val="005004F1"/>
    <w:rsid w:val="005004FC"/>
    <w:rsid w:val="0050067C"/>
    <w:rsid w:val="005007D9"/>
    <w:rsid w:val="00500A23"/>
    <w:rsid w:val="00500DA7"/>
    <w:rsid w:val="00500DF7"/>
    <w:rsid w:val="00500E91"/>
    <w:rsid w:val="00500ECC"/>
    <w:rsid w:val="00500FCE"/>
    <w:rsid w:val="00501164"/>
    <w:rsid w:val="00501255"/>
    <w:rsid w:val="00501269"/>
    <w:rsid w:val="0050150F"/>
    <w:rsid w:val="00501535"/>
    <w:rsid w:val="00501684"/>
    <w:rsid w:val="0050180C"/>
    <w:rsid w:val="00501A2A"/>
    <w:rsid w:val="00501A90"/>
    <w:rsid w:val="00501B06"/>
    <w:rsid w:val="00501D0B"/>
    <w:rsid w:val="00501FD2"/>
    <w:rsid w:val="0050224C"/>
    <w:rsid w:val="005022D1"/>
    <w:rsid w:val="005024A4"/>
    <w:rsid w:val="005024CC"/>
    <w:rsid w:val="00502518"/>
    <w:rsid w:val="00502719"/>
    <w:rsid w:val="00502790"/>
    <w:rsid w:val="005027A5"/>
    <w:rsid w:val="00502929"/>
    <w:rsid w:val="0050293A"/>
    <w:rsid w:val="005029B9"/>
    <w:rsid w:val="00502AB3"/>
    <w:rsid w:val="00502B16"/>
    <w:rsid w:val="00502D76"/>
    <w:rsid w:val="00502DE0"/>
    <w:rsid w:val="00502F61"/>
    <w:rsid w:val="00503208"/>
    <w:rsid w:val="005032D8"/>
    <w:rsid w:val="0050352D"/>
    <w:rsid w:val="0050386F"/>
    <w:rsid w:val="00503895"/>
    <w:rsid w:val="00503897"/>
    <w:rsid w:val="00503A7F"/>
    <w:rsid w:val="00503AD1"/>
    <w:rsid w:val="00503B15"/>
    <w:rsid w:val="00503DBD"/>
    <w:rsid w:val="00503E45"/>
    <w:rsid w:val="00503E70"/>
    <w:rsid w:val="00503E80"/>
    <w:rsid w:val="005041C1"/>
    <w:rsid w:val="00504236"/>
    <w:rsid w:val="00504494"/>
    <w:rsid w:val="005045DF"/>
    <w:rsid w:val="00504711"/>
    <w:rsid w:val="00504A1A"/>
    <w:rsid w:val="00504BB4"/>
    <w:rsid w:val="00504BBC"/>
    <w:rsid w:val="00504C36"/>
    <w:rsid w:val="00504C7E"/>
    <w:rsid w:val="00504F8E"/>
    <w:rsid w:val="005051D6"/>
    <w:rsid w:val="0050529E"/>
    <w:rsid w:val="005052ED"/>
    <w:rsid w:val="0050531D"/>
    <w:rsid w:val="00505343"/>
    <w:rsid w:val="00505375"/>
    <w:rsid w:val="0050540C"/>
    <w:rsid w:val="005054F9"/>
    <w:rsid w:val="00505834"/>
    <w:rsid w:val="00505BB1"/>
    <w:rsid w:val="00505EBE"/>
    <w:rsid w:val="00505FD9"/>
    <w:rsid w:val="00506012"/>
    <w:rsid w:val="0050620D"/>
    <w:rsid w:val="005062B6"/>
    <w:rsid w:val="00506447"/>
    <w:rsid w:val="00506454"/>
    <w:rsid w:val="00506529"/>
    <w:rsid w:val="0050652E"/>
    <w:rsid w:val="00506542"/>
    <w:rsid w:val="00506795"/>
    <w:rsid w:val="00506799"/>
    <w:rsid w:val="00506A4B"/>
    <w:rsid w:val="00506A7C"/>
    <w:rsid w:val="00506B00"/>
    <w:rsid w:val="00506B93"/>
    <w:rsid w:val="00506D3F"/>
    <w:rsid w:val="00506E7D"/>
    <w:rsid w:val="00506EFE"/>
    <w:rsid w:val="00506F67"/>
    <w:rsid w:val="00506FEE"/>
    <w:rsid w:val="0050700E"/>
    <w:rsid w:val="00507103"/>
    <w:rsid w:val="00507196"/>
    <w:rsid w:val="0050721E"/>
    <w:rsid w:val="005072BC"/>
    <w:rsid w:val="0050732D"/>
    <w:rsid w:val="00507346"/>
    <w:rsid w:val="005073EB"/>
    <w:rsid w:val="005074A5"/>
    <w:rsid w:val="005074F9"/>
    <w:rsid w:val="0050754A"/>
    <w:rsid w:val="0050755F"/>
    <w:rsid w:val="0050756E"/>
    <w:rsid w:val="00507631"/>
    <w:rsid w:val="00507676"/>
    <w:rsid w:val="005076E1"/>
    <w:rsid w:val="00507723"/>
    <w:rsid w:val="0050773F"/>
    <w:rsid w:val="00507791"/>
    <w:rsid w:val="005077CD"/>
    <w:rsid w:val="00507822"/>
    <w:rsid w:val="00507A7A"/>
    <w:rsid w:val="00507CB6"/>
    <w:rsid w:val="00507EA8"/>
    <w:rsid w:val="00507FB1"/>
    <w:rsid w:val="00507FD1"/>
    <w:rsid w:val="0051007F"/>
    <w:rsid w:val="00510083"/>
    <w:rsid w:val="00510170"/>
    <w:rsid w:val="0051028A"/>
    <w:rsid w:val="00510302"/>
    <w:rsid w:val="00510312"/>
    <w:rsid w:val="005104AD"/>
    <w:rsid w:val="005106BD"/>
    <w:rsid w:val="005106D8"/>
    <w:rsid w:val="00510719"/>
    <w:rsid w:val="00510794"/>
    <w:rsid w:val="005108AD"/>
    <w:rsid w:val="00510907"/>
    <w:rsid w:val="0051092C"/>
    <w:rsid w:val="00510932"/>
    <w:rsid w:val="00510A2B"/>
    <w:rsid w:val="00510B25"/>
    <w:rsid w:val="00510B36"/>
    <w:rsid w:val="00510BD8"/>
    <w:rsid w:val="00510C49"/>
    <w:rsid w:val="00510FC6"/>
    <w:rsid w:val="00511068"/>
    <w:rsid w:val="00511180"/>
    <w:rsid w:val="00511235"/>
    <w:rsid w:val="005112B2"/>
    <w:rsid w:val="005114CF"/>
    <w:rsid w:val="005114FE"/>
    <w:rsid w:val="00511876"/>
    <w:rsid w:val="0051196C"/>
    <w:rsid w:val="00511AE1"/>
    <w:rsid w:val="00511B03"/>
    <w:rsid w:val="00511B76"/>
    <w:rsid w:val="00511D11"/>
    <w:rsid w:val="00511D41"/>
    <w:rsid w:val="00511E10"/>
    <w:rsid w:val="00511F9E"/>
    <w:rsid w:val="00512023"/>
    <w:rsid w:val="00512044"/>
    <w:rsid w:val="005120A8"/>
    <w:rsid w:val="00512242"/>
    <w:rsid w:val="005123FE"/>
    <w:rsid w:val="00512530"/>
    <w:rsid w:val="00512629"/>
    <w:rsid w:val="005126F5"/>
    <w:rsid w:val="00512818"/>
    <w:rsid w:val="0051297B"/>
    <w:rsid w:val="005129CD"/>
    <w:rsid w:val="005129D6"/>
    <w:rsid w:val="00512A74"/>
    <w:rsid w:val="00512BB7"/>
    <w:rsid w:val="00512CB2"/>
    <w:rsid w:val="00512D33"/>
    <w:rsid w:val="00512D65"/>
    <w:rsid w:val="00512E71"/>
    <w:rsid w:val="00512F53"/>
    <w:rsid w:val="0051306E"/>
    <w:rsid w:val="005131DB"/>
    <w:rsid w:val="005132FD"/>
    <w:rsid w:val="00513331"/>
    <w:rsid w:val="005133A8"/>
    <w:rsid w:val="005133A9"/>
    <w:rsid w:val="00513457"/>
    <w:rsid w:val="00513492"/>
    <w:rsid w:val="00513598"/>
    <w:rsid w:val="00513758"/>
    <w:rsid w:val="00513A3E"/>
    <w:rsid w:val="00513D1A"/>
    <w:rsid w:val="00513D66"/>
    <w:rsid w:val="00513D98"/>
    <w:rsid w:val="00513DB9"/>
    <w:rsid w:val="00513DE9"/>
    <w:rsid w:val="00513E6F"/>
    <w:rsid w:val="00513FFC"/>
    <w:rsid w:val="0051429E"/>
    <w:rsid w:val="005144C6"/>
    <w:rsid w:val="005144EC"/>
    <w:rsid w:val="00514585"/>
    <w:rsid w:val="005147B7"/>
    <w:rsid w:val="00514876"/>
    <w:rsid w:val="005148A5"/>
    <w:rsid w:val="005148C9"/>
    <w:rsid w:val="00514AAB"/>
    <w:rsid w:val="00514AAE"/>
    <w:rsid w:val="00514BAD"/>
    <w:rsid w:val="00514BD9"/>
    <w:rsid w:val="00514C9C"/>
    <w:rsid w:val="00514D2A"/>
    <w:rsid w:val="00514F16"/>
    <w:rsid w:val="00514F9B"/>
    <w:rsid w:val="00515017"/>
    <w:rsid w:val="0051501A"/>
    <w:rsid w:val="00515164"/>
    <w:rsid w:val="00515264"/>
    <w:rsid w:val="005152C3"/>
    <w:rsid w:val="00515415"/>
    <w:rsid w:val="00515561"/>
    <w:rsid w:val="0051560C"/>
    <w:rsid w:val="00515737"/>
    <w:rsid w:val="005157BF"/>
    <w:rsid w:val="005157F2"/>
    <w:rsid w:val="005158B1"/>
    <w:rsid w:val="005158B9"/>
    <w:rsid w:val="00515BCC"/>
    <w:rsid w:val="00515F1E"/>
    <w:rsid w:val="0051600F"/>
    <w:rsid w:val="0051609C"/>
    <w:rsid w:val="005161F3"/>
    <w:rsid w:val="00516288"/>
    <w:rsid w:val="005162B3"/>
    <w:rsid w:val="0051643A"/>
    <w:rsid w:val="0051658F"/>
    <w:rsid w:val="005165DE"/>
    <w:rsid w:val="005166BC"/>
    <w:rsid w:val="0051671E"/>
    <w:rsid w:val="00516AAB"/>
    <w:rsid w:val="00516BC2"/>
    <w:rsid w:val="00516C37"/>
    <w:rsid w:val="00516CB7"/>
    <w:rsid w:val="00516D09"/>
    <w:rsid w:val="00516E9C"/>
    <w:rsid w:val="00516ECF"/>
    <w:rsid w:val="00516EF3"/>
    <w:rsid w:val="0051708F"/>
    <w:rsid w:val="005170F8"/>
    <w:rsid w:val="005171DA"/>
    <w:rsid w:val="005171E2"/>
    <w:rsid w:val="00517286"/>
    <w:rsid w:val="005172BA"/>
    <w:rsid w:val="0051733B"/>
    <w:rsid w:val="00517341"/>
    <w:rsid w:val="00517343"/>
    <w:rsid w:val="0051763B"/>
    <w:rsid w:val="0051763F"/>
    <w:rsid w:val="0051773A"/>
    <w:rsid w:val="005178B6"/>
    <w:rsid w:val="005178F7"/>
    <w:rsid w:val="00517AFB"/>
    <w:rsid w:val="00517B17"/>
    <w:rsid w:val="00517BDA"/>
    <w:rsid w:val="00517EF2"/>
    <w:rsid w:val="00520031"/>
    <w:rsid w:val="00520068"/>
    <w:rsid w:val="0052009F"/>
    <w:rsid w:val="00520106"/>
    <w:rsid w:val="00520214"/>
    <w:rsid w:val="00520295"/>
    <w:rsid w:val="005205D0"/>
    <w:rsid w:val="00520807"/>
    <w:rsid w:val="005208CF"/>
    <w:rsid w:val="00520908"/>
    <w:rsid w:val="0052092D"/>
    <w:rsid w:val="00520A54"/>
    <w:rsid w:val="00520A7A"/>
    <w:rsid w:val="00520AC5"/>
    <w:rsid w:val="00520B84"/>
    <w:rsid w:val="00520DAE"/>
    <w:rsid w:val="00520F58"/>
    <w:rsid w:val="00521011"/>
    <w:rsid w:val="00521058"/>
    <w:rsid w:val="0052111C"/>
    <w:rsid w:val="0052117F"/>
    <w:rsid w:val="005211FB"/>
    <w:rsid w:val="0052123E"/>
    <w:rsid w:val="00521264"/>
    <w:rsid w:val="0052129F"/>
    <w:rsid w:val="005212AD"/>
    <w:rsid w:val="00521360"/>
    <w:rsid w:val="0052139B"/>
    <w:rsid w:val="0052150B"/>
    <w:rsid w:val="00521A24"/>
    <w:rsid w:val="00521C96"/>
    <w:rsid w:val="00521D6F"/>
    <w:rsid w:val="00521FA3"/>
    <w:rsid w:val="00521FB8"/>
    <w:rsid w:val="00522053"/>
    <w:rsid w:val="00522187"/>
    <w:rsid w:val="00522578"/>
    <w:rsid w:val="00522676"/>
    <w:rsid w:val="0052267C"/>
    <w:rsid w:val="0052272B"/>
    <w:rsid w:val="00522982"/>
    <w:rsid w:val="00522991"/>
    <w:rsid w:val="00522AE5"/>
    <w:rsid w:val="00522C82"/>
    <w:rsid w:val="00522CBB"/>
    <w:rsid w:val="00522CF0"/>
    <w:rsid w:val="00522E13"/>
    <w:rsid w:val="00522EC3"/>
    <w:rsid w:val="00522F3A"/>
    <w:rsid w:val="00522F3D"/>
    <w:rsid w:val="0052308A"/>
    <w:rsid w:val="00523151"/>
    <w:rsid w:val="005231CD"/>
    <w:rsid w:val="005234E3"/>
    <w:rsid w:val="0052359B"/>
    <w:rsid w:val="0052365C"/>
    <w:rsid w:val="005236A5"/>
    <w:rsid w:val="0052379B"/>
    <w:rsid w:val="005237AF"/>
    <w:rsid w:val="0052386D"/>
    <w:rsid w:val="005238A6"/>
    <w:rsid w:val="005239D3"/>
    <w:rsid w:val="005239DF"/>
    <w:rsid w:val="00523B29"/>
    <w:rsid w:val="00523B95"/>
    <w:rsid w:val="00523D02"/>
    <w:rsid w:val="00523F54"/>
    <w:rsid w:val="00524028"/>
    <w:rsid w:val="00524074"/>
    <w:rsid w:val="00524292"/>
    <w:rsid w:val="00524300"/>
    <w:rsid w:val="0052444D"/>
    <w:rsid w:val="0052449C"/>
    <w:rsid w:val="0052453A"/>
    <w:rsid w:val="005245E4"/>
    <w:rsid w:val="00524607"/>
    <w:rsid w:val="00524615"/>
    <w:rsid w:val="00524630"/>
    <w:rsid w:val="0052479E"/>
    <w:rsid w:val="005247C0"/>
    <w:rsid w:val="00524A5A"/>
    <w:rsid w:val="00524AC4"/>
    <w:rsid w:val="00524B82"/>
    <w:rsid w:val="00524DA6"/>
    <w:rsid w:val="0052504B"/>
    <w:rsid w:val="0052510F"/>
    <w:rsid w:val="005251A3"/>
    <w:rsid w:val="00525379"/>
    <w:rsid w:val="0052554D"/>
    <w:rsid w:val="00525659"/>
    <w:rsid w:val="0052585F"/>
    <w:rsid w:val="005258F8"/>
    <w:rsid w:val="00525B75"/>
    <w:rsid w:val="00525BC9"/>
    <w:rsid w:val="00525C19"/>
    <w:rsid w:val="00525C2D"/>
    <w:rsid w:val="00525D51"/>
    <w:rsid w:val="00525F24"/>
    <w:rsid w:val="00525FD3"/>
    <w:rsid w:val="005262D6"/>
    <w:rsid w:val="0052639C"/>
    <w:rsid w:val="005263C3"/>
    <w:rsid w:val="00526416"/>
    <w:rsid w:val="005265EF"/>
    <w:rsid w:val="00526907"/>
    <w:rsid w:val="00526B4F"/>
    <w:rsid w:val="00526F13"/>
    <w:rsid w:val="00526FE9"/>
    <w:rsid w:val="0052713D"/>
    <w:rsid w:val="005273F8"/>
    <w:rsid w:val="00527550"/>
    <w:rsid w:val="005276E8"/>
    <w:rsid w:val="0052784E"/>
    <w:rsid w:val="00527984"/>
    <w:rsid w:val="005279B5"/>
    <w:rsid w:val="005279BD"/>
    <w:rsid w:val="00527AFB"/>
    <w:rsid w:val="00527B23"/>
    <w:rsid w:val="00527B4D"/>
    <w:rsid w:val="00527D01"/>
    <w:rsid w:val="00527F6E"/>
    <w:rsid w:val="00527F90"/>
    <w:rsid w:val="00527FBA"/>
    <w:rsid w:val="00530050"/>
    <w:rsid w:val="0053006A"/>
    <w:rsid w:val="0053034E"/>
    <w:rsid w:val="005303C5"/>
    <w:rsid w:val="005303CC"/>
    <w:rsid w:val="00530511"/>
    <w:rsid w:val="005305F7"/>
    <w:rsid w:val="00530615"/>
    <w:rsid w:val="0053069D"/>
    <w:rsid w:val="005307F3"/>
    <w:rsid w:val="0053080E"/>
    <w:rsid w:val="00530975"/>
    <w:rsid w:val="00530AC5"/>
    <w:rsid w:val="00530B22"/>
    <w:rsid w:val="00530BB9"/>
    <w:rsid w:val="00530BC3"/>
    <w:rsid w:val="00530BCE"/>
    <w:rsid w:val="00530C56"/>
    <w:rsid w:val="00530E31"/>
    <w:rsid w:val="00530E4D"/>
    <w:rsid w:val="00531030"/>
    <w:rsid w:val="005310F8"/>
    <w:rsid w:val="0053115C"/>
    <w:rsid w:val="00531187"/>
    <w:rsid w:val="0053119F"/>
    <w:rsid w:val="005312E9"/>
    <w:rsid w:val="00531318"/>
    <w:rsid w:val="00531390"/>
    <w:rsid w:val="005314CB"/>
    <w:rsid w:val="005315D9"/>
    <w:rsid w:val="00531889"/>
    <w:rsid w:val="0053196A"/>
    <w:rsid w:val="00531B23"/>
    <w:rsid w:val="00531BDD"/>
    <w:rsid w:val="00531E7D"/>
    <w:rsid w:val="00531E7E"/>
    <w:rsid w:val="00531F2E"/>
    <w:rsid w:val="00531F8F"/>
    <w:rsid w:val="005320D1"/>
    <w:rsid w:val="005322C7"/>
    <w:rsid w:val="00532460"/>
    <w:rsid w:val="0053256F"/>
    <w:rsid w:val="00532591"/>
    <w:rsid w:val="0053277C"/>
    <w:rsid w:val="005328DF"/>
    <w:rsid w:val="005329CC"/>
    <w:rsid w:val="00532D3B"/>
    <w:rsid w:val="00533032"/>
    <w:rsid w:val="00533152"/>
    <w:rsid w:val="00533278"/>
    <w:rsid w:val="005333CA"/>
    <w:rsid w:val="0053351A"/>
    <w:rsid w:val="00533672"/>
    <w:rsid w:val="005337FC"/>
    <w:rsid w:val="00533821"/>
    <w:rsid w:val="00533981"/>
    <w:rsid w:val="005339E1"/>
    <w:rsid w:val="00533AC1"/>
    <w:rsid w:val="00533B34"/>
    <w:rsid w:val="00533B3B"/>
    <w:rsid w:val="00533B4B"/>
    <w:rsid w:val="00533B62"/>
    <w:rsid w:val="00533B7B"/>
    <w:rsid w:val="00533BE9"/>
    <w:rsid w:val="00533D10"/>
    <w:rsid w:val="00533EB2"/>
    <w:rsid w:val="00533ED8"/>
    <w:rsid w:val="00534062"/>
    <w:rsid w:val="005341ED"/>
    <w:rsid w:val="0053420B"/>
    <w:rsid w:val="005342CF"/>
    <w:rsid w:val="005343B3"/>
    <w:rsid w:val="00534465"/>
    <w:rsid w:val="00534614"/>
    <w:rsid w:val="00534661"/>
    <w:rsid w:val="00534849"/>
    <w:rsid w:val="0053484E"/>
    <w:rsid w:val="00534895"/>
    <w:rsid w:val="00534952"/>
    <w:rsid w:val="00534992"/>
    <w:rsid w:val="00534AE0"/>
    <w:rsid w:val="00534D26"/>
    <w:rsid w:val="00534F08"/>
    <w:rsid w:val="00534FAB"/>
    <w:rsid w:val="00535036"/>
    <w:rsid w:val="00535072"/>
    <w:rsid w:val="00535229"/>
    <w:rsid w:val="005352AE"/>
    <w:rsid w:val="00535347"/>
    <w:rsid w:val="005353AB"/>
    <w:rsid w:val="00535486"/>
    <w:rsid w:val="005355B1"/>
    <w:rsid w:val="00535699"/>
    <w:rsid w:val="0053573D"/>
    <w:rsid w:val="00535829"/>
    <w:rsid w:val="005358AB"/>
    <w:rsid w:val="005358E0"/>
    <w:rsid w:val="00535A07"/>
    <w:rsid w:val="00535AD5"/>
    <w:rsid w:val="00535B0C"/>
    <w:rsid w:val="00535B82"/>
    <w:rsid w:val="00535CD3"/>
    <w:rsid w:val="00535D56"/>
    <w:rsid w:val="00535D7E"/>
    <w:rsid w:val="00535D9A"/>
    <w:rsid w:val="00535DAE"/>
    <w:rsid w:val="00535F71"/>
    <w:rsid w:val="00535FB4"/>
    <w:rsid w:val="00535FCD"/>
    <w:rsid w:val="005360E6"/>
    <w:rsid w:val="00536186"/>
    <w:rsid w:val="00536245"/>
    <w:rsid w:val="00536570"/>
    <w:rsid w:val="00536644"/>
    <w:rsid w:val="00536649"/>
    <w:rsid w:val="0053675B"/>
    <w:rsid w:val="00536877"/>
    <w:rsid w:val="00536885"/>
    <w:rsid w:val="005368B9"/>
    <w:rsid w:val="00536A3E"/>
    <w:rsid w:val="00536AB3"/>
    <w:rsid w:val="00536BE7"/>
    <w:rsid w:val="00536BF7"/>
    <w:rsid w:val="00536C6F"/>
    <w:rsid w:val="00536C77"/>
    <w:rsid w:val="00536CEE"/>
    <w:rsid w:val="00536CF0"/>
    <w:rsid w:val="00536E67"/>
    <w:rsid w:val="00536FFA"/>
    <w:rsid w:val="0053731F"/>
    <w:rsid w:val="00537352"/>
    <w:rsid w:val="005373CB"/>
    <w:rsid w:val="005374D4"/>
    <w:rsid w:val="0053750B"/>
    <w:rsid w:val="005375E5"/>
    <w:rsid w:val="005377D8"/>
    <w:rsid w:val="005378BE"/>
    <w:rsid w:val="005379A5"/>
    <w:rsid w:val="00537AC1"/>
    <w:rsid w:val="00537BA1"/>
    <w:rsid w:val="00537C27"/>
    <w:rsid w:val="00537C2E"/>
    <w:rsid w:val="00537D77"/>
    <w:rsid w:val="0054008A"/>
    <w:rsid w:val="005400BE"/>
    <w:rsid w:val="005400D4"/>
    <w:rsid w:val="0054037C"/>
    <w:rsid w:val="00540563"/>
    <w:rsid w:val="00540658"/>
    <w:rsid w:val="0054069A"/>
    <w:rsid w:val="005408AC"/>
    <w:rsid w:val="00540900"/>
    <w:rsid w:val="005409D5"/>
    <w:rsid w:val="00540BB3"/>
    <w:rsid w:val="00540CA4"/>
    <w:rsid w:val="00540DA8"/>
    <w:rsid w:val="00540E7E"/>
    <w:rsid w:val="0054105F"/>
    <w:rsid w:val="0054109C"/>
    <w:rsid w:val="00541296"/>
    <w:rsid w:val="00541527"/>
    <w:rsid w:val="00541631"/>
    <w:rsid w:val="00541659"/>
    <w:rsid w:val="005416A4"/>
    <w:rsid w:val="005416FC"/>
    <w:rsid w:val="005417BD"/>
    <w:rsid w:val="0054181C"/>
    <w:rsid w:val="00541AF6"/>
    <w:rsid w:val="00541E56"/>
    <w:rsid w:val="00541FC9"/>
    <w:rsid w:val="00542251"/>
    <w:rsid w:val="0054258E"/>
    <w:rsid w:val="005426EE"/>
    <w:rsid w:val="00542771"/>
    <w:rsid w:val="005427DD"/>
    <w:rsid w:val="00542836"/>
    <w:rsid w:val="0054297A"/>
    <w:rsid w:val="005429D9"/>
    <w:rsid w:val="00542A23"/>
    <w:rsid w:val="00542ABA"/>
    <w:rsid w:val="00542C59"/>
    <w:rsid w:val="00542D12"/>
    <w:rsid w:val="00542ECF"/>
    <w:rsid w:val="00542F2B"/>
    <w:rsid w:val="0054301A"/>
    <w:rsid w:val="0054316C"/>
    <w:rsid w:val="00543207"/>
    <w:rsid w:val="005432BE"/>
    <w:rsid w:val="005432DC"/>
    <w:rsid w:val="005433FA"/>
    <w:rsid w:val="0054341F"/>
    <w:rsid w:val="005434D3"/>
    <w:rsid w:val="005434F3"/>
    <w:rsid w:val="0054369B"/>
    <w:rsid w:val="0054378F"/>
    <w:rsid w:val="005437A0"/>
    <w:rsid w:val="005437E4"/>
    <w:rsid w:val="0054380B"/>
    <w:rsid w:val="0054384C"/>
    <w:rsid w:val="005438AA"/>
    <w:rsid w:val="00543B39"/>
    <w:rsid w:val="00543BC8"/>
    <w:rsid w:val="00543C5C"/>
    <w:rsid w:val="00543D07"/>
    <w:rsid w:val="00543F4C"/>
    <w:rsid w:val="00543F5F"/>
    <w:rsid w:val="00544032"/>
    <w:rsid w:val="00544055"/>
    <w:rsid w:val="005441C2"/>
    <w:rsid w:val="00544274"/>
    <w:rsid w:val="00544459"/>
    <w:rsid w:val="0054458A"/>
    <w:rsid w:val="00544827"/>
    <w:rsid w:val="0054483C"/>
    <w:rsid w:val="005448BC"/>
    <w:rsid w:val="005448CC"/>
    <w:rsid w:val="005448E8"/>
    <w:rsid w:val="00544B5A"/>
    <w:rsid w:val="00544C7D"/>
    <w:rsid w:val="00544CBE"/>
    <w:rsid w:val="00544EFE"/>
    <w:rsid w:val="00544F60"/>
    <w:rsid w:val="00545101"/>
    <w:rsid w:val="00545162"/>
    <w:rsid w:val="0054519E"/>
    <w:rsid w:val="005451C4"/>
    <w:rsid w:val="00545202"/>
    <w:rsid w:val="00545296"/>
    <w:rsid w:val="005455D3"/>
    <w:rsid w:val="005455E8"/>
    <w:rsid w:val="005456B5"/>
    <w:rsid w:val="005456C4"/>
    <w:rsid w:val="005457B2"/>
    <w:rsid w:val="0054584D"/>
    <w:rsid w:val="00545902"/>
    <w:rsid w:val="0054593F"/>
    <w:rsid w:val="00545AB7"/>
    <w:rsid w:val="00545B2C"/>
    <w:rsid w:val="00545BA5"/>
    <w:rsid w:val="00545BF3"/>
    <w:rsid w:val="00545D54"/>
    <w:rsid w:val="00545DB3"/>
    <w:rsid w:val="00546008"/>
    <w:rsid w:val="005460B9"/>
    <w:rsid w:val="0054611C"/>
    <w:rsid w:val="00546146"/>
    <w:rsid w:val="005461AC"/>
    <w:rsid w:val="00546311"/>
    <w:rsid w:val="005464D9"/>
    <w:rsid w:val="0054655F"/>
    <w:rsid w:val="005465F8"/>
    <w:rsid w:val="005465FB"/>
    <w:rsid w:val="005466AF"/>
    <w:rsid w:val="0054684E"/>
    <w:rsid w:val="00546863"/>
    <w:rsid w:val="00546941"/>
    <w:rsid w:val="005469F3"/>
    <w:rsid w:val="00546ABE"/>
    <w:rsid w:val="00546D48"/>
    <w:rsid w:val="00546E3E"/>
    <w:rsid w:val="00546E74"/>
    <w:rsid w:val="00546E9B"/>
    <w:rsid w:val="00546EA9"/>
    <w:rsid w:val="00546F55"/>
    <w:rsid w:val="00546FE2"/>
    <w:rsid w:val="00547033"/>
    <w:rsid w:val="00547043"/>
    <w:rsid w:val="00547198"/>
    <w:rsid w:val="005472B9"/>
    <w:rsid w:val="005474E3"/>
    <w:rsid w:val="00547604"/>
    <w:rsid w:val="00547655"/>
    <w:rsid w:val="005476D6"/>
    <w:rsid w:val="0054777C"/>
    <w:rsid w:val="0054786B"/>
    <w:rsid w:val="0054789D"/>
    <w:rsid w:val="005478BB"/>
    <w:rsid w:val="00547997"/>
    <w:rsid w:val="00547B6E"/>
    <w:rsid w:val="00547C62"/>
    <w:rsid w:val="00547D31"/>
    <w:rsid w:val="00547D62"/>
    <w:rsid w:val="00547EDA"/>
    <w:rsid w:val="00547F13"/>
    <w:rsid w:val="00547F14"/>
    <w:rsid w:val="00550653"/>
    <w:rsid w:val="0055093A"/>
    <w:rsid w:val="00550A04"/>
    <w:rsid w:val="00550A4D"/>
    <w:rsid w:val="00550AF7"/>
    <w:rsid w:val="00550B88"/>
    <w:rsid w:val="00550E2C"/>
    <w:rsid w:val="00550EE1"/>
    <w:rsid w:val="0055112B"/>
    <w:rsid w:val="005511D9"/>
    <w:rsid w:val="00551361"/>
    <w:rsid w:val="0055176F"/>
    <w:rsid w:val="005518B0"/>
    <w:rsid w:val="00551B33"/>
    <w:rsid w:val="00551B6B"/>
    <w:rsid w:val="00551C14"/>
    <w:rsid w:val="00551C72"/>
    <w:rsid w:val="00551D0E"/>
    <w:rsid w:val="00551E26"/>
    <w:rsid w:val="00551F1D"/>
    <w:rsid w:val="00552328"/>
    <w:rsid w:val="00552461"/>
    <w:rsid w:val="005524B5"/>
    <w:rsid w:val="00552791"/>
    <w:rsid w:val="005528AE"/>
    <w:rsid w:val="00552966"/>
    <w:rsid w:val="00552ABA"/>
    <w:rsid w:val="00552BBF"/>
    <w:rsid w:val="00552C5D"/>
    <w:rsid w:val="00552CE4"/>
    <w:rsid w:val="00552F22"/>
    <w:rsid w:val="00552F37"/>
    <w:rsid w:val="005531FF"/>
    <w:rsid w:val="0055329D"/>
    <w:rsid w:val="00553325"/>
    <w:rsid w:val="00553430"/>
    <w:rsid w:val="005534D8"/>
    <w:rsid w:val="00553653"/>
    <w:rsid w:val="005536AB"/>
    <w:rsid w:val="005536C2"/>
    <w:rsid w:val="005537DE"/>
    <w:rsid w:val="00553D19"/>
    <w:rsid w:val="00554007"/>
    <w:rsid w:val="0055433D"/>
    <w:rsid w:val="005543E2"/>
    <w:rsid w:val="00554527"/>
    <w:rsid w:val="005545DA"/>
    <w:rsid w:val="005545E8"/>
    <w:rsid w:val="0055463C"/>
    <w:rsid w:val="0055476D"/>
    <w:rsid w:val="0055482E"/>
    <w:rsid w:val="005549E5"/>
    <w:rsid w:val="00554A7A"/>
    <w:rsid w:val="00554B73"/>
    <w:rsid w:val="00554B92"/>
    <w:rsid w:val="00554C81"/>
    <w:rsid w:val="00554D1A"/>
    <w:rsid w:val="00554D4E"/>
    <w:rsid w:val="00554D90"/>
    <w:rsid w:val="00554DCC"/>
    <w:rsid w:val="00554E88"/>
    <w:rsid w:val="00554ECF"/>
    <w:rsid w:val="00554F9D"/>
    <w:rsid w:val="005551FE"/>
    <w:rsid w:val="0055525C"/>
    <w:rsid w:val="005553F5"/>
    <w:rsid w:val="0055547F"/>
    <w:rsid w:val="00555584"/>
    <w:rsid w:val="005555A6"/>
    <w:rsid w:val="00555692"/>
    <w:rsid w:val="005556DE"/>
    <w:rsid w:val="005556E5"/>
    <w:rsid w:val="005557E7"/>
    <w:rsid w:val="00555A89"/>
    <w:rsid w:val="00555BD3"/>
    <w:rsid w:val="00555C94"/>
    <w:rsid w:val="00555CC0"/>
    <w:rsid w:val="00555D3E"/>
    <w:rsid w:val="00555D97"/>
    <w:rsid w:val="00555F31"/>
    <w:rsid w:val="00556266"/>
    <w:rsid w:val="005562B0"/>
    <w:rsid w:val="00556435"/>
    <w:rsid w:val="0055651A"/>
    <w:rsid w:val="0055654B"/>
    <w:rsid w:val="0055670E"/>
    <w:rsid w:val="00556776"/>
    <w:rsid w:val="0055678E"/>
    <w:rsid w:val="00556876"/>
    <w:rsid w:val="00556BA9"/>
    <w:rsid w:val="00556C2B"/>
    <w:rsid w:val="00556DE1"/>
    <w:rsid w:val="00556EA8"/>
    <w:rsid w:val="00556F76"/>
    <w:rsid w:val="00556FE6"/>
    <w:rsid w:val="0055726E"/>
    <w:rsid w:val="005576F0"/>
    <w:rsid w:val="00557836"/>
    <w:rsid w:val="005579B9"/>
    <w:rsid w:val="00557A70"/>
    <w:rsid w:val="00557B7F"/>
    <w:rsid w:val="00557B9B"/>
    <w:rsid w:val="00557BC1"/>
    <w:rsid w:val="00557BD9"/>
    <w:rsid w:val="00557E04"/>
    <w:rsid w:val="00557EF4"/>
    <w:rsid w:val="00557FA2"/>
    <w:rsid w:val="00560045"/>
    <w:rsid w:val="0056044C"/>
    <w:rsid w:val="005605ED"/>
    <w:rsid w:val="005606B9"/>
    <w:rsid w:val="005606FF"/>
    <w:rsid w:val="00560787"/>
    <w:rsid w:val="005608D0"/>
    <w:rsid w:val="005608FA"/>
    <w:rsid w:val="0056094D"/>
    <w:rsid w:val="0056097E"/>
    <w:rsid w:val="00560A00"/>
    <w:rsid w:val="00560A63"/>
    <w:rsid w:val="00560AF3"/>
    <w:rsid w:val="00560B41"/>
    <w:rsid w:val="00560BC5"/>
    <w:rsid w:val="00560BE1"/>
    <w:rsid w:val="00560C09"/>
    <w:rsid w:val="00560C4B"/>
    <w:rsid w:val="00560EEA"/>
    <w:rsid w:val="00560F21"/>
    <w:rsid w:val="00561227"/>
    <w:rsid w:val="00561231"/>
    <w:rsid w:val="00561298"/>
    <w:rsid w:val="0056139B"/>
    <w:rsid w:val="005613A2"/>
    <w:rsid w:val="005614EA"/>
    <w:rsid w:val="00561527"/>
    <w:rsid w:val="00561742"/>
    <w:rsid w:val="0056188F"/>
    <w:rsid w:val="005618F7"/>
    <w:rsid w:val="00561B72"/>
    <w:rsid w:val="00561BEB"/>
    <w:rsid w:val="00561E86"/>
    <w:rsid w:val="00561FBB"/>
    <w:rsid w:val="00562044"/>
    <w:rsid w:val="00562184"/>
    <w:rsid w:val="00562302"/>
    <w:rsid w:val="00562349"/>
    <w:rsid w:val="0056238B"/>
    <w:rsid w:val="00562521"/>
    <w:rsid w:val="005627AE"/>
    <w:rsid w:val="005627B4"/>
    <w:rsid w:val="005627B9"/>
    <w:rsid w:val="00562BE2"/>
    <w:rsid w:val="00562E3F"/>
    <w:rsid w:val="005632C6"/>
    <w:rsid w:val="005632DE"/>
    <w:rsid w:val="00563396"/>
    <w:rsid w:val="00563403"/>
    <w:rsid w:val="0056355D"/>
    <w:rsid w:val="0056359E"/>
    <w:rsid w:val="0056361D"/>
    <w:rsid w:val="00563703"/>
    <w:rsid w:val="00563704"/>
    <w:rsid w:val="005638BE"/>
    <w:rsid w:val="00563992"/>
    <w:rsid w:val="005639C1"/>
    <w:rsid w:val="00563A65"/>
    <w:rsid w:val="00563ACB"/>
    <w:rsid w:val="00563C6B"/>
    <w:rsid w:val="00563C78"/>
    <w:rsid w:val="00563C90"/>
    <w:rsid w:val="00563F60"/>
    <w:rsid w:val="00563F63"/>
    <w:rsid w:val="005645F5"/>
    <w:rsid w:val="005646B0"/>
    <w:rsid w:val="0056480F"/>
    <w:rsid w:val="00564828"/>
    <w:rsid w:val="005648EA"/>
    <w:rsid w:val="00564B80"/>
    <w:rsid w:val="00564BAE"/>
    <w:rsid w:val="00564BBA"/>
    <w:rsid w:val="00564CD3"/>
    <w:rsid w:val="00564D38"/>
    <w:rsid w:val="00564E7F"/>
    <w:rsid w:val="0056506F"/>
    <w:rsid w:val="0056515B"/>
    <w:rsid w:val="0056518D"/>
    <w:rsid w:val="005651DB"/>
    <w:rsid w:val="00565311"/>
    <w:rsid w:val="005654DB"/>
    <w:rsid w:val="00565510"/>
    <w:rsid w:val="00565605"/>
    <w:rsid w:val="0056560C"/>
    <w:rsid w:val="00565836"/>
    <w:rsid w:val="005659E8"/>
    <w:rsid w:val="00565B4E"/>
    <w:rsid w:val="00565BA2"/>
    <w:rsid w:val="00565BCA"/>
    <w:rsid w:val="00565C1F"/>
    <w:rsid w:val="00565C5D"/>
    <w:rsid w:val="00565C75"/>
    <w:rsid w:val="00565D15"/>
    <w:rsid w:val="00565EB2"/>
    <w:rsid w:val="00565FCD"/>
    <w:rsid w:val="0056606D"/>
    <w:rsid w:val="00566072"/>
    <w:rsid w:val="005660AB"/>
    <w:rsid w:val="0056615D"/>
    <w:rsid w:val="0056628A"/>
    <w:rsid w:val="005662B8"/>
    <w:rsid w:val="005663C5"/>
    <w:rsid w:val="0056646A"/>
    <w:rsid w:val="005664D3"/>
    <w:rsid w:val="00566669"/>
    <w:rsid w:val="00566679"/>
    <w:rsid w:val="0056673F"/>
    <w:rsid w:val="0056675C"/>
    <w:rsid w:val="00566865"/>
    <w:rsid w:val="005668A2"/>
    <w:rsid w:val="0056694F"/>
    <w:rsid w:val="00566B9B"/>
    <w:rsid w:val="00566C68"/>
    <w:rsid w:val="00566FB8"/>
    <w:rsid w:val="00567170"/>
    <w:rsid w:val="005671D1"/>
    <w:rsid w:val="0056720B"/>
    <w:rsid w:val="0056725C"/>
    <w:rsid w:val="005672B0"/>
    <w:rsid w:val="0056734D"/>
    <w:rsid w:val="005673DC"/>
    <w:rsid w:val="005677FB"/>
    <w:rsid w:val="00567845"/>
    <w:rsid w:val="00567B04"/>
    <w:rsid w:val="00567BE9"/>
    <w:rsid w:val="00567BF2"/>
    <w:rsid w:val="00567D2B"/>
    <w:rsid w:val="00567E03"/>
    <w:rsid w:val="00567E50"/>
    <w:rsid w:val="00567ED5"/>
    <w:rsid w:val="00567F30"/>
    <w:rsid w:val="00567F51"/>
    <w:rsid w:val="00570142"/>
    <w:rsid w:val="00570200"/>
    <w:rsid w:val="00570215"/>
    <w:rsid w:val="005702A4"/>
    <w:rsid w:val="0057037C"/>
    <w:rsid w:val="0057050B"/>
    <w:rsid w:val="005705B5"/>
    <w:rsid w:val="00570629"/>
    <w:rsid w:val="005706BB"/>
    <w:rsid w:val="00570836"/>
    <w:rsid w:val="005709AA"/>
    <w:rsid w:val="00570AD3"/>
    <w:rsid w:val="00570ADB"/>
    <w:rsid w:val="00570BBC"/>
    <w:rsid w:val="00570FDD"/>
    <w:rsid w:val="0057100C"/>
    <w:rsid w:val="00571010"/>
    <w:rsid w:val="0057106D"/>
    <w:rsid w:val="00571146"/>
    <w:rsid w:val="00571253"/>
    <w:rsid w:val="0057131A"/>
    <w:rsid w:val="00571463"/>
    <w:rsid w:val="005714A1"/>
    <w:rsid w:val="005714A3"/>
    <w:rsid w:val="005714A5"/>
    <w:rsid w:val="00571521"/>
    <w:rsid w:val="00571606"/>
    <w:rsid w:val="00571AC0"/>
    <w:rsid w:val="00571D11"/>
    <w:rsid w:val="00571D27"/>
    <w:rsid w:val="00571E21"/>
    <w:rsid w:val="00571F63"/>
    <w:rsid w:val="0057219A"/>
    <w:rsid w:val="00572281"/>
    <w:rsid w:val="00572588"/>
    <w:rsid w:val="00572740"/>
    <w:rsid w:val="00572769"/>
    <w:rsid w:val="005727DD"/>
    <w:rsid w:val="00572868"/>
    <w:rsid w:val="005728BA"/>
    <w:rsid w:val="00572B11"/>
    <w:rsid w:val="00572B67"/>
    <w:rsid w:val="00572BBE"/>
    <w:rsid w:val="00572BEF"/>
    <w:rsid w:val="00572C1C"/>
    <w:rsid w:val="00572C62"/>
    <w:rsid w:val="00572CA1"/>
    <w:rsid w:val="00572CF5"/>
    <w:rsid w:val="00572CFB"/>
    <w:rsid w:val="00572D19"/>
    <w:rsid w:val="00572E60"/>
    <w:rsid w:val="00572ED3"/>
    <w:rsid w:val="00573001"/>
    <w:rsid w:val="005730D2"/>
    <w:rsid w:val="0057316E"/>
    <w:rsid w:val="0057318E"/>
    <w:rsid w:val="00573190"/>
    <w:rsid w:val="005732AA"/>
    <w:rsid w:val="005732B3"/>
    <w:rsid w:val="00573320"/>
    <w:rsid w:val="00573323"/>
    <w:rsid w:val="005734CE"/>
    <w:rsid w:val="005734ED"/>
    <w:rsid w:val="0057369E"/>
    <w:rsid w:val="0057378D"/>
    <w:rsid w:val="005738AF"/>
    <w:rsid w:val="005738D8"/>
    <w:rsid w:val="005739F9"/>
    <w:rsid w:val="00573A51"/>
    <w:rsid w:val="00573A99"/>
    <w:rsid w:val="00573AD1"/>
    <w:rsid w:val="00573B11"/>
    <w:rsid w:val="00573B84"/>
    <w:rsid w:val="00573B94"/>
    <w:rsid w:val="00573C10"/>
    <w:rsid w:val="00573D23"/>
    <w:rsid w:val="00573D84"/>
    <w:rsid w:val="00573F1B"/>
    <w:rsid w:val="00573FC5"/>
    <w:rsid w:val="00574218"/>
    <w:rsid w:val="00574273"/>
    <w:rsid w:val="00574326"/>
    <w:rsid w:val="005743A2"/>
    <w:rsid w:val="005743BE"/>
    <w:rsid w:val="0057455D"/>
    <w:rsid w:val="0057466A"/>
    <w:rsid w:val="005746B2"/>
    <w:rsid w:val="005746E4"/>
    <w:rsid w:val="005746FC"/>
    <w:rsid w:val="0057471D"/>
    <w:rsid w:val="00574749"/>
    <w:rsid w:val="005747CF"/>
    <w:rsid w:val="00574954"/>
    <w:rsid w:val="005749DC"/>
    <w:rsid w:val="00574A22"/>
    <w:rsid w:val="00574A61"/>
    <w:rsid w:val="00574AD9"/>
    <w:rsid w:val="00574CD5"/>
    <w:rsid w:val="00574F29"/>
    <w:rsid w:val="00575043"/>
    <w:rsid w:val="00575150"/>
    <w:rsid w:val="0057528C"/>
    <w:rsid w:val="0057532E"/>
    <w:rsid w:val="005753AB"/>
    <w:rsid w:val="005753C4"/>
    <w:rsid w:val="00575411"/>
    <w:rsid w:val="005754CE"/>
    <w:rsid w:val="00575529"/>
    <w:rsid w:val="0057553A"/>
    <w:rsid w:val="0057554E"/>
    <w:rsid w:val="005755B7"/>
    <w:rsid w:val="005755EA"/>
    <w:rsid w:val="00575662"/>
    <w:rsid w:val="005756AC"/>
    <w:rsid w:val="005756AD"/>
    <w:rsid w:val="005757C9"/>
    <w:rsid w:val="0057586E"/>
    <w:rsid w:val="00575B67"/>
    <w:rsid w:val="00575DBD"/>
    <w:rsid w:val="00575EAE"/>
    <w:rsid w:val="00575F1A"/>
    <w:rsid w:val="005761B4"/>
    <w:rsid w:val="005762D5"/>
    <w:rsid w:val="00576331"/>
    <w:rsid w:val="005763C6"/>
    <w:rsid w:val="0057641F"/>
    <w:rsid w:val="00576586"/>
    <w:rsid w:val="0057661F"/>
    <w:rsid w:val="00576785"/>
    <w:rsid w:val="00576812"/>
    <w:rsid w:val="005768CD"/>
    <w:rsid w:val="005768CF"/>
    <w:rsid w:val="005768D4"/>
    <w:rsid w:val="0057694F"/>
    <w:rsid w:val="00576A6C"/>
    <w:rsid w:val="00576C01"/>
    <w:rsid w:val="00576E75"/>
    <w:rsid w:val="00576EE9"/>
    <w:rsid w:val="00577096"/>
    <w:rsid w:val="005771A9"/>
    <w:rsid w:val="005771D2"/>
    <w:rsid w:val="005773DE"/>
    <w:rsid w:val="005774DB"/>
    <w:rsid w:val="00577719"/>
    <w:rsid w:val="00577848"/>
    <w:rsid w:val="0057788A"/>
    <w:rsid w:val="005779FC"/>
    <w:rsid w:val="00577A49"/>
    <w:rsid w:val="00577AB6"/>
    <w:rsid w:val="00577B49"/>
    <w:rsid w:val="00577C1F"/>
    <w:rsid w:val="00577C2F"/>
    <w:rsid w:val="00577DBF"/>
    <w:rsid w:val="00577EBB"/>
    <w:rsid w:val="00577EF6"/>
    <w:rsid w:val="00577FB3"/>
    <w:rsid w:val="0058016F"/>
    <w:rsid w:val="005802EB"/>
    <w:rsid w:val="00580401"/>
    <w:rsid w:val="005804AF"/>
    <w:rsid w:val="005804D4"/>
    <w:rsid w:val="00580600"/>
    <w:rsid w:val="00580638"/>
    <w:rsid w:val="00580660"/>
    <w:rsid w:val="005806C1"/>
    <w:rsid w:val="005807B3"/>
    <w:rsid w:val="0058085A"/>
    <w:rsid w:val="005809AD"/>
    <w:rsid w:val="00580B7C"/>
    <w:rsid w:val="00580CF8"/>
    <w:rsid w:val="00580DCD"/>
    <w:rsid w:val="00580E72"/>
    <w:rsid w:val="00580ECF"/>
    <w:rsid w:val="00580EF2"/>
    <w:rsid w:val="00580F2F"/>
    <w:rsid w:val="00580F53"/>
    <w:rsid w:val="00581065"/>
    <w:rsid w:val="005810F8"/>
    <w:rsid w:val="00581120"/>
    <w:rsid w:val="005813B3"/>
    <w:rsid w:val="005813EB"/>
    <w:rsid w:val="005813FA"/>
    <w:rsid w:val="0058143D"/>
    <w:rsid w:val="00581447"/>
    <w:rsid w:val="00581473"/>
    <w:rsid w:val="00581478"/>
    <w:rsid w:val="00581558"/>
    <w:rsid w:val="0058159A"/>
    <w:rsid w:val="005817EA"/>
    <w:rsid w:val="005819E0"/>
    <w:rsid w:val="00581BF8"/>
    <w:rsid w:val="00581C02"/>
    <w:rsid w:val="00581C62"/>
    <w:rsid w:val="00581CF6"/>
    <w:rsid w:val="00581E95"/>
    <w:rsid w:val="00581F20"/>
    <w:rsid w:val="00582002"/>
    <w:rsid w:val="0058206B"/>
    <w:rsid w:val="0058206F"/>
    <w:rsid w:val="00582134"/>
    <w:rsid w:val="00582236"/>
    <w:rsid w:val="0058227A"/>
    <w:rsid w:val="005822A6"/>
    <w:rsid w:val="0058232A"/>
    <w:rsid w:val="005823C5"/>
    <w:rsid w:val="0058245D"/>
    <w:rsid w:val="00582478"/>
    <w:rsid w:val="005824A5"/>
    <w:rsid w:val="00582647"/>
    <w:rsid w:val="00582692"/>
    <w:rsid w:val="005827FD"/>
    <w:rsid w:val="00582849"/>
    <w:rsid w:val="005829F5"/>
    <w:rsid w:val="00582A35"/>
    <w:rsid w:val="00582A9F"/>
    <w:rsid w:val="00582AAB"/>
    <w:rsid w:val="00582C5B"/>
    <w:rsid w:val="00582D63"/>
    <w:rsid w:val="00582D68"/>
    <w:rsid w:val="00582E6C"/>
    <w:rsid w:val="00582F9D"/>
    <w:rsid w:val="00583026"/>
    <w:rsid w:val="00583050"/>
    <w:rsid w:val="005831C4"/>
    <w:rsid w:val="0058333A"/>
    <w:rsid w:val="005833C8"/>
    <w:rsid w:val="00583419"/>
    <w:rsid w:val="005834AE"/>
    <w:rsid w:val="0058354F"/>
    <w:rsid w:val="00583605"/>
    <w:rsid w:val="00583613"/>
    <w:rsid w:val="005837BA"/>
    <w:rsid w:val="00583816"/>
    <w:rsid w:val="0058381C"/>
    <w:rsid w:val="0058383C"/>
    <w:rsid w:val="00583848"/>
    <w:rsid w:val="00583927"/>
    <w:rsid w:val="00583B4C"/>
    <w:rsid w:val="00583BBE"/>
    <w:rsid w:val="00583CDB"/>
    <w:rsid w:val="00583D63"/>
    <w:rsid w:val="00584030"/>
    <w:rsid w:val="00584071"/>
    <w:rsid w:val="0058415C"/>
    <w:rsid w:val="00584188"/>
    <w:rsid w:val="00584191"/>
    <w:rsid w:val="00584304"/>
    <w:rsid w:val="0058437F"/>
    <w:rsid w:val="0058443E"/>
    <w:rsid w:val="005844AE"/>
    <w:rsid w:val="0058453F"/>
    <w:rsid w:val="0058457E"/>
    <w:rsid w:val="005845C2"/>
    <w:rsid w:val="005845F3"/>
    <w:rsid w:val="005846D6"/>
    <w:rsid w:val="005849C5"/>
    <w:rsid w:val="00584A27"/>
    <w:rsid w:val="00584A5C"/>
    <w:rsid w:val="00584B43"/>
    <w:rsid w:val="00584BB7"/>
    <w:rsid w:val="00584BFF"/>
    <w:rsid w:val="00584C74"/>
    <w:rsid w:val="00584DA1"/>
    <w:rsid w:val="00584E51"/>
    <w:rsid w:val="00584F1C"/>
    <w:rsid w:val="00585017"/>
    <w:rsid w:val="005850C3"/>
    <w:rsid w:val="00585126"/>
    <w:rsid w:val="005851E2"/>
    <w:rsid w:val="00585353"/>
    <w:rsid w:val="0058537E"/>
    <w:rsid w:val="00585382"/>
    <w:rsid w:val="00585494"/>
    <w:rsid w:val="005854D2"/>
    <w:rsid w:val="0058557B"/>
    <w:rsid w:val="0058558E"/>
    <w:rsid w:val="005855AA"/>
    <w:rsid w:val="0058560C"/>
    <w:rsid w:val="0058571F"/>
    <w:rsid w:val="00585798"/>
    <w:rsid w:val="005857C9"/>
    <w:rsid w:val="005857F7"/>
    <w:rsid w:val="005859A4"/>
    <w:rsid w:val="00585A40"/>
    <w:rsid w:val="00585A53"/>
    <w:rsid w:val="00585B54"/>
    <w:rsid w:val="00585D67"/>
    <w:rsid w:val="00585E16"/>
    <w:rsid w:val="00585E95"/>
    <w:rsid w:val="00585EA2"/>
    <w:rsid w:val="0058633D"/>
    <w:rsid w:val="005863D3"/>
    <w:rsid w:val="00586489"/>
    <w:rsid w:val="005866CD"/>
    <w:rsid w:val="0058690D"/>
    <w:rsid w:val="0058697C"/>
    <w:rsid w:val="00586B21"/>
    <w:rsid w:val="00586BC5"/>
    <w:rsid w:val="00586CE2"/>
    <w:rsid w:val="00586ECE"/>
    <w:rsid w:val="00586F91"/>
    <w:rsid w:val="00587093"/>
    <w:rsid w:val="005870E2"/>
    <w:rsid w:val="00587115"/>
    <w:rsid w:val="00587142"/>
    <w:rsid w:val="00587254"/>
    <w:rsid w:val="0058737E"/>
    <w:rsid w:val="005875B0"/>
    <w:rsid w:val="005875BA"/>
    <w:rsid w:val="0058776F"/>
    <w:rsid w:val="005877EC"/>
    <w:rsid w:val="00587940"/>
    <w:rsid w:val="005879A2"/>
    <w:rsid w:val="005879C8"/>
    <w:rsid w:val="005879D2"/>
    <w:rsid w:val="00587AA1"/>
    <w:rsid w:val="00587ED0"/>
    <w:rsid w:val="00587EE6"/>
    <w:rsid w:val="00590186"/>
    <w:rsid w:val="0059028A"/>
    <w:rsid w:val="005902F9"/>
    <w:rsid w:val="00590362"/>
    <w:rsid w:val="005904B3"/>
    <w:rsid w:val="005904E6"/>
    <w:rsid w:val="00590669"/>
    <w:rsid w:val="0059082D"/>
    <w:rsid w:val="005908F8"/>
    <w:rsid w:val="00590A37"/>
    <w:rsid w:val="00590A5B"/>
    <w:rsid w:val="00590A6B"/>
    <w:rsid w:val="00590B5D"/>
    <w:rsid w:val="00590B85"/>
    <w:rsid w:val="00590BD1"/>
    <w:rsid w:val="00590C06"/>
    <w:rsid w:val="00590CEE"/>
    <w:rsid w:val="00590DA8"/>
    <w:rsid w:val="00590E2B"/>
    <w:rsid w:val="00590F33"/>
    <w:rsid w:val="00590F85"/>
    <w:rsid w:val="005910DA"/>
    <w:rsid w:val="00591134"/>
    <w:rsid w:val="005912A3"/>
    <w:rsid w:val="005912C3"/>
    <w:rsid w:val="0059159C"/>
    <w:rsid w:val="005915B1"/>
    <w:rsid w:val="005915C1"/>
    <w:rsid w:val="005918AF"/>
    <w:rsid w:val="0059199C"/>
    <w:rsid w:val="00591B38"/>
    <w:rsid w:val="00591C29"/>
    <w:rsid w:val="00591CBA"/>
    <w:rsid w:val="00591CD4"/>
    <w:rsid w:val="00591F0A"/>
    <w:rsid w:val="00591F72"/>
    <w:rsid w:val="005921EB"/>
    <w:rsid w:val="005922FE"/>
    <w:rsid w:val="00592342"/>
    <w:rsid w:val="0059236E"/>
    <w:rsid w:val="00592383"/>
    <w:rsid w:val="005923A4"/>
    <w:rsid w:val="005923BC"/>
    <w:rsid w:val="00592641"/>
    <w:rsid w:val="00592870"/>
    <w:rsid w:val="00592A60"/>
    <w:rsid w:val="00592AE3"/>
    <w:rsid w:val="00592B41"/>
    <w:rsid w:val="00592B51"/>
    <w:rsid w:val="00592DE5"/>
    <w:rsid w:val="00592E9A"/>
    <w:rsid w:val="0059306B"/>
    <w:rsid w:val="005930B3"/>
    <w:rsid w:val="005930CC"/>
    <w:rsid w:val="00593150"/>
    <w:rsid w:val="005931D7"/>
    <w:rsid w:val="00593218"/>
    <w:rsid w:val="005932AE"/>
    <w:rsid w:val="00593427"/>
    <w:rsid w:val="00593443"/>
    <w:rsid w:val="00593484"/>
    <w:rsid w:val="00593665"/>
    <w:rsid w:val="005936BC"/>
    <w:rsid w:val="005936C0"/>
    <w:rsid w:val="005936F3"/>
    <w:rsid w:val="00593778"/>
    <w:rsid w:val="0059389E"/>
    <w:rsid w:val="0059397D"/>
    <w:rsid w:val="00593A37"/>
    <w:rsid w:val="00593A55"/>
    <w:rsid w:val="00593CBF"/>
    <w:rsid w:val="00593E66"/>
    <w:rsid w:val="00593EA0"/>
    <w:rsid w:val="00594056"/>
    <w:rsid w:val="00594089"/>
    <w:rsid w:val="0059422C"/>
    <w:rsid w:val="0059435D"/>
    <w:rsid w:val="00594489"/>
    <w:rsid w:val="005944A5"/>
    <w:rsid w:val="005944AE"/>
    <w:rsid w:val="005945DF"/>
    <w:rsid w:val="005947A0"/>
    <w:rsid w:val="005947BF"/>
    <w:rsid w:val="00594983"/>
    <w:rsid w:val="005949A9"/>
    <w:rsid w:val="00594B55"/>
    <w:rsid w:val="00594CFB"/>
    <w:rsid w:val="00594F08"/>
    <w:rsid w:val="00594F23"/>
    <w:rsid w:val="00594F36"/>
    <w:rsid w:val="00595006"/>
    <w:rsid w:val="005951A5"/>
    <w:rsid w:val="005951AA"/>
    <w:rsid w:val="005951AE"/>
    <w:rsid w:val="005951BF"/>
    <w:rsid w:val="0059534C"/>
    <w:rsid w:val="00595525"/>
    <w:rsid w:val="0059554C"/>
    <w:rsid w:val="005956A3"/>
    <w:rsid w:val="00595785"/>
    <w:rsid w:val="0059585E"/>
    <w:rsid w:val="00595DF4"/>
    <w:rsid w:val="00596134"/>
    <w:rsid w:val="00596167"/>
    <w:rsid w:val="005961CD"/>
    <w:rsid w:val="0059626D"/>
    <w:rsid w:val="00596279"/>
    <w:rsid w:val="005962DA"/>
    <w:rsid w:val="0059643A"/>
    <w:rsid w:val="005965AF"/>
    <w:rsid w:val="005965B3"/>
    <w:rsid w:val="00596770"/>
    <w:rsid w:val="00596823"/>
    <w:rsid w:val="00596860"/>
    <w:rsid w:val="00596974"/>
    <w:rsid w:val="00596B88"/>
    <w:rsid w:val="00596BEF"/>
    <w:rsid w:val="00596D45"/>
    <w:rsid w:val="00596ED8"/>
    <w:rsid w:val="0059711B"/>
    <w:rsid w:val="005972DA"/>
    <w:rsid w:val="00597493"/>
    <w:rsid w:val="005977A6"/>
    <w:rsid w:val="00597884"/>
    <w:rsid w:val="00597898"/>
    <w:rsid w:val="00597997"/>
    <w:rsid w:val="00597BC4"/>
    <w:rsid w:val="00597C1F"/>
    <w:rsid w:val="00597C27"/>
    <w:rsid w:val="00597D3C"/>
    <w:rsid w:val="00597D63"/>
    <w:rsid w:val="00597DB5"/>
    <w:rsid w:val="00597E64"/>
    <w:rsid w:val="005A0125"/>
    <w:rsid w:val="005A017F"/>
    <w:rsid w:val="005A0266"/>
    <w:rsid w:val="005A04FE"/>
    <w:rsid w:val="005A0500"/>
    <w:rsid w:val="005A056C"/>
    <w:rsid w:val="005A085D"/>
    <w:rsid w:val="005A0CB4"/>
    <w:rsid w:val="005A0E14"/>
    <w:rsid w:val="005A0E89"/>
    <w:rsid w:val="005A0EA5"/>
    <w:rsid w:val="005A0EB7"/>
    <w:rsid w:val="005A0FC6"/>
    <w:rsid w:val="005A0FE0"/>
    <w:rsid w:val="005A103E"/>
    <w:rsid w:val="005A10D6"/>
    <w:rsid w:val="005A1286"/>
    <w:rsid w:val="005A143E"/>
    <w:rsid w:val="005A144A"/>
    <w:rsid w:val="005A150A"/>
    <w:rsid w:val="005A15BA"/>
    <w:rsid w:val="005A1770"/>
    <w:rsid w:val="005A1794"/>
    <w:rsid w:val="005A17C3"/>
    <w:rsid w:val="005A1857"/>
    <w:rsid w:val="005A18D0"/>
    <w:rsid w:val="005A1948"/>
    <w:rsid w:val="005A196E"/>
    <w:rsid w:val="005A19B5"/>
    <w:rsid w:val="005A19ED"/>
    <w:rsid w:val="005A1A1A"/>
    <w:rsid w:val="005A1A2F"/>
    <w:rsid w:val="005A1B18"/>
    <w:rsid w:val="005A1B22"/>
    <w:rsid w:val="005A1B94"/>
    <w:rsid w:val="005A1C4E"/>
    <w:rsid w:val="005A1CDD"/>
    <w:rsid w:val="005A1DB0"/>
    <w:rsid w:val="005A2137"/>
    <w:rsid w:val="005A215D"/>
    <w:rsid w:val="005A21E9"/>
    <w:rsid w:val="005A220A"/>
    <w:rsid w:val="005A229C"/>
    <w:rsid w:val="005A23A9"/>
    <w:rsid w:val="005A23C4"/>
    <w:rsid w:val="005A2478"/>
    <w:rsid w:val="005A24B8"/>
    <w:rsid w:val="005A24B9"/>
    <w:rsid w:val="005A25DC"/>
    <w:rsid w:val="005A2701"/>
    <w:rsid w:val="005A27F1"/>
    <w:rsid w:val="005A295A"/>
    <w:rsid w:val="005A29B6"/>
    <w:rsid w:val="005A2A46"/>
    <w:rsid w:val="005A2AFF"/>
    <w:rsid w:val="005A2BC1"/>
    <w:rsid w:val="005A2CE8"/>
    <w:rsid w:val="005A2D7D"/>
    <w:rsid w:val="005A3001"/>
    <w:rsid w:val="005A315E"/>
    <w:rsid w:val="005A31A9"/>
    <w:rsid w:val="005A33AF"/>
    <w:rsid w:val="005A33DC"/>
    <w:rsid w:val="005A3621"/>
    <w:rsid w:val="005A373C"/>
    <w:rsid w:val="005A3767"/>
    <w:rsid w:val="005A386F"/>
    <w:rsid w:val="005A3896"/>
    <w:rsid w:val="005A38EF"/>
    <w:rsid w:val="005A3950"/>
    <w:rsid w:val="005A3975"/>
    <w:rsid w:val="005A39F2"/>
    <w:rsid w:val="005A3B5C"/>
    <w:rsid w:val="005A3C70"/>
    <w:rsid w:val="005A3C7D"/>
    <w:rsid w:val="005A3E6E"/>
    <w:rsid w:val="005A3EF2"/>
    <w:rsid w:val="005A3F19"/>
    <w:rsid w:val="005A40BB"/>
    <w:rsid w:val="005A40DE"/>
    <w:rsid w:val="005A40F3"/>
    <w:rsid w:val="005A40F9"/>
    <w:rsid w:val="005A41C5"/>
    <w:rsid w:val="005A4226"/>
    <w:rsid w:val="005A4399"/>
    <w:rsid w:val="005A43FB"/>
    <w:rsid w:val="005A44A8"/>
    <w:rsid w:val="005A46A7"/>
    <w:rsid w:val="005A4740"/>
    <w:rsid w:val="005A4813"/>
    <w:rsid w:val="005A4837"/>
    <w:rsid w:val="005A48C6"/>
    <w:rsid w:val="005A4A30"/>
    <w:rsid w:val="005A4BAA"/>
    <w:rsid w:val="005A4D80"/>
    <w:rsid w:val="005A4E6E"/>
    <w:rsid w:val="005A507F"/>
    <w:rsid w:val="005A5143"/>
    <w:rsid w:val="005A5146"/>
    <w:rsid w:val="005A52B8"/>
    <w:rsid w:val="005A5443"/>
    <w:rsid w:val="005A569B"/>
    <w:rsid w:val="005A5A46"/>
    <w:rsid w:val="005A5CF2"/>
    <w:rsid w:val="005A5DAC"/>
    <w:rsid w:val="005A5E85"/>
    <w:rsid w:val="005A5E87"/>
    <w:rsid w:val="005A5EE8"/>
    <w:rsid w:val="005A5F28"/>
    <w:rsid w:val="005A5F43"/>
    <w:rsid w:val="005A5FD9"/>
    <w:rsid w:val="005A5FE7"/>
    <w:rsid w:val="005A61B8"/>
    <w:rsid w:val="005A644D"/>
    <w:rsid w:val="005A64BF"/>
    <w:rsid w:val="005A6524"/>
    <w:rsid w:val="005A6731"/>
    <w:rsid w:val="005A681E"/>
    <w:rsid w:val="005A6A27"/>
    <w:rsid w:val="005A6B31"/>
    <w:rsid w:val="005A6BA9"/>
    <w:rsid w:val="005A6C49"/>
    <w:rsid w:val="005A6C69"/>
    <w:rsid w:val="005A6E18"/>
    <w:rsid w:val="005A6EC5"/>
    <w:rsid w:val="005A70FC"/>
    <w:rsid w:val="005A7116"/>
    <w:rsid w:val="005A71BE"/>
    <w:rsid w:val="005A71CD"/>
    <w:rsid w:val="005A71D4"/>
    <w:rsid w:val="005A7332"/>
    <w:rsid w:val="005A744A"/>
    <w:rsid w:val="005A751C"/>
    <w:rsid w:val="005A773F"/>
    <w:rsid w:val="005A7892"/>
    <w:rsid w:val="005A7A56"/>
    <w:rsid w:val="005A7A7A"/>
    <w:rsid w:val="005A7A8A"/>
    <w:rsid w:val="005A7ABA"/>
    <w:rsid w:val="005A7B13"/>
    <w:rsid w:val="005A7CE6"/>
    <w:rsid w:val="005A7DE2"/>
    <w:rsid w:val="005A7E48"/>
    <w:rsid w:val="005A7E72"/>
    <w:rsid w:val="005A7F14"/>
    <w:rsid w:val="005A7F21"/>
    <w:rsid w:val="005A7FDC"/>
    <w:rsid w:val="005B000F"/>
    <w:rsid w:val="005B0012"/>
    <w:rsid w:val="005B01B2"/>
    <w:rsid w:val="005B0208"/>
    <w:rsid w:val="005B0413"/>
    <w:rsid w:val="005B041C"/>
    <w:rsid w:val="005B0543"/>
    <w:rsid w:val="005B05FE"/>
    <w:rsid w:val="005B05FF"/>
    <w:rsid w:val="005B0630"/>
    <w:rsid w:val="005B0715"/>
    <w:rsid w:val="005B0803"/>
    <w:rsid w:val="005B0812"/>
    <w:rsid w:val="005B0816"/>
    <w:rsid w:val="005B0819"/>
    <w:rsid w:val="005B0BB1"/>
    <w:rsid w:val="005B0CB5"/>
    <w:rsid w:val="005B0D4A"/>
    <w:rsid w:val="005B0E6B"/>
    <w:rsid w:val="005B0ED9"/>
    <w:rsid w:val="005B0F5E"/>
    <w:rsid w:val="005B0F97"/>
    <w:rsid w:val="005B1166"/>
    <w:rsid w:val="005B12F0"/>
    <w:rsid w:val="005B135C"/>
    <w:rsid w:val="005B142B"/>
    <w:rsid w:val="005B14DB"/>
    <w:rsid w:val="005B168B"/>
    <w:rsid w:val="005B1829"/>
    <w:rsid w:val="005B18FC"/>
    <w:rsid w:val="005B19B0"/>
    <w:rsid w:val="005B19E2"/>
    <w:rsid w:val="005B1A24"/>
    <w:rsid w:val="005B1B08"/>
    <w:rsid w:val="005B1B3E"/>
    <w:rsid w:val="005B1B4C"/>
    <w:rsid w:val="005B1BE2"/>
    <w:rsid w:val="005B1C7F"/>
    <w:rsid w:val="005B2243"/>
    <w:rsid w:val="005B2397"/>
    <w:rsid w:val="005B252F"/>
    <w:rsid w:val="005B25AF"/>
    <w:rsid w:val="005B2771"/>
    <w:rsid w:val="005B288E"/>
    <w:rsid w:val="005B2935"/>
    <w:rsid w:val="005B2999"/>
    <w:rsid w:val="005B2A93"/>
    <w:rsid w:val="005B2AE9"/>
    <w:rsid w:val="005B2BEF"/>
    <w:rsid w:val="005B3008"/>
    <w:rsid w:val="005B3068"/>
    <w:rsid w:val="005B314C"/>
    <w:rsid w:val="005B33CF"/>
    <w:rsid w:val="005B3427"/>
    <w:rsid w:val="005B348D"/>
    <w:rsid w:val="005B3739"/>
    <w:rsid w:val="005B3751"/>
    <w:rsid w:val="005B37F5"/>
    <w:rsid w:val="005B3A23"/>
    <w:rsid w:val="005B3B49"/>
    <w:rsid w:val="005B3CD9"/>
    <w:rsid w:val="005B3DE9"/>
    <w:rsid w:val="005B3E3C"/>
    <w:rsid w:val="005B3E3D"/>
    <w:rsid w:val="005B3F59"/>
    <w:rsid w:val="005B3F93"/>
    <w:rsid w:val="005B40E3"/>
    <w:rsid w:val="005B40E6"/>
    <w:rsid w:val="005B4103"/>
    <w:rsid w:val="005B42F8"/>
    <w:rsid w:val="005B4351"/>
    <w:rsid w:val="005B43C7"/>
    <w:rsid w:val="005B43F2"/>
    <w:rsid w:val="005B4410"/>
    <w:rsid w:val="005B445F"/>
    <w:rsid w:val="005B4490"/>
    <w:rsid w:val="005B46CA"/>
    <w:rsid w:val="005B482B"/>
    <w:rsid w:val="005B4922"/>
    <w:rsid w:val="005B49C2"/>
    <w:rsid w:val="005B4A36"/>
    <w:rsid w:val="005B4CB3"/>
    <w:rsid w:val="005B4CC2"/>
    <w:rsid w:val="005B4E38"/>
    <w:rsid w:val="005B4ECD"/>
    <w:rsid w:val="005B50E5"/>
    <w:rsid w:val="005B510F"/>
    <w:rsid w:val="005B53E0"/>
    <w:rsid w:val="005B5522"/>
    <w:rsid w:val="005B55C6"/>
    <w:rsid w:val="005B572B"/>
    <w:rsid w:val="005B57CD"/>
    <w:rsid w:val="005B5A64"/>
    <w:rsid w:val="005B5AF1"/>
    <w:rsid w:val="005B5BD5"/>
    <w:rsid w:val="005B5C8A"/>
    <w:rsid w:val="005B5F3F"/>
    <w:rsid w:val="005B5FC1"/>
    <w:rsid w:val="005B6079"/>
    <w:rsid w:val="005B618C"/>
    <w:rsid w:val="005B6212"/>
    <w:rsid w:val="005B62A8"/>
    <w:rsid w:val="005B634E"/>
    <w:rsid w:val="005B63E9"/>
    <w:rsid w:val="005B641D"/>
    <w:rsid w:val="005B649A"/>
    <w:rsid w:val="005B64BB"/>
    <w:rsid w:val="005B6524"/>
    <w:rsid w:val="005B6569"/>
    <w:rsid w:val="005B65D0"/>
    <w:rsid w:val="005B6634"/>
    <w:rsid w:val="005B6669"/>
    <w:rsid w:val="005B6698"/>
    <w:rsid w:val="005B69AA"/>
    <w:rsid w:val="005B6A29"/>
    <w:rsid w:val="005B6AD8"/>
    <w:rsid w:val="005B6B6B"/>
    <w:rsid w:val="005B6C56"/>
    <w:rsid w:val="005B6CA3"/>
    <w:rsid w:val="005B6CAC"/>
    <w:rsid w:val="005B6CB0"/>
    <w:rsid w:val="005B6D76"/>
    <w:rsid w:val="005B6DA6"/>
    <w:rsid w:val="005B6E6F"/>
    <w:rsid w:val="005B6E78"/>
    <w:rsid w:val="005B6F50"/>
    <w:rsid w:val="005B6F74"/>
    <w:rsid w:val="005B6FD3"/>
    <w:rsid w:val="005B7007"/>
    <w:rsid w:val="005B7008"/>
    <w:rsid w:val="005B7124"/>
    <w:rsid w:val="005B7147"/>
    <w:rsid w:val="005B72E3"/>
    <w:rsid w:val="005B735E"/>
    <w:rsid w:val="005B74F0"/>
    <w:rsid w:val="005B76E6"/>
    <w:rsid w:val="005B7712"/>
    <w:rsid w:val="005B77D4"/>
    <w:rsid w:val="005B77EE"/>
    <w:rsid w:val="005B781B"/>
    <w:rsid w:val="005B7985"/>
    <w:rsid w:val="005B79F8"/>
    <w:rsid w:val="005B7A7B"/>
    <w:rsid w:val="005B7A99"/>
    <w:rsid w:val="005B7AE8"/>
    <w:rsid w:val="005B7B33"/>
    <w:rsid w:val="005B7B4D"/>
    <w:rsid w:val="005B7B61"/>
    <w:rsid w:val="005B7BCE"/>
    <w:rsid w:val="005B7E29"/>
    <w:rsid w:val="005B7E32"/>
    <w:rsid w:val="005B7E57"/>
    <w:rsid w:val="005B7E73"/>
    <w:rsid w:val="005B7EC1"/>
    <w:rsid w:val="005B7EDF"/>
    <w:rsid w:val="005B7F7D"/>
    <w:rsid w:val="005B7FE5"/>
    <w:rsid w:val="005C0046"/>
    <w:rsid w:val="005C00F6"/>
    <w:rsid w:val="005C00FD"/>
    <w:rsid w:val="005C014C"/>
    <w:rsid w:val="005C01F7"/>
    <w:rsid w:val="005C0482"/>
    <w:rsid w:val="005C048B"/>
    <w:rsid w:val="005C0503"/>
    <w:rsid w:val="005C05A0"/>
    <w:rsid w:val="005C06F0"/>
    <w:rsid w:val="005C06F3"/>
    <w:rsid w:val="005C06FA"/>
    <w:rsid w:val="005C0717"/>
    <w:rsid w:val="005C089D"/>
    <w:rsid w:val="005C08AA"/>
    <w:rsid w:val="005C0A81"/>
    <w:rsid w:val="005C0B8D"/>
    <w:rsid w:val="005C0BD7"/>
    <w:rsid w:val="005C0BFD"/>
    <w:rsid w:val="005C0CE2"/>
    <w:rsid w:val="005C0D9C"/>
    <w:rsid w:val="005C0E13"/>
    <w:rsid w:val="005C0E2E"/>
    <w:rsid w:val="005C0E68"/>
    <w:rsid w:val="005C0E83"/>
    <w:rsid w:val="005C1140"/>
    <w:rsid w:val="005C11AF"/>
    <w:rsid w:val="005C136C"/>
    <w:rsid w:val="005C17E3"/>
    <w:rsid w:val="005C1885"/>
    <w:rsid w:val="005C19CC"/>
    <w:rsid w:val="005C1E44"/>
    <w:rsid w:val="005C21E3"/>
    <w:rsid w:val="005C263F"/>
    <w:rsid w:val="005C265C"/>
    <w:rsid w:val="005C26CB"/>
    <w:rsid w:val="005C275D"/>
    <w:rsid w:val="005C2808"/>
    <w:rsid w:val="005C29C9"/>
    <w:rsid w:val="005C2A26"/>
    <w:rsid w:val="005C2C1F"/>
    <w:rsid w:val="005C2C69"/>
    <w:rsid w:val="005C2CF3"/>
    <w:rsid w:val="005C2DBF"/>
    <w:rsid w:val="005C3183"/>
    <w:rsid w:val="005C31B6"/>
    <w:rsid w:val="005C31F0"/>
    <w:rsid w:val="005C3501"/>
    <w:rsid w:val="005C3579"/>
    <w:rsid w:val="005C3880"/>
    <w:rsid w:val="005C3B35"/>
    <w:rsid w:val="005C3B43"/>
    <w:rsid w:val="005C3B6C"/>
    <w:rsid w:val="005C3BFF"/>
    <w:rsid w:val="005C3D6D"/>
    <w:rsid w:val="005C3E14"/>
    <w:rsid w:val="005C3F4E"/>
    <w:rsid w:val="005C3F6C"/>
    <w:rsid w:val="005C3FA2"/>
    <w:rsid w:val="005C4088"/>
    <w:rsid w:val="005C42FD"/>
    <w:rsid w:val="005C43AE"/>
    <w:rsid w:val="005C43FE"/>
    <w:rsid w:val="005C4404"/>
    <w:rsid w:val="005C444D"/>
    <w:rsid w:val="005C45DD"/>
    <w:rsid w:val="005C45E8"/>
    <w:rsid w:val="005C4667"/>
    <w:rsid w:val="005C474D"/>
    <w:rsid w:val="005C4783"/>
    <w:rsid w:val="005C47E9"/>
    <w:rsid w:val="005C4BE9"/>
    <w:rsid w:val="005C4C54"/>
    <w:rsid w:val="005C4D02"/>
    <w:rsid w:val="005C4DA0"/>
    <w:rsid w:val="005C4E00"/>
    <w:rsid w:val="005C4E1F"/>
    <w:rsid w:val="005C4EA8"/>
    <w:rsid w:val="005C4ED9"/>
    <w:rsid w:val="005C4FA6"/>
    <w:rsid w:val="005C50C6"/>
    <w:rsid w:val="005C518B"/>
    <w:rsid w:val="005C528A"/>
    <w:rsid w:val="005C532D"/>
    <w:rsid w:val="005C53D0"/>
    <w:rsid w:val="005C53F6"/>
    <w:rsid w:val="005C554D"/>
    <w:rsid w:val="005C55D4"/>
    <w:rsid w:val="005C56A5"/>
    <w:rsid w:val="005C56B1"/>
    <w:rsid w:val="005C5AF4"/>
    <w:rsid w:val="005C5B74"/>
    <w:rsid w:val="005C5B8B"/>
    <w:rsid w:val="005C5BB9"/>
    <w:rsid w:val="005C5CFA"/>
    <w:rsid w:val="005C5E10"/>
    <w:rsid w:val="005C614C"/>
    <w:rsid w:val="005C61AC"/>
    <w:rsid w:val="005C651A"/>
    <w:rsid w:val="005C6565"/>
    <w:rsid w:val="005C6852"/>
    <w:rsid w:val="005C688C"/>
    <w:rsid w:val="005C6898"/>
    <w:rsid w:val="005C6908"/>
    <w:rsid w:val="005C6A6A"/>
    <w:rsid w:val="005C6D95"/>
    <w:rsid w:val="005C6E40"/>
    <w:rsid w:val="005C6F1D"/>
    <w:rsid w:val="005C6FDB"/>
    <w:rsid w:val="005C718F"/>
    <w:rsid w:val="005C71B4"/>
    <w:rsid w:val="005C7358"/>
    <w:rsid w:val="005C7433"/>
    <w:rsid w:val="005C766F"/>
    <w:rsid w:val="005C783A"/>
    <w:rsid w:val="005C79D9"/>
    <w:rsid w:val="005C7A30"/>
    <w:rsid w:val="005C7A73"/>
    <w:rsid w:val="005C7E14"/>
    <w:rsid w:val="005C7E9F"/>
    <w:rsid w:val="005C7F0E"/>
    <w:rsid w:val="005D00C5"/>
    <w:rsid w:val="005D0117"/>
    <w:rsid w:val="005D0165"/>
    <w:rsid w:val="005D020A"/>
    <w:rsid w:val="005D03C6"/>
    <w:rsid w:val="005D03E1"/>
    <w:rsid w:val="005D03E5"/>
    <w:rsid w:val="005D03E8"/>
    <w:rsid w:val="005D0542"/>
    <w:rsid w:val="005D0679"/>
    <w:rsid w:val="005D0888"/>
    <w:rsid w:val="005D08B4"/>
    <w:rsid w:val="005D08FF"/>
    <w:rsid w:val="005D0B46"/>
    <w:rsid w:val="005D0D55"/>
    <w:rsid w:val="005D0D56"/>
    <w:rsid w:val="005D0F0E"/>
    <w:rsid w:val="005D0F40"/>
    <w:rsid w:val="005D0FE4"/>
    <w:rsid w:val="005D10AD"/>
    <w:rsid w:val="005D111E"/>
    <w:rsid w:val="005D114D"/>
    <w:rsid w:val="005D125B"/>
    <w:rsid w:val="005D1294"/>
    <w:rsid w:val="005D12F3"/>
    <w:rsid w:val="005D1342"/>
    <w:rsid w:val="005D1370"/>
    <w:rsid w:val="005D14D0"/>
    <w:rsid w:val="005D1616"/>
    <w:rsid w:val="005D163D"/>
    <w:rsid w:val="005D1651"/>
    <w:rsid w:val="005D16FF"/>
    <w:rsid w:val="005D1715"/>
    <w:rsid w:val="005D17B9"/>
    <w:rsid w:val="005D1B04"/>
    <w:rsid w:val="005D1B76"/>
    <w:rsid w:val="005D1C87"/>
    <w:rsid w:val="005D1D32"/>
    <w:rsid w:val="005D1D41"/>
    <w:rsid w:val="005D1D94"/>
    <w:rsid w:val="005D1E4A"/>
    <w:rsid w:val="005D1ED6"/>
    <w:rsid w:val="005D1EF6"/>
    <w:rsid w:val="005D1F06"/>
    <w:rsid w:val="005D1FD2"/>
    <w:rsid w:val="005D2096"/>
    <w:rsid w:val="005D209F"/>
    <w:rsid w:val="005D21A6"/>
    <w:rsid w:val="005D21E5"/>
    <w:rsid w:val="005D2210"/>
    <w:rsid w:val="005D22A0"/>
    <w:rsid w:val="005D22FE"/>
    <w:rsid w:val="005D23E9"/>
    <w:rsid w:val="005D2406"/>
    <w:rsid w:val="005D24E9"/>
    <w:rsid w:val="005D24ED"/>
    <w:rsid w:val="005D2613"/>
    <w:rsid w:val="005D26B1"/>
    <w:rsid w:val="005D26F3"/>
    <w:rsid w:val="005D2846"/>
    <w:rsid w:val="005D28DE"/>
    <w:rsid w:val="005D2935"/>
    <w:rsid w:val="005D2A50"/>
    <w:rsid w:val="005D2ADE"/>
    <w:rsid w:val="005D2AFA"/>
    <w:rsid w:val="005D2BA8"/>
    <w:rsid w:val="005D2C10"/>
    <w:rsid w:val="005D2CEE"/>
    <w:rsid w:val="005D2E68"/>
    <w:rsid w:val="005D2F15"/>
    <w:rsid w:val="005D3027"/>
    <w:rsid w:val="005D30D7"/>
    <w:rsid w:val="005D32C6"/>
    <w:rsid w:val="005D33D2"/>
    <w:rsid w:val="005D3573"/>
    <w:rsid w:val="005D37FE"/>
    <w:rsid w:val="005D3850"/>
    <w:rsid w:val="005D3987"/>
    <w:rsid w:val="005D39E2"/>
    <w:rsid w:val="005D3ADD"/>
    <w:rsid w:val="005D3CB1"/>
    <w:rsid w:val="005D3CFB"/>
    <w:rsid w:val="005D3D4F"/>
    <w:rsid w:val="005D3DF5"/>
    <w:rsid w:val="005D3E2D"/>
    <w:rsid w:val="005D3E8B"/>
    <w:rsid w:val="005D407A"/>
    <w:rsid w:val="005D40EB"/>
    <w:rsid w:val="005D412F"/>
    <w:rsid w:val="005D453B"/>
    <w:rsid w:val="005D45E7"/>
    <w:rsid w:val="005D465C"/>
    <w:rsid w:val="005D47EC"/>
    <w:rsid w:val="005D489F"/>
    <w:rsid w:val="005D4908"/>
    <w:rsid w:val="005D491E"/>
    <w:rsid w:val="005D4AED"/>
    <w:rsid w:val="005D4BDD"/>
    <w:rsid w:val="005D4D73"/>
    <w:rsid w:val="005D4E4A"/>
    <w:rsid w:val="005D4E8D"/>
    <w:rsid w:val="005D5008"/>
    <w:rsid w:val="005D504D"/>
    <w:rsid w:val="005D50FC"/>
    <w:rsid w:val="005D51E4"/>
    <w:rsid w:val="005D5238"/>
    <w:rsid w:val="005D534B"/>
    <w:rsid w:val="005D54F1"/>
    <w:rsid w:val="005D586D"/>
    <w:rsid w:val="005D5A32"/>
    <w:rsid w:val="005D5A64"/>
    <w:rsid w:val="005D5CC0"/>
    <w:rsid w:val="005D5DC9"/>
    <w:rsid w:val="005D60DB"/>
    <w:rsid w:val="005D618C"/>
    <w:rsid w:val="005D63E3"/>
    <w:rsid w:val="005D6411"/>
    <w:rsid w:val="005D6420"/>
    <w:rsid w:val="005D64B6"/>
    <w:rsid w:val="005D64DC"/>
    <w:rsid w:val="005D6510"/>
    <w:rsid w:val="005D688B"/>
    <w:rsid w:val="005D68A8"/>
    <w:rsid w:val="005D69CC"/>
    <w:rsid w:val="005D6BBE"/>
    <w:rsid w:val="005D6EFE"/>
    <w:rsid w:val="005D6F1E"/>
    <w:rsid w:val="005D709F"/>
    <w:rsid w:val="005D7327"/>
    <w:rsid w:val="005D734A"/>
    <w:rsid w:val="005D752C"/>
    <w:rsid w:val="005D76C5"/>
    <w:rsid w:val="005D7770"/>
    <w:rsid w:val="005D77D8"/>
    <w:rsid w:val="005D7945"/>
    <w:rsid w:val="005D7AFF"/>
    <w:rsid w:val="005D7BD1"/>
    <w:rsid w:val="005D7BDA"/>
    <w:rsid w:val="005D7C13"/>
    <w:rsid w:val="005D7F7B"/>
    <w:rsid w:val="005D7FEE"/>
    <w:rsid w:val="005E000E"/>
    <w:rsid w:val="005E0025"/>
    <w:rsid w:val="005E0063"/>
    <w:rsid w:val="005E00AB"/>
    <w:rsid w:val="005E00AF"/>
    <w:rsid w:val="005E0291"/>
    <w:rsid w:val="005E05D3"/>
    <w:rsid w:val="005E0666"/>
    <w:rsid w:val="005E06F3"/>
    <w:rsid w:val="005E096F"/>
    <w:rsid w:val="005E0A51"/>
    <w:rsid w:val="005E0B3A"/>
    <w:rsid w:val="005E0BDD"/>
    <w:rsid w:val="005E0C97"/>
    <w:rsid w:val="005E0D7D"/>
    <w:rsid w:val="005E0EAE"/>
    <w:rsid w:val="005E0F52"/>
    <w:rsid w:val="005E0FDA"/>
    <w:rsid w:val="005E1028"/>
    <w:rsid w:val="005E1042"/>
    <w:rsid w:val="005E1096"/>
    <w:rsid w:val="005E10A5"/>
    <w:rsid w:val="005E114C"/>
    <w:rsid w:val="005E11A7"/>
    <w:rsid w:val="005E1323"/>
    <w:rsid w:val="005E13DF"/>
    <w:rsid w:val="005E163C"/>
    <w:rsid w:val="005E16A2"/>
    <w:rsid w:val="005E16D6"/>
    <w:rsid w:val="005E1753"/>
    <w:rsid w:val="005E175D"/>
    <w:rsid w:val="005E1798"/>
    <w:rsid w:val="005E18DD"/>
    <w:rsid w:val="005E18EC"/>
    <w:rsid w:val="005E1936"/>
    <w:rsid w:val="005E1976"/>
    <w:rsid w:val="005E1A8F"/>
    <w:rsid w:val="005E1AFF"/>
    <w:rsid w:val="005E1B56"/>
    <w:rsid w:val="005E1C48"/>
    <w:rsid w:val="005E1CB9"/>
    <w:rsid w:val="005E1E76"/>
    <w:rsid w:val="005E1F75"/>
    <w:rsid w:val="005E23B4"/>
    <w:rsid w:val="005E2418"/>
    <w:rsid w:val="005E28CF"/>
    <w:rsid w:val="005E29EB"/>
    <w:rsid w:val="005E2B86"/>
    <w:rsid w:val="005E2BC4"/>
    <w:rsid w:val="005E2C5E"/>
    <w:rsid w:val="005E2C70"/>
    <w:rsid w:val="005E2C9D"/>
    <w:rsid w:val="005E2F32"/>
    <w:rsid w:val="005E3020"/>
    <w:rsid w:val="005E30B2"/>
    <w:rsid w:val="005E31D9"/>
    <w:rsid w:val="005E3241"/>
    <w:rsid w:val="005E3454"/>
    <w:rsid w:val="005E3487"/>
    <w:rsid w:val="005E3498"/>
    <w:rsid w:val="005E3541"/>
    <w:rsid w:val="005E3566"/>
    <w:rsid w:val="005E35A6"/>
    <w:rsid w:val="005E3737"/>
    <w:rsid w:val="005E38F2"/>
    <w:rsid w:val="005E3A17"/>
    <w:rsid w:val="005E3B0F"/>
    <w:rsid w:val="005E3B4A"/>
    <w:rsid w:val="005E3D43"/>
    <w:rsid w:val="005E3EE8"/>
    <w:rsid w:val="005E42C1"/>
    <w:rsid w:val="005E4311"/>
    <w:rsid w:val="005E4349"/>
    <w:rsid w:val="005E436D"/>
    <w:rsid w:val="005E4641"/>
    <w:rsid w:val="005E4650"/>
    <w:rsid w:val="005E471D"/>
    <w:rsid w:val="005E48C4"/>
    <w:rsid w:val="005E495D"/>
    <w:rsid w:val="005E49DD"/>
    <w:rsid w:val="005E4D73"/>
    <w:rsid w:val="005E4DC0"/>
    <w:rsid w:val="005E4F5E"/>
    <w:rsid w:val="005E4FBB"/>
    <w:rsid w:val="005E512E"/>
    <w:rsid w:val="005E5138"/>
    <w:rsid w:val="005E5140"/>
    <w:rsid w:val="005E515F"/>
    <w:rsid w:val="005E51B2"/>
    <w:rsid w:val="005E5270"/>
    <w:rsid w:val="005E5293"/>
    <w:rsid w:val="005E52E2"/>
    <w:rsid w:val="005E5444"/>
    <w:rsid w:val="005E54CF"/>
    <w:rsid w:val="005E5629"/>
    <w:rsid w:val="005E5688"/>
    <w:rsid w:val="005E5A30"/>
    <w:rsid w:val="005E5C2D"/>
    <w:rsid w:val="005E5C8F"/>
    <w:rsid w:val="005E5D66"/>
    <w:rsid w:val="005E5FB3"/>
    <w:rsid w:val="005E604D"/>
    <w:rsid w:val="005E60D6"/>
    <w:rsid w:val="005E6138"/>
    <w:rsid w:val="005E626C"/>
    <w:rsid w:val="005E633F"/>
    <w:rsid w:val="005E6447"/>
    <w:rsid w:val="005E648B"/>
    <w:rsid w:val="005E65DC"/>
    <w:rsid w:val="005E668F"/>
    <w:rsid w:val="005E6716"/>
    <w:rsid w:val="005E675B"/>
    <w:rsid w:val="005E6986"/>
    <w:rsid w:val="005E6A6E"/>
    <w:rsid w:val="005E6ACA"/>
    <w:rsid w:val="005E6E6A"/>
    <w:rsid w:val="005E6F84"/>
    <w:rsid w:val="005E6FDA"/>
    <w:rsid w:val="005E706E"/>
    <w:rsid w:val="005E7239"/>
    <w:rsid w:val="005E726F"/>
    <w:rsid w:val="005E74B9"/>
    <w:rsid w:val="005E7502"/>
    <w:rsid w:val="005E75C9"/>
    <w:rsid w:val="005E761D"/>
    <w:rsid w:val="005E76C9"/>
    <w:rsid w:val="005E76DE"/>
    <w:rsid w:val="005E77F7"/>
    <w:rsid w:val="005E77FF"/>
    <w:rsid w:val="005E78FF"/>
    <w:rsid w:val="005E7924"/>
    <w:rsid w:val="005E7ADB"/>
    <w:rsid w:val="005E7BAA"/>
    <w:rsid w:val="005E7BEB"/>
    <w:rsid w:val="005E7C5D"/>
    <w:rsid w:val="005E7C71"/>
    <w:rsid w:val="005E7CFA"/>
    <w:rsid w:val="005E7D61"/>
    <w:rsid w:val="005E7E50"/>
    <w:rsid w:val="005E7EBB"/>
    <w:rsid w:val="005E7F04"/>
    <w:rsid w:val="005E7F65"/>
    <w:rsid w:val="005E7FB4"/>
    <w:rsid w:val="005F0077"/>
    <w:rsid w:val="005F021C"/>
    <w:rsid w:val="005F027A"/>
    <w:rsid w:val="005F02CD"/>
    <w:rsid w:val="005F0326"/>
    <w:rsid w:val="005F033E"/>
    <w:rsid w:val="005F04CD"/>
    <w:rsid w:val="005F05AB"/>
    <w:rsid w:val="005F05C9"/>
    <w:rsid w:val="005F06FF"/>
    <w:rsid w:val="005F0703"/>
    <w:rsid w:val="005F082C"/>
    <w:rsid w:val="005F0C53"/>
    <w:rsid w:val="005F0D75"/>
    <w:rsid w:val="005F0DD8"/>
    <w:rsid w:val="005F0DEE"/>
    <w:rsid w:val="005F0E06"/>
    <w:rsid w:val="005F135B"/>
    <w:rsid w:val="005F14D6"/>
    <w:rsid w:val="005F154D"/>
    <w:rsid w:val="005F162A"/>
    <w:rsid w:val="005F1737"/>
    <w:rsid w:val="005F1A94"/>
    <w:rsid w:val="005F1AE4"/>
    <w:rsid w:val="005F1C6D"/>
    <w:rsid w:val="005F1E3E"/>
    <w:rsid w:val="005F2032"/>
    <w:rsid w:val="005F2112"/>
    <w:rsid w:val="005F236D"/>
    <w:rsid w:val="005F23FF"/>
    <w:rsid w:val="005F244E"/>
    <w:rsid w:val="005F2623"/>
    <w:rsid w:val="005F2CBA"/>
    <w:rsid w:val="005F2D3B"/>
    <w:rsid w:val="005F2F2C"/>
    <w:rsid w:val="005F303A"/>
    <w:rsid w:val="005F3143"/>
    <w:rsid w:val="005F3152"/>
    <w:rsid w:val="005F32E5"/>
    <w:rsid w:val="005F3322"/>
    <w:rsid w:val="005F33CB"/>
    <w:rsid w:val="005F347E"/>
    <w:rsid w:val="005F35A3"/>
    <w:rsid w:val="005F3649"/>
    <w:rsid w:val="005F383F"/>
    <w:rsid w:val="005F3882"/>
    <w:rsid w:val="005F3921"/>
    <w:rsid w:val="005F399C"/>
    <w:rsid w:val="005F3A07"/>
    <w:rsid w:val="005F3AB3"/>
    <w:rsid w:val="005F3BE9"/>
    <w:rsid w:val="005F3C62"/>
    <w:rsid w:val="005F3C8B"/>
    <w:rsid w:val="005F3DB1"/>
    <w:rsid w:val="005F3EBB"/>
    <w:rsid w:val="005F3FDD"/>
    <w:rsid w:val="005F4045"/>
    <w:rsid w:val="005F4058"/>
    <w:rsid w:val="005F4112"/>
    <w:rsid w:val="005F4128"/>
    <w:rsid w:val="005F41EC"/>
    <w:rsid w:val="005F43B7"/>
    <w:rsid w:val="005F43DC"/>
    <w:rsid w:val="005F4423"/>
    <w:rsid w:val="005F455D"/>
    <w:rsid w:val="005F4570"/>
    <w:rsid w:val="005F467C"/>
    <w:rsid w:val="005F46CF"/>
    <w:rsid w:val="005F4752"/>
    <w:rsid w:val="005F475A"/>
    <w:rsid w:val="005F4770"/>
    <w:rsid w:val="005F478B"/>
    <w:rsid w:val="005F4819"/>
    <w:rsid w:val="005F4A89"/>
    <w:rsid w:val="005F4A98"/>
    <w:rsid w:val="005F4B2C"/>
    <w:rsid w:val="005F4B5C"/>
    <w:rsid w:val="005F4CCC"/>
    <w:rsid w:val="005F4E0B"/>
    <w:rsid w:val="005F4E36"/>
    <w:rsid w:val="005F4EF3"/>
    <w:rsid w:val="005F4FD8"/>
    <w:rsid w:val="005F4FF3"/>
    <w:rsid w:val="005F5091"/>
    <w:rsid w:val="005F50D5"/>
    <w:rsid w:val="005F518B"/>
    <w:rsid w:val="005F5221"/>
    <w:rsid w:val="005F5455"/>
    <w:rsid w:val="005F5462"/>
    <w:rsid w:val="005F5498"/>
    <w:rsid w:val="005F57CB"/>
    <w:rsid w:val="005F57DC"/>
    <w:rsid w:val="005F594C"/>
    <w:rsid w:val="005F5A5C"/>
    <w:rsid w:val="005F5AB9"/>
    <w:rsid w:val="005F5B2C"/>
    <w:rsid w:val="005F5CFE"/>
    <w:rsid w:val="005F5E32"/>
    <w:rsid w:val="005F5EA9"/>
    <w:rsid w:val="005F5FDD"/>
    <w:rsid w:val="005F60C8"/>
    <w:rsid w:val="005F6366"/>
    <w:rsid w:val="005F6432"/>
    <w:rsid w:val="005F647D"/>
    <w:rsid w:val="005F64D4"/>
    <w:rsid w:val="005F65DB"/>
    <w:rsid w:val="005F666A"/>
    <w:rsid w:val="005F6695"/>
    <w:rsid w:val="005F671F"/>
    <w:rsid w:val="005F689C"/>
    <w:rsid w:val="005F6941"/>
    <w:rsid w:val="005F6959"/>
    <w:rsid w:val="005F6964"/>
    <w:rsid w:val="005F6A22"/>
    <w:rsid w:val="005F6A26"/>
    <w:rsid w:val="005F6A8F"/>
    <w:rsid w:val="005F6E04"/>
    <w:rsid w:val="005F6E54"/>
    <w:rsid w:val="005F6FB8"/>
    <w:rsid w:val="005F7076"/>
    <w:rsid w:val="005F710C"/>
    <w:rsid w:val="005F721C"/>
    <w:rsid w:val="005F7383"/>
    <w:rsid w:val="005F7428"/>
    <w:rsid w:val="005F752A"/>
    <w:rsid w:val="005F75B9"/>
    <w:rsid w:val="005F7725"/>
    <w:rsid w:val="005F7862"/>
    <w:rsid w:val="005F78B3"/>
    <w:rsid w:val="005F78C0"/>
    <w:rsid w:val="005F7C40"/>
    <w:rsid w:val="005F7F6E"/>
    <w:rsid w:val="005F7FA9"/>
    <w:rsid w:val="00600049"/>
    <w:rsid w:val="006000BF"/>
    <w:rsid w:val="006002C1"/>
    <w:rsid w:val="00600510"/>
    <w:rsid w:val="006005AA"/>
    <w:rsid w:val="0060069A"/>
    <w:rsid w:val="006007CD"/>
    <w:rsid w:val="006008C1"/>
    <w:rsid w:val="00600909"/>
    <w:rsid w:val="006009CB"/>
    <w:rsid w:val="00600AA2"/>
    <w:rsid w:val="00600B73"/>
    <w:rsid w:val="00600B7D"/>
    <w:rsid w:val="00600B7F"/>
    <w:rsid w:val="00600C9C"/>
    <w:rsid w:val="00600CBF"/>
    <w:rsid w:val="00600DAB"/>
    <w:rsid w:val="00600E49"/>
    <w:rsid w:val="00600F62"/>
    <w:rsid w:val="0060112E"/>
    <w:rsid w:val="00601177"/>
    <w:rsid w:val="006011DA"/>
    <w:rsid w:val="00601219"/>
    <w:rsid w:val="00601270"/>
    <w:rsid w:val="006014A8"/>
    <w:rsid w:val="006014DB"/>
    <w:rsid w:val="00601529"/>
    <w:rsid w:val="0060153C"/>
    <w:rsid w:val="0060155C"/>
    <w:rsid w:val="00601626"/>
    <w:rsid w:val="006017D1"/>
    <w:rsid w:val="006017EF"/>
    <w:rsid w:val="00601818"/>
    <w:rsid w:val="006018FC"/>
    <w:rsid w:val="00601919"/>
    <w:rsid w:val="0060198C"/>
    <w:rsid w:val="00601AA5"/>
    <w:rsid w:val="00601B6A"/>
    <w:rsid w:val="00601B96"/>
    <w:rsid w:val="00601BDA"/>
    <w:rsid w:val="00601C7D"/>
    <w:rsid w:val="00601CD4"/>
    <w:rsid w:val="00601CDA"/>
    <w:rsid w:val="00601D42"/>
    <w:rsid w:val="00601DD4"/>
    <w:rsid w:val="00601E14"/>
    <w:rsid w:val="00601EA8"/>
    <w:rsid w:val="00601EF8"/>
    <w:rsid w:val="00601F07"/>
    <w:rsid w:val="00601F2A"/>
    <w:rsid w:val="00601F92"/>
    <w:rsid w:val="00602284"/>
    <w:rsid w:val="006023E0"/>
    <w:rsid w:val="0060244E"/>
    <w:rsid w:val="00602454"/>
    <w:rsid w:val="00602641"/>
    <w:rsid w:val="00602678"/>
    <w:rsid w:val="00602746"/>
    <w:rsid w:val="006028F8"/>
    <w:rsid w:val="00602A16"/>
    <w:rsid w:val="00602B03"/>
    <w:rsid w:val="00602B47"/>
    <w:rsid w:val="00602C81"/>
    <w:rsid w:val="00602CAE"/>
    <w:rsid w:val="00602D25"/>
    <w:rsid w:val="00602DB3"/>
    <w:rsid w:val="00602DF8"/>
    <w:rsid w:val="00602E0E"/>
    <w:rsid w:val="00602F4C"/>
    <w:rsid w:val="00603059"/>
    <w:rsid w:val="006032DF"/>
    <w:rsid w:val="00603516"/>
    <w:rsid w:val="006035BC"/>
    <w:rsid w:val="00603615"/>
    <w:rsid w:val="0060364B"/>
    <w:rsid w:val="00603775"/>
    <w:rsid w:val="00603854"/>
    <w:rsid w:val="00603B11"/>
    <w:rsid w:val="00603BFF"/>
    <w:rsid w:val="00603D78"/>
    <w:rsid w:val="00603DF7"/>
    <w:rsid w:val="00603E04"/>
    <w:rsid w:val="00603E45"/>
    <w:rsid w:val="006041E7"/>
    <w:rsid w:val="00604252"/>
    <w:rsid w:val="00604278"/>
    <w:rsid w:val="00604302"/>
    <w:rsid w:val="0060439B"/>
    <w:rsid w:val="00604449"/>
    <w:rsid w:val="0060446A"/>
    <w:rsid w:val="006044FF"/>
    <w:rsid w:val="0060459A"/>
    <w:rsid w:val="006045A0"/>
    <w:rsid w:val="006046B9"/>
    <w:rsid w:val="00604957"/>
    <w:rsid w:val="00604BA9"/>
    <w:rsid w:val="00604CB1"/>
    <w:rsid w:val="00604CF0"/>
    <w:rsid w:val="00604DA7"/>
    <w:rsid w:val="00604DB1"/>
    <w:rsid w:val="00604DB9"/>
    <w:rsid w:val="00604E83"/>
    <w:rsid w:val="00604EC7"/>
    <w:rsid w:val="00604F19"/>
    <w:rsid w:val="006052E2"/>
    <w:rsid w:val="006053A2"/>
    <w:rsid w:val="0060540E"/>
    <w:rsid w:val="00605578"/>
    <w:rsid w:val="006055D0"/>
    <w:rsid w:val="00605620"/>
    <w:rsid w:val="00605684"/>
    <w:rsid w:val="006056BA"/>
    <w:rsid w:val="006056EA"/>
    <w:rsid w:val="00605750"/>
    <w:rsid w:val="00605783"/>
    <w:rsid w:val="0060592F"/>
    <w:rsid w:val="00605B32"/>
    <w:rsid w:val="00605B34"/>
    <w:rsid w:val="00605BD3"/>
    <w:rsid w:val="00605CE0"/>
    <w:rsid w:val="00605DC8"/>
    <w:rsid w:val="00605DCB"/>
    <w:rsid w:val="00605F5A"/>
    <w:rsid w:val="0060611B"/>
    <w:rsid w:val="00606134"/>
    <w:rsid w:val="0060618C"/>
    <w:rsid w:val="006061C9"/>
    <w:rsid w:val="006062AD"/>
    <w:rsid w:val="006062D4"/>
    <w:rsid w:val="00606312"/>
    <w:rsid w:val="0060636E"/>
    <w:rsid w:val="0060638E"/>
    <w:rsid w:val="0060661A"/>
    <w:rsid w:val="0060675C"/>
    <w:rsid w:val="0060678B"/>
    <w:rsid w:val="006067C6"/>
    <w:rsid w:val="0060680B"/>
    <w:rsid w:val="00606814"/>
    <w:rsid w:val="00606B2E"/>
    <w:rsid w:val="00606BA3"/>
    <w:rsid w:val="00606C3C"/>
    <w:rsid w:val="00606C52"/>
    <w:rsid w:val="00606D76"/>
    <w:rsid w:val="00606F2E"/>
    <w:rsid w:val="0060704E"/>
    <w:rsid w:val="0060712D"/>
    <w:rsid w:val="0060721A"/>
    <w:rsid w:val="006072B8"/>
    <w:rsid w:val="00607303"/>
    <w:rsid w:val="0060739B"/>
    <w:rsid w:val="006073C2"/>
    <w:rsid w:val="00607484"/>
    <w:rsid w:val="006074FD"/>
    <w:rsid w:val="0060776B"/>
    <w:rsid w:val="0060776D"/>
    <w:rsid w:val="006077AC"/>
    <w:rsid w:val="006077F0"/>
    <w:rsid w:val="00607954"/>
    <w:rsid w:val="00607ADF"/>
    <w:rsid w:val="00607E64"/>
    <w:rsid w:val="00607E65"/>
    <w:rsid w:val="00610049"/>
    <w:rsid w:val="006101D7"/>
    <w:rsid w:val="00610230"/>
    <w:rsid w:val="0061033E"/>
    <w:rsid w:val="006103DA"/>
    <w:rsid w:val="00610454"/>
    <w:rsid w:val="00610457"/>
    <w:rsid w:val="00610787"/>
    <w:rsid w:val="006109A0"/>
    <w:rsid w:val="006109C7"/>
    <w:rsid w:val="00610A53"/>
    <w:rsid w:val="00610A74"/>
    <w:rsid w:val="00610A92"/>
    <w:rsid w:val="00610AF9"/>
    <w:rsid w:val="00610B00"/>
    <w:rsid w:val="00610C1B"/>
    <w:rsid w:val="00610DF1"/>
    <w:rsid w:val="00610E71"/>
    <w:rsid w:val="00610EF3"/>
    <w:rsid w:val="006110BD"/>
    <w:rsid w:val="0061124D"/>
    <w:rsid w:val="00611395"/>
    <w:rsid w:val="0061158C"/>
    <w:rsid w:val="0061160D"/>
    <w:rsid w:val="00611650"/>
    <w:rsid w:val="006116B0"/>
    <w:rsid w:val="0061177C"/>
    <w:rsid w:val="0061177E"/>
    <w:rsid w:val="00611B20"/>
    <w:rsid w:val="00611BB3"/>
    <w:rsid w:val="00611EFA"/>
    <w:rsid w:val="00611FDB"/>
    <w:rsid w:val="00612128"/>
    <w:rsid w:val="0061220B"/>
    <w:rsid w:val="0061223E"/>
    <w:rsid w:val="00612387"/>
    <w:rsid w:val="0061238B"/>
    <w:rsid w:val="006123BA"/>
    <w:rsid w:val="00612504"/>
    <w:rsid w:val="00612535"/>
    <w:rsid w:val="006125A1"/>
    <w:rsid w:val="0061261C"/>
    <w:rsid w:val="0061268E"/>
    <w:rsid w:val="0061271E"/>
    <w:rsid w:val="006127DA"/>
    <w:rsid w:val="00612A1D"/>
    <w:rsid w:val="00612A69"/>
    <w:rsid w:val="00612A9C"/>
    <w:rsid w:val="00612B13"/>
    <w:rsid w:val="00612BD3"/>
    <w:rsid w:val="00612C1B"/>
    <w:rsid w:val="00612CC3"/>
    <w:rsid w:val="00612E0A"/>
    <w:rsid w:val="00612E52"/>
    <w:rsid w:val="00612EA5"/>
    <w:rsid w:val="00612F49"/>
    <w:rsid w:val="0061330F"/>
    <w:rsid w:val="00613351"/>
    <w:rsid w:val="0061339A"/>
    <w:rsid w:val="006133CB"/>
    <w:rsid w:val="006135DD"/>
    <w:rsid w:val="00613687"/>
    <w:rsid w:val="00613759"/>
    <w:rsid w:val="006137B1"/>
    <w:rsid w:val="00613938"/>
    <w:rsid w:val="006139B0"/>
    <w:rsid w:val="00613A2A"/>
    <w:rsid w:val="00613C35"/>
    <w:rsid w:val="00613DCA"/>
    <w:rsid w:val="00613E43"/>
    <w:rsid w:val="00613F6B"/>
    <w:rsid w:val="00613FAC"/>
    <w:rsid w:val="006140E2"/>
    <w:rsid w:val="00614112"/>
    <w:rsid w:val="006141BE"/>
    <w:rsid w:val="006142CD"/>
    <w:rsid w:val="006143D0"/>
    <w:rsid w:val="006143DB"/>
    <w:rsid w:val="0061445D"/>
    <w:rsid w:val="0061451A"/>
    <w:rsid w:val="00614798"/>
    <w:rsid w:val="006148BA"/>
    <w:rsid w:val="006149BB"/>
    <w:rsid w:val="00614B3F"/>
    <w:rsid w:val="00614B88"/>
    <w:rsid w:val="00614E65"/>
    <w:rsid w:val="006150B6"/>
    <w:rsid w:val="006151C3"/>
    <w:rsid w:val="00615282"/>
    <w:rsid w:val="006152B6"/>
    <w:rsid w:val="00615412"/>
    <w:rsid w:val="006154FA"/>
    <w:rsid w:val="006155AF"/>
    <w:rsid w:val="00615647"/>
    <w:rsid w:val="00615734"/>
    <w:rsid w:val="006157CA"/>
    <w:rsid w:val="0061580F"/>
    <w:rsid w:val="00615ADD"/>
    <w:rsid w:val="00615C25"/>
    <w:rsid w:val="00615DBC"/>
    <w:rsid w:val="00615DE7"/>
    <w:rsid w:val="00615E65"/>
    <w:rsid w:val="00615FF3"/>
    <w:rsid w:val="006160A9"/>
    <w:rsid w:val="006160B6"/>
    <w:rsid w:val="0061612A"/>
    <w:rsid w:val="00616254"/>
    <w:rsid w:val="006163B5"/>
    <w:rsid w:val="00616452"/>
    <w:rsid w:val="006164D7"/>
    <w:rsid w:val="006168D1"/>
    <w:rsid w:val="00616BB5"/>
    <w:rsid w:val="00616D74"/>
    <w:rsid w:val="00616DE3"/>
    <w:rsid w:val="00616E88"/>
    <w:rsid w:val="00616E98"/>
    <w:rsid w:val="006172EF"/>
    <w:rsid w:val="00617393"/>
    <w:rsid w:val="006173EB"/>
    <w:rsid w:val="006173F0"/>
    <w:rsid w:val="00617605"/>
    <w:rsid w:val="00617A73"/>
    <w:rsid w:val="00617A90"/>
    <w:rsid w:val="00617B72"/>
    <w:rsid w:val="00617FAB"/>
    <w:rsid w:val="0062001B"/>
    <w:rsid w:val="0062003E"/>
    <w:rsid w:val="00620120"/>
    <w:rsid w:val="006201A1"/>
    <w:rsid w:val="0062029D"/>
    <w:rsid w:val="006202AF"/>
    <w:rsid w:val="00620464"/>
    <w:rsid w:val="0062047F"/>
    <w:rsid w:val="006204C4"/>
    <w:rsid w:val="006206C9"/>
    <w:rsid w:val="006206D1"/>
    <w:rsid w:val="00620867"/>
    <w:rsid w:val="00620939"/>
    <w:rsid w:val="00620BE1"/>
    <w:rsid w:val="00620BFC"/>
    <w:rsid w:val="00620E53"/>
    <w:rsid w:val="00620E63"/>
    <w:rsid w:val="00620E6F"/>
    <w:rsid w:val="00620F0D"/>
    <w:rsid w:val="00620F42"/>
    <w:rsid w:val="00621066"/>
    <w:rsid w:val="0062113F"/>
    <w:rsid w:val="00621237"/>
    <w:rsid w:val="00621823"/>
    <w:rsid w:val="00621829"/>
    <w:rsid w:val="00621912"/>
    <w:rsid w:val="00621927"/>
    <w:rsid w:val="00621CE9"/>
    <w:rsid w:val="00621D3A"/>
    <w:rsid w:val="00621D41"/>
    <w:rsid w:val="00621E59"/>
    <w:rsid w:val="00621EB4"/>
    <w:rsid w:val="00621EBB"/>
    <w:rsid w:val="00621F95"/>
    <w:rsid w:val="00621FA7"/>
    <w:rsid w:val="00622195"/>
    <w:rsid w:val="006221A5"/>
    <w:rsid w:val="0062222B"/>
    <w:rsid w:val="00622253"/>
    <w:rsid w:val="00622482"/>
    <w:rsid w:val="006224B7"/>
    <w:rsid w:val="0062275B"/>
    <w:rsid w:val="006227D6"/>
    <w:rsid w:val="00622A15"/>
    <w:rsid w:val="00622BF5"/>
    <w:rsid w:val="00623104"/>
    <w:rsid w:val="0062329E"/>
    <w:rsid w:val="00623356"/>
    <w:rsid w:val="00623409"/>
    <w:rsid w:val="0062352A"/>
    <w:rsid w:val="006237A9"/>
    <w:rsid w:val="006237F0"/>
    <w:rsid w:val="0062387D"/>
    <w:rsid w:val="00623AD2"/>
    <w:rsid w:val="00623B40"/>
    <w:rsid w:val="00623DB3"/>
    <w:rsid w:val="00623F05"/>
    <w:rsid w:val="00623FB7"/>
    <w:rsid w:val="00623FBB"/>
    <w:rsid w:val="0062410D"/>
    <w:rsid w:val="00624180"/>
    <w:rsid w:val="00624197"/>
    <w:rsid w:val="00624272"/>
    <w:rsid w:val="006243D1"/>
    <w:rsid w:val="006245B4"/>
    <w:rsid w:val="0062463F"/>
    <w:rsid w:val="00624649"/>
    <w:rsid w:val="00624886"/>
    <w:rsid w:val="0062490A"/>
    <w:rsid w:val="00624923"/>
    <w:rsid w:val="00624973"/>
    <w:rsid w:val="00624978"/>
    <w:rsid w:val="006249AE"/>
    <w:rsid w:val="00624AED"/>
    <w:rsid w:val="00624CC8"/>
    <w:rsid w:val="00624D5A"/>
    <w:rsid w:val="00624D70"/>
    <w:rsid w:val="00624EEE"/>
    <w:rsid w:val="00624F8D"/>
    <w:rsid w:val="00625009"/>
    <w:rsid w:val="00625060"/>
    <w:rsid w:val="00625118"/>
    <w:rsid w:val="006253F3"/>
    <w:rsid w:val="00625518"/>
    <w:rsid w:val="006259DD"/>
    <w:rsid w:val="00625A04"/>
    <w:rsid w:val="00625AF4"/>
    <w:rsid w:val="00625CEB"/>
    <w:rsid w:val="0062606E"/>
    <w:rsid w:val="0062635D"/>
    <w:rsid w:val="00626407"/>
    <w:rsid w:val="00626494"/>
    <w:rsid w:val="00626538"/>
    <w:rsid w:val="0062660F"/>
    <w:rsid w:val="0062666D"/>
    <w:rsid w:val="0062674F"/>
    <w:rsid w:val="00626919"/>
    <w:rsid w:val="00626953"/>
    <w:rsid w:val="00626C78"/>
    <w:rsid w:val="00626CEE"/>
    <w:rsid w:val="00626DA9"/>
    <w:rsid w:val="00626DC7"/>
    <w:rsid w:val="00627015"/>
    <w:rsid w:val="0062701E"/>
    <w:rsid w:val="006270B2"/>
    <w:rsid w:val="006270FD"/>
    <w:rsid w:val="0062710F"/>
    <w:rsid w:val="0062712A"/>
    <w:rsid w:val="0062722C"/>
    <w:rsid w:val="00627426"/>
    <w:rsid w:val="0062744C"/>
    <w:rsid w:val="0062759C"/>
    <w:rsid w:val="00627627"/>
    <w:rsid w:val="00627917"/>
    <w:rsid w:val="006279A7"/>
    <w:rsid w:val="00627AC6"/>
    <w:rsid w:val="00627B48"/>
    <w:rsid w:val="00627CDB"/>
    <w:rsid w:val="00627D06"/>
    <w:rsid w:val="00627E2A"/>
    <w:rsid w:val="00627E4B"/>
    <w:rsid w:val="0063013A"/>
    <w:rsid w:val="006301E6"/>
    <w:rsid w:val="00630567"/>
    <w:rsid w:val="006309C5"/>
    <w:rsid w:val="006309D0"/>
    <w:rsid w:val="006309ED"/>
    <w:rsid w:val="00630CFC"/>
    <w:rsid w:val="00630DF8"/>
    <w:rsid w:val="00630E34"/>
    <w:rsid w:val="00630FD5"/>
    <w:rsid w:val="00630FEF"/>
    <w:rsid w:val="006310F5"/>
    <w:rsid w:val="006312AF"/>
    <w:rsid w:val="006312CD"/>
    <w:rsid w:val="00631342"/>
    <w:rsid w:val="0063137D"/>
    <w:rsid w:val="006313DC"/>
    <w:rsid w:val="0063167A"/>
    <w:rsid w:val="00631734"/>
    <w:rsid w:val="006317DB"/>
    <w:rsid w:val="00631978"/>
    <w:rsid w:val="006319F6"/>
    <w:rsid w:val="00631B8A"/>
    <w:rsid w:val="00631CF6"/>
    <w:rsid w:val="00631E20"/>
    <w:rsid w:val="00631FFF"/>
    <w:rsid w:val="00632166"/>
    <w:rsid w:val="00632275"/>
    <w:rsid w:val="0063236C"/>
    <w:rsid w:val="00632381"/>
    <w:rsid w:val="00632461"/>
    <w:rsid w:val="0063253F"/>
    <w:rsid w:val="0063262B"/>
    <w:rsid w:val="00632731"/>
    <w:rsid w:val="006327AF"/>
    <w:rsid w:val="00632982"/>
    <w:rsid w:val="00632B71"/>
    <w:rsid w:val="00632BD7"/>
    <w:rsid w:val="00632BE6"/>
    <w:rsid w:val="00632DB6"/>
    <w:rsid w:val="00632E4B"/>
    <w:rsid w:val="00632FD2"/>
    <w:rsid w:val="00633188"/>
    <w:rsid w:val="006331AB"/>
    <w:rsid w:val="006331CD"/>
    <w:rsid w:val="0063326E"/>
    <w:rsid w:val="00633396"/>
    <w:rsid w:val="006333E1"/>
    <w:rsid w:val="00633478"/>
    <w:rsid w:val="006335CF"/>
    <w:rsid w:val="00633870"/>
    <w:rsid w:val="00633960"/>
    <w:rsid w:val="00633A33"/>
    <w:rsid w:val="00633A48"/>
    <w:rsid w:val="00633B52"/>
    <w:rsid w:val="00633BBC"/>
    <w:rsid w:val="00633C87"/>
    <w:rsid w:val="00633D27"/>
    <w:rsid w:val="00633DF6"/>
    <w:rsid w:val="00633EC4"/>
    <w:rsid w:val="00633ED5"/>
    <w:rsid w:val="00633F32"/>
    <w:rsid w:val="00633F35"/>
    <w:rsid w:val="00633FFA"/>
    <w:rsid w:val="00634107"/>
    <w:rsid w:val="00634337"/>
    <w:rsid w:val="0063433A"/>
    <w:rsid w:val="00634518"/>
    <w:rsid w:val="0063453B"/>
    <w:rsid w:val="006347B0"/>
    <w:rsid w:val="006347C5"/>
    <w:rsid w:val="006349BF"/>
    <w:rsid w:val="00634AA7"/>
    <w:rsid w:val="00634D80"/>
    <w:rsid w:val="00635073"/>
    <w:rsid w:val="006350EE"/>
    <w:rsid w:val="00635229"/>
    <w:rsid w:val="006352B5"/>
    <w:rsid w:val="006353AB"/>
    <w:rsid w:val="00635498"/>
    <w:rsid w:val="006354E0"/>
    <w:rsid w:val="00635587"/>
    <w:rsid w:val="00635850"/>
    <w:rsid w:val="006358D7"/>
    <w:rsid w:val="00635A4A"/>
    <w:rsid w:val="00635AEA"/>
    <w:rsid w:val="00635B15"/>
    <w:rsid w:val="00635C7A"/>
    <w:rsid w:val="00635D75"/>
    <w:rsid w:val="00635E00"/>
    <w:rsid w:val="00635F5D"/>
    <w:rsid w:val="006360A6"/>
    <w:rsid w:val="0063619B"/>
    <w:rsid w:val="0063626A"/>
    <w:rsid w:val="00636303"/>
    <w:rsid w:val="00636328"/>
    <w:rsid w:val="006363CA"/>
    <w:rsid w:val="00636535"/>
    <w:rsid w:val="00636577"/>
    <w:rsid w:val="00636709"/>
    <w:rsid w:val="00636766"/>
    <w:rsid w:val="00636800"/>
    <w:rsid w:val="006369BC"/>
    <w:rsid w:val="00636B5F"/>
    <w:rsid w:val="00636D40"/>
    <w:rsid w:val="00636E70"/>
    <w:rsid w:val="00636EF5"/>
    <w:rsid w:val="00636F05"/>
    <w:rsid w:val="00637043"/>
    <w:rsid w:val="006370B4"/>
    <w:rsid w:val="00637167"/>
    <w:rsid w:val="006371A5"/>
    <w:rsid w:val="0063747B"/>
    <w:rsid w:val="006374A1"/>
    <w:rsid w:val="006374D1"/>
    <w:rsid w:val="00637867"/>
    <w:rsid w:val="00637958"/>
    <w:rsid w:val="00637B23"/>
    <w:rsid w:val="00637BCF"/>
    <w:rsid w:val="00637BD3"/>
    <w:rsid w:val="00637BFD"/>
    <w:rsid w:val="00637D2C"/>
    <w:rsid w:val="006400F5"/>
    <w:rsid w:val="0064014C"/>
    <w:rsid w:val="00640251"/>
    <w:rsid w:val="00640322"/>
    <w:rsid w:val="0064032A"/>
    <w:rsid w:val="006403D4"/>
    <w:rsid w:val="00640527"/>
    <w:rsid w:val="00640530"/>
    <w:rsid w:val="006405EE"/>
    <w:rsid w:val="006407B6"/>
    <w:rsid w:val="00640B62"/>
    <w:rsid w:val="00640B75"/>
    <w:rsid w:val="00640C28"/>
    <w:rsid w:val="00640E6F"/>
    <w:rsid w:val="00641017"/>
    <w:rsid w:val="0064108D"/>
    <w:rsid w:val="0064112C"/>
    <w:rsid w:val="0064116C"/>
    <w:rsid w:val="00641184"/>
    <w:rsid w:val="006411B9"/>
    <w:rsid w:val="0064132F"/>
    <w:rsid w:val="00641493"/>
    <w:rsid w:val="006414D2"/>
    <w:rsid w:val="006415C9"/>
    <w:rsid w:val="0064163B"/>
    <w:rsid w:val="006416D2"/>
    <w:rsid w:val="006416D6"/>
    <w:rsid w:val="006417D0"/>
    <w:rsid w:val="00641922"/>
    <w:rsid w:val="00641954"/>
    <w:rsid w:val="00641B2B"/>
    <w:rsid w:val="00641B65"/>
    <w:rsid w:val="00641C17"/>
    <w:rsid w:val="00641D9E"/>
    <w:rsid w:val="00641EA5"/>
    <w:rsid w:val="006420AA"/>
    <w:rsid w:val="00642112"/>
    <w:rsid w:val="00642125"/>
    <w:rsid w:val="00642297"/>
    <w:rsid w:val="006422EB"/>
    <w:rsid w:val="0064236B"/>
    <w:rsid w:val="00642410"/>
    <w:rsid w:val="00642501"/>
    <w:rsid w:val="00642739"/>
    <w:rsid w:val="00642900"/>
    <w:rsid w:val="00642A0F"/>
    <w:rsid w:val="00642A1B"/>
    <w:rsid w:val="00642B55"/>
    <w:rsid w:val="00642BC9"/>
    <w:rsid w:val="00642C97"/>
    <w:rsid w:val="00642CBD"/>
    <w:rsid w:val="00642D0C"/>
    <w:rsid w:val="00642D90"/>
    <w:rsid w:val="00642E1C"/>
    <w:rsid w:val="00642E83"/>
    <w:rsid w:val="00642E8C"/>
    <w:rsid w:val="00642ED4"/>
    <w:rsid w:val="00643096"/>
    <w:rsid w:val="00643114"/>
    <w:rsid w:val="00643183"/>
    <w:rsid w:val="006431C7"/>
    <w:rsid w:val="0064320D"/>
    <w:rsid w:val="00643254"/>
    <w:rsid w:val="00643279"/>
    <w:rsid w:val="006433A2"/>
    <w:rsid w:val="00643683"/>
    <w:rsid w:val="006436FF"/>
    <w:rsid w:val="006437CC"/>
    <w:rsid w:val="0064384C"/>
    <w:rsid w:val="006438EE"/>
    <w:rsid w:val="0064394C"/>
    <w:rsid w:val="00643983"/>
    <w:rsid w:val="00643A3F"/>
    <w:rsid w:val="00643AFC"/>
    <w:rsid w:val="00643C3C"/>
    <w:rsid w:val="00643C4E"/>
    <w:rsid w:val="00643CF7"/>
    <w:rsid w:val="00643D9B"/>
    <w:rsid w:val="00643E6A"/>
    <w:rsid w:val="0064406C"/>
    <w:rsid w:val="006441CF"/>
    <w:rsid w:val="00644235"/>
    <w:rsid w:val="0064431A"/>
    <w:rsid w:val="006443ED"/>
    <w:rsid w:val="006444E3"/>
    <w:rsid w:val="006445A2"/>
    <w:rsid w:val="00644623"/>
    <w:rsid w:val="00644694"/>
    <w:rsid w:val="00644835"/>
    <w:rsid w:val="0064486D"/>
    <w:rsid w:val="006448A1"/>
    <w:rsid w:val="006448EB"/>
    <w:rsid w:val="006449BF"/>
    <w:rsid w:val="00644B19"/>
    <w:rsid w:val="00644B56"/>
    <w:rsid w:val="00644CBA"/>
    <w:rsid w:val="00644D32"/>
    <w:rsid w:val="00644DAF"/>
    <w:rsid w:val="00644DD5"/>
    <w:rsid w:val="00644E47"/>
    <w:rsid w:val="00644E6C"/>
    <w:rsid w:val="00644F0D"/>
    <w:rsid w:val="00644F52"/>
    <w:rsid w:val="00644FCB"/>
    <w:rsid w:val="00645095"/>
    <w:rsid w:val="006451E3"/>
    <w:rsid w:val="00645487"/>
    <w:rsid w:val="006457C1"/>
    <w:rsid w:val="006457C8"/>
    <w:rsid w:val="00645890"/>
    <w:rsid w:val="00645C52"/>
    <w:rsid w:val="00645CF1"/>
    <w:rsid w:val="00645D46"/>
    <w:rsid w:val="00645E2F"/>
    <w:rsid w:val="00645F11"/>
    <w:rsid w:val="00645FF4"/>
    <w:rsid w:val="00646056"/>
    <w:rsid w:val="006461B3"/>
    <w:rsid w:val="006461F5"/>
    <w:rsid w:val="0064640F"/>
    <w:rsid w:val="00646494"/>
    <w:rsid w:val="00646615"/>
    <w:rsid w:val="00646663"/>
    <w:rsid w:val="006466D4"/>
    <w:rsid w:val="00646978"/>
    <w:rsid w:val="00646A1B"/>
    <w:rsid w:val="00646CC8"/>
    <w:rsid w:val="00646FE3"/>
    <w:rsid w:val="00647087"/>
    <w:rsid w:val="006470B3"/>
    <w:rsid w:val="0064714F"/>
    <w:rsid w:val="00647195"/>
    <w:rsid w:val="00647213"/>
    <w:rsid w:val="0064722A"/>
    <w:rsid w:val="00647358"/>
    <w:rsid w:val="00647550"/>
    <w:rsid w:val="006475FB"/>
    <w:rsid w:val="00647691"/>
    <w:rsid w:val="006476B0"/>
    <w:rsid w:val="006476B3"/>
    <w:rsid w:val="006476DB"/>
    <w:rsid w:val="00647753"/>
    <w:rsid w:val="0064776C"/>
    <w:rsid w:val="006477B6"/>
    <w:rsid w:val="006477B8"/>
    <w:rsid w:val="00647873"/>
    <w:rsid w:val="00647886"/>
    <w:rsid w:val="00647A05"/>
    <w:rsid w:val="00647A5D"/>
    <w:rsid w:val="00647B81"/>
    <w:rsid w:val="00647C5D"/>
    <w:rsid w:val="00647CA6"/>
    <w:rsid w:val="00647E52"/>
    <w:rsid w:val="00647E5E"/>
    <w:rsid w:val="00647ED4"/>
    <w:rsid w:val="00647EF1"/>
    <w:rsid w:val="00647F9C"/>
    <w:rsid w:val="006500C8"/>
    <w:rsid w:val="0065020D"/>
    <w:rsid w:val="00650259"/>
    <w:rsid w:val="00650373"/>
    <w:rsid w:val="0065040A"/>
    <w:rsid w:val="00650449"/>
    <w:rsid w:val="0065056D"/>
    <w:rsid w:val="00650573"/>
    <w:rsid w:val="0065058C"/>
    <w:rsid w:val="00650698"/>
    <w:rsid w:val="006507B8"/>
    <w:rsid w:val="00650812"/>
    <w:rsid w:val="00650833"/>
    <w:rsid w:val="0065084B"/>
    <w:rsid w:val="00650863"/>
    <w:rsid w:val="0065088F"/>
    <w:rsid w:val="0065089D"/>
    <w:rsid w:val="00650930"/>
    <w:rsid w:val="00650A5F"/>
    <w:rsid w:val="00650A98"/>
    <w:rsid w:val="00650AD4"/>
    <w:rsid w:val="00650B96"/>
    <w:rsid w:val="00650B9F"/>
    <w:rsid w:val="00650C06"/>
    <w:rsid w:val="00650D85"/>
    <w:rsid w:val="00650DFF"/>
    <w:rsid w:val="00650E01"/>
    <w:rsid w:val="00650E68"/>
    <w:rsid w:val="00650E6E"/>
    <w:rsid w:val="00650F78"/>
    <w:rsid w:val="00650FDD"/>
    <w:rsid w:val="006510D5"/>
    <w:rsid w:val="0065110A"/>
    <w:rsid w:val="006511A9"/>
    <w:rsid w:val="00651210"/>
    <w:rsid w:val="00651343"/>
    <w:rsid w:val="006514BB"/>
    <w:rsid w:val="006514CA"/>
    <w:rsid w:val="0065153C"/>
    <w:rsid w:val="00651594"/>
    <w:rsid w:val="006516F0"/>
    <w:rsid w:val="0065188E"/>
    <w:rsid w:val="00651AE9"/>
    <w:rsid w:val="00651B30"/>
    <w:rsid w:val="00651BC8"/>
    <w:rsid w:val="00651BD1"/>
    <w:rsid w:val="00651C0C"/>
    <w:rsid w:val="00651C63"/>
    <w:rsid w:val="00651FA5"/>
    <w:rsid w:val="00651FBB"/>
    <w:rsid w:val="006521A6"/>
    <w:rsid w:val="00652291"/>
    <w:rsid w:val="0065233D"/>
    <w:rsid w:val="00652363"/>
    <w:rsid w:val="00652474"/>
    <w:rsid w:val="0065249B"/>
    <w:rsid w:val="00652514"/>
    <w:rsid w:val="006525BF"/>
    <w:rsid w:val="006525E9"/>
    <w:rsid w:val="00652607"/>
    <w:rsid w:val="00652798"/>
    <w:rsid w:val="006528C3"/>
    <w:rsid w:val="0065290F"/>
    <w:rsid w:val="00652913"/>
    <w:rsid w:val="00652992"/>
    <w:rsid w:val="00652D5C"/>
    <w:rsid w:val="00652DAE"/>
    <w:rsid w:val="00652ECA"/>
    <w:rsid w:val="006530CA"/>
    <w:rsid w:val="006531D4"/>
    <w:rsid w:val="00653407"/>
    <w:rsid w:val="00653412"/>
    <w:rsid w:val="006534B7"/>
    <w:rsid w:val="0065353F"/>
    <w:rsid w:val="006535E4"/>
    <w:rsid w:val="006536CB"/>
    <w:rsid w:val="006536E9"/>
    <w:rsid w:val="00653807"/>
    <w:rsid w:val="00653A8F"/>
    <w:rsid w:val="00653CB9"/>
    <w:rsid w:val="00653D37"/>
    <w:rsid w:val="00653D52"/>
    <w:rsid w:val="00653E4B"/>
    <w:rsid w:val="00653EA3"/>
    <w:rsid w:val="00653F16"/>
    <w:rsid w:val="006541EA"/>
    <w:rsid w:val="00654204"/>
    <w:rsid w:val="0065420C"/>
    <w:rsid w:val="00654563"/>
    <w:rsid w:val="00654619"/>
    <w:rsid w:val="0065469D"/>
    <w:rsid w:val="00654751"/>
    <w:rsid w:val="00654B16"/>
    <w:rsid w:val="00654B78"/>
    <w:rsid w:val="00654C48"/>
    <w:rsid w:val="00654C72"/>
    <w:rsid w:val="00654DA5"/>
    <w:rsid w:val="00654DCE"/>
    <w:rsid w:val="00654EEC"/>
    <w:rsid w:val="00654EF2"/>
    <w:rsid w:val="00655153"/>
    <w:rsid w:val="00655194"/>
    <w:rsid w:val="0065547F"/>
    <w:rsid w:val="0065550E"/>
    <w:rsid w:val="00655552"/>
    <w:rsid w:val="006557B5"/>
    <w:rsid w:val="00655833"/>
    <w:rsid w:val="00655857"/>
    <w:rsid w:val="006558BE"/>
    <w:rsid w:val="006558EA"/>
    <w:rsid w:val="00655904"/>
    <w:rsid w:val="0065594C"/>
    <w:rsid w:val="00655A9F"/>
    <w:rsid w:val="00655BBD"/>
    <w:rsid w:val="00655C64"/>
    <w:rsid w:val="00655C87"/>
    <w:rsid w:val="00655CCF"/>
    <w:rsid w:val="00655D85"/>
    <w:rsid w:val="00655EF0"/>
    <w:rsid w:val="00655FEF"/>
    <w:rsid w:val="00656168"/>
    <w:rsid w:val="006562F2"/>
    <w:rsid w:val="00656352"/>
    <w:rsid w:val="00656393"/>
    <w:rsid w:val="00656536"/>
    <w:rsid w:val="00656634"/>
    <w:rsid w:val="0065663C"/>
    <w:rsid w:val="00656654"/>
    <w:rsid w:val="006566D9"/>
    <w:rsid w:val="00656962"/>
    <w:rsid w:val="0065697D"/>
    <w:rsid w:val="00656994"/>
    <w:rsid w:val="00656AA7"/>
    <w:rsid w:val="00656B16"/>
    <w:rsid w:val="00656C50"/>
    <w:rsid w:val="00656CA8"/>
    <w:rsid w:val="00656DF7"/>
    <w:rsid w:val="00656EDC"/>
    <w:rsid w:val="00656EF9"/>
    <w:rsid w:val="00656F5B"/>
    <w:rsid w:val="006570FC"/>
    <w:rsid w:val="006571E9"/>
    <w:rsid w:val="00657203"/>
    <w:rsid w:val="0065735F"/>
    <w:rsid w:val="006574AD"/>
    <w:rsid w:val="0065790D"/>
    <w:rsid w:val="006579EB"/>
    <w:rsid w:val="006579F1"/>
    <w:rsid w:val="00657AA6"/>
    <w:rsid w:val="00657C57"/>
    <w:rsid w:val="00660029"/>
    <w:rsid w:val="0066006E"/>
    <w:rsid w:val="00660072"/>
    <w:rsid w:val="0066009A"/>
    <w:rsid w:val="006601EB"/>
    <w:rsid w:val="00660245"/>
    <w:rsid w:val="006602E6"/>
    <w:rsid w:val="006603D7"/>
    <w:rsid w:val="0066047C"/>
    <w:rsid w:val="00660482"/>
    <w:rsid w:val="006605F2"/>
    <w:rsid w:val="00660710"/>
    <w:rsid w:val="006607DA"/>
    <w:rsid w:val="0066080B"/>
    <w:rsid w:val="0066092D"/>
    <w:rsid w:val="006609EC"/>
    <w:rsid w:val="00660A70"/>
    <w:rsid w:val="00660A96"/>
    <w:rsid w:val="00660C7E"/>
    <w:rsid w:val="00660F84"/>
    <w:rsid w:val="00660F92"/>
    <w:rsid w:val="006611B8"/>
    <w:rsid w:val="006615D9"/>
    <w:rsid w:val="0066168C"/>
    <w:rsid w:val="006618DC"/>
    <w:rsid w:val="0066190D"/>
    <w:rsid w:val="0066190F"/>
    <w:rsid w:val="0066194C"/>
    <w:rsid w:val="00661954"/>
    <w:rsid w:val="00661981"/>
    <w:rsid w:val="00661B3D"/>
    <w:rsid w:val="00661B56"/>
    <w:rsid w:val="00661C87"/>
    <w:rsid w:val="00661D75"/>
    <w:rsid w:val="006621DB"/>
    <w:rsid w:val="00662225"/>
    <w:rsid w:val="006622A2"/>
    <w:rsid w:val="00662340"/>
    <w:rsid w:val="006623F8"/>
    <w:rsid w:val="006624CE"/>
    <w:rsid w:val="00662587"/>
    <w:rsid w:val="006628E9"/>
    <w:rsid w:val="006628EB"/>
    <w:rsid w:val="006628F0"/>
    <w:rsid w:val="00662AA9"/>
    <w:rsid w:val="00662B63"/>
    <w:rsid w:val="00662BDE"/>
    <w:rsid w:val="00662BF0"/>
    <w:rsid w:val="00662C48"/>
    <w:rsid w:val="00662E26"/>
    <w:rsid w:val="00662E3A"/>
    <w:rsid w:val="00662E98"/>
    <w:rsid w:val="0066318F"/>
    <w:rsid w:val="0066322D"/>
    <w:rsid w:val="00663287"/>
    <w:rsid w:val="006633D5"/>
    <w:rsid w:val="0066350E"/>
    <w:rsid w:val="0066357E"/>
    <w:rsid w:val="006637CE"/>
    <w:rsid w:val="00663945"/>
    <w:rsid w:val="00663A25"/>
    <w:rsid w:val="00663A99"/>
    <w:rsid w:val="00663B65"/>
    <w:rsid w:val="00663B6F"/>
    <w:rsid w:val="00663BA3"/>
    <w:rsid w:val="00663C51"/>
    <w:rsid w:val="00663D7B"/>
    <w:rsid w:val="00663DF3"/>
    <w:rsid w:val="00663E4B"/>
    <w:rsid w:val="00664020"/>
    <w:rsid w:val="006640DD"/>
    <w:rsid w:val="0066436D"/>
    <w:rsid w:val="0066443F"/>
    <w:rsid w:val="006644CA"/>
    <w:rsid w:val="0066451C"/>
    <w:rsid w:val="006645D8"/>
    <w:rsid w:val="0066481D"/>
    <w:rsid w:val="00664838"/>
    <w:rsid w:val="006648B6"/>
    <w:rsid w:val="00664CA5"/>
    <w:rsid w:val="00664DDA"/>
    <w:rsid w:val="00664E0A"/>
    <w:rsid w:val="00665066"/>
    <w:rsid w:val="0066517B"/>
    <w:rsid w:val="0066525E"/>
    <w:rsid w:val="00665343"/>
    <w:rsid w:val="006653D6"/>
    <w:rsid w:val="00665405"/>
    <w:rsid w:val="0066548D"/>
    <w:rsid w:val="00665767"/>
    <w:rsid w:val="0066580B"/>
    <w:rsid w:val="00665816"/>
    <w:rsid w:val="00665834"/>
    <w:rsid w:val="00665893"/>
    <w:rsid w:val="00665930"/>
    <w:rsid w:val="006659A1"/>
    <w:rsid w:val="00665A30"/>
    <w:rsid w:val="00665A69"/>
    <w:rsid w:val="00665B6A"/>
    <w:rsid w:val="00665B91"/>
    <w:rsid w:val="00665D32"/>
    <w:rsid w:val="00665EE3"/>
    <w:rsid w:val="00665EE9"/>
    <w:rsid w:val="00666451"/>
    <w:rsid w:val="0066653B"/>
    <w:rsid w:val="006665F6"/>
    <w:rsid w:val="006666F4"/>
    <w:rsid w:val="00666801"/>
    <w:rsid w:val="006668E4"/>
    <w:rsid w:val="0066692D"/>
    <w:rsid w:val="00666987"/>
    <w:rsid w:val="00666990"/>
    <w:rsid w:val="006669D1"/>
    <w:rsid w:val="00666A7A"/>
    <w:rsid w:val="00666B1D"/>
    <w:rsid w:val="00666DAD"/>
    <w:rsid w:val="00666E9F"/>
    <w:rsid w:val="00666EB5"/>
    <w:rsid w:val="00666FEA"/>
    <w:rsid w:val="00667139"/>
    <w:rsid w:val="0066717E"/>
    <w:rsid w:val="006671EF"/>
    <w:rsid w:val="00667341"/>
    <w:rsid w:val="00667356"/>
    <w:rsid w:val="006673AF"/>
    <w:rsid w:val="006676BD"/>
    <w:rsid w:val="0066777F"/>
    <w:rsid w:val="006677B1"/>
    <w:rsid w:val="0066783E"/>
    <w:rsid w:val="00667A5D"/>
    <w:rsid w:val="00667BB1"/>
    <w:rsid w:val="00667C24"/>
    <w:rsid w:val="00667C29"/>
    <w:rsid w:val="00667DA7"/>
    <w:rsid w:val="00667F5E"/>
    <w:rsid w:val="00667F92"/>
    <w:rsid w:val="00667FA3"/>
    <w:rsid w:val="00667FC6"/>
    <w:rsid w:val="0067009A"/>
    <w:rsid w:val="006700A1"/>
    <w:rsid w:val="006701B3"/>
    <w:rsid w:val="006701DA"/>
    <w:rsid w:val="006704CD"/>
    <w:rsid w:val="00670773"/>
    <w:rsid w:val="006707E6"/>
    <w:rsid w:val="0067081F"/>
    <w:rsid w:val="0067094E"/>
    <w:rsid w:val="00670967"/>
    <w:rsid w:val="00670A60"/>
    <w:rsid w:val="00670A67"/>
    <w:rsid w:val="00670AD3"/>
    <w:rsid w:val="00670B79"/>
    <w:rsid w:val="00670C46"/>
    <w:rsid w:val="00670C65"/>
    <w:rsid w:val="00670C79"/>
    <w:rsid w:val="00670D7A"/>
    <w:rsid w:val="00670F75"/>
    <w:rsid w:val="00670FD7"/>
    <w:rsid w:val="0067111B"/>
    <w:rsid w:val="0067117E"/>
    <w:rsid w:val="0067121D"/>
    <w:rsid w:val="00671267"/>
    <w:rsid w:val="0067131C"/>
    <w:rsid w:val="0067142F"/>
    <w:rsid w:val="00671633"/>
    <w:rsid w:val="0067169F"/>
    <w:rsid w:val="006716EF"/>
    <w:rsid w:val="0067170B"/>
    <w:rsid w:val="006718C4"/>
    <w:rsid w:val="006718EA"/>
    <w:rsid w:val="00671B5C"/>
    <w:rsid w:val="00671BCE"/>
    <w:rsid w:val="00671D8F"/>
    <w:rsid w:val="00671EC6"/>
    <w:rsid w:val="00671ED9"/>
    <w:rsid w:val="00671EED"/>
    <w:rsid w:val="00671F49"/>
    <w:rsid w:val="00671FC9"/>
    <w:rsid w:val="0067202C"/>
    <w:rsid w:val="00672093"/>
    <w:rsid w:val="006720A9"/>
    <w:rsid w:val="006723D5"/>
    <w:rsid w:val="006726B8"/>
    <w:rsid w:val="006726BD"/>
    <w:rsid w:val="0067272A"/>
    <w:rsid w:val="00672878"/>
    <w:rsid w:val="006728AC"/>
    <w:rsid w:val="00672962"/>
    <w:rsid w:val="0067299D"/>
    <w:rsid w:val="006729DE"/>
    <w:rsid w:val="00672A55"/>
    <w:rsid w:val="00672A68"/>
    <w:rsid w:val="00672AC0"/>
    <w:rsid w:val="00672BCE"/>
    <w:rsid w:val="00672BD2"/>
    <w:rsid w:val="00672C8F"/>
    <w:rsid w:val="00672CBA"/>
    <w:rsid w:val="00672CBB"/>
    <w:rsid w:val="00672DB4"/>
    <w:rsid w:val="00672E2D"/>
    <w:rsid w:val="00672E77"/>
    <w:rsid w:val="00672E7C"/>
    <w:rsid w:val="00672E96"/>
    <w:rsid w:val="00672F1D"/>
    <w:rsid w:val="00672F65"/>
    <w:rsid w:val="006732C9"/>
    <w:rsid w:val="006733AB"/>
    <w:rsid w:val="0067345C"/>
    <w:rsid w:val="006734C7"/>
    <w:rsid w:val="00673573"/>
    <w:rsid w:val="0067363E"/>
    <w:rsid w:val="006737EB"/>
    <w:rsid w:val="00673A32"/>
    <w:rsid w:val="00673A78"/>
    <w:rsid w:val="00673E14"/>
    <w:rsid w:val="00673F35"/>
    <w:rsid w:val="00673FA4"/>
    <w:rsid w:val="0067447A"/>
    <w:rsid w:val="006744BB"/>
    <w:rsid w:val="00674507"/>
    <w:rsid w:val="006745E5"/>
    <w:rsid w:val="006745F3"/>
    <w:rsid w:val="006747AA"/>
    <w:rsid w:val="00674844"/>
    <w:rsid w:val="006748AE"/>
    <w:rsid w:val="00674937"/>
    <w:rsid w:val="00674983"/>
    <w:rsid w:val="00674A69"/>
    <w:rsid w:val="00674AD1"/>
    <w:rsid w:val="00674C71"/>
    <w:rsid w:val="00674CDF"/>
    <w:rsid w:val="00674DA3"/>
    <w:rsid w:val="00674F43"/>
    <w:rsid w:val="0067508F"/>
    <w:rsid w:val="006750D2"/>
    <w:rsid w:val="006750DA"/>
    <w:rsid w:val="00675328"/>
    <w:rsid w:val="006754D8"/>
    <w:rsid w:val="00675A95"/>
    <w:rsid w:val="00675B62"/>
    <w:rsid w:val="00675B8D"/>
    <w:rsid w:val="00675BD6"/>
    <w:rsid w:val="00675C33"/>
    <w:rsid w:val="00675CAF"/>
    <w:rsid w:val="00675D60"/>
    <w:rsid w:val="00675E86"/>
    <w:rsid w:val="00675EB1"/>
    <w:rsid w:val="00675F30"/>
    <w:rsid w:val="00675F5A"/>
    <w:rsid w:val="00676052"/>
    <w:rsid w:val="0067618A"/>
    <w:rsid w:val="00676375"/>
    <w:rsid w:val="0067637B"/>
    <w:rsid w:val="006763B5"/>
    <w:rsid w:val="006763E1"/>
    <w:rsid w:val="00676451"/>
    <w:rsid w:val="006764F9"/>
    <w:rsid w:val="00676554"/>
    <w:rsid w:val="006765BB"/>
    <w:rsid w:val="00676784"/>
    <w:rsid w:val="006767B0"/>
    <w:rsid w:val="006767C2"/>
    <w:rsid w:val="006768F2"/>
    <w:rsid w:val="006769A7"/>
    <w:rsid w:val="00676AB4"/>
    <w:rsid w:val="00676C01"/>
    <w:rsid w:val="00676CB8"/>
    <w:rsid w:val="00676CC7"/>
    <w:rsid w:val="00676D13"/>
    <w:rsid w:val="00676EC3"/>
    <w:rsid w:val="0067711F"/>
    <w:rsid w:val="006771D0"/>
    <w:rsid w:val="006773DB"/>
    <w:rsid w:val="006775A3"/>
    <w:rsid w:val="006775B6"/>
    <w:rsid w:val="0067768A"/>
    <w:rsid w:val="006776F7"/>
    <w:rsid w:val="00677872"/>
    <w:rsid w:val="00677A53"/>
    <w:rsid w:val="00677A71"/>
    <w:rsid w:val="00677AA3"/>
    <w:rsid w:val="00677C88"/>
    <w:rsid w:val="00677CA3"/>
    <w:rsid w:val="00677D5E"/>
    <w:rsid w:val="00677DED"/>
    <w:rsid w:val="00677E29"/>
    <w:rsid w:val="00677E70"/>
    <w:rsid w:val="00680002"/>
    <w:rsid w:val="0068029E"/>
    <w:rsid w:val="0068044C"/>
    <w:rsid w:val="00680622"/>
    <w:rsid w:val="00680764"/>
    <w:rsid w:val="00680875"/>
    <w:rsid w:val="0068087A"/>
    <w:rsid w:val="0068097E"/>
    <w:rsid w:val="00680A73"/>
    <w:rsid w:val="00680A94"/>
    <w:rsid w:val="00680AE6"/>
    <w:rsid w:val="00680B94"/>
    <w:rsid w:val="00680D2D"/>
    <w:rsid w:val="00680E27"/>
    <w:rsid w:val="00680EEC"/>
    <w:rsid w:val="00681103"/>
    <w:rsid w:val="006811D1"/>
    <w:rsid w:val="006811E9"/>
    <w:rsid w:val="00681231"/>
    <w:rsid w:val="006812DA"/>
    <w:rsid w:val="00681419"/>
    <w:rsid w:val="00681467"/>
    <w:rsid w:val="006815A3"/>
    <w:rsid w:val="0068161F"/>
    <w:rsid w:val="006816D5"/>
    <w:rsid w:val="006816F7"/>
    <w:rsid w:val="00681741"/>
    <w:rsid w:val="00681840"/>
    <w:rsid w:val="006818F9"/>
    <w:rsid w:val="006819CA"/>
    <w:rsid w:val="00681A9E"/>
    <w:rsid w:val="00681C00"/>
    <w:rsid w:val="00681C57"/>
    <w:rsid w:val="00681C88"/>
    <w:rsid w:val="00681D0C"/>
    <w:rsid w:val="00681E03"/>
    <w:rsid w:val="00681EB6"/>
    <w:rsid w:val="00682058"/>
    <w:rsid w:val="006821F2"/>
    <w:rsid w:val="0068277E"/>
    <w:rsid w:val="00682864"/>
    <w:rsid w:val="006828BC"/>
    <w:rsid w:val="006829C6"/>
    <w:rsid w:val="00682AC7"/>
    <w:rsid w:val="00682B0E"/>
    <w:rsid w:val="00682B7A"/>
    <w:rsid w:val="00682CFF"/>
    <w:rsid w:val="00682D1F"/>
    <w:rsid w:val="00682D7C"/>
    <w:rsid w:val="00682E16"/>
    <w:rsid w:val="00682EFD"/>
    <w:rsid w:val="00683159"/>
    <w:rsid w:val="00683218"/>
    <w:rsid w:val="00683420"/>
    <w:rsid w:val="0068346A"/>
    <w:rsid w:val="006835D2"/>
    <w:rsid w:val="006835DA"/>
    <w:rsid w:val="0068365E"/>
    <w:rsid w:val="00683678"/>
    <w:rsid w:val="0068385C"/>
    <w:rsid w:val="00683B45"/>
    <w:rsid w:val="00683D8D"/>
    <w:rsid w:val="00683F7C"/>
    <w:rsid w:val="00684019"/>
    <w:rsid w:val="006840AD"/>
    <w:rsid w:val="006841DD"/>
    <w:rsid w:val="006841E6"/>
    <w:rsid w:val="00684214"/>
    <w:rsid w:val="00684258"/>
    <w:rsid w:val="0068434C"/>
    <w:rsid w:val="0068441A"/>
    <w:rsid w:val="00684564"/>
    <w:rsid w:val="006845E4"/>
    <w:rsid w:val="0068465F"/>
    <w:rsid w:val="00684697"/>
    <w:rsid w:val="00684854"/>
    <w:rsid w:val="00684A5C"/>
    <w:rsid w:val="00684AE9"/>
    <w:rsid w:val="00684BDC"/>
    <w:rsid w:val="00684D8B"/>
    <w:rsid w:val="00684DED"/>
    <w:rsid w:val="00684E62"/>
    <w:rsid w:val="00684EDC"/>
    <w:rsid w:val="00684EF1"/>
    <w:rsid w:val="00684FF9"/>
    <w:rsid w:val="00685088"/>
    <w:rsid w:val="00685182"/>
    <w:rsid w:val="0068531E"/>
    <w:rsid w:val="00685464"/>
    <w:rsid w:val="00685543"/>
    <w:rsid w:val="00685599"/>
    <w:rsid w:val="0068563B"/>
    <w:rsid w:val="006856B0"/>
    <w:rsid w:val="00685791"/>
    <w:rsid w:val="0068581A"/>
    <w:rsid w:val="0068591D"/>
    <w:rsid w:val="00685ADC"/>
    <w:rsid w:val="00685B0E"/>
    <w:rsid w:val="00685B55"/>
    <w:rsid w:val="00685DC6"/>
    <w:rsid w:val="00686019"/>
    <w:rsid w:val="0068609C"/>
    <w:rsid w:val="006860C6"/>
    <w:rsid w:val="006860E6"/>
    <w:rsid w:val="006861E1"/>
    <w:rsid w:val="006861F7"/>
    <w:rsid w:val="0068630B"/>
    <w:rsid w:val="00686404"/>
    <w:rsid w:val="00686575"/>
    <w:rsid w:val="0068660D"/>
    <w:rsid w:val="006866EB"/>
    <w:rsid w:val="00686767"/>
    <w:rsid w:val="006867CF"/>
    <w:rsid w:val="006867F8"/>
    <w:rsid w:val="00686A3D"/>
    <w:rsid w:val="00686A74"/>
    <w:rsid w:val="00686B08"/>
    <w:rsid w:val="00686CEC"/>
    <w:rsid w:val="00686EE7"/>
    <w:rsid w:val="00686EF7"/>
    <w:rsid w:val="00686F3B"/>
    <w:rsid w:val="00686FE9"/>
    <w:rsid w:val="006870EF"/>
    <w:rsid w:val="00687116"/>
    <w:rsid w:val="0068715E"/>
    <w:rsid w:val="0068724A"/>
    <w:rsid w:val="00687378"/>
    <w:rsid w:val="00687669"/>
    <w:rsid w:val="0068767A"/>
    <w:rsid w:val="006876AC"/>
    <w:rsid w:val="00687783"/>
    <w:rsid w:val="006878BC"/>
    <w:rsid w:val="0068794B"/>
    <w:rsid w:val="006879AB"/>
    <w:rsid w:val="00687A37"/>
    <w:rsid w:val="00687EF7"/>
    <w:rsid w:val="0069004B"/>
    <w:rsid w:val="00690171"/>
    <w:rsid w:val="00690301"/>
    <w:rsid w:val="006903A1"/>
    <w:rsid w:val="006903E0"/>
    <w:rsid w:val="0069040D"/>
    <w:rsid w:val="006904D1"/>
    <w:rsid w:val="006904DB"/>
    <w:rsid w:val="00690545"/>
    <w:rsid w:val="006905C3"/>
    <w:rsid w:val="006906C9"/>
    <w:rsid w:val="00690757"/>
    <w:rsid w:val="00690780"/>
    <w:rsid w:val="00690926"/>
    <w:rsid w:val="00690981"/>
    <w:rsid w:val="00690997"/>
    <w:rsid w:val="006909D6"/>
    <w:rsid w:val="00690A6E"/>
    <w:rsid w:val="00690ACA"/>
    <w:rsid w:val="00690AD1"/>
    <w:rsid w:val="00690C1E"/>
    <w:rsid w:val="00690CC7"/>
    <w:rsid w:val="00690D22"/>
    <w:rsid w:val="00690EF6"/>
    <w:rsid w:val="00690F5B"/>
    <w:rsid w:val="00690F6F"/>
    <w:rsid w:val="006910E1"/>
    <w:rsid w:val="006910EA"/>
    <w:rsid w:val="00691191"/>
    <w:rsid w:val="0069123C"/>
    <w:rsid w:val="00691242"/>
    <w:rsid w:val="006912D2"/>
    <w:rsid w:val="006914BF"/>
    <w:rsid w:val="006919C0"/>
    <w:rsid w:val="00691B53"/>
    <w:rsid w:val="00691B69"/>
    <w:rsid w:val="00691BB9"/>
    <w:rsid w:val="0069207D"/>
    <w:rsid w:val="006920F3"/>
    <w:rsid w:val="006921B0"/>
    <w:rsid w:val="006922FF"/>
    <w:rsid w:val="006924E8"/>
    <w:rsid w:val="00692613"/>
    <w:rsid w:val="00692691"/>
    <w:rsid w:val="00692873"/>
    <w:rsid w:val="0069299D"/>
    <w:rsid w:val="00692A10"/>
    <w:rsid w:val="00692A60"/>
    <w:rsid w:val="00692A81"/>
    <w:rsid w:val="00692A8C"/>
    <w:rsid w:val="00692B2B"/>
    <w:rsid w:val="00692C37"/>
    <w:rsid w:val="00692C99"/>
    <w:rsid w:val="00692D1A"/>
    <w:rsid w:val="00692E8F"/>
    <w:rsid w:val="00692FDF"/>
    <w:rsid w:val="0069313F"/>
    <w:rsid w:val="006931C6"/>
    <w:rsid w:val="0069336B"/>
    <w:rsid w:val="006935D2"/>
    <w:rsid w:val="006936C8"/>
    <w:rsid w:val="006936FA"/>
    <w:rsid w:val="00693713"/>
    <w:rsid w:val="006938FF"/>
    <w:rsid w:val="00693950"/>
    <w:rsid w:val="006939DE"/>
    <w:rsid w:val="006939F8"/>
    <w:rsid w:val="00693AFD"/>
    <w:rsid w:val="00693B13"/>
    <w:rsid w:val="00693D65"/>
    <w:rsid w:val="00693D75"/>
    <w:rsid w:val="00693E56"/>
    <w:rsid w:val="00693EA2"/>
    <w:rsid w:val="006942BC"/>
    <w:rsid w:val="006942EE"/>
    <w:rsid w:val="0069432B"/>
    <w:rsid w:val="0069437E"/>
    <w:rsid w:val="00694425"/>
    <w:rsid w:val="00694537"/>
    <w:rsid w:val="00694691"/>
    <w:rsid w:val="0069489B"/>
    <w:rsid w:val="00694989"/>
    <w:rsid w:val="006949B4"/>
    <w:rsid w:val="00694A26"/>
    <w:rsid w:val="00694AD9"/>
    <w:rsid w:val="00694DFB"/>
    <w:rsid w:val="00694EC3"/>
    <w:rsid w:val="00694F0A"/>
    <w:rsid w:val="006950FD"/>
    <w:rsid w:val="0069512A"/>
    <w:rsid w:val="00695173"/>
    <w:rsid w:val="006953AA"/>
    <w:rsid w:val="00695469"/>
    <w:rsid w:val="0069585D"/>
    <w:rsid w:val="00695B6A"/>
    <w:rsid w:val="00695C49"/>
    <w:rsid w:val="00695E3D"/>
    <w:rsid w:val="00695ED2"/>
    <w:rsid w:val="00696072"/>
    <w:rsid w:val="00696096"/>
    <w:rsid w:val="00696163"/>
    <w:rsid w:val="006961BD"/>
    <w:rsid w:val="006961E5"/>
    <w:rsid w:val="00696299"/>
    <w:rsid w:val="00696410"/>
    <w:rsid w:val="006964D1"/>
    <w:rsid w:val="006964E7"/>
    <w:rsid w:val="00696597"/>
    <w:rsid w:val="0069672B"/>
    <w:rsid w:val="00696750"/>
    <w:rsid w:val="00696879"/>
    <w:rsid w:val="00696AD9"/>
    <w:rsid w:val="00696BBF"/>
    <w:rsid w:val="00696CB8"/>
    <w:rsid w:val="00697006"/>
    <w:rsid w:val="0069713B"/>
    <w:rsid w:val="00697157"/>
    <w:rsid w:val="006971B8"/>
    <w:rsid w:val="006972C8"/>
    <w:rsid w:val="00697300"/>
    <w:rsid w:val="00697493"/>
    <w:rsid w:val="00697505"/>
    <w:rsid w:val="0069760A"/>
    <w:rsid w:val="00697653"/>
    <w:rsid w:val="006976BE"/>
    <w:rsid w:val="0069774B"/>
    <w:rsid w:val="0069783D"/>
    <w:rsid w:val="00697843"/>
    <w:rsid w:val="0069795A"/>
    <w:rsid w:val="00697AB9"/>
    <w:rsid w:val="00697AD0"/>
    <w:rsid w:val="00697AE9"/>
    <w:rsid w:val="00697DDB"/>
    <w:rsid w:val="00697E85"/>
    <w:rsid w:val="00697F4F"/>
    <w:rsid w:val="00697F70"/>
    <w:rsid w:val="006A000A"/>
    <w:rsid w:val="006A0107"/>
    <w:rsid w:val="006A031D"/>
    <w:rsid w:val="006A0443"/>
    <w:rsid w:val="006A0449"/>
    <w:rsid w:val="006A05D0"/>
    <w:rsid w:val="006A079B"/>
    <w:rsid w:val="006A0911"/>
    <w:rsid w:val="006A0928"/>
    <w:rsid w:val="006A09A5"/>
    <w:rsid w:val="006A0A5A"/>
    <w:rsid w:val="006A0B5E"/>
    <w:rsid w:val="006A0D92"/>
    <w:rsid w:val="006A0EF9"/>
    <w:rsid w:val="006A0FBE"/>
    <w:rsid w:val="006A1082"/>
    <w:rsid w:val="006A1162"/>
    <w:rsid w:val="006A12C9"/>
    <w:rsid w:val="006A158B"/>
    <w:rsid w:val="006A15C2"/>
    <w:rsid w:val="006A160A"/>
    <w:rsid w:val="006A1649"/>
    <w:rsid w:val="006A16E0"/>
    <w:rsid w:val="006A175F"/>
    <w:rsid w:val="006A1794"/>
    <w:rsid w:val="006A1830"/>
    <w:rsid w:val="006A18BF"/>
    <w:rsid w:val="006A18CB"/>
    <w:rsid w:val="006A1953"/>
    <w:rsid w:val="006A1CEB"/>
    <w:rsid w:val="006A1DF1"/>
    <w:rsid w:val="006A1E85"/>
    <w:rsid w:val="006A1F48"/>
    <w:rsid w:val="006A201C"/>
    <w:rsid w:val="006A2067"/>
    <w:rsid w:val="006A24BF"/>
    <w:rsid w:val="006A2658"/>
    <w:rsid w:val="006A26BD"/>
    <w:rsid w:val="006A2742"/>
    <w:rsid w:val="006A2754"/>
    <w:rsid w:val="006A27BD"/>
    <w:rsid w:val="006A2816"/>
    <w:rsid w:val="006A292C"/>
    <w:rsid w:val="006A2A89"/>
    <w:rsid w:val="006A2AF6"/>
    <w:rsid w:val="006A2C0E"/>
    <w:rsid w:val="006A2D93"/>
    <w:rsid w:val="006A2DC3"/>
    <w:rsid w:val="006A2DEE"/>
    <w:rsid w:val="006A2E32"/>
    <w:rsid w:val="006A2EC7"/>
    <w:rsid w:val="006A2F11"/>
    <w:rsid w:val="006A2FF7"/>
    <w:rsid w:val="006A300C"/>
    <w:rsid w:val="006A3364"/>
    <w:rsid w:val="006A35BA"/>
    <w:rsid w:val="006A3608"/>
    <w:rsid w:val="006A37A0"/>
    <w:rsid w:val="006A3808"/>
    <w:rsid w:val="006A398B"/>
    <w:rsid w:val="006A3B54"/>
    <w:rsid w:val="006A3DBA"/>
    <w:rsid w:val="006A3E66"/>
    <w:rsid w:val="006A3E99"/>
    <w:rsid w:val="006A3EC1"/>
    <w:rsid w:val="006A4028"/>
    <w:rsid w:val="006A4432"/>
    <w:rsid w:val="006A4550"/>
    <w:rsid w:val="006A4573"/>
    <w:rsid w:val="006A475A"/>
    <w:rsid w:val="006A47C1"/>
    <w:rsid w:val="006A4841"/>
    <w:rsid w:val="006A491C"/>
    <w:rsid w:val="006A498B"/>
    <w:rsid w:val="006A4AC6"/>
    <w:rsid w:val="006A4AED"/>
    <w:rsid w:val="006A4B17"/>
    <w:rsid w:val="006A4B6F"/>
    <w:rsid w:val="006A4BEA"/>
    <w:rsid w:val="006A4C0D"/>
    <w:rsid w:val="006A4E48"/>
    <w:rsid w:val="006A4EAF"/>
    <w:rsid w:val="006A4EE5"/>
    <w:rsid w:val="006A511B"/>
    <w:rsid w:val="006A5137"/>
    <w:rsid w:val="006A51BE"/>
    <w:rsid w:val="006A51D0"/>
    <w:rsid w:val="006A5359"/>
    <w:rsid w:val="006A54A9"/>
    <w:rsid w:val="006A5549"/>
    <w:rsid w:val="006A55B5"/>
    <w:rsid w:val="006A56D0"/>
    <w:rsid w:val="006A5725"/>
    <w:rsid w:val="006A57BF"/>
    <w:rsid w:val="006A585D"/>
    <w:rsid w:val="006A5902"/>
    <w:rsid w:val="006A595E"/>
    <w:rsid w:val="006A5B76"/>
    <w:rsid w:val="006A5B9C"/>
    <w:rsid w:val="006A5B9D"/>
    <w:rsid w:val="006A5E6B"/>
    <w:rsid w:val="006A5E95"/>
    <w:rsid w:val="006A5F05"/>
    <w:rsid w:val="006A5F98"/>
    <w:rsid w:val="006A5FBF"/>
    <w:rsid w:val="006A60FD"/>
    <w:rsid w:val="006A616D"/>
    <w:rsid w:val="006A61CE"/>
    <w:rsid w:val="006A62E8"/>
    <w:rsid w:val="006A63D9"/>
    <w:rsid w:val="006A63EE"/>
    <w:rsid w:val="006A640C"/>
    <w:rsid w:val="006A665F"/>
    <w:rsid w:val="006A682E"/>
    <w:rsid w:val="006A6C4A"/>
    <w:rsid w:val="006A6D9D"/>
    <w:rsid w:val="006A6DDA"/>
    <w:rsid w:val="006A6E05"/>
    <w:rsid w:val="006A6EC4"/>
    <w:rsid w:val="006A6FCC"/>
    <w:rsid w:val="006A71C4"/>
    <w:rsid w:val="006A720C"/>
    <w:rsid w:val="006A76E0"/>
    <w:rsid w:val="006A7895"/>
    <w:rsid w:val="006A793F"/>
    <w:rsid w:val="006A7D2E"/>
    <w:rsid w:val="006A7F41"/>
    <w:rsid w:val="006B01D6"/>
    <w:rsid w:val="006B01D7"/>
    <w:rsid w:val="006B0295"/>
    <w:rsid w:val="006B04F8"/>
    <w:rsid w:val="006B0603"/>
    <w:rsid w:val="006B0630"/>
    <w:rsid w:val="006B06BD"/>
    <w:rsid w:val="006B0716"/>
    <w:rsid w:val="006B073A"/>
    <w:rsid w:val="006B0819"/>
    <w:rsid w:val="006B0A74"/>
    <w:rsid w:val="006B0AB1"/>
    <w:rsid w:val="006B0B00"/>
    <w:rsid w:val="006B0CE9"/>
    <w:rsid w:val="006B0D3C"/>
    <w:rsid w:val="006B1023"/>
    <w:rsid w:val="006B1087"/>
    <w:rsid w:val="006B1088"/>
    <w:rsid w:val="006B1194"/>
    <w:rsid w:val="006B11FF"/>
    <w:rsid w:val="006B133E"/>
    <w:rsid w:val="006B138D"/>
    <w:rsid w:val="006B1494"/>
    <w:rsid w:val="006B17C8"/>
    <w:rsid w:val="006B1884"/>
    <w:rsid w:val="006B18FE"/>
    <w:rsid w:val="006B1AF8"/>
    <w:rsid w:val="006B1B56"/>
    <w:rsid w:val="006B1BEF"/>
    <w:rsid w:val="006B1F2F"/>
    <w:rsid w:val="006B1F8D"/>
    <w:rsid w:val="006B1FC9"/>
    <w:rsid w:val="006B2107"/>
    <w:rsid w:val="006B22D3"/>
    <w:rsid w:val="006B2448"/>
    <w:rsid w:val="006B244A"/>
    <w:rsid w:val="006B25E2"/>
    <w:rsid w:val="006B26B2"/>
    <w:rsid w:val="006B2797"/>
    <w:rsid w:val="006B27B9"/>
    <w:rsid w:val="006B27C9"/>
    <w:rsid w:val="006B2823"/>
    <w:rsid w:val="006B2846"/>
    <w:rsid w:val="006B2868"/>
    <w:rsid w:val="006B2876"/>
    <w:rsid w:val="006B29EA"/>
    <w:rsid w:val="006B2B04"/>
    <w:rsid w:val="006B2D3D"/>
    <w:rsid w:val="006B2E02"/>
    <w:rsid w:val="006B2F68"/>
    <w:rsid w:val="006B2F81"/>
    <w:rsid w:val="006B3255"/>
    <w:rsid w:val="006B35CA"/>
    <w:rsid w:val="006B363D"/>
    <w:rsid w:val="006B36D0"/>
    <w:rsid w:val="006B3839"/>
    <w:rsid w:val="006B39DB"/>
    <w:rsid w:val="006B3ACB"/>
    <w:rsid w:val="006B3B86"/>
    <w:rsid w:val="006B3BA2"/>
    <w:rsid w:val="006B3BA3"/>
    <w:rsid w:val="006B3CE1"/>
    <w:rsid w:val="006B3D15"/>
    <w:rsid w:val="006B3F3F"/>
    <w:rsid w:val="006B4170"/>
    <w:rsid w:val="006B41BD"/>
    <w:rsid w:val="006B427F"/>
    <w:rsid w:val="006B439E"/>
    <w:rsid w:val="006B4485"/>
    <w:rsid w:val="006B479A"/>
    <w:rsid w:val="006B489F"/>
    <w:rsid w:val="006B49AC"/>
    <w:rsid w:val="006B49D0"/>
    <w:rsid w:val="006B49E5"/>
    <w:rsid w:val="006B4A87"/>
    <w:rsid w:val="006B4BCD"/>
    <w:rsid w:val="006B4D7F"/>
    <w:rsid w:val="006B4E0B"/>
    <w:rsid w:val="006B4EC3"/>
    <w:rsid w:val="006B4F1F"/>
    <w:rsid w:val="006B4FA9"/>
    <w:rsid w:val="006B50F0"/>
    <w:rsid w:val="006B54AA"/>
    <w:rsid w:val="006B570F"/>
    <w:rsid w:val="006B57DB"/>
    <w:rsid w:val="006B5995"/>
    <w:rsid w:val="006B5A3B"/>
    <w:rsid w:val="006B5D0B"/>
    <w:rsid w:val="006B610A"/>
    <w:rsid w:val="006B612B"/>
    <w:rsid w:val="006B613A"/>
    <w:rsid w:val="006B61CA"/>
    <w:rsid w:val="006B6254"/>
    <w:rsid w:val="006B62CD"/>
    <w:rsid w:val="006B6332"/>
    <w:rsid w:val="006B64FA"/>
    <w:rsid w:val="006B6663"/>
    <w:rsid w:val="006B6684"/>
    <w:rsid w:val="006B6899"/>
    <w:rsid w:val="006B697D"/>
    <w:rsid w:val="006B6986"/>
    <w:rsid w:val="006B6C31"/>
    <w:rsid w:val="006B6CB6"/>
    <w:rsid w:val="006B6CE9"/>
    <w:rsid w:val="006B6D00"/>
    <w:rsid w:val="006B6E4E"/>
    <w:rsid w:val="006B6FA2"/>
    <w:rsid w:val="006B7040"/>
    <w:rsid w:val="006B7115"/>
    <w:rsid w:val="006B7132"/>
    <w:rsid w:val="006B7275"/>
    <w:rsid w:val="006B72C0"/>
    <w:rsid w:val="006B72FC"/>
    <w:rsid w:val="006B74D9"/>
    <w:rsid w:val="006B74DE"/>
    <w:rsid w:val="006B7604"/>
    <w:rsid w:val="006B76EF"/>
    <w:rsid w:val="006B787D"/>
    <w:rsid w:val="006B78FC"/>
    <w:rsid w:val="006B7917"/>
    <w:rsid w:val="006B7981"/>
    <w:rsid w:val="006B7A8C"/>
    <w:rsid w:val="006B7B84"/>
    <w:rsid w:val="006C0003"/>
    <w:rsid w:val="006C009B"/>
    <w:rsid w:val="006C01D8"/>
    <w:rsid w:val="006C0564"/>
    <w:rsid w:val="006C057F"/>
    <w:rsid w:val="006C05F0"/>
    <w:rsid w:val="006C05FA"/>
    <w:rsid w:val="006C060E"/>
    <w:rsid w:val="006C0659"/>
    <w:rsid w:val="006C0716"/>
    <w:rsid w:val="006C0806"/>
    <w:rsid w:val="006C0825"/>
    <w:rsid w:val="006C088F"/>
    <w:rsid w:val="006C08C7"/>
    <w:rsid w:val="006C09C8"/>
    <w:rsid w:val="006C0A30"/>
    <w:rsid w:val="006C0A3F"/>
    <w:rsid w:val="006C0AA8"/>
    <w:rsid w:val="006C0AD3"/>
    <w:rsid w:val="006C0C46"/>
    <w:rsid w:val="006C0C47"/>
    <w:rsid w:val="006C0C6F"/>
    <w:rsid w:val="006C0C7C"/>
    <w:rsid w:val="006C0E62"/>
    <w:rsid w:val="006C0ED8"/>
    <w:rsid w:val="006C0F32"/>
    <w:rsid w:val="006C0FCE"/>
    <w:rsid w:val="006C1166"/>
    <w:rsid w:val="006C11FB"/>
    <w:rsid w:val="006C1254"/>
    <w:rsid w:val="006C1358"/>
    <w:rsid w:val="006C14C0"/>
    <w:rsid w:val="006C151D"/>
    <w:rsid w:val="006C1727"/>
    <w:rsid w:val="006C179D"/>
    <w:rsid w:val="006C180E"/>
    <w:rsid w:val="006C1912"/>
    <w:rsid w:val="006C19D0"/>
    <w:rsid w:val="006C1A78"/>
    <w:rsid w:val="006C1BE0"/>
    <w:rsid w:val="006C1CF2"/>
    <w:rsid w:val="006C1E33"/>
    <w:rsid w:val="006C1F03"/>
    <w:rsid w:val="006C1F4F"/>
    <w:rsid w:val="006C2040"/>
    <w:rsid w:val="006C2098"/>
    <w:rsid w:val="006C210A"/>
    <w:rsid w:val="006C2134"/>
    <w:rsid w:val="006C23C0"/>
    <w:rsid w:val="006C2484"/>
    <w:rsid w:val="006C24A4"/>
    <w:rsid w:val="006C278C"/>
    <w:rsid w:val="006C28DA"/>
    <w:rsid w:val="006C2A59"/>
    <w:rsid w:val="006C2A8F"/>
    <w:rsid w:val="006C2AC1"/>
    <w:rsid w:val="006C2CC4"/>
    <w:rsid w:val="006C2D54"/>
    <w:rsid w:val="006C2EFC"/>
    <w:rsid w:val="006C2F9B"/>
    <w:rsid w:val="006C2FAB"/>
    <w:rsid w:val="006C3008"/>
    <w:rsid w:val="006C3055"/>
    <w:rsid w:val="006C31E6"/>
    <w:rsid w:val="006C3275"/>
    <w:rsid w:val="006C329A"/>
    <w:rsid w:val="006C3373"/>
    <w:rsid w:val="006C33D0"/>
    <w:rsid w:val="006C3462"/>
    <w:rsid w:val="006C3490"/>
    <w:rsid w:val="006C3691"/>
    <w:rsid w:val="006C3866"/>
    <w:rsid w:val="006C394E"/>
    <w:rsid w:val="006C3B67"/>
    <w:rsid w:val="006C3B8E"/>
    <w:rsid w:val="006C3D6E"/>
    <w:rsid w:val="006C3DEC"/>
    <w:rsid w:val="006C3E62"/>
    <w:rsid w:val="006C3EF5"/>
    <w:rsid w:val="006C3FF1"/>
    <w:rsid w:val="006C4164"/>
    <w:rsid w:val="006C424E"/>
    <w:rsid w:val="006C4493"/>
    <w:rsid w:val="006C44C5"/>
    <w:rsid w:val="006C4558"/>
    <w:rsid w:val="006C4660"/>
    <w:rsid w:val="006C4767"/>
    <w:rsid w:val="006C485F"/>
    <w:rsid w:val="006C48D7"/>
    <w:rsid w:val="006C4944"/>
    <w:rsid w:val="006C4986"/>
    <w:rsid w:val="006C4A51"/>
    <w:rsid w:val="006C4BD2"/>
    <w:rsid w:val="006C4C62"/>
    <w:rsid w:val="006C4CD6"/>
    <w:rsid w:val="006C4E18"/>
    <w:rsid w:val="006C4F13"/>
    <w:rsid w:val="006C4FCC"/>
    <w:rsid w:val="006C50F6"/>
    <w:rsid w:val="006C5195"/>
    <w:rsid w:val="006C529D"/>
    <w:rsid w:val="006C53E2"/>
    <w:rsid w:val="006C53FB"/>
    <w:rsid w:val="006C5480"/>
    <w:rsid w:val="006C549A"/>
    <w:rsid w:val="006C5640"/>
    <w:rsid w:val="006C5691"/>
    <w:rsid w:val="006C5767"/>
    <w:rsid w:val="006C5770"/>
    <w:rsid w:val="006C580C"/>
    <w:rsid w:val="006C591A"/>
    <w:rsid w:val="006C59F2"/>
    <w:rsid w:val="006C5A7A"/>
    <w:rsid w:val="006C5AB5"/>
    <w:rsid w:val="006C5ACB"/>
    <w:rsid w:val="006C5BEB"/>
    <w:rsid w:val="006C5D12"/>
    <w:rsid w:val="006C5E5D"/>
    <w:rsid w:val="006C5E9A"/>
    <w:rsid w:val="006C5FA5"/>
    <w:rsid w:val="006C6130"/>
    <w:rsid w:val="006C6145"/>
    <w:rsid w:val="006C62A0"/>
    <w:rsid w:val="006C6311"/>
    <w:rsid w:val="006C6452"/>
    <w:rsid w:val="006C6476"/>
    <w:rsid w:val="006C64C0"/>
    <w:rsid w:val="006C652D"/>
    <w:rsid w:val="006C6586"/>
    <w:rsid w:val="006C6797"/>
    <w:rsid w:val="006C67E0"/>
    <w:rsid w:val="006C6AB7"/>
    <w:rsid w:val="006C6B7B"/>
    <w:rsid w:val="006C6C31"/>
    <w:rsid w:val="006C6E61"/>
    <w:rsid w:val="006C6EBF"/>
    <w:rsid w:val="006C6F1C"/>
    <w:rsid w:val="006C70DE"/>
    <w:rsid w:val="006C715A"/>
    <w:rsid w:val="006C7190"/>
    <w:rsid w:val="006C719E"/>
    <w:rsid w:val="006C730F"/>
    <w:rsid w:val="006C7344"/>
    <w:rsid w:val="006C740E"/>
    <w:rsid w:val="006C7595"/>
    <w:rsid w:val="006C79B6"/>
    <w:rsid w:val="006C7AA0"/>
    <w:rsid w:val="006C7AF9"/>
    <w:rsid w:val="006C7B0D"/>
    <w:rsid w:val="006C7B45"/>
    <w:rsid w:val="006C7BBF"/>
    <w:rsid w:val="006C7CA4"/>
    <w:rsid w:val="006C7CB1"/>
    <w:rsid w:val="006C7D81"/>
    <w:rsid w:val="006C7E76"/>
    <w:rsid w:val="006C7E90"/>
    <w:rsid w:val="006D01F7"/>
    <w:rsid w:val="006D033C"/>
    <w:rsid w:val="006D0444"/>
    <w:rsid w:val="006D045F"/>
    <w:rsid w:val="006D047E"/>
    <w:rsid w:val="006D05E5"/>
    <w:rsid w:val="006D064A"/>
    <w:rsid w:val="006D0674"/>
    <w:rsid w:val="006D076D"/>
    <w:rsid w:val="006D07A8"/>
    <w:rsid w:val="006D07B7"/>
    <w:rsid w:val="006D07F7"/>
    <w:rsid w:val="006D08D8"/>
    <w:rsid w:val="006D0A66"/>
    <w:rsid w:val="006D0D0F"/>
    <w:rsid w:val="006D0D77"/>
    <w:rsid w:val="006D0ED9"/>
    <w:rsid w:val="006D0EEB"/>
    <w:rsid w:val="006D0FDD"/>
    <w:rsid w:val="006D10E2"/>
    <w:rsid w:val="006D110B"/>
    <w:rsid w:val="006D118B"/>
    <w:rsid w:val="006D1273"/>
    <w:rsid w:val="006D129F"/>
    <w:rsid w:val="006D12F1"/>
    <w:rsid w:val="006D13C8"/>
    <w:rsid w:val="006D1512"/>
    <w:rsid w:val="006D159C"/>
    <w:rsid w:val="006D1750"/>
    <w:rsid w:val="006D1773"/>
    <w:rsid w:val="006D1821"/>
    <w:rsid w:val="006D18A4"/>
    <w:rsid w:val="006D190D"/>
    <w:rsid w:val="006D1917"/>
    <w:rsid w:val="006D1999"/>
    <w:rsid w:val="006D1A92"/>
    <w:rsid w:val="006D1BE1"/>
    <w:rsid w:val="006D1FED"/>
    <w:rsid w:val="006D225C"/>
    <w:rsid w:val="006D2511"/>
    <w:rsid w:val="006D2697"/>
    <w:rsid w:val="006D2740"/>
    <w:rsid w:val="006D27B3"/>
    <w:rsid w:val="006D27FB"/>
    <w:rsid w:val="006D2A9E"/>
    <w:rsid w:val="006D2B63"/>
    <w:rsid w:val="006D2B7A"/>
    <w:rsid w:val="006D2B8D"/>
    <w:rsid w:val="006D2F3A"/>
    <w:rsid w:val="006D332C"/>
    <w:rsid w:val="006D33FD"/>
    <w:rsid w:val="006D3473"/>
    <w:rsid w:val="006D35E5"/>
    <w:rsid w:val="006D36B8"/>
    <w:rsid w:val="006D3734"/>
    <w:rsid w:val="006D380B"/>
    <w:rsid w:val="006D3935"/>
    <w:rsid w:val="006D3A58"/>
    <w:rsid w:val="006D3B75"/>
    <w:rsid w:val="006D3CC3"/>
    <w:rsid w:val="006D3CD8"/>
    <w:rsid w:val="006D3DA5"/>
    <w:rsid w:val="006D3EB8"/>
    <w:rsid w:val="006D3F8E"/>
    <w:rsid w:val="006D40E1"/>
    <w:rsid w:val="006D410D"/>
    <w:rsid w:val="006D42D5"/>
    <w:rsid w:val="006D42EE"/>
    <w:rsid w:val="006D4497"/>
    <w:rsid w:val="006D46C1"/>
    <w:rsid w:val="006D4791"/>
    <w:rsid w:val="006D490C"/>
    <w:rsid w:val="006D49B1"/>
    <w:rsid w:val="006D4A0E"/>
    <w:rsid w:val="006D4B5E"/>
    <w:rsid w:val="006D4BDE"/>
    <w:rsid w:val="006D4C09"/>
    <w:rsid w:val="006D4C61"/>
    <w:rsid w:val="006D4DF7"/>
    <w:rsid w:val="006D4E09"/>
    <w:rsid w:val="006D5237"/>
    <w:rsid w:val="006D5289"/>
    <w:rsid w:val="006D52F0"/>
    <w:rsid w:val="006D5452"/>
    <w:rsid w:val="006D5819"/>
    <w:rsid w:val="006D5929"/>
    <w:rsid w:val="006D59CB"/>
    <w:rsid w:val="006D5A84"/>
    <w:rsid w:val="006D5AC2"/>
    <w:rsid w:val="006D5AEF"/>
    <w:rsid w:val="006D5BED"/>
    <w:rsid w:val="006D5BF9"/>
    <w:rsid w:val="006D5C20"/>
    <w:rsid w:val="006D5D6A"/>
    <w:rsid w:val="006D5E14"/>
    <w:rsid w:val="006D5E16"/>
    <w:rsid w:val="006D5F7E"/>
    <w:rsid w:val="006D5F98"/>
    <w:rsid w:val="006D61DF"/>
    <w:rsid w:val="006D62F0"/>
    <w:rsid w:val="006D648D"/>
    <w:rsid w:val="006D65E8"/>
    <w:rsid w:val="006D66F7"/>
    <w:rsid w:val="006D66FC"/>
    <w:rsid w:val="006D679B"/>
    <w:rsid w:val="006D6855"/>
    <w:rsid w:val="006D68E1"/>
    <w:rsid w:val="006D6908"/>
    <w:rsid w:val="006D6ACE"/>
    <w:rsid w:val="006D6B17"/>
    <w:rsid w:val="006D6BDF"/>
    <w:rsid w:val="006D6C91"/>
    <w:rsid w:val="006D6D60"/>
    <w:rsid w:val="006D6DC8"/>
    <w:rsid w:val="006D6EC2"/>
    <w:rsid w:val="006D7095"/>
    <w:rsid w:val="006D7190"/>
    <w:rsid w:val="006D7286"/>
    <w:rsid w:val="006D728F"/>
    <w:rsid w:val="006D7298"/>
    <w:rsid w:val="006D755C"/>
    <w:rsid w:val="006D7727"/>
    <w:rsid w:val="006D77E5"/>
    <w:rsid w:val="006D7923"/>
    <w:rsid w:val="006D79F6"/>
    <w:rsid w:val="006D7D38"/>
    <w:rsid w:val="006D7D4E"/>
    <w:rsid w:val="006D7E1E"/>
    <w:rsid w:val="006D7E76"/>
    <w:rsid w:val="006D7FD7"/>
    <w:rsid w:val="006E0016"/>
    <w:rsid w:val="006E003B"/>
    <w:rsid w:val="006E024A"/>
    <w:rsid w:val="006E0321"/>
    <w:rsid w:val="006E0373"/>
    <w:rsid w:val="006E046D"/>
    <w:rsid w:val="006E06BA"/>
    <w:rsid w:val="006E091E"/>
    <w:rsid w:val="006E098E"/>
    <w:rsid w:val="006E0AE8"/>
    <w:rsid w:val="006E0C13"/>
    <w:rsid w:val="006E0D87"/>
    <w:rsid w:val="006E1018"/>
    <w:rsid w:val="006E103D"/>
    <w:rsid w:val="006E1130"/>
    <w:rsid w:val="006E118A"/>
    <w:rsid w:val="006E120F"/>
    <w:rsid w:val="006E1353"/>
    <w:rsid w:val="006E15B0"/>
    <w:rsid w:val="006E15FE"/>
    <w:rsid w:val="006E161C"/>
    <w:rsid w:val="006E166A"/>
    <w:rsid w:val="006E1764"/>
    <w:rsid w:val="006E182A"/>
    <w:rsid w:val="006E1B58"/>
    <w:rsid w:val="006E1CD0"/>
    <w:rsid w:val="006E1DC0"/>
    <w:rsid w:val="006E1DF8"/>
    <w:rsid w:val="006E1EB7"/>
    <w:rsid w:val="006E202D"/>
    <w:rsid w:val="006E21B1"/>
    <w:rsid w:val="006E21B3"/>
    <w:rsid w:val="006E2225"/>
    <w:rsid w:val="006E2270"/>
    <w:rsid w:val="006E2323"/>
    <w:rsid w:val="006E237C"/>
    <w:rsid w:val="006E23CC"/>
    <w:rsid w:val="006E2646"/>
    <w:rsid w:val="006E266A"/>
    <w:rsid w:val="006E27CF"/>
    <w:rsid w:val="006E2895"/>
    <w:rsid w:val="006E2AF1"/>
    <w:rsid w:val="006E2B20"/>
    <w:rsid w:val="006E2B90"/>
    <w:rsid w:val="006E2BE2"/>
    <w:rsid w:val="006E2D0E"/>
    <w:rsid w:val="006E2FCB"/>
    <w:rsid w:val="006E2FEA"/>
    <w:rsid w:val="006E30C4"/>
    <w:rsid w:val="006E30DA"/>
    <w:rsid w:val="006E31D4"/>
    <w:rsid w:val="006E3382"/>
    <w:rsid w:val="006E33DC"/>
    <w:rsid w:val="006E33FA"/>
    <w:rsid w:val="006E345F"/>
    <w:rsid w:val="006E384A"/>
    <w:rsid w:val="006E3953"/>
    <w:rsid w:val="006E3C3E"/>
    <w:rsid w:val="006E3D2A"/>
    <w:rsid w:val="006E3D69"/>
    <w:rsid w:val="006E3E2D"/>
    <w:rsid w:val="006E3EA4"/>
    <w:rsid w:val="006E3EEE"/>
    <w:rsid w:val="006E3F7A"/>
    <w:rsid w:val="006E411C"/>
    <w:rsid w:val="006E4274"/>
    <w:rsid w:val="006E427F"/>
    <w:rsid w:val="006E4296"/>
    <w:rsid w:val="006E42A0"/>
    <w:rsid w:val="006E42EC"/>
    <w:rsid w:val="006E4520"/>
    <w:rsid w:val="006E45A5"/>
    <w:rsid w:val="006E45D4"/>
    <w:rsid w:val="006E45E5"/>
    <w:rsid w:val="006E4645"/>
    <w:rsid w:val="006E4691"/>
    <w:rsid w:val="006E4944"/>
    <w:rsid w:val="006E498E"/>
    <w:rsid w:val="006E4AC0"/>
    <w:rsid w:val="006E4C24"/>
    <w:rsid w:val="006E4C8C"/>
    <w:rsid w:val="006E4D03"/>
    <w:rsid w:val="006E500C"/>
    <w:rsid w:val="006E5057"/>
    <w:rsid w:val="006E5196"/>
    <w:rsid w:val="006E51F3"/>
    <w:rsid w:val="006E527E"/>
    <w:rsid w:val="006E5333"/>
    <w:rsid w:val="006E544F"/>
    <w:rsid w:val="006E54CF"/>
    <w:rsid w:val="006E5625"/>
    <w:rsid w:val="006E56E2"/>
    <w:rsid w:val="006E58B4"/>
    <w:rsid w:val="006E5923"/>
    <w:rsid w:val="006E5A10"/>
    <w:rsid w:val="006E5DFD"/>
    <w:rsid w:val="006E5E4B"/>
    <w:rsid w:val="006E5EC8"/>
    <w:rsid w:val="006E5F58"/>
    <w:rsid w:val="006E613B"/>
    <w:rsid w:val="006E6166"/>
    <w:rsid w:val="006E61A4"/>
    <w:rsid w:val="006E61EB"/>
    <w:rsid w:val="006E6267"/>
    <w:rsid w:val="006E6279"/>
    <w:rsid w:val="006E63D5"/>
    <w:rsid w:val="006E6528"/>
    <w:rsid w:val="006E658F"/>
    <w:rsid w:val="006E66A5"/>
    <w:rsid w:val="006E66D0"/>
    <w:rsid w:val="006E6746"/>
    <w:rsid w:val="006E674B"/>
    <w:rsid w:val="006E675D"/>
    <w:rsid w:val="006E679C"/>
    <w:rsid w:val="006E67AE"/>
    <w:rsid w:val="006E6D3C"/>
    <w:rsid w:val="006E6E15"/>
    <w:rsid w:val="006E6E35"/>
    <w:rsid w:val="006E6F43"/>
    <w:rsid w:val="006E7173"/>
    <w:rsid w:val="006E726F"/>
    <w:rsid w:val="006E7958"/>
    <w:rsid w:val="006E79C7"/>
    <w:rsid w:val="006E7AEB"/>
    <w:rsid w:val="006E7B11"/>
    <w:rsid w:val="006E7B29"/>
    <w:rsid w:val="006E7BDB"/>
    <w:rsid w:val="006E7CA3"/>
    <w:rsid w:val="006E7D1C"/>
    <w:rsid w:val="006E7DAC"/>
    <w:rsid w:val="006E7E33"/>
    <w:rsid w:val="006F0116"/>
    <w:rsid w:val="006F01A0"/>
    <w:rsid w:val="006F01B3"/>
    <w:rsid w:val="006F02E6"/>
    <w:rsid w:val="006F0365"/>
    <w:rsid w:val="006F0472"/>
    <w:rsid w:val="006F050F"/>
    <w:rsid w:val="006F054C"/>
    <w:rsid w:val="006F0577"/>
    <w:rsid w:val="006F07DC"/>
    <w:rsid w:val="006F0A5F"/>
    <w:rsid w:val="006F0CE0"/>
    <w:rsid w:val="006F0FA5"/>
    <w:rsid w:val="006F111C"/>
    <w:rsid w:val="006F1184"/>
    <w:rsid w:val="006F11DE"/>
    <w:rsid w:val="006F11F2"/>
    <w:rsid w:val="006F11FD"/>
    <w:rsid w:val="006F126D"/>
    <w:rsid w:val="006F1609"/>
    <w:rsid w:val="006F160C"/>
    <w:rsid w:val="006F170D"/>
    <w:rsid w:val="006F1735"/>
    <w:rsid w:val="006F178A"/>
    <w:rsid w:val="006F18BD"/>
    <w:rsid w:val="006F1B75"/>
    <w:rsid w:val="006F1DB7"/>
    <w:rsid w:val="006F1F0F"/>
    <w:rsid w:val="006F1FB1"/>
    <w:rsid w:val="006F1FEE"/>
    <w:rsid w:val="006F203E"/>
    <w:rsid w:val="006F207A"/>
    <w:rsid w:val="006F2207"/>
    <w:rsid w:val="006F2235"/>
    <w:rsid w:val="006F22C0"/>
    <w:rsid w:val="006F23F6"/>
    <w:rsid w:val="006F2635"/>
    <w:rsid w:val="006F28AE"/>
    <w:rsid w:val="006F2A01"/>
    <w:rsid w:val="006F2A28"/>
    <w:rsid w:val="006F2B18"/>
    <w:rsid w:val="006F2CAF"/>
    <w:rsid w:val="006F2F80"/>
    <w:rsid w:val="006F2F9C"/>
    <w:rsid w:val="006F2FBD"/>
    <w:rsid w:val="006F2FE2"/>
    <w:rsid w:val="006F31CF"/>
    <w:rsid w:val="006F3393"/>
    <w:rsid w:val="006F344D"/>
    <w:rsid w:val="006F35F3"/>
    <w:rsid w:val="006F3646"/>
    <w:rsid w:val="006F3649"/>
    <w:rsid w:val="006F367D"/>
    <w:rsid w:val="006F36BB"/>
    <w:rsid w:val="006F36EC"/>
    <w:rsid w:val="006F374C"/>
    <w:rsid w:val="006F3782"/>
    <w:rsid w:val="006F38D6"/>
    <w:rsid w:val="006F39E6"/>
    <w:rsid w:val="006F3A51"/>
    <w:rsid w:val="006F3A57"/>
    <w:rsid w:val="006F3AAC"/>
    <w:rsid w:val="006F3AE2"/>
    <w:rsid w:val="006F3B12"/>
    <w:rsid w:val="006F3C81"/>
    <w:rsid w:val="006F3C9A"/>
    <w:rsid w:val="006F3DBE"/>
    <w:rsid w:val="006F3E31"/>
    <w:rsid w:val="006F3F79"/>
    <w:rsid w:val="006F4219"/>
    <w:rsid w:val="006F4287"/>
    <w:rsid w:val="006F431A"/>
    <w:rsid w:val="006F4402"/>
    <w:rsid w:val="006F4620"/>
    <w:rsid w:val="006F46A0"/>
    <w:rsid w:val="006F477D"/>
    <w:rsid w:val="006F489C"/>
    <w:rsid w:val="006F499A"/>
    <w:rsid w:val="006F4A0C"/>
    <w:rsid w:val="006F4B63"/>
    <w:rsid w:val="006F4C90"/>
    <w:rsid w:val="006F4CDA"/>
    <w:rsid w:val="006F4CDF"/>
    <w:rsid w:val="006F4D61"/>
    <w:rsid w:val="006F4FA7"/>
    <w:rsid w:val="006F5076"/>
    <w:rsid w:val="006F51C7"/>
    <w:rsid w:val="006F532B"/>
    <w:rsid w:val="006F5372"/>
    <w:rsid w:val="006F5486"/>
    <w:rsid w:val="006F54D7"/>
    <w:rsid w:val="006F552C"/>
    <w:rsid w:val="006F5580"/>
    <w:rsid w:val="006F55A9"/>
    <w:rsid w:val="006F56DF"/>
    <w:rsid w:val="006F596B"/>
    <w:rsid w:val="006F5ACA"/>
    <w:rsid w:val="006F5B62"/>
    <w:rsid w:val="006F5D0A"/>
    <w:rsid w:val="006F5DBB"/>
    <w:rsid w:val="006F5E1F"/>
    <w:rsid w:val="006F5E47"/>
    <w:rsid w:val="006F6057"/>
    <w:rsid w:val="006F6118"/>
    <w:rsid w:val="006F61A7"/>
    <w:rsid w:val="006F62FA"/>
    <w:rsid w:val="006F6345"/>
    <w:rsid w:val="006F634E"/>
    <w:rsid w:val="006F662B"/>
    <w:rsid w:val="006F66C7"/>
    <w:rsid w:val="006F6833"/>
    <w:rsid w:val="006F6894"/>
    <w:rsid w:val="006F69EB"/>
    <w:rsid w:val="006F6A03"/>
    <w:rsid w:val="006F6A73"/>
    <w:rsid w:val="006F6DD0"/>
    <w:rsid w:val="006F7016"/>
    <w:rsid w:val="006F74BB"/>
    <w:rsid w:val="006F74DB"/>
    <w:rsid w:val="006F7577"/>
    <w:rsid w:val="006F76B3"/>
    <w:rsid w:val="006F7808"/>
    <w:rsid w:val="006F7920"/>
    <w:rsid w:val="006F7946"/>
    <w:rsid w:val="006F7979"/>
    <w:rsid w:val="006F7A14"/>
    <w:rsid w:val="006F7AED"/>
    <w:rsid w:val="006F7C72"/>
    <w:rsid w:val="006F7CB4"/>
    <w:rsid w:val="006F7D78"/>
    <w:rsid w:val="006F7E11"/>
    <w:rsid w:val="006F7E86"/>
    <w:rsid w:val="006F7F1C"/>
    <w:rsid w:val="006F7F2E"/>
    <w:rsid w:val="006F7F84"/>
    <w:rsid w:val="006F7FB7"/>
    <w:rsid w:val="0070016A"/>
    <w:rsid w:val="0070021F"/>
    <w:rsid w:val="00700555"/>
    <w:rsid w:val="00700711"/>
    <w:rsid w:val="00700B77"/>
    <w:rsid w:val="00700BDA"/>
    <w:rsid w:val="00700F13"/>
    <w:rsid w:val="00700F16"/>
    <w:rsid w:val="00700FE5"/>
    <w:rsid w:val="0070107F"/>
    <w:rsid w:val="00701407"/>
    <w:rsid w:val="007014A7"/>
    <w:rsid w:val="007014CE"/>
    <w:rsid w:val="007017BE"/>
    <w:rsid w:val="00701852"/>
    <w:rsid w:val="0070189C"/>
    <w:rsid w:val="007018AB"/>
    <w:rsid w:val="00701B9C"/>
    <w:rsid w:val="00701D53"/>
    <w:rsid w:val="00701DDC"/>
    <w:rsid w:val="00701EA5"/>
    <w:rsid w:val="0070227A"/>
    <w:rsid w:val="007022CD"/>
    <w:rsid w:val="007022ED"/>
    <w:rsid w:val="0070230B"/>
    <w:rsid w:val="00702374"/>
    <w:rsid w:val="0070238C"/>
    <w:rsid w:val="007023A8"/>
    <w:rsid w:val="007023FD"/>
    <w:rsid w:val="0070251B"/>
    <w:rsid w:val="0070251E"/>
    <w:rsid w:val="00702A33"/>
    <w:rsid w:val="00702A52"/>
    <w:rsid w:val="00702AEE"/>
    <w:rsid w:val="00702BA0"/>
    <w:rsid w:val="00702F30"/>
    <w:rsid w:val="00702F4A"/>
    <w:rsid w:val="00702F6E"/>
    <w:rsid w:val="0070310D"/>
    <w:rsid w:val="00703114"/>
    <w:rsid w:val="007031E9"/>
    <w:rsid w:val="0070334C"/>
    <w:rsid w:val="007033A5"/>
    <w:rsid w:val="007033B7"/>
    <w:rsid w:val="007034B0"/>
    <w:rsid w:val="007035F7"/>
    <w:rsid w:val="00703714"/>
    <w:rsid w:val="0070386C"/>
    <w:rsid w:val="007038FD"/>
    <w:rsid w:val="007039AB"/>
    <w:rsid w:val="00703AD5"/>
    <w:rsid w:val="00703B0D"/>
    <w:rsid w:val="00703B78"/>
    <w:rsid w:val="00703B86"/>
    <w:rsid w:val="00703D2F"/>
    <w:rsid w:val="00703E64"/>
    <w:rsid w:val="00703FD4"/>
    <w:rsid w:val="0070413E"/>
    <w:rsid w:val="00704209"/>
    <w:rsid w:val="00704383"/>
    <w:rsid w:val="0070441D"/>
    <w:rsid w:val="0070441E"/>
    <w:rsid w:val="0070443C"/>
    <w:rsid w:val="0070456C"/>
    <w:rsid w:val="007045BA"/>
    <w:rsid w:val="007045F3"/>
    <w:rsid w:val="007046A1"/>
    <w:rsid w:val="007047BC"/>
    <w:rsid w:val="007047C2"/>
    <w:rsid w:val="007047E3"/>
    <w:rsid w:val="007048D2"/>
    <w:rsid w:val="00704A94"/>
    <w:rsid w:val="00704B28"/>
    <w:rsid w:val="00704F3B"/>
    <w:rsid w:val="00704FB1"/>
    <w:rsid w:val="00705025"/>
    <w:rsid w:val="007050D0"/>
    <w:rsid w:val="007050E6"/>
    <w:rsid w:val="00705246"/>
    <w:rsid w:val="007052B4"/>
    <w:rsid w:val="007052E7"/>
    <w:rsid w:val="00705309"/>
    <w:rsid w:val="00705434"/>
    <w:rsid w:val="007054E2"/>
    <w:rsid w:val="00705615"/>
    <w:rsid w:val="00705740"/>
    <w:rsid w:val="007057A7"/>
    <w:rsid w:val="00705807"/>
    <w:rsid w:val="00705A5C"/>
    <w:rsid w:val="00705BC6"/>
    <w:rsid w:val="00705E32"/>
    <w:rsid w:val="00705E93"/>
    <w:rsid w:val="00705F50"/>
    <w:rsid w:val="007061D4"/>
    <w:rsid w:val="00706393"/>
    <w:rsid w:val="0070641F"/>
    <w:rsid w:val="007065E0"/>
    <w:rsid w:val="0070660E"/>
    <w:rsid w:val="0070677B"/>
    <w:rsid w:val="00706825"/>
    <w:rsid w:val="007069BE"/>
    <w:rsid w:val="00706AD3"/>
    <w:rsid w:val="00706CD8"/>
    <w:rsid w:val="00706DAC"/>
    <w:rsid w:val="00706DCF"/>
    <w:rsid w:val="00706E14"/>
    <w:rsid w:val="00706FF4"/>
    <w:rsid w:val="00707040"/>
    <w:rsid w:val="0070709D"/>
    <w:rsid w:val="007070A3"/>
    <w:rsid w:val="0070710F"/>
    <w:rsid w:val="007071A4"/>
    <w:rsid w:val="00707325"/>
    <w:rsid w:val="00707467"/>
    <w:rsid w:val="00707471"/>
    <w:rsid w:val="00707547"/>
    <w:rsid w:val="00707560"/>
    <w:rsid w:val="007075BD"/>
    <w:rsid w:val="007076AE"/>
    <w:rsid w:val="0070772F"/>
    <w:rsid w:val="00707774"/>
    <w:rsid w:val="00707843"/>
    <w:rsid w:val="00707914"/>
    <w:rsid w:val="00707B4A"/>
    <w:rsid w:val="00707C60"/>
    <w:rsid w:val="00707D94"/>
    <w:rsid w:val="007101FC"/>
    <w:rsid w:val="0071032C"/>
    <w:rsid w:val="0071062A"/>
    <w:rsid w:val="0071080F"/>
    <w:rsid w:val="00710D8A"/>
    <w:rsid w:val="00710FC0"/>
    <w:rsid w:val="00711043"/>
    <w:rsid w:val="0071120C"/>
    <w:rsid w:val="0071139E"/>
    <w:rsid w:val="00711511"/>
    <w:rsid w:val="007115B6"/>
    <w:rsid w:val="007115D2"/>
    <w:rsid w:val="00711683"/>
    <w:rsid w:val="00711689"/>
    <w:rsid w:val="00711744"/>
    <w:rsid w:val="00711887"/>
    <w:rsid w:val="007119CF"/>
    <w:rsid w:val="007119FB"/>
    <w:rsid w:val="00711B29"/>
    <w:rsid w:val="00711C87"/>
    <w:rsid w:val="00711D32"/>
    <w:rsid w:val="00711D37"/>
    <w:rsid w:val="00711D55"/>
    <w:rsid w:val="00711DAF"/>
    <w:rsid w:val="00711E31"/>
    <w:rsid w:val="007120A4"/>
    <w:rsid w:val="0071213A"/>
    <w:rsid w:val="007121B0"/>
    <w:rsid w:val="007121CC"/>
    <w:rsid w:val="007121F4"/>
    <w:rsid w:val="007123AA"/>
    <w:rsid w:val="007124AB"/>
    <w:rsid w:val="007125A8"/>
    <w:rsid w:val="007125B2"/>
    <w:rsid w:val="00712655"/>
    <w:rsid w:val="0071277C"/>
    <w:rsid w:val="00712785"/>
    <w:rsid w:val="00712A96"/>
    <w:rsid w:val="00712C20"/>
    <w:rsid w:val="00712D45"/>
    <w:rsid w:val="00712D50"/>
    <w:rsid w:val="00712EB1"/>
    <w:rsid w:val="00712F22"/>
    <w:rsid w:val="00712F3D"/>
    <w:rsid w:val="00713228"/>
    <w:rsid w:val="007132E6"/>
    <w:rsid w:val="00713344"/>
    <w:rsid w:val="0071334D"/>
    <w:rsid w:val="00713384"/>
    <w:rsid w:val="00713415"/>
    <w:rsid w:val="00713745"/>
    <w:rsid w:val="00713AC6"/>
    <w:rsid w:val="00713AD3"/>
    <w:rsid w:val="00713AEF"/>
    <w:rsid w:val="00713B91"/>
    <w:rsid w:val="00713BA5"/>
    <w:rsid w:val="00713D46"/>
    <w:rsid w:val="00713DAD"/>
    <w:rsid w:val="00713E2E"/>
    <w:rsid w:val="00713EC6"/>
    <w:rsid w:val="00713EF6"/>
    <w:rsid w:val="00713F07"/>
    <w:rsid w:val="00713F44"/>
    <w:rsid w:val="00713F79"/>
    <w:rsid w:val="00714006"/>
    <w:rsid w:val="00714086"/>
    <w:rsid w:val="007140C2"/>
    <w:rsid w:val="00714110"/>
    <w:rsid w:val="007141E7"/>
    <w:rsid w:val="00714221"/>
    <w:rsid w:val="0071426E"/>
    <w:rsid w:val="0071427E"/>
    <w:rsid w:val="0071429B"/>
    <w:rsid w:val="007143D2"/>
    <w:rsid w:val="00714425"/>
    <w:rsid w:val="0071452B"/>
    <w:rsid w:val="00714545"/>
    <w:rsid w:val="0071473A"/>
    <w:rsid w:val="007147AF"/>
    <w:rsid w:val="007147BB"/>
    <w:rsid w:val="00714811"/>
    <w:rsid w:val="00714885"/>
    <w:rsid w:val="007148FC"/>
    <w:rsid w:val="0071498F"/>
    <w:rsid w:val="00714C8D"/>
    <w:rsid w:val="00714D03"/>
    <w:rsid w:val="00714DFD"/>
    <w:rsid w:val="00714E07"/>
    <w:rsid w:val="00714F94"/>
    <w:rsid w:val="00714FD9"/>
    <w:rsid w:val="0071500D"/>
    <w:rsid w:val="00715013"/>
    <w:rsid w:val="00715047"/>
    <w:rsid w:val="00715096"/>
    <w:rsid w:val="00715105"/>
    <w:rsid w:val="0071517E"/>
    <w:rsid w:val="00715190"/>
    <w:rsid w:val="007153FB"/>
    <w:rsid w:val="0071541A"/>
    <w:rsid w:val="00715446"/>
    <w:rsid w:val="00715473"/>
    <w:rsid w:val="007154F0"/>
    <w:rsid w:val="00715500"/>
    <w:rsid w:val="00715691"/>
    <w:rsid w:val="00715803"/>
    <w:rsid w:val="00715931"/>
    <w:rsid w:val="00715937"/>
    <w:rsid w:val="00715A20"/>
    <w:rsid w:val="00715C5A"/>
    <w:rsid w:val="00715C6D"/>
    <w:rsid w:val="00715CCF"/>
    <w:rsid w:val="00715DB4"/>
    <w:rsid w:val="00715EEC"/>
    <w:rsid w:val="007160FA"/>
    <w:rsid w:val="007161E4"/>
    <w:rsid w:val="0071630D"/>
    <w:rsid w:val="00716400"/>
    <w:rsid w:val="00716419"/>
    <w:rsid w:val="007164CE"/>
    <w:rsid w:val="00716563"/>
    <w:rsid w:val="00716946"/>
    <w:rsid w:val="007169DB"/>
    <w:rsid w:val="00716A16"/>
    <w:rsid w:val="00716A4F"/>
    <w:rsid w:val="00716CB1"/>
    <w:rsid w:val="00716D48"/>
    <w:rsid w:val="00716D56"/>
    <w:rsid w:val="00716D7D"/>
    <w:rsid w:val="00716DA8"/>
    <w:rsid w:val="00716E41"/>
    <w:rsid w:val="00716F18"/>
    <w:rsid w:val="00716F93"/>
    <w:rsid w:val="00717109"/>
    <w:rsid w:val="0071728F"/>
    <w:rsid w:val="00717329"/>
    <w:rsid w:val="00717416"/>
    <w:rsid w:val="007174EA"/>
    <w:rsid w:val="00717546"/>
    <w:rsid w:val="0071757A"/>
    <w:rsid w:val="007176E0"/>
    <w:rsid w:val="0071780C"/>
    <w:rsid w:val="0071781E"/>
    <w:rsid w:val="00717844"/>
    <w:rsid w:val="007179F1"/>
    <w:rsid w:val="00717AB9"/>
    <w:rsid w:val="00717B44"/>
    <w:rsid w:val="00717B4C"/>
    <w:rsid w:val="00717BDB"/>
    <w:rsid w:val="00717C3A"/>
    <w:rsid w:val="00717D02"/>
    <w:rsid w:val="00717DBE"/>
    <w:rsid w:val="00717DD3"/>
    <w:rsid w:val="00717E79"/>
    <w:rsid w:val="00717E7D"/>
    <w:rsid w:val="00717EC9"/>
    <w:rsid w:val="00720014"/>
    <w:rsid w:val="00720063"/>
    <w:rsid w:val="00720086"/>
    <w:rsid w:val="0072016D"/>
    <w:rsid w:val="0072017B"/>
    <w:rsid w:val="007203B5"/>
    <w:rsid w:val="0072040A"/>
    <w:rsid w:val="00720447"/>
    <w:rsid w:val="00720545"/>
    <w:rsid w:val="0072059F"/>
    <w:rsid w:val="007205A4"/>
    <w:rsid w:val="007205D4"/>
    <w:rsid w:val="007205FB"/>
    <w:rsid w:val="007206E5"/>
    <w:rsid w:val="00720721"/>
    <w:rsid w:val="00720725"/>
    <w:rsid w:val="007208DA"/>
    <w:rsid w:val="00720AC0"/>
    <w:rsid w:val="00720AD9"/>
    <w:rsid w:val="00720ADF"/>
    <w:rsid w:val="00720BDF"/>
    <w:rsid w:val="00720C11"/>
    <w:rsid w:val="00720C1E"/>
    <w:rsid w:val="00720C89"/>
    <w:rsid w:val="00720F27"/>
    <w:rsid w:val="007213A0"/>
    <w:rsid w:val="007213EA"/>
    <w:rsid w:val="007214C0"/>
    <w:rsid w:val="007215A9"/>
    <w:rsid w:val="007215DA"/>
    <w:rsid w:val="007215E8"/>
    <w:rsid w:val="00721811"/>
    <w:rsid w:val="007218B2"/>
    <w:rsid w:val="00721976"/>
    <w:rsid w:val="007219D6"/>
    <w:rsid w:val="007219DE"/>
    <w:rsid w:val="00721C82"/>
    <w:rsid w:val="00721CD8"/>
    <w:rsid w:val="00721DCD"/>
    <w:rsid w:val="0072216F"/>
    <w:rsid w:val="007222F9"/>
    <w:rsid w:val="00722546"/>
    <w:rsid w:val="00722547"/>
    <w:rsid w:val="007225D2"/>
    <w:rsid w:val="0072294A"/>
    <w:rsid w:val="007229E0"/>
    <w:rsid w:val="00722B4C"/>
    <w:rsid w:val="00722BBB"/>
    <w:rsid w:val="00722C9D"/>
    <w:rsid w:val="00722DE5"/>
    <w:rsid w:val="00722E31"/>
    <w:rsid w:val="00722F82"/>
    <w:rsid w:val="00722F87"/>
    <w:rsid w:val="00722FE6"/>
    <w:rsid w:val="00723084"/>
    <w:rsid w:val="007230D1"/>
    <w:rsid w:val="00723152"/>
    <w:rsid w:val="00723161"/>
    <w:rsid w:val="007232F2"/>
    <w:rsid w:val="0072333B"/>
    <w:rsid w:val="0072333E"/>
    <w:rsid w:val="00723479"/>
    <w:rsid w:val="00723506"/>
    <w:rsid w:val="00723516"/>
    <w:rsid w:val="007235DC"/>
    <w:rsid w:val="007236A7"/>
    <w:rsid w:val="007237A7"/>
    <w:rsid w:val="007237E2"/>
    <w:rsid w:val="007239B1"/>
    <w:rsid w:val="00723A98"/>
    <w:rsid w:val="00723BDE"/>
    <w:rsid w:val="00723C24"/>
    <w:rsid w:val="00723CB7"/>
    <w:rsid w:val="00723EFB"/>
    <w:rsid w:val="00723FEE"/>
    <w:rsid w:val="00724023"/>
    <w:rsid w:val="007240FA"/>
    <w:rsid w:val="007241BC"/>
    <w:rsid w:val="007243AA"/>
    <w:rsid w:val="007243AB"/>
    <w:rsid w:val="00724516"/>
    <w:rsid w:val="00724539"/>
    <w:rsid w:val="007245D6"/>
    <w:rsid w:val="00724614"/>
    <w:rsid w:val="007246D3"/>
    <w:rsid w:val="0072479A"/>
    <w:rsid w:val="007247E8"/>
    <w:rsid w:val="007247F5"/>
    <w:rsid w:val="0072484B"/>
    <w:rsid w:val="007249B3"/>
    <w:rsid w:val="007249CA"/>
    <w:rsid w:val="00724A07"/>
    <w:rsid w:val="00724A59"/>
    <w:rsid w:val="00724ABE"/>
    <w:rsid w:val="00724B05"/>
    <w:rsid w:val="00724CB9"/>
    <w:rsid w:val="00724DCA"/>
    <w:rsid w:val="00725026"/>
    <w:rsid w:val="0072512F"/>
    <w:rsid w:val="00725424"/>
    <w:rsid w:val="007255D9"/>
    <w:rsid w:val="00725649"/>
    <w:rsid w:val="007256AF"/>
    <w:rsid w:val="007257FB"/>
    <w:rsid w:val="0072586E"/>
    <w:rsid w:val="00725996"/>
    <w:rsid w:val="00725DF5"/>
    <w:rsid w:val="00726009"/>
    <w:rsid w:val="0072615B"/>
    <w:rsid w:val="0072623E"/>
    <w:rsid w:val="00726361"/>
    <w:rsid w:val="007263BE"/>
    <w:rsid w:val="00726411"/>
    <w:rsid w:val="007264E3"/>
    <w:rsid w:val="007265BC"/>
    <w:rsid w:val="007266A0"/>
    <w:rsid w:val="00726810"/>
    <w:rsid w:val="007268D9"/>
    <w:rsid w:val="0072692A"/>
    <w:rsid w:val="0072695A"/>
    <w:rsid w:val="0072696C"/>
    <w:rsid w:val="007269E2"/>
    <w:rsid w:val="00726A61"/>
    <w:rsid w:val="00726A81"/>
    <w:rsid w:val="00726A90"/>
    <w:rsid w:val="00726AC9"/>
    <w:rsid w:val="00726BF7"/>
    <w:rsid w:val="00726E78"/>
    <w:rsid w:val="00726ECE"/>
    <w:rsid w:val="00726EDF"/>
    <w:rsid w:val="00727012"/>
    <w:rsid w:val="00727079"/>
    <w:rsid w:val="00727185"/>
    <w:rsid w:val="007271A4"/>
    <w:rsid w:val="007272FA"/>
    <w:rsid w:val="00727400"/>
    <w:rsid w:val="00727599"/>
    <w:rsid w:val="007277BE"/>
    <w:rsid w:val="00727832"/>
    <w:rsid w:val="00727A40"/>
    <w:rsid w:val="00727A43"/>
    <w:rsid w:val="00727A66"/>
    <w:rsid w:val="00727A6E"/>
    <w:rsid w:val="00727AE5"/>
    <w:rsid w:val="00727D38"/>
    <w:rsid w:val="00727DBE"/>
    <w:rsid w:val="00727F66"/>
    <w:rsid w:val="0073002A"/>
    <w:rsid w:val="00730036"/>
    <w:rsid w:val="0073014F"/>
    <w:rsid w:val="007301F5"/>
    <w:rsid w:val="007302ED"/>
    <w:rsid w:val="0073047F"/>
    <w:rsid w:val="0073053F"/>
    <w:rsid w:val="007305DA"/>
    <w:rsid w:val="00730756"/>
    <w:rsid w:val="00730931"/>
    <w:rsid w:val="0073098D"/>
    <w:rsid w:val="00730997"/>
    <w:rsid w:val="00730998"/>
    <w:rsid w:val="007309AF"/>
    <w:rsid w:val="007309DF"/>
    <w:rsid w:val="00730A1F"/>
    <w:rsid w:val="00730B2C"/>
    <w:rsid w:val="00730FA5"/>
    <w:rsid w:val="00731338"/>
    <w:rsid w:val="0073141C"/>
    <w:rsid w:val="00731576"/>
    <w:rsid w:val="0073182D"/>
    <w:rsid w:val="007318DD"/>
    <w:rsid w:val="007319D2"/>
    <w:rsid w:val="00731A90"/>
    <w:rsid w:val="00731B18"/>
    <w:rsid w:val="00731B2B"/>
    <w:rsid w:val="00731BC6"/>
    <w:rsid w:val="00731C2A"/>
    <w:rsid w:val="00731CF5"/>
    <w:rsid w:val="00731D8C"/>
    <w:rsid w:val="00731E2D"/>
    <w:rsid w:val="00731E3E"/>
    <w:rsid w:val="00731EAE"/>
    <w:rsid w:val="00731EE3"/>
    <w:rsid w:val="00731EEA"/>
    <w:rsid w:val="007320AC"/>
    <w:rsid w:val="00732189"/>
    <w:rsid w:val="007321A3"/>
    <w:rsid w:val="00732297"/>
    <w:rsid w:val="0073238C"/>
    <w:rsid w:val="007323B9"/>
    <w:rsid w:val="00732444"/>
    <w:rsid w:val="007325A5"/>
    <w:rsid w:val="007325A6"/>
    <w:rsid w:val="0073262A"/>
    <w:rsid w:val="00732729"/>
    <w:rsid w:val="0073277D"/>
    <w:rsid w:val="0073283D"/>
    <w:rsid w:val="00732928"/>
    <w:rsid w:val="00732BD6"/>
    <w:rsid w:val="00732E47"/>
    <w:rsid w:val="00732F5D"/>
    <w:rsid w:val="00732FE9"/>
    <w:rsid w:val="007330C2"/>
    <w:rsid w:val="007330F3"/>
    <w:rsid w:val="0073318C"/>
    <w:rsid w:val="007332CF"/>
    <w:rsid w:val="007334C5"/>
    <w:rsid w:val="00733512"/>
    <w:rsid w:val="007335BF"/>
    <w:rsid w:val="007336AA"/>
    <w:rsid w:val="007336B4"/>
    <w:rsid w:val="007337B7"/>
    <w:rsid w:val="00733858"/>
    <w:rsid w:val="00733865"/>
    <w:rsid w:val="0073391B"/>
    <w:rsid w:val="00733948"/>
    <w:rsid w:val="00733AFB"/>
    <w:rsid w:val="00733BDE"/>
    <w:rsid w:val="00733E0A"/>
    <w:rsid w:val="00733E99"/>
    <w:rsid w:val="00733F2A"/>
    <w:rsid w:val="00733F73"/>
    <w:rsid w:val="0073408F"/>
    <w:rsid w:val="007340C7"/>
    <w:rsid w:val="00734268"/>
    <w:rsid w:val="00734363"/>
    <w:rsid w:val="00734378"/>
    <w:rsid w:val="0073450A"/>
    <w:rsid w:val="0073456D"/>
    <w:rsid w:val="0073460E"/>
    <w:rsid w:val="0073462A"/>
    <w:rsid w:val="007346F6"/>
    <w:rsid w:val="00734799"/>
    <w:rsid w:val="0073482D"/>
    <w:rsid w:val="0073489A"/>
    <w:rsid w:val="00734D32"/>
    <w:rsid w:val="00734D48"/>
    <w:rsid w:val="00734D8D"/>
    <w:rsid w:val="00734E6E"/>
    <w:rsid w:val="00734EBB"/>
    <w:rsid w:val="0073513A"/>
    <w:rsid w:val="00735472"/>
    <w:rsid w:val="007354A0"/>
    <w:rsid w:val="00735547"/>
    <w:rsid w:val="0073564A"/>
    <w:rsid w:val="00735673"/>
    <w:rsid w:val="0073573C"/>
    <w:rsid w:val="0073579B"/>
    <w:rsid w:val="007357F0"/>
    <w:rsid w:val="007358DA"/>
    <w:rsid w:val="0073592D"/>
    <w:rsid w:val="00735946"/>
    <w:rsid w:val="00735969"/>
    <w:rsid w:val="007359AB"/>
    <w:rsid w:val="007359AE"/>
    <w:rsid w:val="00735AF6"/>
    <w:rsid w:val="00735B10"/>
    <w:rsid w:val="00735DC9"/>
    <w:rsid w:val="00735EA8"/>
    <w:rsid w:val="00735F27"/>
    <w:rsid w:val="00735FDF"/>
    <w:rsid w:val="0073605F"/>
    <w:rsid w:val="0073607C"/>
    <w:rsid w:val="00736106"/>
    <w:rsid w:val="0073616B"/>
    <w:rsid w:val="007361AA"/>
    <w:rsid w:val="007361E3"/>
    <w:rsid w:val="00736375"/>
    <w:rsid w:val="00736386"/>
    <w:rsid w:val="00736399"/>
    <w:rsid w:val="00736428"/>
    <w:rsid w:val="00736457"/>
    <w:rsid w:val="00736598"/>
    <w:rsid w:val="007365F1"/>
    <w:rsid w:val="0073674F"/>
    <w:rsid w:val="00736761"/>
    <w:rsid w:val="007367DD"/>
    <w:rsid w:val="0073681B"/>
    <w:rsid w:val="00736883"/>
    <w:rsid w:val="007368CF"/>
    <w:rsid w:val="00736A4F"/>
    <w:rsid w:val="00736A9F"/>
    <w:rsid w:val="00736BF8"/>
    <w:rsid w:val="00736C4B"/>
    <w:rsid w:val="00736C52"/>
    <w:rsid w:val="00736CCD"/>
    <w:rsid w:val="00736D01"/>
    <w:rsid w:val="00736D6E"/>
    <w:rsid w:val="00736E2A"/>
    <w:rsid w:val="00736FCF"/>
    <w:rsid w:val="007370A2"/>
    <w:rsid w:val="007370E5"/>
    <w:rsid w:val="007371D6"/>
    <w:rsid w:val="0073729F"/>
    <w:rsid w:val="00737392"/>
    <w:rsid w:val="007373EF"/>
    <w:rsid w:val="00737423"/>
    <w:rsid w:val="007374E3"/>
    <w:rsid w:val="007375AD"/>
    <w:rsid w:val="00737746"/>
    <w:rsid w:val="00737837"/>
    <w:rsid w:val="00737932"/>
    <w:rsid w:val="00737BBA"/>
    <w:rsid w:val="00737BBF"/>
    <w:rsid w:val="00737D67"/>
    <w:rsid w:val="00737FE8"/>
    <w:rsid w:val="007400A2"/>
    <w:rsid w:val="007400C5"/>
    <w:rsid w:val="0074026C"/>
    <w:rsid w:val="0074035C"/>
    <w:rsid w:val="007403EC"/>
    <w:rsid w:val="0074062C"/>
    <w:rsid w:val="00740633"/>
    <w:rsid w:val="00740740"/>
    <w:rsid w:val="007407EE"/>
    <w:rsid w:val="00740A21"/>
    <w:rsid w:val="00740B24"/>
    <w:rsid w:val="00740ED9"/>
    <w:rsid w:val="00740EEC"/>
    <w:rsid w:val="0074107F"/>
    <w:rsid w:val="0074123D"/>
    <w:rsid w:val="007414D9"/>
    <w:rsid w:val="00741573"/>
    <w:rsid w:val="007415FF"/>
    <w:rsid w:val="00741868"/>
    <w:rsid w:val="007418E5"/>
    <w:rsid w:val="007419AC"/>
    <w:rsid w:val="007419C1"/>
    <w:rsid w:val="00741A0C"/>
    <w:rsid w:val="00741BD7"/>
    <w:rsid w:val="00741C10"/>
    <w:rsid w:val="00741CB2"/>
    <w:rsid w:val="007420A9"/>
    <w:rsid w:val="007420E7"/>
    <w:rsid w:val="00742217"/>
    <w:rsid w:val="00742258"/>
    <w:rsid w:val="00742412"/>
    <w:rsid w:val="0074251E"/>
    <w:rsid w:val="0074258B"/>
    <w:rsid w:val="00742659"/>
    <w:rsid w:val="00742662"/>
    <w:rsid w:val="007429E2"/>
    <w:rsid w:val="00742B81"/>
    <w:rsid w:val="00742C1B"/>
    <w:rsid w:val="00742C20"/>
    <w:rsid w:val="00742C66"/>
    <w:rsid w:val="00742D01"/>
    <w:rsid w:val="00742D53"/>
    <w:rsid w:val="00742E7B"/>
    <w:rsid w:val="0074300B"/>
    <w:rsid w:val="00743080"/>
    <w:rsid w:val="007430AF"/>
    <w:rsid w:val="007432C7"/>
    <w:rsid w:val="00743340"/>
    <w:rsid w:val="00743358"/>
    <w:rsid w:val="0074335B"/>
    <w:rsid w:val="00743378"/>
    <w:rsid w:val="0074378A"/>
    <w:rsid w:val="007438F5"/>
    <w:rsid w:val="007439EA"/>
    <w:rsid w:val="00743A31"/>
    <w:rsid w:val="00743AAE"/>
    <w:rsid w:val="00743AC4"/>
    <w:rsid w:val="00743C97"/>
    <w:rsid w:val="00743DF2"/>
    <w:rsid w:val="00743E0E"/>
    <w:rsid w:val="00743F1C"/>
    <w:rsid w:val="00743FC1"/>
    <w:rsid w:val="007441C2"/>
    <w:rsid w:val="007441DB"/>
    <w:rsid w:val="007442CC"/>
    <w:rsid w:val="00744305"/>
    <w:rsid w:val="00744426"/>
    <w:rsid w:val="007448EF"/>
    <w:rsid w:val="007449A0"/>
    <w:rsid w:val="00744B78"/>
    <w:rsid w:val="00744D60"/>
    <w:rsid w:val="00744DB5"/>
    <w:rsid w:val="00744F43"/>
    <w:rsid w:val="00745001"/>
    <w:rsid w:val="00745257"/>
    <w:rsid w:val="00745275"/>
    <w:rsid w:val="007452DB"/>
    <w:rsid w:val="0074537B"/>
    <w:rsid w:val="007453C2"/>
    <w:rsid w:val="00745463"/>
    <w:rsid w:val="00745482"/>
    <w:rsid w:val="007454F3"/>
    <w:rsid w:val="007456CD"/>
    <w:rsid w:val="007456E2"/>
    <w:rsid w:val="00745810"/>
    <w:rsid w:val="007458C1"/>
    <w:rsid w:val="007459BC"/>
    <w:rsid w:val="00745A83"/>
    <w:rsid w:val="00745AEA"/>
    <w:rsid w:val="00745BF5"/>
    <w:rsid w:val="00745EC5"/>
    <w:rsid w:val="00745FA5"/>
    <w:rsid w:val="0074639B"/>
    <w:rsid w:val="007463CF"/>
    <w:rsid w:val="00746478"/>
    <w:rsid w:val="007466CD"/>
    <w:rsid w:val="0074678C"/>
    <w:rsid w:val="007468D3"/>
    <w:rsid w:val="007469C0"/>
    <w:rsid w:val="00746A0A"/>
    <w:rsid w:val="00746BBD"/>
    <w:rsid w:val="00746BFD"/>
    <w:rsid w:val="00746C52"/>
    <w:rsid w:val="00746F26"/>
    <w:rsid w:val="00746FB0"/>
    <w:rsid w:val="00747001"/>
    <w:rsid w:val="00747024"/>
    <w:rsid w:val="007473C7"/>
    <w:rsid w:val="00747422"/>
    <w:rsid w:val="007476EE"/>
    <w:rsid w:val="00747853"/>
    <w:rsid w:val="0074786A"/>
    <w:rsid w:val="00747996"/>
    <w:rsid w:val="00747AC1"/>
    <w:rsid w:val="00747AE2"/>
    <w:rsid w:val="00747C25"/>
    <w:rsid w:val="00747C42"/>
    <w:rsid w:val="00747DEF"/>
    <w:rsid w:val="00750058"/>
    <w:rsid w:val="00750086"/>
    <w:rsid w:val="007500A6"/>
    <w:rsid w:val="0075013E"/>
    <w:rsid w:val="00750354"/>
    <w:rsid w:val="0075052B"/>
    <w:rsid w:val="00750543"/>
    <w:rsid w:val="00750731"/>
    <w:rsid w:val="0075075F"/>
    <w:rsid w:val="00750804"/>
    <w:rsid w:val="007508E2"/>
    <w:rsid w:val="0075090D"/>
    <w:rsid w:val="00750916"/>
    <w:rsid w:val="0075092C"/>
    <w:rsid w:val="00750AAF"/>
    <w:rsid w:val="00750AC7"/>
    <w:rsid w:val="00750C9C"/>
    <w:rsid w:val="00750CEC"/>
    <w:rsid w:val="00750D7E"/>
    <w:rsid w:val="00750DB7"/>
    <w:rsid w:val="00750DD4"/>
    <w:rsid w:val="00750E73"/>
    <w:rsid w:val="00750F7D"/>
    <w:rsid w:val="00750FAC"/>
    <w:rsid w:val="00751085"/>
    <w:rsid w:val="00751266"/>
    <w:rsid w:val="0075128A"/>
    <w:rsid w:val="007512BE"/>
    <w:rsid w:val="007513D6"/>
    <w:rsid w:val="00751488"/>
    <w:rsid w:val="0075148D"/>
    <w:rsid w:val="007514EC"/>
    <w:rsid w:val="0075153D"/>
    <w:rsid w:val="0075166D"/>
    <w:rsid w:val="00751760"/>
    <w:rsid w:val="0075176D"/>
    <w:rsid w:val="00751798"/>
    <w:rsid w:val="00751799"/>
    <w:rsid w:val="00751825"/>
    <w:rsid w:val="00751833"/>
    <w:rsid w:val="00751A7F"/>
    <w:rsid w:val="00751C31"/>
    <w:rsid w:val="00751CF8"/>
    <w:rsid w:val="00751E7A"/>
    <w:rsid w:val="00751E90"/>
    <w:rsid w:val="00751FF4"/>
    <w:rsid w:val="007520E5"/>
    <w:rsid w:val="0075232E"/>
    <w:rsid w:val="00752347"/>
    <w:rsid w:val="0075247B"/>
    <w:rsid w:val="00752516"/>
    <w:rsid w:val="00752521"/>
    <w:rsid w:val="007526BE"/>
    <w:rsid w:val="007526CF"/>
    <w:rsid w:val="00752766"/>
    <w:rsid w:val="007528A2"/>
    <w:rsid w:val="00752920"/>
    <w:rsid w:val="00752A83"/>
    <w:rsid w:val="00752CCD"/>
    <w:rsid w:val="00752CE6"/>
    <w:rsid w:val="00752D52"/>
    <w:rsid w:val="00752F64"/>
    <w:rsid w:val="00752F7E"/>
    <w:rsid w:val="007530B7"/>
    <w:rsid w:val="0075344C"/>
    <w:rsid w:val="00753480"/>
    <w:rsid w:val="0075354C"/>
    <w:rsid w:val="007535F7"/>
    <w:rsid w:val="007537B8"/>
    <w:rsid w:val="007538DA"/>
    <w:rsid w:val="00753A0D"/>
    <w:rsid w:val="00753A19"/>
    <w:rsid w:val="00753BA4"/>
    <w:rsid w:val="00753C73"/>
    <w:rsid w:val="00753CE7"/>
    <w:rsid w:val="00753CFC"/>
    <w:rsid w:val="00753E47"/>
    <w:rsid w:val="00753E78"/>
    <w:rsid w:val="00753EC1"/>
    <w:rsid w:val="00753FBD"/>
    <w:rsid w:val="00754007"/>
    <w:rsid w:val="0075409B"/>
    <w:rsid w:val="007540B4"/>
    <w:rsid w:val="00754186"/>
    <w:rsid w:val="007541C0"/>
    <w:rsid w:val="0075420D"/>
    <w:rsid w:val="007542DC"/>
    <w:rsid w:val="0075431B"/>
    <w:rsid w:val="0075438B"/>
    <w:rsid w:val="00754462"/>
    <w:rsid w:val="00754550"/>
    <w:rsid w:val="007545A2"/>
    <w:rsid w:val="00754608"/>
    <w:rsid w:val="0075463D"/>
    <w:rsid w:val="007548F8"/>
    <w:rsid w:val="00754A31"/>
    <w:rsid w:val="00754C8D"/>
    <w:rsid w:val="00754E8C"/>
    <w:rsid w:val="0075500C"/>
    <w:rsid w:val="00755106"/>
    <w:rsid w:val="007554B2"/>
    <w:rsid w:val="007554C3"/>
    <w:rsid w:val="007558CB"/>
    <w:rsid w:val="0075597E"/>
    <w:rsid w:val="00755A52"/>
    <w:rsid w:val="00755B5D"/>
    <w:rsid w:val="00755C38"/>
    <w:rsid w:val="00755C58"/>
    <w:rsid w:val="00755DD4"/>
    <w:rsid w:val="00755E37"/>
    <w:rsid w:val="0075606E"/>
    <w:rsid w:val="00756178"/>
    <w:rsid w:val="007561A1"/>
    <w:rsid w:val="007564BE"/>
    <w:rsid w:val="00756510"/>
    <w:rsid w:val="0075656A"/>
    <w:rsid w:val="0075677D"/>
    <w:rsid w:val="00756823"/>
    <w:rsid w:val="007568E1"/>
    <w:rsid w:val="007568F5"/>
    <w:rsid w:val="0075698E"/>
    <w:rsid w:val="00756991"/>
    <w:rsid w:val="00756A99"/>
    <w:rsid w:val="00756ADD"/>
    <w:rsid w:val="00756B54"/>
    <w:rsid w:val="00756CBD"/>
    <w:rsid w:val="00756CE1"/>
    <w:rsid w:val="00756DD3"/>
    <w:rsid w:val="00756E1C"/>
    <w:rsid w:val="00756E4F"/>
    <w:rsid w:val="00756ED5"/>
    <w:rsid w:val="00757150"/>
    <w:rsid w:val="00757387"/>
    <w:rsid w:val="00757523"/>
    <w:rsid w:val="0075754F"/>
    <w:rsid w:val="007575A2"/>
    <w:rsid w:val="00757678"/>
    <w:rsid w:val="007579DC"/>
    <w:rsid w:val="00757B44"/>
    <w:rsid w:val="00757B4E"/>
    <w:rsid w:val="00757E18"/>
    <w:rsid w:val="00760083"/>
    <w:rsid w:val="0076039C"/>
    <w:rsid w:val="007603B2"/>
    <w:rsid w:val="0076042E"/>
    <w:rsid w:val="00760490"/>
    <w:rsid w:val="007604A1"/>
    <w:rsid w:val="007604B6"/>
    <w:rsid w:val="0076060F"/>
    <w:rsid w:val="0076091C"/>
    <w:rsid w:val="00760B41"/>
    <w:rsid w:val="00760B64"/>
    <w:rsid w:val="00760CA2"/>
    <w:rsid w:val="00760CE0"/>
    <w:rsid w:val="00760CF9"/>
    <w:rsid w:val="00760D4A"/>
    <w:rsid w:val="00760E89"/>
    <w:rsid w:val="00760F79"/>
    <w:rsid w:val="007610C3"/>
    <w:rsid w:val="007610E1"/>
    <w:rsid w:val="00761147"/>
    <w:rsid w:val="00761203"/>
    <w:rsid w:val="00761240"/>
    <w:rsid w:val="00761260"/>
    <w:rsid w:val="0076145A"/>
    <w:rsid w:val="00761463"/>
    <w:rsid w:val="007614C8"/>
    <w:rsid w:val="007614FF"/>
    <w:rsid w:val="007615FA"/>
    <w:rsid w:val="007615FD"/>
    <w:rsid w:val="00761606"/>
    <w:rsid w:val="00761797"/>
    <w:rsid w:val="007617A9"/>
    <w:rsid w:val="0076181B"/>
    <w:rsid w:val="00761958"/>
    <w:rsid w:val="007619DC"/>
    <w:rsid w:val="00761AA3"/>
    <w:rsid w:val="00761ADF"/>
    <w:rsid w:val="00761AFD"/>
    <w:rsid w:val="00761B51"/>
    <w:rsid w:val="00761B72"/>
    <w:rsid w:val="00761BCF"/>
    <w:rsid w:val="00761BD4"/>
    <w:rsid w:val="00761BF7"/>
    <w:rsid w:val="00761DCA"/>
    <w:rsid w:val="00761F03"/>
    <w:rsid w:val="00761FD4"/>
    <w:rsid w:val="0076217B"/>
    <w:rsid w:val="0076221D"/>
    <w:rsid w:val="007624AF"/>
    <w:rsid w:val="0076253D"/>
    <w:rsid w:val="007625D4"/>
    <w:rsid w:val="007626EB"/>
    <w:rsid w:val="007626F2"/>
    <w:rsid w:val="00762741"/>
    <w:rsid w:val="00762760"/>
    <w:rsid w:val="007627BB"/>
    <w:rsid w:val="007628E0"/>
    <w:rsid w:val="00762A37"/>
    <w:rsid w:val="00762A80"/>
    <w:rsid w:val="00762C28"/>
    <w:rsid w:val="00762D87"/>
    <w:rsid w:val="00762F19"/>
    <w:rsid w:val="00762F40"/>
    <w:rsid w:val="0076301A"/>
    <w:rsid w:val="00763128"/>
    <w:rsid w:val="007631A3"/>
    <w:rsid w:val="00763210"/>
    <w:rsid w:val="00763236"/>
    <w:rsid w:val="0076323C"/>
    <w:rsid w:val="00763431"/>
    <w:rsid w:val="0076343A"/>
    <w:rsid w:val="007635CC"/>
    <w:rsid w:val="007636B0"/>
    <w:rsid w:val="007636EE"/>
    <w:rsid w:val="00763862"/>
    <w:rsid w:val="0076393C"/>
    <w:rsid w:val="0076394D"/>
    <w:rsid w:val="00763A54"/>
    <w:rsid w:val="00763B3A"/>
    <w:rsid w:val="00763C44"/>
    <w:rsid w:val="00763D88"/>
    <w:rsid w:val="00763EA1"/>
    <w:rsid w:val="00763F60"/>
    <w:rsid w:val="00764004"/>
    <w:rsid w:val="007640F4"/>
    <w:rsid w:val="00764118"/>
    <w:rsid w:val="00764234"/>
    <w:rsid w:val="00764314"/>
    <w:rsid w:val="00764350"/>
    <w:rsid w:val="00764395"/>
    <w:rsid w:val="007643C3"/>
    <w:rsid w:val="007643D1"/>
    <w:rsid w:val="007646CF"/>
    <w:rsid w:val="007646D1"/>
    <w:rsid w:val="007647CE"/>
    <w:rsid w:val="007648D7"/>
    <w:rsid w:val="00764939"/>
    <w:rsid w:val="0076495C"/>
    <w:rsid w:val="00764BDA"/>
    <w:rsid w:val="00764CD8"/>
    <w:rsid w:val="00764D25"/>
    <w:rsid w:val="00764ED2"/>
    <w:rsid w:val="00764F74"/>
    <w:rsid w:val="00765040"/>
    <w:rsid w:val="00765264"/>
    <w:rsid w:val="00765298"/>
    <w:rsid w:val="007653C2"/>
    <w:rsid w:val="0076555F"/>
    <w:rsid w:val="00765596"/>
    <w:rsid w:val="0076564D"/>
    <w:rsid w:val="00765688"/>
    <w:rsid w:val="00765737"/>
    <w:rsid w:val="00765820"/>
    <w:rsid w:val="0076584F"/>
    <w:rsid w:val="00765851"/>
    <w:rsid w:val="00765A59"/>
    <w:rsid w:val="00765AC4"/>
    <w:rsid w:val="00765BE7"/>
    <w:rsid w:val="00765D08"/>
    <w:rsid w:val="00765DD7"/>
    <w:rsid w:val="00765EC2"/>
    <w:rsid w:val="00765F7D"/>
    <w:rsid w:val="0076601C"/>
    <w:rsid w:val="007660AC"/>
    <w:rsid w:val="0076616B"/>
    <w:rsid w:val="00766203"/>
    <w:rsid w:val="007662F4"/>
    <w:rsid w:val="00766470"/>
    <w:rsid w:val="007665F7"/>
    <w:rsid w:val="0076665C"/>
    <w:rsid w:val="0076679C"/>
    <w:rsid w:val="007667CF"/>
    <w:rsid w:val="007669D0"/>
    <w:rsid w:val="00766AE6"/>
    <w:rsid w:val="00766AFF"/>
    <w:rsid w:val="00766C35"/>
    <w:rsid w:val="00766C63"/>
    <w:rsid w:val="00766C9E"/>
    <w:rsid w:val="00766D0B"/>
    <w:rsid w:val="00766D84"/>
    <w:rsid w:val="00766DF3"/>
    <w:rsid w:val="00766EC5"/>
    <w:rsid w:val="00766F1B"/>
    <w:rsid w:val="00766F48"/>
    <w:rsid w:val="00766F74"/>
    <w:rsid w:val="0076701E"/>
    <w:rsid w:val="00767238"/>
    <w:rsid w:val="0076724E"/>
    <w:rsid w:val="00767295"/>
    <w:rsid w:val="007672B1"/>
    <w:rsid w:val="007672CA"/>
    <w:rsid w:val="00767584"/>
    <w:rsid w:val="00767593"/>
    <w:rsid w:val="007675DD"/>
    <w:rsid w:val="00767660"/>
    <w:rsid w:val="0076769C"/>
    <w:rsid w:val="007676A3"/>
    <w:rsid w:val="00767956"/>
    <w:rsid w:val="00767A67"/>
    <w:rsid w:val="00767B34"/>
    <w:rsid w:val="00767C28"/>
    <w:rsid w:val="00767CBC"/>
    <w:rsid w:val="00767E06"/>
    <w:rsid w:val="0077002B"/>
    <w:rsid w:val="0077008A"/>
    <w:rsid w:val="0077008E"/>
    <w:rsid w:val="007700ED"/>
    <w:rsid w:val="0077020A"/>
    <w:rsid w:val="00770294"/>
    <w:rsid w:val="0077031D"/>
    <w:rsid w:val="00770470"/>
    <w:rsid w:val="0077047F"/>
    <w:rsid w:val="00770575"/>
    <w:rsid w:val="00770739"/>
    <w:rsid w:val="00770A4A"/>
    <w:rsid w:val="00770A4C"/>
    <w:rsid w:val="00770A5F"/>
    <w:rsid w:val="00770A67"/>
    <w:rsid w:val="00770A7B"/>
    <w:rsid w:val="00770A9A"/>
    <w:rsid w:val="00770AC3"/>
    <w:rsid w:val="00770B63"/>
    <w:rsid w:val="00770C55"/>
    <w:rsid w:val="00770D08"/>
    <w:rsid w:val="0077126C"/>
    <w:rsid w:val="00771351"/>
    <w:rsid w:val="007713C2"/>
    <w:rsid w:val="007713CE"/>
    <w:rsid w:val="0077148A"/>
    <w:rsid w:val="007715AC"/>
    <w:rsid w:val="007716A5"/>
    <w:rsid w:val="00771769"/>
    <w:rsid w:val="0077176C"/>
    <w:rsid w:val="00771781"/>
    <w:rsid w:val="00771902"/>
    <w:rsid w:val="0077194A"/>
    <w:rsid w:val="00771B9C"/>
    <w:rsid w:val="00771CAC"/>
    <w:rsid w:val="00771CEA"/>
    <w:rsid w:val="00771D45"/>
    <w:rsid w:val="00771D4D"/>
    <w:rsid w:val="00771D52"/>
    <w:rsid w:val="00771D66"/>
    <w:rsid w:val="0077203C"/>
    <w:rsid w:val="0077217F"/>
    <w:rsid w:val="007723A1"/>
    <w:rsid w:val="00772468"/>
    <w:rsid w:val="0077248D"/>
    <w:rsid w:val="0077259A"/>
    <w:rsid w:val="00772687"/>
    <w:rsid w:val="007726E4"/>
    <w:rsid w:val="007728AF"/>
    <w:rsid w:val="00772949"/>
    <w:rsid w:val="00772AD2"/>
    <w:rsid w:val="00772C52"/>
    <w:rsid w:val="00772CD7"/>
    <w:rsid w:val="00772D80"/>
    <w:rsid w:val="00772E98"/>
    <w:rsid w:val="00772ED2"/>
    <w:rsid w:val="00772EDB"/>
    <w:rsid w:val="0077306B"/>
    <w:rsid w:val="00773095"/>
    <w:rsid w:val="00773145"/>
    <w:rsid w:val="00773156"/>
    <w:rsid w:val="00773552"/>
    <w:rsid w:val="007735B1"/>
    <w:rsid w:val="00773631"/>
    <w:rsid w:val="00773765"/>
    <w:rsid w:val="00773934"/>
    <w:rsid w:val="00773ADD"/>
    <w:rsid w:val="00773C58"/>
    <w:rsid w:val="00773C8D"/>
    <w:rsid w:val="00773CDA"/>
    <w:rsid w:val="00773E24"/>
    <w:rsid w:val="00773EBA"/>
    <w:rsid w:val="00773F34"/>
    <w:rsid w:val="00773F49"/>
    <w:rsid w:val="00773F9F"/>
    <w:rsid w:val="00774053"/>
    <w:rsid w:val="00774065"/>
    <w:rsid w:val="0077410A"/>
    <w:rsid w:val="0077410D"/>
    <w:rsid w:val="0077416A"/>
    <w:rsid w:val="007741CD"/>
    <w:rsid w:val="0077437D"/>
    <w:rsid w:val="007743EE"/>
    <w:rsid w:val="0077451A"/>
    <w:rsid w:val="00774610"/>
    <w:rsid w:val="00774670"/>
    <w:rsid w:val="007746F3"/>
    <w:rsid w:val="007747D5"/>
    <w:rsid w:val="00774C4F"/>
    <w:rsid w:val="00774C91"/>
    <w:rsid w:val="00774CC3"/>
    <w:rsid w:val="00774D10"/>
    <w:rsid w:val="00774DB1"/>
    <w:rsid w:val="00774E60"/>
    <w:rsid w:val="00775003"/>
    <w:rsid w:val="0077522F"/>
    <w:rsid w:val="0077533F"/>
    <w:rsid w:val="007753C9"/>
    <w:rsid w:val="007753E9"/>
    <w:rsid w:val="007754DC"/>
    <w:rsid w:val="007754E9"/>
    <w:rsid w:val="007755AB"/>
    <w:rsid w:val="00775751"/>
    <w:rsid w:val="0077588C"/>
    <w:rsid w:val="00775940"/>
    <w:rsid w:val="00775A0F"/>
    <w:rsid w:val="00775A50"/>
    <w:rsid w:val="00775B5E"/>
    <w:rsid w:val="00775D14"/>
    <w:rsid w:val="00775E4A"/>
    <w:rsid w:val="00775EE5"/>
    <w:rsid w:val="0077600D"/>
    <w:rsid w:val="00776218"/>
    <w:rsid w:val="0077622C"/>
    <w:rsid w:val="00776288"/>
    <w:rsid w:val="00776348"/>
    <w:rsid w:val="0077641C"/>
    <w:rsid w:val="00776473"/>
    <w:rsid w:val="00776505"/>
    <w:rsid w:val="0077654E"/>
    <w:rsid w:val="00776662"/>
    <w:rsid w:val="00776678"/>
    <w:rsid w:val="00776A26"/>
    <w:rsid w:val="00776BD6"/>
    <w:rsid w:val="00776C00"/>
    <w:rsid w:val="00776D63"/>
    <w:rsid w:val="00776DFE"/>
    <w:rsid w:val="00776E03"/>
    <w:rsid w:val="00776E25"/>
    <w:rsid w:val="00776E33"/>
    <w:rsid w:val="00776EA1"/>
    <w:rsid w:val="00776F52"/>
    <w:rsid w:val="00776F84"/>
    <w:rsid w:val="007772E7"/>
    <w:rsid w:val="00777300"/>
    <w:rsid w:val="0077733B"/>
    <w:rsid w:val="007773F8"/>
    <w:rsid w:val="0077746A"/>
    <w:rsid w:val="007774BF"/>
    <w:rsid w:val="007775F4"/>
    <w:rsid w:val="00777621"/>
    <w:rsid w:val="007776B0"/>
    <w:rsid w:val="00777842"/>
    <w:rsid w:val="00777961"/>
    <w:rsid w:val="00777A9A"/>
    <w:rsid w:val="00777BF7"/>
    <w:rsid w:val="00777FE3"/>
    <w:rsid w:val="007800C2"/>
    <w:rsid w:val="0078016D"/>
    <w:rsid w:val="00780288"/>
    <w:rsid w:val="0078031C"/>
    <w:rsid w:val="0078040A"/>
    <w:rsid w:val="00780502"/>
    <w:rsid w:val="007806F8"/>
    <w:rsid w:val="007808C8"/>
    <w:rsid w:val="00780A42"/>
    <w:rsid w:val="00780A44"/>
    <w:rsid w:val="00780A58"/>
    <w:rsid w:val="00780B31"/>
    <w:rsid w:val="00780D28"/>
    <w:rsid w:val="00780E62"/>
    <w:rsid w:val="007811E3"/>
    <w:rsid w:val="007812CB"/>
    <w:rsid w:val="007813F9"/>
    <w:rsid w:val="00781482"/>
    <w:rsid w:val="007816CF"/>
    <w:rsid w:val="0078192C"/>
    <w:rsid w:val="0078193D"/>
    <w:rsid w:val="00781C44"/>
    <w:rsid w:val="00781D3E"/>
    <w:rsid w:val="00781D9A"/>
    <w:rsid w:val="00781DB0"/>
    <w:rsid w:val="00781ECC"/>
    <w:rsid w:val="00782019"/>
    <w:rsid w:val="0078204C"/>
    <w:rsid w:val="00782075"/>
    <w:rsid w:val="00782136"/>
    <w:rsid w:val="007822D2"/>
    <w:rsid w:val="0078231E"/>
    <w:rsid w:val="0078237F"/>
    <w:rsid w:val="007823DE"/>
    <w:rsid w:val="00782710"/>
    <w:rsid w:val="00782976"/>
    <w:rsid w:val="00782CA6"/>
    <w:rsid w:val="00782D52"/>
    <w:rsid w:val="00782F2E"/>
    <w:rsid w:val="00782F63"/>
    <w:rsid w:val="007831BC"/>
    <w:rsid w:val="007832EA"/>
    <w:rsid w:val="00783325"/>
    <w:rsid w:val="007833DD"/>
    <w:rsid w:val="007834B5"/>
    <w:rsid w:val="007839A8"/>
    <w:rsid w:val="00783B73"/>
    <w:rsid w:val="00783E91"/>
    <w:rsid w:val="0078410C"/>
    <w:rsid w:val="0078411F"/>
    <w:rsid w:val="0078414C"/>
    <w:rsid w:val="007841B3"/>
    <w:rsid w:val="007841C4"/>
    <w:rsid w:val="0078425A"/>
    <w:rsid w:val="00784370"/>
    <w:rsid w:val="007845F0"/>
    <w:rsid w:val="00784701"/>
    <w:rsid w:val="007847BC"/>
    <w:rsid w:val="00784846"/>
    <w:rsid w:val="00784CB3"/>
    <w:rsid w:val="00784CFF"/>
    <w:rsid w:val="00784E3B"/>
    <w:rsid w:val="00784F54"/>
    <w:rsid w:val="0078515F"/>
    <w:rsid w:val="00785474"/>
    <w:rsid w:val="00785539"/>
    <w:rsid w:val="00785723"/>
    <w:rsid w:val="00785790"/>
    <w:rsid w:val="007858BA"/>
    <w:rsid w:val="0078594C"/>
    <w:rsid w:val="007859DD"/>
    <w:rsid w:val="00785AF3"/>
    <w:rsid w:val="00785BC1"/>
    <w:rsid w:val="00785C34"/>
    <w:rsid w:val="00785CE0"/>
    <w:rsid w:val="00785D23"/>
    <w:rsid w:val="00785D2A"/>
    <w:rsid w:val="00785DE7"/>
    <w:rsid w:val="00785E1B"/>
    <w:rsid w:val="00785EA1"/>
    <w:rsid w:val="00785F94"/>
    <w:rsid w:val="00785FDD"/>
    <w:rsid w:val="0078621B"/>
    <w:rsid w:val="007864F9"/>
    <w:rsid w:val="00786508"/>
    <w:rsid w:val="007867EF"/>
    <w:rsid w:val="007868C8"/>
    <w:rsid w:val="007868D5"/>
    <w:rsid w:val="00786D8C"/>
    <w:rsid w:val="00786F29"/>
    <w:rsid w:val="00786F8B"/>
    <w:rsid w:val="0078711B"/>
    <w:rsid w:val="007873B5"/>
    <w:rsid w:val="0078746C"/>
    <w:rsid w:val="0078758C"/>
    <w:rsid w:val="00787811"/>
    <w:rsid w:val="0078788E"/>
    <w:rsid w:val="007878F1"/>
    <w:rsid w:val="007878FE"/>
    <w:rsid w:val="00787987"/>
    <w:rsid w:val="00787999"/>
    <w:rsid w:val="00787A0D"/>
    <w:rsid w:val="00787CDE"/>
    <w:rsid w:val="00787D17"/>
    <w:rsid w:val="00787D79"/>
    <w:rsid w:val="0079000C"/>
    <w:rsid w:val="0079000E"/>
    <w:rsid w:val="0079008A"/>
    <w:rsid w:val="00790098"/>
    <w:rsid w:val="00790101"/>
    <w:rsid w:val="0079012B"/>
    <w:rsid w:val="00790363"/>
    <w:rsid w:val="0079038D"/>
    <w:rsid w:val="007903A6"/>
    <w:rsid w:val="007903FC"/>
    <w:rsid w:val="00790476"/>
    <w:rsid w:val="007906C9"/>
    <w:rsid w:val="00790903"/>
    <w:rsid w:val="00790950"/>
    <w:rsid w:val="007909B4"/>
    <w:rsid w:val="00790AC6"/>
    <w:rsid w:val="00790CE8"/>
    <w:rsid w:val="00790DB7"/>
    <w:rsid w:val="00790EB9"/>
    <w:rsid w:val="00790F22"/>
    <w:rsid w:val="007910AF"/>
    <w:rsid w:val="00791206"/>
    <w:rsid w:val="00791239"/>
    <w:rsid w:val="0079124A"/>
    <w:rsid w:val="00791348"/>
    <w:rsid w:val="00791356"/>
    <w:rsid w:val="0079158D"/>
    <w:rsid w:val="00791614"/>
    <w:rsid w:val="00791707"/>
    <w:rsid w:val="00791724"/>
    <w:rsid w:val="0079172F"/>
    <w:rsid w:val="0079176C"/>
    <w:rsid w:val="0079189E"/>
    <w:rsid w:val="0079198C"/>
    <w:rsid w:val="00791D11"/>
    <w:rsid w:val="00791E49"/>
    <w:rsid w:val="00791E75"/>
    <w:rsid w:val="0079202C"/>
    <w:rsid w:val="007920C7"/>
    <w:rsid w:val="00792413"/>
    <w:rsid w:val="00792543"/>
    <w:rsid w:val="007925D2"/>
    <w:rsid w:val="0079280A"/>
    <w:rsid w:val="00792845"/>
    <w:rsid w:val="00792917"/>
    <w:rsid w:val="00792A7A"/>
    <w:rsid w:val="00792ABA"/>
    <w:rsid w:val="00792B49"/>
    <w:rsid w:val="00792B86"/>
    <w:rsid w:val="00792BD3"/>
    <w:rsid w:val="00792C8C"/>
    <w:rsid w:val="00792CAB"/>
    <w:rsid w:val="00792DD5"/>
    <w:rsid w:val="00792F55"/>
    <w:rsid w:val="00792F71"/>
    <w:rsid w:val="00792F72"/>
    <w:rsid w:val="00793070"/>
    <w:rsid w:val="00793081"/>
    <w:rsid w:val="0079327E"/>
    <w:rsid w:val="00793298"/>
    <w:rsid w:val="00793306"/>
    <w:rsid w:val="00793367"/>
    <w:rsid w:val="007933DB"/>
    <w:rsid w:val="00793426"/>
    <w:rsid w:val="00793438"/>
    <w:rsid w:val="007934B0"/>
    <w:rsid w:val="007935A0"/>
    <w:rsid w:val="00793614"/>
    <w:rsid w:val="00793841"/>
    <w:rsid w:val="00793A40"/>
    <w:rsid w:val="00793ADA"/>
    <w:rsid w:val="00793C6C"/>
    <w:rsid w:val="00793D7F"/>
    <w:rsid w:val="00793E44"/>
    <w:rsid w:val="00793FE0"/>
    <w:rsid w:val="00794029"/>
    <w:rsid w:val="00794189"/>
    <w:rsid w:val="007943E2"/>
    <w:rsid w:val="007943FF"/>
    <w:rsid w:val="0079455E"/>
    <w:rsid w:val="00794590"/>
    <w:rsid w:val="00794617"/>
    <w:rsid w:val="00794726"/>
    <w:rsid w:val="007948D8"/>
    <w:rsid w:val="00794923"/>
    <w:rsid w:val="00794A87"/>
    <w:rsid w:val="00794A98"/>
    <w:rsid w:val="00794CDD"/>
    <w:rsid w:val="00794D04"/>
    <w:rsid w:val="00794D85"/>
    <w:rsid w:val="00794E53"/>
    <w:rsid w:val="00794F37"/>
    <w:rsid w:val="00794F5A"/>
    <w:rsid w:val="00794F63"/>
    <w:rsid w:val="0079527A"/>
    <w:rsid w:val="00795463"/>
    <w:rsid w:val="007954C7"/>
    <w:rsid w:val="007954EE"/>
    <w:rsid w:val="007955C0"/>
    <w:rsid w:val="00795681"/>
    <w:rsid w:val="007956A6"/>
    <w:rsid w:val="00795743"/>
    <w:rsid w:val="00795888"/>
    <w:rsid w:val="00795933"/>
    <w:rsid w:val="00795952"/>
    <w:rsid w:val="00795AFA"/>
    <w:rsid w:val="00795B88"/>
    <w:rsid w:val="00795C03"/>
    <w:rsid w:val="00795E34"/>
    <w:rsid w:val="00795E8B"/>
    <w:rsid w:val="00795EE5"/>
    <w:rsid w:val="00796118"/>
    <w:rsid w:val="0079614B"/>
    <w:rsid w:val="00796172"/>
    <w:rsid w:val="0079619B"/>
    <w:rsid w:val="0079625B"/>
    <w:rsid w:val="00796451"/>
    <w:rsid w:val="00796763"/>
    <w:rsid w:val="00796AC6"/>
    <w:rsid w:val="00796CC5"/>
    <w:rsid w:val="00796D81"/>
    <w:rsid w:val="00796E57"/>
    <w:rsid w:val="00796F98"/>
    <w:rsid w:val="00797078"/>
    <w:rsid w:val="00797124"/>
    <w:rsid w:val="00797349"/>
    <w:rsid w:val="00797490"/>
    <w:rsid w:val="00797506"/>
    <w:rsid w:val="0079752A"/>
    <w:rsid w:val="0079757A"/>
    <w:rsid w:val="007975C6"/>
    <w:rsid w:val="00797659"/>
    <w:rsid w:val="007976D7"/>
    <w:rsid w:val="007978B9"/>
    <w:rsid w:val="007978CD"/>
    <w:rsid w:val="007978D6"/>
    <w:rsid w:val="00797943"/>
    <w:rsid w:val="00797C28"/>
    <w:rsid w:val="00797C7C"/>
    <w:rsid w:val="00797DF7"/>
    <w:rsid w:val="00797E60"/>
    <w:rsid w:val="00797ED3"/>
    <w:rsid w:val="007A0022"/>
    <w:rsid w:val="007A003E"/>
    <w:rsid w:val="007A0258"/>
    <w:rsid w:val="007A03BA"/>
    <w:rsid w:val="007A0491"/>
    <w:rsid w:val="007A0536"/>
    <w:rsid w:val="007A06FB"/>
    <w:rsid w:val="007A06FC"/>
    <w:rsid w:val="007A071C"/>
    <w:rsid w:val="007A077A"/>
    <w:rsid w:val="007A0860"/>
    <w:rsid w:val="007A08D0"/>
    <w:rsid w:val="007A0B2A"/>
    <w:rsid w:val="007A0C95"/>
    <w:rsid w:val="007A0CD7"/>
    <w:rsid w:val="007A0D12"/>
    <w:rsid w:val="007A0D2F"/>
    <w:rsid w:val="007A0F15"/>
    <w:rsid w:val="007A10CC"/>
    <w:rsid w:val="007A114F"/>
    <w:rsid w:val="007A150B"/>
    <w:rsid w:val="007A152A"/>
    <w:rsid w:val="007A168B"/>
    <w:rsid w:val="007A1882"/>
    <w:rsid w:val="007A193D"/>
    <w:rsid w:val="007A198D"/>
    <w:rsid w:val="007A19F3"/>
    <w:rsid w:val="007A1D7E"/>
    <w:rsid w:val="007A1DDF"/>
    <w:rsid w:val="007A1F7D"/>
    <w:rsid w:val="007A1FC2"/>
    <w:rsid w:val="007A1FC9"/>
    <w:rsid w:val="007A2114"/>
    <w:rsid w:val="007A2130"/>
    <w:rsid w:val="007A2250"/>
    <w:rsid w:val="007A22F5"/>
    <w:rsid w:val="007A2356"/>
    <w:rsid w:val="007A23F3"/>
    <w:rsid w:val="007A243B"/>
    <w:rsid w:val="007A24BA"/>
    <w:rsid w:val="007A253B"/>
    <w:rsid w:val="007A25BA"/>
    <w:rsid w:val="007A2632"/>
    <w:rsid w:val="007A263C"/>
    <w:rsid w:val="007A28D6"/>
    <w:rsid w:val="007A28E3"/>
    <w:rsid w:val="007A28EF"/>
    <w:rsid w:val="007A290F"/>
    <w:rsid w:val="007A2912"/>
    <w:rsid w:val="007A297F"/>
    <w:rsid w:val="007A2980"/>
    <w:rsid w:val="007A2A2E"/>
    <w:rsid w:val="007A2B1A"/>
    <w:rsid w:val="007A2B2E"/>
    <w:rsid w:val="007A2D2F"/>
    <w:rsid w:val="007A2D6D"/>
    <w:rsid w:val="007A2E70"/>
    <w:rsid w:val="007A3078"/>
    <w:rsid w:val="007A3148"/>
    <w:rsid w:val="007A3267"/>
    <w:rsid w:val="007A32D5"/>
    <w:rsid w:val="007A335A"/>
    <w:rsid w:val="007A3401"/>
    <w:rsid w:val="007A35A4"/>
    <w:rsid w:val="007A35B0"/>
    <w:rsid w:val="007A36A3"/>
    <w:rsid w:val="007A3792"/>
    <w:rsid w:val="007A39D6"/>
    <w:rsid w:val="007A3A9B"/>
    <w:rsid w:val="007A3AA2"/>
    <w:rsid w:val="007A3AA5"/>
    <w:rsid w:val="007A3D6E"/>
    <w:rsid w:val="007A3DCC"/>
    <w:rsid w:val="007A3F1F"/>
    <w:rsid w:val="007A400F"/>
    <w:rsid w:val="007A425A"/>
    <w:rsid w:val="007A4265"/>
    <w:rsid w:val="007A44BC"/>
    <w:rsid w:val="007A4523"/>
    <w:rsid w:val="007A459B"/>
    <w:rsid w:val="007A468A"/>
    <w:rsid w:val="007A46C1"/>
    <w:rsid w:val="007A477E"/>
    <w:rsid w:val="007A47B5"/>
    <w:rsid w:val="007A480A"/>
    <w:rsid w:val="007A491A"/>
    <w:rsid w:val="007A493B"/>
    <w:rsid w:val="007A494A"/>
    <w:rsid w:val="007A49C4"/>
    <w:rsid w:val="007A4BB3"/>
    <w:rsid w:val="007A4C13"/>
    <w:rsid w:val="007A4D0E"/>
    <w:rsid w:val="007A507E"/>
    <w:rsid w:val="007A50FE"/>
    <w:rsid w:val="007A51B7"/>
    <w:rsid w:val="007A52A1"/>
    <w:rsid w:val="007A55CF"/>
    <w:rsid w:val="007A59AD"/>
    <w:rsid w:val="007A59FD"/>
    <w:rsid w:val="007A5E7C"/>
    <w:rsid w:val="007A5EFD"/>
    <w:rsid w:val="007A6038"/>
    <w:rsid w:val="007A60A4"/>
    <w:rsid w:val="007A60AA"/>
    <w:rsid w:val="007A610A"/>
    <w:rsid w:val="007A61B8"/>
    <w:rsid w:val="007A6271"/>
    <w:rsid w:val="007A6312"/>
    <w:rsid w:val="007A6435"/>
    <w:rsid w:val="007A650C"/>
    <w:rsid w:val="007A65C5"/>
    <w:rsid w:val="007A671F"/>
    <w:rsid w:val="007A6860"/>
    <w:rsid w:val="007A6923"/>
    <w:rsid w:val="007A6A61"/>
    <w:rsid w:val="007A6B3D"/>
    <w:rsid w:val="007A6B9F"/>
    <w:rsid w:val="007A6EA1"/>
    <w:rsid w:val="007A6FAF"/>
    <w:rsid w:val="007A710E"/>
    <w:rsid w:val="007A7175"/>
    <w:rsid w:val="007A71A0"/>
    <w:rsid w:val="007A7290"/>
    <w:rsid w:val="007A734C"/>
    <w:rsid w:val="007A74EA"/>
    <w:rsid w:val="007A75C9"/>
    <w:rsid w:val="007A75E0"/>
    <w:rsid w:val="007A7839"/>
    <w:rsid w:val="007A7882"/>
    <w:rsid w:val="007A78B3"/>
    <w:rsid w:val="007A792A"/>
    <w:rsid w:val="007A7A2E"/>
    <w:rsid w:val="007A7A6E"/>
    <w:rsid w:val="007A7B51"/>
    <w:rsid w:val="007A7B93"/>
    <w:rsid w:val="007A7D91"/>
    <w:rsid w:val="007A7DB2"/>
    <w:rsid w:val="007B0105"/>
    <w:rsid w:val="007B026F"/>
    <w:rsid w:val="007B0282"/>
    <w:rsid w:val="007B0405"/>
    <w:rsid w:val="007B0586"/>
    <w:rsid w:val="007B06B2"/>
    <w:rsid w:val="007B06E5"/>
    <w:rsid w:val="007B097A"/>
    <w:rsid w:val="007B09A8"/>
    <w:rsid w:val="007B0AC1"/>
    <w:rsid w:val="007B0C45"/>
    <w:rsid w:val="007B0D71"/>
    <w:rsid w:val="007B0F2F"/>
    <w:rsid w:val="007B100C"/>
    <w:rsid w:val="007B12A8"/>
    <w:rsid w:val="007B1466"/>
    <w:rsid w:val="007B1618"/>
    <w:rsid w:val="007B1681"/>
    <w:rsid w:val="007B1697"/>
    <w:rsid w:val="007B16AD"/>
    <w:rsid w:val="007B1749"/>
    <w:rsid w:val="007B17A5"/>
    <w:rsid w:val="007B1803"/>
    <w:rsid w:val="007B187A"/>
    <w:rsid w:val="007B18A3"/>
    <w:rsid w:val="007B1A2B"/>
    <w:rsid w:val="007B1A2D"/>
    <w:rsid w:val="007B1B33"/>
    <w:rsid w:val="007B1D1F"/>
    <w:rsid w:val="007B1E87"/>
    <w:rsid w:val="007B1F27"/>
    <w:rsid w:val="007B1F77"/>
    <w:rsid w:val="007B1FBD"/>
    <w:rsid w:val="007B21B0"/>
    <w:rsid w:val="007B22D7"/>
    <w:rsid w:val="007B23D7"/>
    <w:rsid w:val="007B2457"/>
    <w:rsid w:val="007B2572"/>
    <w:rsid w:val="007B25B4"/>
    <w:rsid w:val="007B286C"/>
    <w:rsid w:val="007B28F2"/>
    <w:rsid w:val="007B29AA"/>
    <w:rsid w:val="007B2A9A"/>
    <w:rsid w:val="007B2CD6"/>
    <w:rsid w:val="007B2F25"/>
    <w:rsid w:val="007B30A6"/>
    <w:rsid w:val="007B30D3"/>
    <w:rsid w:val="007B3285"/>
    <w:rsid w:val="007B34BF"/>
    <w:rsid w:val="007B3628"/>
    <w:rsid w:val="007B36CB"/>
    <w:rsid w:val="007B3810"/>
    <w:rsid w:val="007B3894"/>
    <w:rsid w:val="007B39BF"/>
    <w:rsid w:val="007B3B2C"/>
    <w:rsid w:val="007B3BF7"/>
    <w:rsid w:val="007B3C29"/>
    <w:rsid w:val="007B3C6A"/>
    <w:rsid w:val="007B3D45"/>
    <w:rsid w:val="007B3D7C"/>
    <w:rsid w:val="007B3D81"/>
    <w:rsid w:val="007B3DB3"/>
    <w:rsid w:val="007B3E1A"/>
    <w:rsid w:val="007B3F1D"/>
    <w:rsid w:val="007B422A"/>
    <w:rsid w:val="007B4236"/>
    <w:rsid w:val="007B42E1"/>
    <w:rsid w:val="007B434C"/>
    <w:rsid w:val="007B442B"/>
    <w:rsid w:val="007B44B9"/>
    <w:rsid w:val="007B45BD"/>
    <w:rsid w:val="007B462C"/>
    <w:rsid w:val="007B4685"/>
    <w:rsid w:val="007B4687"/>
    <w:rsid w:val="007B4985"/>
    <w:rsid w:val="007B49BD"/>
    <w:rsid w:val="007B4ADC"/>
    <w:rsid w:val="007B4BF7"/>
    <w:rsid w:val="007B4C35"/>
    <w:rsid w:val="007B4C47"/>
    <w:rsid w:val="007B4C5F"/>
    <w:rsid w:val="007B4C7A"/>
    <w:rsid w:val="007B4D96"/>
    <w:rsid w:val="007B4F32"/>
    <w:rsid w:val="007B501F"/>
    <w:rsid w:val="007B5117"/>
    <w:rsid w:val="007B514A"/>
    <w:rsid w:val="007B5258"/>
    <w:rsid w:val="007B54A1"/>
    <w:rsid w:val="007B5731"/>
    <w:rsid w:val="007B5808"/>
    <w:rsid w:val="007B5870"/>
    <w:rsid w:val="007B5971"/>
    <w:rsid w:val="007B5AC3"/>
    <w:rsid w:val="007B5B42"/>
    <w:rsid w:val="007B5D81"/>
    <w:rsid w:val="007B5E56"/>
    <w:rsid w:val="007B5FAB"/>
    <w:rsid w:val="007B6005"/>
    <w:rsid w:val="007B620A"/>
    <w:rsid w:val="007B6361"/>
    <w:rsid w:val="007B6437"/>
    <w:rsid w:val="007B65B0"/>
    <w:rsid w:val="007B68BB"/>
    <w:rsid w:val="007B68D3"/>
    <w:rsid w:val="007B6BE0"/>
    <w:rsid w:val="007B6C55"/>
    <w:rsid w:val="007B6D63"/>
    <w:rsid w:val="007B6DF5"/>
    <w:rsid w:val="007B6E3A"/>
    <w:rsid w:val="007B6E57"/>
    <w:rsid w:val="007B7239"/>
    <w:rsid w:val="007B7649"/>
    <w:rsid w:val="007B7848"/>
    <w:rsid w:val="007B7A7D"/>
    <w:rsid w:val="007B7C1D"/>
    <w:rsid w:val="007B7C67"/>
    <w:rsid w:val="007B7D93"/>
    <w:rsid w:val="007B7D96"/>
    <w:rsid w:val="007B7DBA"/>
    <w:rsid w:val="007B7E2A"/>
    <w:rsid w:val="007B7E64"/>
    <w:rsid w:val="007B7EE0"/>
    <w:rsid w:val="007B7F4E"/>
    <w:rsid w:val="007B7FD0"/>
    <w:rsid w:val="007C000B"/>
    <w:rsid w:val="007C025A"/>
    <w:rsid w:val="007C0382"/>
    <w:rsid w:val="007C03A8"/>
    <w:rsid w:val="007C0470"/>
    <w:rsid w:val="007C0523"/>
    <w:rsid w:val="007C056D"/>
    <w:rsid w:val="007C06D3"/>
    <w:rsid w:val="007C06D4"/>
    <w:rsid w:val="007C07C2"/>
    <w:rsid w:val="007C08CD"/>
    <w:rsid w:val="007C0A41"/>
    <w:rsid w:val="007C0C11"/>
    <w:rsid w:val="007C0E25"/>
    <w:rsid w:val="007C0E94"/>
    <w:rsid w:val="007C112E"/>
    <w:rsid w:val="007C128E"/>
    <w:rsid w:val="007C13F8"/>
    <w:rsid w:val="007C1495"/>
    <w:rsid w:val="007C15D2"/>
    <w:rsid w:val="007C1821"/>
    <w:rsid w:val="007C1859"/>
    <w:rsid w:val="007C19A0"/>
    <w:rsid w:val="007C19F8"/>
    <w:rsid w:val="007C1A03"/>
    <w:rsid w:val="007C1AD3"/>
    <w:rsid w:val="007C1EB2"/>
    <w:rsid w:val="007C1ECC"/>
    <w:rsid w:val="007C1F8B"/>
    <w:rsid w:val="007C2475"/>
    <w:rsid w:val="007C26F1"/>
    <w:rsid w:val="007C27AE"/>
    <w:rsid w:val="007C27D8"/>
    <w:rsid w:val="007C2856"/>
    <w:rsid w:val="007C2887"/>
    <w:rsid w:val="007C28D9"/>
    <w:rsid w:val="007C2936"/>
    <w:rsid w:val="007C29C2"/>
    <w:rsid w:val="007C2A93"/>
    <w:rsid w:val="007C2D7A"/>
    <w:rsid w:val="007C2D90"/>
    <w:rsid w:val="007C3016"/>
    <w:rsid w:val="007C304C"/>
    <w:rsid w:val="007C30BE"/>
    <w:rsid w:val="007C3189"/>
    <w:rsid w:val="007C31EB"/>
    <w:rsid w:val="007C328F"/>
    <w:rsid w:val="007C33A2"/>
    <w:rsid w:val="007C344A"/>
    <w:rsid w:val="007C34C5"/>
    <w:rsid w:val="007C3646"/>
    <w:rsid w:val="007C383B"/>
    <w:rsid w:val="007C3B67"/>
    <w:rsid w:val="007C3D32"/>
    <w:rsid w:val="007C3E82"/>
    <w:rsid w:val="007C3EC4"/>
    <w:rsid w:val="007C40C2"/>
    <w:rsid w:val="007C40D4"/>
    <w:rsid w:val="007C40FC"/>
    <w:rsid w:val="007C4180"/>
    <w:rsid w:val="007C41B5"/>
    <w:rsid w:val="007C4366"/>
    <w:rsid w:val="007C440C"/>
    <w:rsid w:val="007C44FA"/>
    <w:rsid w:val="007C466E"/>
    <w:rsid w:val="007C47CE"/>
    <w:rsid w:val="007C481C"/>
    <w:rsid w:val="007C4BBE"/>
    <w:rsid w:val="007C4CF0"/>
    <w:rsid w:val="007C4D71"/>
    <w:rsid w:val="007C4DBD"/>
    <w:rsid w:val="007C4E06"/>
    <w:rsid w:val="007C4E13"/>
    <w:rsid w:val="007C4E68"/>
    <w:rsid w:val="007C5167"/>
    <w:rsid w:val="007C5323"/>
    <w:rsid w:val="007C538C"/>
    <w:rsid w:val="007C54BF"/>
    <w:rsid w:val="007C54C3"/>
    <w:rsid w:val="007C54EF"/>
    <w:rsid w:val="007C55F8"/>
    <w:rsid w:val="007C56BE"/>
    <w:rsid w:val="007C5775"/>
    <w:rsid w:val="007C57E4"/>
    <w:rsid w:val="007C5831"/>
    <w:rsid w:val="007C5AE9"/>
    <w:rsid w:val="007C5B28"/>
    <w:rsid w:val="007C5BF1"/>
    <w:rsid w:val="007C5C57"/>
    <w:rsid w:val="007C6070"/>
    <w:rsid w:val="007C607E"/>
    <w:rsid w:val="007C61D4"/>
    <w:rsid w:val="007C64E6"/>
    <w:rsid w:val="007C6559"/>
    <w:rsid w:val="007C65A1"/>
    <w:rsid w:val="007C670B"/>
    <w:rsid w:val="007C6871"/>
    <w:rsid w:val="007C6969"/>
    <w:rsid w:val="007C6ADA"/>
    <w:rsid w:val="007C6B86"/>
    <w:rsid w:val="007C6BFB"/>
    <w:rsid w:val="007C6C5E"/>
    <w:rsid w:val="007C6C7F"/>
    <w:rsid w:val="007C6E4D"/>
    <w:rsid w:val="007C6ED5"/>
    <w:rsid w:val="007C6ED8"/>
    <w:rsid w:val="007C6F99"/>
    <w:rsid w:val="007C6FDC"/>
    <w:rsid w:val="007C709E"/>
    <w:rsid w:val="007C72FF"/>
    <w:rsid w:val="007C736E"/>
    <w:rsid w:val="007C737F"/>
    <w:rsid w:val="007C739C"/>
    <w:rsid w:val="007C745F"/>
    <w:rsid w:val="007C75B2"/>
    <w:rsid w:val="007C76C2"/>
    <w:rsid w:val="007C76D8"/>
    <w:rsid w:val="007C7841"/>
    <w:rsid w:val="007C7849"/>
    <w:rsid w:val="007C791C"/>
    <w:rsid w:val="007C7936"/>
    <w:rsid w:val="007C7987"/>
    <w:rsid w:val="007C7A00"/>
    <w:rsid w:val="007C7A32"/>
    <w:rsid w:val="007C7B1D"/>
    <w:rsid w:val="007C7BC7"/>
    <w:rsid w:val="007D01AA"/>
    <w:rsid w:val="007D0269"/>
    <w:rsid w:val="007D02F1"/>
    <w:rsid w:val="007D0399"/>
    <w:rsid w:val="007D03EF"/>
    <w:rsid w:val="007D0538"/>
    <w:rsid w:val="007D05EF"/>
    <w:rsid w:val="007D06F6"/>
    <w:rsid w:val="007D0772"/>
    <w:rsid w:val="007D0889"/>
    <w:rsid w:val="007D0AEB"/>
    <w:rsid w:val="007D0C2E"/>
    <w:rsid w:val="007D0FCA"/>
    <w:rsid w:val="007D1104"/>
    <w:rsid w:val="007D1154"/>
    <w:rsid w:val="007D11CA"/>
    <w:rsid w:val="007D11FE"/>
    <w:rsid w:val="007D14BD"/>
    <w:rsid w:val="007D1822"/>
    <w:rsid w:val="007D187E"/>
    <w:rsid w:val="007D1A11"/>
    <w:rsid w:val="007D1A99"/>
    <w:rsid w:val="007D1B35"/>
    <w:rsid w:val="007D1B82"/>
    <w:rsid w:val="007D1F4A"/>
    <w:rsid w:val="007D1F9C"/>
    <w:rsid w:val="007D20F6"/>
    <w:rsid w:val="007D2117"/>
    <w:rsid w:val="007D21FF"/>
    <w:rsid w:val="007D243C"/>
    <w:rsid w:val="007D26A8"/>
    <w:rsid w:val="007D29B1"/>
    <w:rsid w:val="007D2CD5"/>
    <w:rsid w:val="007D2D85"/>
    <w:rsid w:val="007D3066"/>
    <w:rsid w:val="007D30B4"/>
    <w:rsid w:val="007D33D5"/>
    <w:rsid w:val="007D33DD"/>
    <w:rsid w:val="007D34B8"/>
    <w:rsid w:val="007D372E"/>
    <w:rsid w:val="007D3794"/>
    <w:rsid w:val="007D37FF"/>
    <w:rsid w:val="007D380C"/>
    <w:rsid w:val="007D3A6F"/>
    <w:rsid w:val="007D3AEB"/>
    <w:rsid w:val="007D3D0B"/>
    <w:rsid w:val="007D3D72"/>
    <w:rsid w:val="007D3DC3"/>
    <w:rsid w:val="007D3DD6"/>
    <w:rsid w:val="007D3E4B"/>
    <w:rsid w:val="007D3E8D"/>
    <w:rsid w:val="007D3E90"/>
    <w:rsid w:val="007D412A"/>
    <w:rsid w:val="007D4271"/>
    <w:rsid w:val="007D4293"/>
    <w:rsid w:val="007D42E0"/>
    <w:rsid w:val="007D43DF"/>
    <w:rsid w:val="007D461D"/>
    <w:rsid w:val="007D4750"/>
    <w:rsid w:val="007D4782"/>
    <w:rsid w:val="007D47F1"/>
    <w:rsid w:val="007D4888"/>
    <w:rsid w:val="007D48E2"/>
    <w:rsid w:val="007D4913"/>
    <w:rsid w:val="007D49AD"/>
    <w:rsid w:val="007D4C76"/>
    <w:rsid w:val="007D4CB9"/>
    <w:rsid w:val="007D4D2C"/>
    <w:rsid w:val="007D4E1A"/>
    <w:rsid w:val="007D4EBB"/>
    <w:rsid w:val="007D5100"/>
    <w:rsid w:val="007D51CA"/>
    <w:rsid w:val="007D51E4"/>
    <w:rsid w:val="007D5253"/>
    <w:rsid w:val="007D52B7"/>
    <w:rsid w:val="007D5371"/>
    <w:rsid w:val="007D53FF"/>
    <w:rsid w:val="007D5651"/>
    <w:rsid w:val="007D56FE"/>
    <w:rsid w:val="007D5722"/>
    <w:rsid w:val="007D573B"/>
    <w:rsid w:val="007D57D7"/>
    <w:rsid w:val="007D5861"/>
    <w:rsid w:val="007D59A0"/>
    <w:rsid w:val="007D5C1B"/>
    <w:rsid w:val="007D5C7B"/>
    <w:rsid w:val="007D5F37"/>
    <w:rsid w:val="007D603A"/>
    <w:rsid w:val="007D61EF"/>
    <w:rsid w:val="007D64A5"/>
    <w:rsid w:val="007D6775"/>
    <w:rsid w:val="007D67A1"/>
    <w:rsid w:val="007D67C5"/>
    <w:rsid w:val="007D6800"/>
    <w:rsid w:val="007D680D"/>
    <w:rsid w:val="007D6882"/>
    <w:rsid w:val="007D6A58"/>
    <w:rsid w:val="007D6B0A"/>
    <w:rsid w:val="007D6C12"/>
    <w:rsid w:val="007D6CD1"/>
    <w:rsid w:val="007D6E6B"/>
    <w:rsid w:val="007D6E7B"/>
    <w:rsid w:val="007D6EAE"/>
    <w:rsid w:val="007D70D8"/>
    <w:rsid w:val="007D712B"/>
    <w:rsid w:val="007D719F"/>
    <w:rsid w:val="007D727A"/>
    <w:rsid w:val="007D7331"/>
    <w:rsid w:val="007D7357"/>
    <w:rsid w:val="007D7578"/>
    <w:rsid w:val="007D769F"/>
    <w:rsid w:val="007D7797"/>
    <w:rsid w:val="007D77E9"/>
    <w:rsid w:val="007D784F"/>
    <w:rsid w:val="007D78B5"/>
    <w:rsid w:val="007D7A59"/>
    <w:rsid w:val="007D7A67"/>
    <w:rsid w:val="007D7AAA"/>
    <w:rsid w:val="007D7ACE"/>
    <w:rsid w:val="007D7AE1"/>
    <w:rsid w:val="007D7BC0"/>
    <w:rsid w:val="007D7BC9"/>
    <w:rsid w:val="007D7BDA"/>
    <w:rsid w:val="007D7BFF"/>
    <w:rsid w:val="007D7D6E"/>
    <w:rsid w:val="007D7E06"/>
    <w:rsid w:val="007D7F33"/>
    <w:rsid w:val="007D7F8B"/>
    <w:rsid w:val="007E007E"/>
    <w:rsid w:val="007E00C5"/>
    <w:rsid w:val="007E00CD"/>
    <w:rsid w:val="007E01C8"/>
    <w:rsid w:val="007E0316"/>
    <w:rsid w:val="007E034E"/>
    <w:rsid w:val="007E07E9"/>
    <w:rsid w:val="007E0802"/>
    <w:rsid w:val="007E0835"/>
    <w:rsid w:val="007E0945"/>
    <w:rsid w:val="007E0AF3"/>
    <w:rsid w:val="007E0BEC"/>
    <w:rsid w:val="007E0D2A"/>
    <w:rsid w:val="007E0D60"/>
    <w:rsid w:val="007E0DED"/>
    <w:rsid w:val="007E0F5B"/>
    <w:rsid w:val="007E103E"/>
    <w:rsid w:val="007E11B5"/>
    <w:rsid w:val="007E125C"/>
    <w:rsid w:val="007E1260"/>
    <w:rsid w:val="007E1292"/>
    <w:rsid w:val="007E137E"/>
    <w:rsid w:val="007E14ED"/>
    <w:rsid w:val="007E1538"/>
    <w:rsid w:val="007E162F"/>
    <w:rsid w:val="007E1742"/>
    <w:rsid w:val="007E185C"/>
    <w:rsid w:val="007E1887"/>
    <w:rsid w:val="007E197F"/>
    <w:rsid w:val="007E1B3C"/>
    <w:rsid w:val="007E1B5C"/>
    <w:rsid w:val="007E1B6C"/>
    <w:rsid w:val="007E1BF6"/>
    <w:rsid w:val="007E1D18"/>
    <w:rsid w:val="007E1D67"/>
    <w:rsid w:val="007E1D6F"/>
    <w:rsid w:val="007E1E0A"/>
    <w:rsid w:val="007E1EAF"/>
    <w:rsid w:val="007E1F1A"/>
    <w:rsid w:val="007E2061"/>
    <w:rsid w:val="007E2079"/>
    <w:rsid w:val="007E2095"/>
    <w:rsid w:val="007E225E"/>
    <w:rsid w:val="007E23F8"/>
    <w:rsid w:val="007E252C"/>
    <w:rsid w:val="007E256C"/>
    <w:rsid w:val="007E25AA"/>
    <w:rsid w:val="007E2788"/>
    <w:rsid w:val="007E27DA"/>
    <w:rsid w:val="007E2BD3"/>
    <w:rsid w:val="007E2BD5"/>
    <w:rsid w:val="007E2FFB"/>
    <w:rsid w:val="007E3036"/>
    <w:rsid w:val="007E31C1"/>
    <w:rsid w:val="007E331E"/>
    <w:rsid w:val="007E371E"/>
    <w:rsid w:val="007E3730"/>
    <w:rsid w:val="007E3818"/>
    <w:rsid w:val="007E3861"/>
    <w:rsid w:val="007E38CC"/>
    <w:rsid w:val="007E394D"/>
    <w:rsid w:val="007E3992"/>
    <w:rsid w:val="007E399A"/>
    <w:rsid w:val="007E3A6A"/>
    <w:rsid w:val="007E3A9B"/>
    <w:rsid w:val="007E3E47"/>
    <w:rsid w:val="007E3E6E"/>
    <w:rsid w:val="007E3FE9"/>
    <w:rsid w:val="007E4232"/>
    <w:rsid w:val="007E425F"/>
    <w:rsid w:val="007E448D"/>
    <w:rsid w:val="007E45A9"/>
    <w:rsid w:val="007E45C1"/>
    <w:rsid w:val="007E465F"/>
    <w:rsid w:val="007E4B74"/>
    <w:rsid w:val="007E4BAB"/>
    <w:rsid w:val="007E4BED"/>
    <w:rsid w:val="007E4D2C"/>
    <w:rsid w:val="007E4DB7"/>
    <w:rsid w:val="007E4ECB"/>
    <w:rsid w:val="007E4EF7"/>
    <w:rsid w:val="007E50BC"/>
    <w:rsid w:val="007E50E3"/>
    <w:rsid w:val="007E5396"/>
    <w:rsid w:val="007E56D8"/>
    <w:rsid w:val="007E575D"/>
    <w:rsid w:val="007E586F"/>
    <w:rsid w:val="007E59C5"/>
    <w:rsid w:val="007E5BCC"/>
    <w:rsid w:val="007E5C00"/>
    <w:rsid w:val="007E5C26"/>
    <w:rsid w:val="007E5CEA"/>
    <w:rsid w:val="007E5D0E"/>
    <w:rsid w:val="007E5D2A"/>
    <w:rsid w:val="007E5E6C"/>
    <w:rsid w:val="007E5EC5"/>
    <w:rsid w:val="007E600B"/>
    <w:rsid w:val="007E6111"/>
    <w:rsid w:val="007E618A"/>
    <w:rsid w:val="007E61FB"/>
    <w:rsid w:val="007E63D3"/>
    <w:rsid w:val="007E65DA"/>
    <w:rsid w:val="007E67DC"/>
    <w:rsid w:val="007E6A09"/>
    <w:rsid w:val="007E6B91"/>
    <w:rsid w:val="007E6E4D"/>
    <w:rsid w:val="007E6E7C"/>
    <w:rsid w:val="007E6EA7"/>
    <w:rsid w:val="007E6F95"/>
    <w:rsid w:val="007E7018"/>
    <w:rsid w:val="007E70D2"/>
    <w:rsid w:val="007E71AE"/>
    <w:rsid w:val="007E71E1"/>
    <w:rsid w:val="007E7220"/>
    <w:rsid w:val="007E723B"/>
    <w:rsid w:val="007E7314"/>
    <w:rsid w:val="007E734C"/>
    <w:rsid w:val="007E736A"/>
    <w:rsid w:val="007E75A5"/>
    <w:rsid w:val="007E7619"/>
    <w:rsid w:val="007E771C"/>
    <w:rsid w:val="007E774C"/>
    <w:rsid w:val="007E7BFA"/>
    <w:rsid w:val="007E7E76"/>
    <w:rsid w:val="007E7F0F"/>
    <w:rsid w:val="007E7FB0"/>
    <w:rsid w:val="007E7FE7"/>
    <w:rsid w:val="007F0026"/>
    <w:rsid w:val="007F007B"/>
    <w:rsid w:val="007F00FD"/>
    <w:rsid w:val="007F0132"/>
    <w:rsid w:val="007F02BD"/>
    <w:rsid w:val="007F034A"/>
    <w:rsid w:val="007F0355"/>
    <w:rsid w:val="007F0430"/>
    <w:rsid w:val="007F04A4"/>
    <w:rsid w:val="007F054C"/>
    <w:rsid w:val="007F0646"/>
    <w:rsid w:val="007F0692"/>
    <w:rsid w:val="007F0695"/>
    <w:rsid w:val="007F08F7"/>
    <w:rsid w:val="007F0A76"/>
    <w:rsid w:val="007F0AB0"/>
    <w:rsid w:val="007F0B1C"/>
    <w:rsid w:val="007F0B93"/>
    <w:rsid w:val="007F0C9C"/>
    <w:rsid w:val="007F0D4F"/>
    <w:rsid w:val="007F0D5C"/>
    <w:rsid w:val="007F0D8F"/>
    <w:rsid w:val="007F0E87"/>
    <w:rsid w:val="007F1034"/>
    <w:rsid w:val="007F10C6"/>
    <w:rsid w:val="007F1102"/>
    <w:rsid w:val="007F1113"/>
    <w:rsid w:val="007F138F"/>
    <w:rsid w:val="007F1392"/>
    <w:rsid w:val="007F1555"/>
    <w:rsid w:val="007F1836"/>
    <w:rsid w:val="007F191C"/>
    <w:rsid w:val="007F193C"/>
    <w:rsid w:val="007F1940"/>
    <w:rsid w:val="007F1947"/>
    <w:rsid w:val="007F19F4"/>
    <w:rsid w:val="007F2183"/>
    <w:rsid w:val="007F2194"/>
    <w:rsid w:val="007F21A5"/>
    <w:rsid w:val="007F21B0"/>
    <w:rsid w:val="007F2455"/>
    <w:rsid w:val="007F249C"/>
    <w:rsid w:val="007F249D"/>
    <w:rsid w:val="007F2795"/>
    <w:rsid w:val="007F28BC"/>
    <w:rsid w:val="007F2B1F"/>
    <w:rsid w:val="007F2B88"/>
    <w:rsid w:val="007F2B9F"/>
    <w:rsid w:val="007F2C15"/>
    <w:rsid w:val="007F2C9A"/>
    <w:rsid w:val="007F2D36"/>
    <w:rsid w:val="007F2E84"/>
    <w:rsid w:val="007F2F8C"/>
    <w:rsid w:val="007F2FC0"/>
    <w:rsid w:val="007F3045"/>
    <w:rsid w:val="007F3070"/>
    <w:rsid w:val="007F30D6"/>
    <w:rsid w:val="007F31FA"/>
    <w:rsid w:val="007F329E"/>
    <w:rsid w:val="007F32F3"/>
    <w:rsid w:val="007F33B4"/>
    <w:rsid w:val="007F34CF"/>
    <w:rsid w:val="007F35FE"/>
    <w:rsid w:val="007F37AD"/>
    <w:rsid w:val="007F38A3"/>
    <w:rsid w:val="007F3983"/>
    <w:rsid w:val="007F3A6D"/>
    <w:rsid w:val="007F3AFD"/>
    <w:rsid w:val="007F3C4C"/>
    <w:rsid w:val="007F3D7B"/>
    <w:rsid w:val="007F3E4B"/>
    <w:rsid w:val="007F40A2"/>
    <w:rsid w:val="007F40A9"/>
    <w:rsid w:val="007F42CC"/>
    <w:rsid w:val="007F438F"/>
    <w:rsid w:val="007F4402"/>
    <w:rsid w:val="007F449B"/>
    <w:rsid w:val="007F469A"/>
    <w:rsid w:val="007F4959"/>
    <w:rsid w:val="007F4E48"/>
    <w:rsid w:val="007F4ED9"/>
    <w:rsid w:val="007F5034"/>
    <w:rsid w:val="007F51D6"/>
    <w:rsid w:val="007F5492"/>
    <w:rsid w:val="007F5618"/>
    <w:rsid w:val="007F56B8"/>
    <w:rsid w:val="007F57F6"/>
    <w:rsid w:val="007F583F"/>
    <w:rsid w:val="007F58C5"/>
    <w:rsid w:val="007F5B06"/>
    <w:rsid w:val="007F5C3B"/>
    <w:rsid w:val="007F5C4D"/>
    <w:rsid w:val="007F5F07"/>
    <w:rsid w:val="007F5F4E"/>
    <w:rsid w:val="007F6051"/>
    <w:rsid w:val="007F6109"/>
    <w:rsid w:val="007F6130"/>
    <w:rsid w:val="007F614A"/>
    <w:rsid w:val="007F6179"/>
    <w:rsid w:val="007F61C9"/>
    <w:rsid w:val="007F634C"/>
    <w:rsid w:val="007F640C"/>
    <w:rsid w:val="007F6413"/>
    <w:rsid w:val="007F64CD"/>
    <w:rsid w:val="007F650D"/>
    <w:rsid w:val="007F6677"/>
    <w:rsid w:val="007F6792"/>
    <w:rsid w:val="007F67D7"/>
    <w:rsid w:val="007F67E4"/>
    <w:rsid w:val="007F6829"/>
    <w:rsid w:val="007F6C29"/>
    <w:rsid w:val="007F6E46"/>
    <w:rsid w:val="007F6E53"/>
    <w:rsid w:val="007F709F"/>
    <w:rsid w:val="007F71DE"/>
    <w:rsid w:val="007F7513"/>
    <w:rsid w:val="007F7640"/>
    <w:rsid w:val="007F7719"/>
    <w:rsid w:val="007F7754"/>
    <w:rsid w:val="007F775A"/>
    <w:rsid w:val="007F78BB"/>
    <w:rsid w:val="007F7A28"/>
    <w:rsid w:val="007F7D19"/>
    <w:rsid w:val="007F7DE6"/>
    <w:rsid w:val="007F7F23"/>
    <w:rsid w:val="007F7FEE"/>
    <w:rsid w:val="0080006F"/>
    <w:rsid w:val="00800099"/>
    <w:rsid w:val="0080019C"/>
    <w:rsid w:val="008001BF"/>
    <w:rsid w:val="008002ED"/>
    <w:rsid w:val="008005F3"/>
    <w:rsid w:val="008007BB"/>
    <w:rsid w:val="008007F7"/>
    <w:rsid w:val="00800910"/>
    <w:rsid w:val="00800945"/>
    <w:rsid w:val="00800B01"/>
    <w:rsid w:val="00800B2C"/>
    <w:rsid w:val="00800C6E"/>
    <w:rsid w:val="00800CFF"/>
    <w:rsid w:val="00800F11"/>
    <w:rsid w:val="00800F21"/>
    <w:rsid w:val="00800F36"/>
    <w:rsid w:val="00800F6C"/>
    <w:rsid w:val="008010BA"/>
    <w:rsid w:val="008012E7"/>
    <w:rsid w:val="00801336"/>
    <w:rsid w:val="008013A9"/>
    <w:rsid w:val="00801545"/>
    <w:rsid w:val="0080173B"/>
    <w:rsid w:val="008017FD"/>
    <w:rsid w:val="00801870"/>
    <w:rsid w:val="008018A4"/>
    <w:rsid w:val="008018E2"/>
    <w:rsid w:val="00801935"/>
    <w:rsid w:val="00801A25"/>
    <w:rsid w:val="00801A97"/>
    <w:rsid w:val="00801B05"/>
    <w:rsid w:val="00801BEA"/>
    <w:rsid w:val="00801C51"/>
    <w:rsid w:val="00801C7A"/>
    <w:rsid w:val="00801DA3"/>
    <w:rsid w:val="00801DE8"/>
    <w:rsid w:val="00801F3E"/>
    <w:rsid w:val="00801F51"/>
    <w:rsid w:val="00801F63"/>
    <w:rsid w:val="0080206F"/>
    <w:rsid w:val="00802139"/>
    <w:rsid w:val="00802160"/>
    <w:rsid w:val="008021CF"/>
    <w:rsid w:val="0080231C"/>
    <w:rsid w:val="0080234E"/>
    <w:rsid w:val="00802556"/>
    <w:rsid w:val="00802816"/>
    <w:rsid w:val="00802A71"/>
    <w:rsid w:val="00802AF5"/>
    <w:rsid w:val="00802B12"/>
    <w:rsid w:val="00802C05"/>
    <w:rsid w:val="00802C48"/>
    <w:rsid w:val="00802D2E"/>
    <w:rsid w:val="008030F6"/>
    <w:rsid w:val="00803105"/>
    <w:rsid w:val="00803154"/>
    <w:rsid w:val="00803201"/>
    <w:rsid w:val="00803367"/>
    <w:rsid w:val="0080338F"/>
    <w:rsid w:val="00803417"/>
    <w:rsid w:val="008035FB"/>
    <w:rsid w:val="0080366C"/>
    <w:rsid w:val="008036AF"/>
    <w:rsid w:val="008036E5"/>
    <w:rsid w:val="0080371C"/>
    <w:rsid w:val="00803993"/>
    <w:rsid w:val="00803A15"/>
    <w:rsid w:val="00803A45"/>
    <w:rsid w:val="00803A55"/>
    <w:rsid w:val="00803A7C"/>
    <w:rsid w:val="00803AF7"/>
    <w:rsid w:val="00803B8C"/>
    <w:rsid w:val="00803CDD"/>
    <w:rsid w:val="00803DA1"/>
    <w:rsid w:val="00803E18"/>
    <w:rsid w:val="00803E9B"/>
    <w:rsid w:val="00803F74"/>
    <w:rsid w:val="00804066"/>
    <w:rsid w:val="008040DD"/>
    <w:rsid w:val="0080411F"/>
    <w:rsid w:val="00804120"/>
    <w:rsid w:val="00804174"/>
    <w:rsid w:val="008041D8"/>
    <w:rsid w:val="00804209"/>
    <w:rsid w:val="0080426B"/>
    <w:rsid w:val="00804374"/>
    <w:rsid w:val="00804396"/>
    <w:rsid w:val="00804451"/>
    <w:rsid w:val="0080450B"/>
    <w:rsid w:val="00804717"/>
    <w:rsid w:val="00804748"/>
    <w:rsid w:val="008047D0"/>
    <w:rsid w:val="00804B1A"/>
    <w:rsid w:val="00804B40"/>
    <w:rsid w:val="00804B48"/>
    <w:rsid w:val="00804BA3"/>
    <w:rsid w:val="00804C08"/>
    <w:rsid w:val="00804CFA"/>
    <w:rsid w:val="00804D92"/>
    <w:rsid w:val="00804F06"/>
    <w:rsid w:val="00804F89"/>
    <w:rsid w:val="00804FA1"/>
    <w:rsid w:val="00804FA7"/>
    <w:rsid w:val="00804FC6"/>
    <w:rsid w:val="008052E5"/>
    <w:rsid w:val="00805302"/>
    <w:rsid w:val="00805316"/>
    <w:rsid w:val="008053FA"/>
    <w:rsid w:val="00805485"/>
    <w:rsid w:val="008055C8"/>
    <w:rsid w:val="00805627"/>
    <w:rsid w:val="0080588A"/>
    <w:rsid w:val="00805898"/>
    <w:rsid w:val="008059EA"/>
    <w:rsid w:val="00805BCF"/>
    <w:rsid w:val="00805CC3"/>
    <w:rsid w:val="00805D03"/>
    <w:rsid w:val="00805D31"/>
    <w:rsid w:val="00805D4A"/>
    <w:rsid w:val="00805E2D"/>
    <w:rsid w:val="00805EB4"/>
    <w:rsid w:val="00805EDB"/>
    <w:rsid w:val="00805F0A"/>
    <w:rsid w:val="00805FFF"/>
    <w:rsid w:val="0080600E"/>
    <w:rsid w:val="00806013"/>
    <w:rsid w:val="00806130"/>
    <w:rsid w:val="0080613C"/>
    <w:rsid w:val="008061E9"/>
    <w:rsid w:val="0080624D"/>
    <w:rsid w:val="0080631A"/>
    <w:rsid w:val="00806472"/>
    <w:rsid w:val="00806531"/>
    <w:rsid w:val="00806610"/>
    <w:rsid w:val="0080677C"/>
    <w:rsid w:val="008067B0"/>
    <w:rsid w:val="0080698A"/>
    <w:rsid w:val="00806A33"/>
    <w:rsid w:val="00806A8F"/>
    <w:rsid w:val="00806C98"/>
    <w:rsid w:val="00806D3C"/>
    <w:rsid w:val="00806DAC"/>
    <w:rsid w:val="00806E78"/>
    <w:rsid w:val="00807475"/>
    <w:rsid w:val="0080772E"/>
    <w:rsid w:val="0080786A"/>
    <w:rsid w:val="0080792D"/>
    <w:rsid w:val="00807942"/>
    <w:rsid w:val="008079C3"/>
    <w:rsid w:val="00807A38"/>
    <w:rsid w:val="00807BC2"/>
    <w:rsid w:val="00807C3B"/>
    <w:rsid w:val="00807D8B"/>
    <w:rsid w:val="00807E8E"/>
    <w:rsid w:val="0081000F"/>
    <w:rsid w:val="00810061"/>
    <w:rsid w:val="00810135"/>
    <w:rsid w:val="00810153"/>
    <w:rsid w:val="008101AA"/>
    <w:rsid w:val="00810202"/>
    <w:rsid w:val="008102CF"/>
    <w:rsid w:val="00810309"/>
    <w:rsid w:val="008104C9"/>
    <w:rsid w:val="00810757"/>
    <w:rsid w:val="00810780"/>
    <w:rsid w:val="00810A0D"/>
    <w:rsid w:val="00810C12"/>
    <w:rsid w:val="00810CDB"/>
    <w:rsid w:val="00810D3D"/>
    <w:rsid w:val="00810D4D"/>
    <w:rsid w:val="00810F47"/>
    <w:rsid w:val="00811083"/>
    <w:rsid w:val="0081109C"/>
    <w:rsid w:val="0081113F"/>
    <w:rsid w:val="0081117E"/>
    <w:rsid w:val="008111BB"/>
    <w:rsid w:val="0081135F"/>
    <w:rsid w:val="0081163D"/>
    <w:rsid w:val="008117F8"/>
    <w:rsid w:val="0081180B"/>
    <w:rsid w:val="008118D7"/>
    <w:rsid w:val="00811A30"/>
    <w:rsid w:val="00811B50"/>
    <w:rsid w:val="00811BEC"/>
    <w:rsid w:val="00811C3B"/>
    <w:rsid w:val="00811C46"/>
    <w:rsid w:val="00811E12"/>
    <w:rsid w:val="00811EB0"/>
    <w:rsid w:val="0081210B"/>
    <w:rsid w:val="00812165"/>
    <w:rsid w:val="00812233"/>
    <w:rsid w:val="0081232C"/>
    <w:rsid w:val="008123B4"/>
    <w:rsid w:val="008123E9"/>
    <w:rsid w:val="008127A7"/>
    <w:rsid w:val="00812906"/>
    <w:rsid w:val="0081299D"/>
    <w:rsid w:val="00812CE3"/>
    <w:rsid w:val="00812CF5"/>
    <w:rsid w:val="00812E1F"/>
    <w:rsid w:val="00812E8D"/>
    <w:rsid w:val="00812F15"/>
    <w:rsid w:val="00812F31"/>
    <w:rsid w:val="00813036"/>
    <w:rsid w:val="008130BC"/>
    <w:rsid w:val="008131EC"/>
    <w:rsid w:val="00813444"/>
    <w:rsid w:val="0081356B"/>
    <w:rsid w:val="0081358E"/>
    <w:rsid w:val="008135DD"/>
    <w:rsid w:val="00813701"/>
    <w:rsid w:val="0081377C"/>
    <w:rsid w:val="008137F3"/>
    <w:rsid w:val="00813CAD"/>
    <w:rsid w:val="00813DC3"/>
    <w:rsid w:val="00813E55"/>
    <w:rsid w:val="00814049"/>
    <w:rsid w:val="00814268"/>
    <w:rsid w:val="00814432"/>
    <w:rsid w:val="00814581"/>
    <w:rsid w:val="008146CA"/>
    <w:rsid w:val="008147AE"/>
    <w:rsid w:val="00814811"/>
    <w:rsid w:val="008148C1"/>
    <w:rsid w:val="00814992"/>
    <w:rsid w:val="00814A33"/>
    <w:rsid w:val="00814BE5"/>
    <w:rsid w:val="00814C1B"/>
    <w:rsid w:val="00814CAD"/>
    <w:rsid w:val="00814EA0"/>
    <w:rsid w:val="00814EA6"/>
    <w:rsid w:val="00814EFC"/>
    <w:rsid w:val="00814F2E"/>
    <w:rsid w:val="00814F8E"/>
    <w:rsid w:val="00814FC9"/>
    <w:rsid w:val="00815058"/>
    <w:rsid w:val="00815068"/>
    <w:rsid w:val="0081511A"/>
    <w:rsid w:val="008155E0"/>
    <w:rsid w:val="00815888"/>
    <w:rsid w:val="00815957"/>
    <w:rsid w:val="00815A28"/>
    <w:rsid w:val="00815A50"/>
    <w:rsid w:val="00815A6B"/>
    <w:rsid w:val="00815AB2"/>
    <w:rsid w:val="00815B91"/>
    <w:rsid w:val="00815CB2"/>
    <w:rsid w:val="00815ECF"/>
    <w:rsid w:val="00815F23"/>
    <w:rsid w:val="00815F73"/>
    <w:rsid w:val="008160D6"/>
    <w:rsid w:val="0081617D"/>
    <w:rsid w:val="00816298"/>
    <w:rsid w:val="0081652A"/>
    <w:rsid w:val="008166A7"/>
    <w:rsid w:val="0081674A"/>
    <w:rsid w:val="00816923"/>
    <w:rsid w:val="00816A07"/>
    <w:rsid w:val="00816A45"/>
    <w:rsid w:val="00816A5F"/>
    <w:rsid w:val="00816B72"/>
    <w:rsid w:val="00816C05"/>
    <w:rsid w:val="00816C28"/>
    <w:rsid w:val="00816D0A"/>
    <w:rsid w:val="00816D53"/>
    <w:rsid w:val="00816E5B"/>
    <w:rsid w:val="00816ECC"/>
    <w:rsid w:val="00816F36"/>
    <w:rsid w:val="00817122"/>
    <w:rsid w:val="00817135"/>
    <w:rsid w:val="0081713B"/>
    <w:rsid w:val="00817180"/>
    <w:rsid w:val="008172B5"/>
    <w:rsid w:val="0081736A"/>
    <w:rsid w:val="008173B1"/>
    <w:rsid w:val="00817486"/>
    <w:rsid w:val="008174A0"/>
    <w:rsid w:val="0081758C"/>
    <w:rsid w:val="0081767D"/>
    <w:rsid w:val="008176B3"/>
    <w:rsid w:val="008176E9"/>
    <w:rsid w:val="008176EC"/>
    <w:rsid w:val="0081776D"/>
    <w:rsid w:val="0081791C"/>
    <w:rsid w:val="00817A9C"/>
    <w:rsid w:val="00817AE2"/>
    <w:rsid w:val="00817B7A"/>
    <w:rsid w:val="00817C19"/>
    <w:rsid w:val="00817C62"/>
    <w:rsid w:val="00817CB9"/>
    <w:rsid w:val="00817DF3"/>
    <w:rsid w:val="00817E23"/>
    <w:rsid w:val="00817ED8"/>
    <w:rsid w:val="00817F97"/>
    <w:rsid w:val="008200BF"/>
    <w:rsid w:val="008200E8"/>
    <w:rsid w:val="0082024B"/>
    <w:rsid w:val="00820255"/>
    <w:rsid w:val="008202C3"/>
    <w:rsid w:val="00820337"/>
    <w:rsid w:val="00820429"/>
    <w:rsid w:val="008205E7"/>
    <w:rsid w:val="008205EF"/>
    <w:rsid w:val="0082064F"/>
    <w:rsid w:val="00820704"/>
    <w:rsid w:val="0082073F"/>
    <w:rsid w:val="008207B5"/>
    <w:rsid w:val="00820890"/>
    <w:rsid w:val="008209DB"/>
    <w:rsid w:val="008209F9"/>
    <w:rsid w:val="00820A74"/>
    <w:rsid w:val="00820CD6"/>
    <w:rsid w:val="00820E0C"/>
    <w:rsid w:val="0082105C"/>
    <w:rsid w:val="0082109F"/>
    <w:rsid w:val="008210C2"/>
    <w:rsid w:val="008210D7"/>
    <w:rsid w:val="0082125A"/>
    <w:rsid w:val="0082136C"/>
    <w:rsid w:val="008216A3"/>
    <w:rsid w:val="0082183D"/>
    <w:rsid w:val="0082197A"/>
    <w:rsid w:val="00821A32"/>
    <w:rsid w:val="00821A70"/>
    <w:rsid w:val="00821CAD"/>
    <w:rsid w:val="00821CDA"/>
    <w:rsid w:val="00821DB7"/>
    <w:rsid w:val="00821E3B"/>
    <w:rsid w:val="00822054"/>
    <w:rsid w:val="008220ED"/>
    <w:rsid w:val="00822149"/>
    <w:rsid w:val="0082227B"/>
    <w:rsid w:val="0082233E"/>
    <w:rsid w:val="00822344"/>
    <w:rsid w:val="0082285D"/>
    <w:rsid w:val="008229B6"/>
    <w:rsid w:val="00822A1C"/>
    <w:rsid w:val="00822AFA"/>
    <w:rsid w:val="00822B60"/>
    <w:rsid w:val="00822EB0"/>
    <w:rsid w:val="00823102"/>
    <w:rsid w:val="008231DD"/>
    <w:rsid w:val="00823243"/>
    <w:rsid w:val="00823462"/>
    <w:rsid w:val="00823697"/>
    <w:rsid w:val="00823848"/>
    <w:rsid w:val="00823944"/>
    <w:rsid w:val="00823AC6"/>
    <w:rsid w:val="00823C77"/>
    <w:rsid w:val="00823CDA"/>
    <w:rsid w:val="00823CDB"/>
    <w:rsid w:val="00823DC0"/>
    <w:rsid w:val="00823E79"/>
    <w:rsid w:val="00823F53"/>
    <w:rsid w:val="0082403A"/>
    <w:rsid w:val="00824126"/>
    <w:rsid w:val="0082427D"/>
    <w:rsid w:val="008243D2"/>
    <w:rsid w:val="008243EB"/>
    <w:rsid w:val="008243EC"/>
    <w:rsid w:val="00824554"/>
    <w:rsid w:val="008249D8"/>
    <w:rsid w:val="00824C2A"/>
    <w:rsid w:val="00824E25"/>
    <w:rsid w:val="00824F7C"/>
    <w:rsid w:val="008250FB"/>
    <w:rsid w:val="00825378"/>
    <w:rsid w:val="00825413"/>
    <w:rsid w:val="00825592"/>
    <w:rsid w:val="00825598"/>
    <w:rsid w:val="00825666"/>
    <w:rsid w:val="00825863"/>
    <w:rsid w:val="0082586D"/>
    <w:rsid w:val="00825881"/>
    <w:rsid w:val="008258BA"/>
    <w:rsid w:val="00825936"/>
    <w:rsid w:val="00825B7F"/>
    <w:rsid w:val="00825B89"/>
    <w:rsid w:val="00825D71"/>
    <w:rsid w:val="00825E0B"/>
    <w:rsid w:val="00825E31"/>
    <w:rsid w:val="00825EB3"/>
    <w:rsid w:val="00825F3F"/>
    <w:rsid w:val="00826035"/>
    <w:rsid w:val="008260B1"/>
    <w:rsid w:val="00826228"/>
    <w:rsid w:val="0082626C"/>
    <w:rsid w:val="008262E5"/>
    <w:rsid w:val="008263D1"/>
    <w:rsid w:val="008264C3"/>
    <w:rsid w:val="008264F9"/>
    <w:rsid w:val="008266D2"/>
    <w:rsid w:val="008268ED"/>
    <w:rsid w:val="00826A88"/>
    <w:rsid w:val="00826AEE"/>
    <w:rsid w:val="00826BCA"/>
    <w:rsid w:val="00826C23"/>
    <w:rsid w:val="00826C4D"/>
    <w:rsid w:val="00826D09"/>
    <w:rsid w:val="00826EAF"/>
    <w:rsid w:val="00826FFE"/>
    <w:rsid w:val="008272A4"/>
    <w:rsid w:val="0082730C"/>
    <w:rsid w:val="00827329"/>
    <w:rsid w:val="008274E0"/>
    <w:rsid w:val="008275BF"/>
    <w:rsid w:val="008276D1"/>
    <w:rsid w:val="008276F7"/>
    <w:rsid w:val="00827700"/>
    <w:rsid w:val="008278C9"/>
    <w:rsid w:val="00827A59"/>
    <w:rsid w:val="00827A86"/>
    <w:rsid w:val="00827D40"/>
    <w:rsid w:val="00830092"/>
    <w:rsid w:val="008300A6"/>
    <w:rsid w:val="008300EF"/>
    <w:rsid w:val="00830105"/>
    <w:rsid w:val="0083014B"/>
    <w:rsid w:val="00830227"/>
    <w:rsid w:val="0083029D"/>
    <w:rsid w:val="008302DC"/>
    <w:rsid w:val="00830503"/>
    <w:rsid w:val="008307A7"/>
    <w:rsid w:val="0083083A"/>
    <w:rsid w:val="00830852"/>
    <w:rsid w:val="008309B4"/>
    <w:rsid w:val="00830A82"/>
    <w:rsid w:val="00830D95"/>
    <w:rsid w:val="00830DCA"/>
    <w:rsid w:val="00830E5F"/>
    <w:rsid w:val="00830E61"/>
    <w:rsid w:val="00830E6F"/>
    <w:rsid w:val="00830EF9"/>
    <w:rsid w:val="00830F7E"/>
    <w:rsid w:val="008311A3"/>
    <w:rsid w:val="008311A7"/>
    <w:rsid w:val="008311DA"/>
    <w:rsid w:val="00831234"/>
    <w:rsid w:val="00831266"/>
    <w:rsid w:val="0083135F"/>
    <w:rsid w:val="008313A6"/>
    <w:rsid w:val="008314C1"/>
    <w:rsid w:val="008316BA"/>
    <w:rsid w:val="008316CA"/>
    <w:rsid w:val="00831755"/>
    <w:rsid w:val="0083177F"/>
    <w:rsid w:val="008317B5"/>
    <w:rsid w:val="0083183D"/>
    <w:rsid w:val="00831868"/>
    <w:rsid w:val="008318DB"/>
    <w:rsid w:val="00831974"/>
    <w:rsid w:val="00831BC6"/>
    <w:rsid w:val="00831BDA"/>
    <w:rsid w:val="00831C54"/>
    <w:rsid w:val="00831C65"/>
    <w:rsid w:val="00831D11"/>
    <w:rsid w:val="00831DA4"/>
    <w:rsid w:val="00831E1E"/>
    <w:rsid w:val="00831ECB"/>
    <w:rsid w:val="00831F7F"/>
    <w:rsid w:val="00831FBC"/>
    <w:rsid w:val="008320BE"/>
    <w:rsid w:val="00832159"/>
    <w:rsid w:val="0083217F"/>
    <w:rsid w:val="00832248"/>
    <w:rsid w:val="008322ED"/>
    <w:rsid w:val="008323E0"/>
    <w:rsid w:val="00832594"/>
    <w:rsid w:val="00832677"/>
    <w:rsid w:val="00832710"/>
    <w:rsid w:val="00832711"/>
    <w:rsid w:val="00832896"/>
    <w:rsid w:val="00832934"/>
    <w:rsid w:val="00832957"/>
    <w:rsid w:val="00832981"/>
    <w:rsid w:val="00832A17"/>
    <w:rsid w:val="00832B8C"/>
    <w:rsid w:val="00832BAC"/>
    <w:rsid w:val="00832D96"/>
    <w:rsid w:val="00832FC1"/>
    <w:rsid w:val="00832FE4"/>
    <w:rsid w:val="0083303E"/>
    <w:rsid w:val="0083306D"/>
    <w:rsid w:val="00833184"/>
    <w:rsid w:val="00833245"/>
    <w:rsid w:val="008333E4"/>
    <w:rsid w:val="008334DB"/>
    <w:rsid w:val="00833587"/>
    <w:rsid w:val="0083375C"/>
    <w:rsid w:val="0083379B"/>
    <w:rsid w:val="00833807"/>
    <w:rsid w:val="0083381A"/>
    <w:rsid w:val="0083381B"/>
    <w:rsid w:val="00833857"/>
    <w:rsid w:val="008338AF"/>
    <w:rsid w:val="0083396E"/>
    <w:rsid w:val="008339AA"/>
    <w:rsid w:val="00833A15"/>
    <w:rsid w:val="00833BAE"/>
    <w:rsid w:val="00833C9F"/>
    <w:rsid w:val="00833F7A"/>
    <w:rsid w:val="00833FA6"/>
    <w:rsid w:val="0083408F"/>
    <w:rsid w:val="008340B9"/>
    <w:rsid w:val="0083422C"/>
    <w:rsid w:val="00834265"/>
    <w:rsid w:val="0083432B"/>
    <w:rsid w:val="00834406"/>
    <w:rsid w:val="00834451"/>
    <w:rsid w:val="00834503"/>
    <w:rsid w:val="00834656"/>
    <w:rsid w:val="008346B8"/>
    <w:rsid w:val="00834828"/>
    <w:rsid w:val="00834848"/>
    <w:rsid w:val="0083486E"/>
    <w:rsid w:val="0083488C"/>
    <w:rsid w:val="008348A5"/>
    <w:rsid w:val="008349A8"/>
    <w:rsid w:val="00834BED"/>
    <w:rsid w:val="00834F73"/>
    <w:rsid w:val="008350AA"/>
    <w:rsid w:val="008351EB"/>
    <w:rsid w:val="0083525A"/>
    <w:rsid w:val="0083529D"/>
    <w:rsid w:val="008353A3"/>
    <w:rsid w:val="008353B8"/>
    <w:rsid w:val="0083550A"/>
    <w:rsid w:val="0083556F"/>
    <w:rsid w:val="00835852"/>
    <w:rsid w:val="008358A3"/>
    <w:rsid w:val="008359FB"/>
    <w:rsid w:val="00835A96"/>
    <w:rsid w:val="00835C42"/>
    <w:rsid w:val="00835D65"/>
    <w:rsid w:val="00835FC0"/>
    <w:rsid w:val="00835FC2"/>
    <w:rsid w:val="0083603F"/>
    <w:rsid w:val="0083616D"/>
    <w:rsid w:val="0083654E"/>
    <w:rsid w:val="0083688F"/>
    <w:rsid w:val="0083693B"/>
    <w:rsid w:val="00836A0A"/>
    <w:rsid w:val="00836AA1"/>
    <w:rsid w:val="00836ACF"/>
    <w:rsid w:val="00836B30"/>
    <w:rsid w:val="00836CB9"/>
    <w:rsid w:val="00836CF9"/>
    <w:rsid w:val="00836E83"/>
    <w:rsid w:val="00836E9E"/>
    <w:rsid w:val="00836EA3"/>
    <w:rsid w:val="008371A4"/>
    <w:rsid w:val="008371AF"/>
    <w:rsid w:val="0083721C"/>
    <w:rsid w:val="0083723F"/>
    <w:rsid w:val="00837288"/>
    <w:rsid w:val="00837376"/>
    <w:rsid w:val="00837444"/>
    <w:rsid w:val="0083753C"/>
    <w:rsid w:val="008376CA"/>
    <w:rsid w:val="00837860"/>
    <w:rsid w:val="008378AC"/>
    <w:rsid w:val="00837973"/>
    <w:rsid w:val="008379A8"/>
    <w:rsid w:val="00837CD0"/>
    <w:rsid w:val="00837D11"/>
    <w:rsid w:val="00837D38"/>
    <w:rsid w:val="00837D86"/>
    <w:rsid w:val="00837E1D"/>
    <w:rsid w:val="008400D7"/>
    <w:rsid w:val="00840125"/>
    <w:rsid w:val="00840182"/>
    <w:rsid w:val="0084025A"/>
    <w:rsid w:val="0084043A"/>
    <w:rsid w:val="00840472"/>
    <w:rsid w:val="008404C3"/>
    <w:rsid w:val="008405F2"/>
    <w:rsid w:val="00840621"/>
    <w:rsid w:val="00840899"/>
    <w:rsid w:val="008408F7"/>
    <w:rsid w:val="00840961"/>
    <w:rsid w:val="00840A57"/>
    <w:rsid w:val="00840C9B"/>
    <w:rsid w:val="00840DA3"/>
    <w:rsid w:val="00841006"/>
    <w:rsid w:val="00841018"/>
    <w:rsid w:val="00841072"/>
    <w:rsid w:val="0084111E"/>
    <w:rsid w:val="0084130D"/>
    <w:rsid w:val="008413E3"/>
    <w:rsid w:val="008414BD"/>
    <w:rsid w:val="008415FD"/>
    <w:rsid w:val="008416CE"/>
    <w:rsid w:val="00841A5B"/>
    <w:rsid w:val="00841AE5"/>
    <w:rsid w:val="00841BAB"/>
    <w:rsid w:val="00841D10"/>
    <w:rsid w:val="00841D8E"/>
    <w:rsid w:val="00841E0D"/>
    <w:rsid w:val="00841FDF"/>
    <w:rsid w:val="00842248"/>
    <w:rsid w:val="0084226C"/>
    <w:rsid w:val="008422F3"/>
    <w:rsid w:val="008424DE"/>
    <w:rsid w:val="00842586"/>
    <w:rsid w:val="008427EA"/>
    <w:rsid w:val="008428CB"/>
    <w:rsid w:val="008428E2"/>
    <w:rsid w:val="008429E1"/>
    <w:rsid w:val="00842ED1"/>
    <w:rsid w:val="00842EEB"/>
    <w:rsid w:val="00843022"/>
    <w:rsid w:val="008431C7"/>
    <w:rsid w:val="00843320"/>
    <w:rsid w:val="008433E0"/>
    <w:rsid w:val="00843536"/>
    <w:rsid w:val="00843648"/>
    <w:rsid w:val="008436D6"/>
    <w:rsid w:val="008438CA"/>
    <w:rsid w:val="00843B18"/>
    <w:rsid w:val="00843BFE"/>
    <w:rsid w:val="00843C20"/>
    <w:rsid w:val="00843C33"/>
    <w:rsid w:val="00843C52"/>
    <w:rsid w:val="00843C5B"/>
    <w:rsid w:val="00843C5D"/>
    <w:rsid w:val="00843D1A"/>
    <w:rsid w:val="00843D44"/>
    <w:rsid w:val="00843E05"/>
    <w:rsid w:val="00843F24"/>
    <w:rsid w:val="00844117"/>
    <w:rsid w:val="0084412C"/>
    <w:rsid w:val="00844132"/>
    <w:rsid w:val="00844174"/>
    <w:rsid w:val="00844381"/>
    <w:rsid w:val="008443BD"/>
    <w:rsid w:val="008444EC"/>
    <w:rsid w:val="00844589"/>
    <w:rsid w:val="008447F4"/>
    <w:rsid w:val="00844B36"/>
    <w:rsid w:val="00844BF2"/>
    <w:rsid w:val="00844C7F"/>
    <w:rsid w:val="00844D80"/>
    <w:rsid w:val="00844EAB"/>
    <w:rsid w:val="00844FE4"/>
    <w:rsid w:val="00845006"/>
    <w:rsid w:val="008453C1"/>
    <w:rsid w:val="0084556E"/>
    <w:rsid w:val="00845619"/>
    <w:rsid w:val="00845888"/>
    <w:rsid w:val="00845935"/>
    <w:rsid w:val="00845C01"/>
    <w:rsid w:val="00845CDB"/>
    <w:rsid w:val="00845DF1"/>
    <w:rsid w:val="00845E4B"/>
    <w:rsid w:val="00845E62"/>
    <w:rsid w:val="00845F7C"/>
    <w:rsid w:val="008461F6"/>
    <w:rsid w:val="008463D9"/>
    <w:rsid w:val="008463DC"/>
    <w:rsid w:val="008464C2"/>
    <w:rsid w:val="00846573"/>
    <w:rsid w:val="00846646"/>
    <w:rsid w:val="0084669A"/>
    <w:rsid w:val="008466AB"/>
    <w:rsid w:val="008468C8"/>
    <w:rsid w:val="008468CF"/>
    <w:rsid w:val="00846932"/>
    <w:rsid w:val="00846942"/>
    <w:rsid w:val="008469FF"/>
    <w:rsid w:val="00846C2D"/>
    <w:rsid w:val="00846C65"/>
    <w:rsid w:val="00846D9E"/>
    <w:rsid w:val="00846DFD"/>
    <w:rsid w:val="00846E0D"/>
    <w:rsid w:val="00846E34"/>
    <w:rsid w:val="00846FAE"/>
    <w:rsid w:val="00846FB3"/>
    <w:rsid w:val="00847149"/>
    <w:rsid w:val="00847270"/>
    <w:rsid w:val="008472BA"/>
    <w:rsid w:val="00847340"/>
    <w:rsid w:val="00847486"/>
    <w:rsid w:val="008474C7"/>
    <w:rsid w:val="0084764E"/>
    <w:rsid w:val="0084766A"/>
    <w:rsid w:val="00847671"/>
    <w:rsid w:val="008476A5"/>
    <w:rsid w:val="00847700"/>
    <w:rsid w:val="008477B6"/>
    <w:rsid w:val="00847A9C"/>
    <w:rsid w:val="00847B28"/>
    <w:rsid w:val="00847B92"/>
    <w:rsid w:val="00847E0C"/>
    <w:rsid w:val="00847E28"/>
    <w:rsid w:val="00847F59"/>
    <w:rsid w:val="0085024F"/>
    <w:rsid w:val="008502D1"/>
    <w:rsid w:val="00850329"/>
    <w:rsid w:val="0085037C"/>
    <w:rsid w:val="00850429"/>
    <w:rsid w:val="00850558"/>
    <w:rsid w:val="008507E0"/>
    <w:rsid w:val="00850856"/>
    <w:rsid w:val="00850858"/>
    <w:rsid w:val="00850890"/>
    <w:rsid w:val="00850971"/>
    <w:rsid w:val="00850A19"/>
    <w:rsid w:val="00850ABD"/>
    <w:rsid w:val="00850C27"/>
    <w:rsid w:val="00850C82"/>
    <w:rsid w:val="00850D9E"/>
    <w:rsid w:val="00850DE5"/>
    <w:rsid w:val="00850F16"/>
    <w:rsid w:val="00850F29"/>
    <w:rsid w:val="00851005"/>
    <w:rsid w:val="008510C1"/>
    <w:rsid w:val="008510ED"/>
    <w:rsid w:val="008512B8"/>
    <w:rsid w:val="008514DC"/>
    <w:rsid w:val="00851795"/>
    <w:rsid w:val="00851921"/>
    <w:rsid w:val="00851966"/>
    <w:rsid w:val="00851987"/>
    <w:rsid w:val="008519C9"/>
    <w:rsid w:val="00851A4C"/>
    <w:rsid w:val="00851ABF"/>
    <w:rsid w:val="00851B96"/>
    <w:rsid w:val="00851C1A"/>
    <w:rsid w:val="00851D47"/>
    <w:rsid w:val="00851DCA"/>
    <w:rsid w:val="00851E45"/>
    <w:rsid w:val="00851F25"/>
    <w:rsid w:val="008520DB"/>
    <w:rsid w:val="008520F0"/>
    <w:rsid w:val="0085211E"/>
    <w:rsid w:val="00852243"/>
    <w:rsid w:val="00852371"/>
    <w:rsid w:val="008527A3"/>
    <w:rsid w:val="008528A3"/>
    <w:rsid w:val="00852927"/>
    <w:rsid w:val="00852A43"/>
    <w:rsid w:val="00852D53"/>
    <w:rsid w:val="00852D8E"/>
    <w:rsid w:val="00852DA6"/>
    <w:rsid w:val="00852EA5"/>
    <w:rsid w:val="00852F30"/>
    <w:rsid w:val="00852FB2"/>
    <w:rsid w:val="00852FED"/>
    <w:rsid w:val="00853033"/>
    <w:rsid w:val="008530C9"/>
    <w:rsid w:val="008530FA"/>
    <w:rsid w:val="0085316C"/>
    <w:rsid w:val="008531B1"/>
    <w:rsid w:val="0085321D"/>
    <w:rsid w:val="00853293"/>
    <w:rsid w:val="0085341A"/>
    <w:rsid w:val="008534D6"/>
    <w:rsid w:val="008535CF"/>
    <w:rsid w:val="008537AD"/>
    <w:rsid w:val="008537BA"/>
    <w:rsid w:val="00853804"/>
    <w:rsid w:val="00853B14"/>
    <w:rsid w:val="00853B77"/>
    <w:rsid w:val="00853C20"/>
    <w:rsid w:val="00853D94"/>
    <w:rsid w:val="00853EF4"/>
    <w:rsid w:val="00853FC7"/>
    <w:rsid w:val="00854046"/>
    <w:rsid w:val="00854445"/>
    <w:rsid w:val="00854471"/>
    <w:rsid w:val="00854522"/>
    <w:rsid w:val="008546F5"/>
    <w:rsid w:val="00854852"/>
    <w:rsid w:val="008549D6"/>
    <w:rsid w:val="00854ADB"/>
    <w:rsid w:val="00854B25"/>
    <w:rsid w:val="00854B68"/>
    <w:rsid w:val="0085510B"/>
    <w:rsid w:val="008551D1"/>
    <w:rsid w:val="008552A4"/>
    <w:rsid w:val="00855364"/>
    <w:rsid w:val="008553D8"/>
    <w:rsid w:val="008556A7"/>
    <w:rsid w:val="00855702"/>
    <w:rsid w:val="00855709"/>
    <w:rsid w:val="00855758"/>
    <w:rsid w:val="008557EC"/>
    <w:rsid w:val="008558F5"/>
    <w:rsid w:val="00855AC6"/>
    <w:rsid w:val="00855B62"/>
    <w:rsid w:val="00855BB3"/>
    <w:rsid w:val="00855BD4"/>
    <w:rsid w:val="00855CDC"/>
    <w:rsid w:val="00855DB3"/>
    <w:rsid w:val="00855EB5"/>
    <w:rsid w:val="00855FB2"/>
    <w:rsid w:val="00855FB9"/>
    <w:rsid w:val="00856047"/>
    <w:rsid w:val="008561B2"/>
    <w:rsid w:val="008563C7"/>
    <w:rsid w:val="0085641D"/>
    <w:rsid w:val="00856421"/>
    <w:rsid w:val="008565B5"/>
    <w:rsid w:val="00856625"/>
    <w:rsid w:val="00856706"/>
    <w:rsid w:val="008567B5"/>
    <w:rsid w:val="00856837"/>
    <w:rsid w:val="008568D9"/>
    <w:rsid w:val="00856A81"/>
    <w:rsid w:val="00856A8D"/>
    <w:rsid w:val="00856E08"/>
    <w:rsid w:val="00856F16"/>
    <w:rsid w:val="00857030"/>
    <w:rsid w:val="00857060"/>
    <w:rsid w:val="008571BA"/>
    <w:rsid w:val="008574AD"/>
    <w:rsid w:val="0085750F"/>
    <w:rsid w:val="008575AE"/>
    <w:rsid w:val="00857760"/>
    <w:rsid w:val="00857798"/>
    <w:rsid w:val="00857908"/>
    <w:rsid w:val="00857AF2"/>
    <w:rsid w:val="00857C8D"/>
    <w:rsid w:val="00857C97"/>
    <w:rsid w:val="00857DAC"/>
    <w:rsid w:val="00857E02"/>
    <w:rsid w:val="00857FDE"/>
    <w:rsid w:val="00860033"/>
    <w:rsid w:val="00860725"/>
    <w:rsid w:val="008607AA"/>
    <w:rsid w:val="00860802"/>
    <w:rsid w:val="00860827"/>
    <w:rsid w:val="008608FE"/>
    <w:rsid w:val="00860942"/>
    <w:rsid w:val="00860977"/>
    <w:rsid w:val="00860BF0"/>
    <w:rsid w:val="00860C99"/>
    <w:rsid w:val="00860CDA"/>
    <w:rsid w:val="00860E97"/>
    <w:rsid w:val="00860FC2"/>
    <w:rsid w:val="00860FEA"/>
    <w:rsid w:val="00861041"/>
    <w:rsid w:val="008611EA"/>
    <w:rsid w:val="00861287"/>
    <w:rsid w:val="008612CC"/>
    <w:rsid w:val="00861325"/>
    <w:rsid w:val="00861327"/>
    <w:rsid w:val="00861617"/>
    <w:rsid w:val="00861699"/>
    <w:rsid w:val="00861805"/>
    <w:rsid w:val="0086193D"/>
    <w:rsid w:val="00861B32"/>
    <w:rsid w:val="00861C18"/>
    <w:rsid w:val="00861C47"/>
    <w:rsid w:val="00861DF1"/>
    <w:rsid w:val="00861F98"/>
    <w:rsid w:val="0086215C"/>
    <w:rsid w:val="00862185"/>
    <w:rsid w:val="00862457"/>
    <w:rsid w:val="008626D6"/>
    <w:rsid w:val="0086282A"/>
    <w:rsid w:val="0086282E"/>
    <w:rsid w:val="00862935"/>
    <w:rsid w:val="00862940"/>
    <w:rsid w:val="008629C6"/>
    <w:rsid w:val="00862ABE"/>
    <w:rsid w:val="00862AEF"/>
    <w:rsid w:val="00862B6B"/>
    <w:rsid w:val="00862D43"/>
    <w:rsid w:val="00862FB2"/>
    <w:rsid w:val="00863078"/>
    <w:rsid w:val="008630E0"/>
    <w:rsid w:val="00863120"/>
    <w:rsid w:val="00863168"/>
    <w:rsid w:val="008632D1"/>
    <w:rsid w:val="008633B6"/>
    <w:rsid w:val="00863450"/>
    <w:rsid w:val="008634C2"/>
    <w:rsid w:val="008634CA"/>
    <w:rsid w:val="0086353B"/>
    <w:rsid w:val="00863548"/>
    <w:rsid w:val="0086368A"/>
    <w:rsid w:val="00863816"/>
    <w:rsid w:val="00863854"/>
    <w:rsid w:val="00863B24"/>
    <w:rsid w:val="00863BFB"/>
    <w:rsid w:val="00863CFD"/>
    <w:rsid w:val="00863EF6"/>
    <w:rsid w:val="00863F12"/>
    <w:rsid w:val="00864066"/>
    <w:rsid w:val="0086408B"/>
    <w:rsid w:val="00864301"/>
    <w:rsid w:val="00864339"/>
    <w:rsid w:val="00864345"/>
    <w:rsid w:val="008643E2"/>
    <w:rsid w:val="00864548"/>
    <w:rsid w:val="0086469C"/>
    <w:rsid w:val="0086471C"/>
    <w:rsid w:val="0086472A"/>
    <w:rsid w:val="0086476F"/>
    <w:rsid w:val="00864819"/>
    <w:rsid w:val="00864826"/>
    <w:rsid w:val="00864970"/>
    <w:rsid w:val="00864B69"/>
    <w:rsid w:val="00864B99"/>
    <w:rsid w:val="00864D7B"/>
    <w:rsid w:val="008650B4"/>
    <w:rsid w:val="008651FF"/>
    <w:rsid w:val="008652D9"/>
    <w:rsid w:val="008653E6"/>
    <w:rsid w:val="008654CB"/>
    <w:rsid w:val="008654E6"/>
    <w:rsid w:val="00865558"/>
    <w:rsid w:val="0086557E"/>
    <w:rsid w:val="00865616"/>
    <w:rsid w:val="00865620"/>
    <w:rsid w:val="00865673"/>
    <w:rsid w:val="00865686"/>
    <w:rsid w:val="0086575C"/>
    <w:rsid w:val="0086579D"/>
    <w:rsid w:val="008657B0"/>
    <w:rsid w:val="008657BC"/>
    <w:rsid w:val="008658BF"/>
    <w:rsid w:val="00865964"/>
    <w:rsid w:val="008659EB"/>
    <w:rsid w:val="00865E55"/>
    <w:rsid w:val="00865EDA"/>
    <w:rsid w:val="0086617B"/>
    <w:rsid w:val="00866218"/>
    <w:rsid w:val="00866269"/>
    <w:rsid w:val="008663DE"/>
    <w:rsid w:val="008664A1"/>
    <w:rsid w:val="008664D6"/>
    <w:rsid w:val="00866591"/>
    <w:rsid w:val="008665A9"/>
    <w:rsid w:val="00866616"/>
    <w:rsid w:val="00866660"/>
    <w:rsid w:val="0086675E"/>
    <w:rsid w:val="008668C1"/>
    <w:rsid w:val="008668FF"/>
    <w:rsid w:val="00866A92"/>
    <w:rsid w:val="00866AA2"/>
    <w:rsid w:val="00866AA8"/>
    <w:rsid w:val="00866BE4"/>
    <w:rsid w:val="00866C20"/>
    <w:rsid w:val="00866C87"/>
    <w:rsid w:val="00866E35"/>
    <w:rsid w:val="00867019"/>
    <w:rsid w:val="008670A4"/>
    <w:rsid w:val="00867170"/>
    <w:rsid w:val="008671BF"/>
    <w:rsid w:val="00867210"/>
    <w:rsid w:val="008672CC"/>
    <w:rsid w:val="00867439"/>
    <w:rsid w:val="008674E8"/>
    <w:rsid w:val="008674EF"/>
    <w:rsid w:val="008675AE"/>
    <w:rsid w:val="00867663"/>
    <w:rsid w:val="0086781B"/>
    <w:rsid w:val="0086783D"/>
    <w:rsid w:val="0086796E"/>
    <w:rsid w:val="00867A1C"/>
    <w:rsid w:val="00867B66"/>
    <w:rsid w:val="00867D13"/>
    <w:rsid w:val="00867E12"/>
    <w:rsid w:val="0087008B"/>
    <w:rsid w:val="00870188"/>
    <w:rsid w:val="0087030C"/>
    <w:rsid w:val="00870313"/>
    <w:rsid w:val="008703E1"/>
    <w:rsid w:val="00870490"/>
    <w:rsid w:val="008704CC"/>
    <w:rsid w:val="008704E3"/>
    <w:rsid w:val="0087055D"/>
    <w:rsid w:val="00870783"/>
    <w:rsid w:val="008709F7"/>
    <w:rsid w:val="00870A39"/>
    <w:rsid w:val="00870A64"/>
    <w:rsid w:val="00870C25"/>
    <w:rsid w:val="00870D5A"/>
    <w:rsid w:val="00870DA9"/>
    <w:rsid w:val="00870DB8"/>
    <w:rsid w:val="00870F13"/>
    <w:rsid w:val="008711F2"/>
    <w:rsid w:val="008714AA"/>
    <w:rsid w:val="008714DC"/>
    <w:rsid w:val="00871545"/>
    <w:rsid w:val="00871598"/>
    <w:rsid w:val="0087172C"/>
    <w:rsid w:val="00871810"/>
    <w:rsid w:val="008718B4"/>
    <w:rsid w:val="00871A15"/>
    <w:rsid w:val="00871C30"/>
    <w:rsid w:val="0087200F"/>
    <w:rsid w:val="0087204B"/>
    <w:rsid w:val="0087237F"/>
    <w:rsid w:val="00872493"/>
    <w:rsid w:val="00872615"/>
    <w:rsid w:val="008727B3"/>
    <w:rsid w:val="008727C3"/>
    <w:rsid w:val="0087282A"/>
    <w:rsid w:val="00872833"/>
    <w:rsid w:val="008728BE"/>
    <w:rsid w:val="008728EF"/>
    <w:rsid w:val="00872901"/>
    <w:rsid w:val="00872AB4"/>
    <w:rsid w:val="00872AC3"/>
    <w:rsid w:val="00872AD5"/>
    <w:rsid w:val="00872AE7"/>
    <w:rsid w:val="00872C53"/>
    <w:rsid w:val="00872D4A"/>
    <w:rsid w:val="00872E81"/>
    <w:rsid w:val="00872ED5"/>
    <w:rsid w:val="00872F62"/>
    <w:rsid w:val="00872F6D"/>
    <w:rsid w:val="00872F81"/>
    <w:rsid w:val="00873135"/>
    <w:rsid w:val="0087325E"/>
    <w:rsid w:val="00873278"/>
    <w:rsid w:val="008733D2"/>
    <w:rsid w:val="00873605"/>
    <w:rsid w:val="00873607"/>
    <w:rsid w:val="0087360F"/>
    <w:rsid w:val="0087362F"/>
    <w:rsid w:val="00873714"/>
    <w:rsid w:val="008738C9"/>
    <w:rsid w:val="008739EC"/>
    <w:rsid w:val="00873A58"/>
    <w:rsid w:val="00873BCA"/>
    <w:rsid w:val="00873C1A"/>
    <w:rsid w:val="00873C5F"/>
    <w:rsid w:val="00874025"/>
    <w:rsid w:val="0087402F"/>
    <w:rsid w:val="00874105"/>
    <w:rsid w:val="008741E9"/>
    <w:rsid w:val="00874263"/>
    <w:rsid w:val="00874308"/>
    <w:rsid w:val="00874335"/>
    <w:rsid w:val="008743AF"/>
    <w:rsid w:val="008743CB"/>
    <w:rsid w:val="00874655"/>
    <w:rsid w:val="00874847"/>
    <w:rsid w:val="00874A7B"/>
    <w:rsid w:val="00874D4D"/>
    <w:rsid w:val="00874DEA"/>
    <w:rsid w:val="00874E84"/>
    <w:rsid w:val="00874F15"/>
    <w:rsid w:val="00874F53"/>
    <w:rsid w:val="00875022"/>
    <w:rsid w:val="0087508B"/>
    <w:rsid w:val="008751A9"/>
    <w:rsid w:val="0087522C"/>
    <w:rsid w:val="00875361"/>
    <w:rsid w:val="008754C0"/>
    <w:rsid w:val="008755F8"/>
    <w:rsid w:val="0087567C"/>
    <w:rsid w:val="00875704"/>
    <w:rsid w:val="008758BA"/>
    <w:rsid w:val="00875AC5"/>
    <w:rsid w:val="00875C76"/>
    <w:rsid w:val="00875EA9"/>
    <w:rsid w:val="00875ED9"/>
    <w:rsid w:val="008760A0"/>
    <w:rsid w:val="00876292"/>
    <w:rsid w:val="00876298"/>
    <w:rsid w:val="00876317"/>
    <w:rsid w:val="00876399"/>
    <w:rsid w:val="00876461"/>
    <w:rsid w:val="0087647D"/>
    <w:rsid w:val="008764D6"/>
    <w:rsid w:val="00876593"/>
    <w:rsid w:val="008766A4"/>
    <w:rsid w:val="008766C2"/>
    <w:rsid w:val="00876749"/>
    <w:rsid w:val="0087677A"/>
    <w:rsid w:val="008768C3"/>
    <w:rsid w:val="00876966"/>
    <w:rsid w:val="008769FE"/>
    <w:rsid w:val="00876C05"/>
    <w:rsid w:val="00876C33"/>
    <w:rsid w:val="00876DDF"/>
    <w:rsid w:val="008770DD"/>
    <w:rsid w:val="0087714A"/>
    <w:rsid w:val="008771C9"/>
    <w:rsid w:val="008771E3"/>
    <w:rsid w:val="008772EF"/>
    <w:rsid w:val="00877418"/>
    <w:rsid w:val="008774A1"/>
    <w:rsid w:val="00877604"/>
    <w:rsid w:val="008777B5"/>
    <w:rsid w:val="00877809"/>
    <w:rsid w:val="00877892"/>
    <w:rsid w:val="008778F4"/>
    <w:rsid w:val="00877AD8"/>
    <w:rsid w:val="00877C49"/>
    <w:rsid w:val="00877D90"/>
    <w:rsid w:val="00877F20"/>
    <w:rsid w:val="00880092"/>
    <w:rsid w:val="008800D0"/>
    <w:rsid w:val="00880192"/>
    <w:rsid w:val="0088037B"/>
    <w:rsid w:val="0088045D"/>
    <w:rsid w:val="00880521"/>
    <w:rsid w:val="0088071B"/>
    <w:rsid w:val="008808C2"/>
    <w:rsid w:val="00880957"/>
    <w:rsid w:val="00880F72"/>
    <w:rsid w:val="00880FCE"/>
    <w:rsid w:val="00881058"/>
    <w:rsid w:val="00881130"/>
    <w:rsid w:val="0088113F"/>
    <w:rsid w:val="00881213"/>
    <w:rsid w:val="00881280"/>
    <w:rsid w:val="008813B8"/>
    <w:rsid w:val="00881477"/>
    <w:rsid w:val="008815BC"/>
    <w:rsid w:val="00881827"/>
    <w:rsid w:val="00881889"/>
    <w:rsid w:val="00881AE6"/>
    <w:rsid w:val="00881BB8"/>
    <w:rsid w:val="00881BF5"/>
    <w:rsid w:val="00881D8F"/>
    <w:rsid w:val="00881DDB"/>
    <w:rsid w:val="00881E6E"/>
    <w:rsid w:val="00881FA7"/>
    <w:rsid w:val="00881FCA"/>
    <w:rsid w:val="00882024"/>
    <w:rsid w:val="00882123"/>
    <w:rsid w:val="00882130"/>
    <w:rsid w:val="0088233D"/>
    <w:rsid w:val="00882398"/>
    <w:rsid w:val="00882483"/>
    <w:rsid w:val="00882487"/>
    <w:rsid w:val="008825EB"/>
    <w:rsid w:val="008825F1"/>
    <w:rsid w:val="00882693"/>
    <w:rsid w:val="00882727"/>
    <w:rsid w:val="008827DF"/>
    <w:rsid w:val="00882ADA"/>
    <w:rsid w:val="00882C2D"/>
    <w:rsid w:val="00882D44"/>
    <w:rsid w:val="00882EC4"/>
    <w:rsid w:val="00882EC6"/>
    <w:rsid w:val="0088301C"/>
    <w:rsid w:val="00883240"/>
    <w:rsid w:val="00883315"/>
    <w:rsid w:val="008833F0"/>
    <w:rsid w:val="008834B9"/>
    <w:rsid w:val="00883591"/>
    <w:rsid w:val="00883966"/>
    <w:rsid w:val="00883A1C"/>
    <w:rsid w:val="00883A6D"/>
    <w:rsid w:val="00883A71"/>
    <w:rsid w:val="00883B3D"/>
    <w:rsid w:val="00883B43"/>
    <w:rsid w:val="00883C03"/>
    <w:rsid w:val="00883C22"/>
    <w:rsid w:val="00883DD1"/>
    <w:rsid w:val="00883DFC"/>
    <w:rsid w:val="00884123"/>
    <w:rsid w:val="00884592"/>
    <w:rsid w:val="008845BD"/>
    <w:rsid w:val="008845FF"/>
    <w:rsid w:val="00884653"/>
    <w:rsid w:val="00884682"/>
    <w:rsid w:val="00884787"/>
    <w:rsid w:val="008848C9"/>
    <w:rsid w:val="008849E4"/>
    <w:rsid w:val="00884AA7"/>
    <w:rsid w:val="00884B41"/>
    <w:rsid w:val="00884CF7"/>
    <w:rsid w:val="00884D63"/>
    <w:rsid w:val="00884DC2"/>
    <w:rsid w:val="00884DF5"/>
    <w:rsid w:val="00884EBA"/>
    <w:rsid w:val="00885095"/>
    <w:rsid w:val="00885155"/>
    <w:rsid w:val="00885263"/>
    <w:rsid w:val="00885538"/>
    <w:rsid w:val="00885550"/>
    <w:rsid w:val="00885599"/>
    <w:rsid w:val="0088573E"/>
    <w:rsid w:val="00885A98"/>
    <w:rsid w:val="00885AD6"/>
    <w:rsid w:val="00885B31"/>
    <w:rsid w:val="00885BDC"/>
    <w:rsid w:val="00885C0F"/>
    <w:rsid w:val="00885C9B"/>
    <w:rsid w:val="00885D78"/>
    <w:rsid w:val="00885F13"/>
    <w:rsid w:val="00885F68"/>
    <w:rsid w:val="00886186"/>
    <w:rsid w:val="008861E8"/>
    <w:rsid w:val="008862C7"/>
    <w:rsid w:val="00886458"/>
    <w:rsid w:val="008864D6"/>
    <w:rsid w:val="0088651F"/>
    <w:rsid w:val="00886694"/>
    <w:rsid w:val="008866BD"/>
    <w:rsid w:val="00886787"/>
    <w:rsid w:val="008868C3"/>
    <w:rsid w:val="008869A8"/>
    <w:rsid w:val="00886A52"/>
    <w:rsid w:val="00886A6E"/>
    <w:rsid w:val="00886BFF"/>
    <w:rsid w:val="00886C43"/>
    <w:rsid w:val="00886DC9"/>
    <w:rsid w:val="00886E1C"/>
    <w:rsid w:val="00886F70"/>
    <w:rsid w:val="008870DF"/>
    <w:rsid w:val="00887147"/>
    <w:rsid w:val="008871BF"/>
    <w:rsid w:val="008872D0"/>
    <w:rsid w:val="00887602"/>
    <w:rsid w:val="0088763C"/>
    <w:rsid w:val="0088764E"/>
    <w:rsid w:val="0088788A"/>
    <w:rsid w:val="00887995"/>
    <w:rsid w:val="00887C0E"/>
    <w:rsid w:val="00887D02"/>
    <w:rsid w:val="00887E07"/>
    <w:rsid w:val="00887E41"/>
    <w:rsid w:val="00887F5F"/>
    <w:rsid w:val="00887F88"/>
    <w:rsid w:val="00887FC2"/>
    <w:rsid w:val="00890027"/>
    <w:rsid w:val="0089010E"/>
    <w:rsid w:val="00890146"/>
    <w:rsid w:val="0089026E"/>
    <w:rsid w:val="008902E9"/>
    <w:rsid w:val="008903AC"/>
    <w:rsid w:val="008904E1"/>
    <w:rsid w:val="0089065B"/>
    <w:rsid w:val="00890757"/>
    <w:rsid w:val="00890905"/>
    <w:rsid w:val="00890B25"/>
    <w:rsid w:val="00890CAB"/>
    <w:rsid w:val="00890CF7"/>
    <w:rsid w:val="00890D07"/>
    <w:rsid w:val="00890DE7"/>
    <w:rsid w:val="00890E0B"/>
    <w:rsid w:val="00890E51"/>
    <w:rsid w:val="00890F54"/>
    <w:rsid w:val="0089116B"/>
    <w:rsid w:val="00891267"/>
    <w:rsid w:val="00891636"/>
    <w:rsid w:val="00891879"/>
    <w:rsid w:val="00891964"/>
    <w:rsid w:val="008919CF"/>
    <w:rsid w:val="00891A66"/>
    <w:rsid w:val="00891DB9"/>
    <w:rsid w:val="00892053"/>
    <w:rsid w:val="00892225"/>
    <w:rsid w:val="00892282"/>
    <w:rsid w:val="008922A8"/>
    <w:rsid w:val="00892322"/>
    <w:rsid w:val="00892375"/>
    <w:rsid w:val="008923BC"/>
    <w:rsid w:val="008923EF"/>
    <w:rsid w:val="00892442"/>
    <w:rsid w:val="008924E5"/>
    <w:rsid w:val="008924F0"/>
    <w:rsid w:val="0089253F"/>
    <w:rsid w:val="008927FF"/>
    <w:rsid w:val="00892813"/>
    <w:rsid w:val="00892A68"/>
    <w:rsid w:val="00892A75"/>
    <w:rsid w:val="00892AE2"/>
    <w:rsid w:val="00892B36"/>
    <w:rsid w:val="00892B76"/>
    <w:rsid w:val="00892BCF"/>
    <w:rsid w:val="00892C0C"/>
    <w:rsid w:val="00892C5E"/>
    <w:rsid w:val="00892E8E"/>
    <w:rsid w:val="00892E90"/>
    <w:rsid w:val="00892F90"/>
    <w:rsid w:val="00892FEC"/>
    <w:rsid w:val="0089302A"/>
    <w:rsid w:val="00893037"/>
    <w:rsid w:val="00893124"/>
    <w:rsid w:val="008931FE"/>
    <w:rsid w:val="0089327B"/>
    <w:rsid w:val="008933D9"/>
    <w:rsid w:val="0089367C"/>
    <w:rsid w:val="008937F8"/>
    <w:rsid w:val="0089382E"/>
    <w:rsid w:val="0089384E"/>
    <w:rsid w:val="008938BC"/>
    <w:rsid w:val="008939F6"/>
    <w:rsid w:val="00893A49"/>
    <w:rsid w:val="0089404C"/>
    <w:rsid w:val="00894108"/>
    <w:rsid w:val="00894125"/>
    <w:rsid w:val="0089413F"/>
    <w:rsid w:val="00894143"/>
    <w:rsid w:val="00894155"/>
    <w:rsid w:val="00894301"/>
    <w:rsid w:val="00894312"/>
    <w:rsid w:val="00894313"/>
    <w:rsid w:val="0089448C"/>
    <w:rsid w:val="008944CE"/>
    <w:rsid w:val="0089457D"/>
    <w:rsid w:val="00894651"/>
    <w:rsid w:val="00894667"/>
    <w:rsid w:val="0089476E"/>
    <w:rsid w:val="0089479D"/>
    <w:rsid w:val="0089498A"/>
    <w:rsid w:val="00894AC9"/>
    <w:rsid w:val="00894B5E"/>
    <w:rsid w:val="00894BD9"/>
    <w:rsid w:val="00894C31"/>
    <w:rsid w:val="00894E03"/>
    <w:rsid w:val="00894E0C"/>
    <w:rsid w:val="00894E49"/>
    <w:rsid w:val="0089506C"/>
    <w:rsid w:val="00895300"/>
    <w:rsid w:val="008955C1"/>
    <w:rsid w:val="0089566E"/>
    <w:rsid w:val="008957A7"/>
    <w:rsid w:val="008957B8"/>
    <w:rsid w:val="008957C9"/>
    <w:rsid w:val="0089599D"/>
    <w:rsid w:val="00895B20"/>
    <w:rsid w:val="00895B4F"/>
    <w:rsid w:val="00895B96"/>
    <w:rsid w:val="00895F6C"/>
    <w:rsid w:val="008960D8"/>
    <w:rsid w:val="0089621F"/>
    <w:rsid w:val="008962A1"/>
    <w:rsid w:val="00896318"/>
    <w:rsid w:val="00896393"/>
    <w:rsid w:val="008963D6"/>
    <w:rsid w:val="00896552"/>
    <w:rsid w:val="0089668B"/>
    <w:rsid w:val="008967B4"/>
    <w:rsid w:val="00896899"/>
    <w:rsid w:val="008968BA"/>
    <w:rsid w:val="008968CA"/>
    <w:rsid w:val="008969B9"/>
    <w:rsid w:val="008969E3"/>
    <w:rsid w:val="00896B1F"/>
    <w:rsid w:val="00896CD9"/>
    <w:rsid w:val="00896D09"/>
    <w:rsid w:val="00896EB3"/>
    <w:rsid w:val="00896FAA"/>
    <w:rsid w:val="0089709B"/>
    <w:rsid w:val="008970C5"/>
    <w:rsid w:val="008970F2"/>
    <w:rsid w:val="00897130"/>
    <w:rsid w:val="00897155"/>
    <w:rsid w:val="0089724E"/>
    <w:rsid w:val="008973DD"/>
    <w:rsid w:val="00897538"/>
    <w:rsid w:val="008976F8"/>
    <w:rsid w:val="00897706"/>
    <w:rsid w:val="008977C1"/>
    <w:rsid w:val="00897839"/>
    <w:rsid w:val="008978C2"/>
    <w:rsid w:val="00897AD1"/>
    <w:rsid w:val="00897CA3"/>
    <w:rsid w:val="00897CCF"/>
    <w:rsid w:val="00897D98"/>
    <w:rsid w:val="00897E4E"/>
    <w:rsid w:val="00897FD0"/>
    <w:rsid w:val="008A002E"/>
    <w:rsid w:val="008A0147"/>
    <w:rsid w:val="008A032E"/>
    <w:rsid w:val="008A03A0"/>
    <w:rsid w:val="008A04C8"/>
    <w:rsid w:val="008A04FF"/>
    <w:rsid w:val="008A05B7"/>
    <w:rsid w:val="008A06A0"/>
    <w:rsid w:val="008A06AD"/>
    <w:rsid w:val="008A06BF"/>
    <w:rsid w:val="008A0A20"/>
    <w:rsid w:val="008A0B48"/>
    <w:rsid w:val="008A0C0A"/>
    <w:rsid w:val="008A0E80"/>
    <w:rsid w:val="008A0F59"/>
    <w:rsid w:val="008A1019"/>
    <w:rsid w:val="008A1062"/>
    <w:rsid w:val="008A1289"/>
    <w:rsid w:val="008A12A8"/>
    <w:rsid w:val="008A15B1"/>
    <w:rsid w:val="008A15B4"/>
    <w:rsid w:val="008A16CB"/>
    <w:rsid w:val="008A18A5"/>
    <w:rsid w:val="008A190B"/>
    <w:rsid w:val="008A197E"/>
    <w:rsid w:val="008A199B"/>
    <w:rsid w:val="008A19B7"/>
    <w:rsid w:val="008A1AA2"/>
    <w:rsid w:val="008A1F38"/>
    <w:rsid w:val="008A1FB8"/>
    <w:rsid w:val="008A2001"/>
    <w:rsid w:val="008A20D2"/>
    <w:rsid w:val="008A211D"/>
    <w:rsid w:val="008A2144"/>
    <w:rsid w:val="008A225F"/>
    <w:rsid w:val="008A22FD"/>
    <w:rsid w:val="008A239C"/>
    <w:rsid w:val="008A262B"/>
    <w:rsid w:val="008A267C"/>
    <w:rsid w:val="008A26B5"/>
    <w:rsid w:val="008A2719"/>
    <w:rsid w:val="008A2736"/>
    <w:rsid w:val="008A2941"/>
    <w:rsid w:val="008A29F0"/>
    <w:rsid w:val="008A2A4E"/>
    <w:rsid w:val="008A2A56"/>
    <w:rsid w:val="008A2A80"/>
    <w:rsid w:val="008A2BCC"/>
    <w:rsid w:val="008A2C7E"/>
    <w:rsid w:val="008A2CA8"/>
    <w:rsid w:val="008A2CF7"/>
    <w:rsid w:val="008A2D00"/>
    <w:rsid w:val="008A30D5"/>
    <w:rsid w:val="008A313A"/>
    <w:rsid w:val="008A3153"/>
    <w:rsid w:val="008A345C"/>
    <w:rsid w:val="008A346B"/>
    <w:rsid w:val="008A34E4"/>
    <w:rsid w:val="008A36CC"/>
    <w:rsid w:val="008A3708"/>
    <w:rsid w:val="008A39C5"/>
    <w:rsid w:val="008A3CCB"/>
    <w:rsid w:val="008A3D3B"/>
    <w:rsid w:val="008A3E52"/>
    <w:rsid w:val="008A4290"/>
    <w:rsid w:val="008A4368"/>
    <w:rsid w:val="008A4525"/>
    <w:rsid w:val="008A4555"/>
    <w:rsid w:val="008A45DF"/>
    <w:rsid w:val="008A48ED"/>
    <w:rsid w:val="008A494B"/>
    <w:rsid w:val="008A4B60"/>
    <w:rsid w:val="008A4B9D"/>
    <w:rsid w:val="008A4C05"/>
    <w:rsid w:val="008A4D25"/>
    <w:rsid w:val="008A4DFC"/>
    <w:rsid w:val="008A4F5E"/>
    <w:rsid w:val="008A4F8F"/>
    <w:rsid w:val="008A4FA1"/>
    <w:rsid w:val="008A5036"/>
    <w:rsid w:val="008A504E"/>
    <w:rsid w:val="008A513C"/>
    <w:rsid w:val="008A513E"/>
    <w:rsid w:val="008A52DA"/>
    <w:rsid w:val="008A530F"/>
    <w:rsid w:val="008A5361"/>
    <w:rsid w:val="008A5412"/>
    <w:rsid w:val="008A5418"/>
    <w:rsid w:val="008A56CD"/>
    <w:rsid w:val="008A5916"/>
    <w:rsid w:val="008A59E6"/>
    <w:rsid w:val="008A5B3A"/>
    <w:rsid w:val="008A5BFA"/>
    <w:rsid w:val="008A5C01"/>
    <w:rsid w:val="008A5D4C"/>
    <w:rsid w:val="008A5D79"/>
    <w:rsid w:val="008A5D80"/>
    <w:rsid w:val="008A6091"/>
    <w:rsid w:val="008A6165"/>
    <w:rsid w:val="008A6201"/>
    <w:rsid w:val="008A642D"/>
    <w:rsid w:val="008A64BF"/>
    <w:rsid w:val="008A6579"/>
    <w:rsid w:val="008A66F0"/>
    <w:rsid w:val="008A671E"/>
    <w:rsid w:val="008A6782"/>
    <w:rsid w:val="008A67B3"/>
    <w:rsid w:val="008A67C0"/>
    <w:rsid w:val="008A6917"/>
    <w:rsid w:val="008A6A03"/>
    <w:rsid w:val="008A6A35"/>
    <w:rsid w:val="008A6A81"/>
    <w:rsid w:val="008A6BE4"/>
    <w:rsid w:val="008A6C09"/>
    <w:rsid w:val="008A6FD5"/>
    <w:rsid w:val="008A70CC"/>
    <w:rsid w:val="008A7141"/>
    <w:rsid w:val="008A7195"/>
    <w:rsid w:val="008A7212"/>
    <w:rsid w:val="008A725A"/>
    <w:rsid w:val="008A72FC"/>
    <w:rsid w:val="008A73FE"/>
    <w:rsid w:val="008A741C"/>
    <w:rsid w:val="008A7495"/>
    <w:rsid w:val="008A7533"/>
    <w:rsid w:val="008A75C3"/>
    <w:rsid w:val="008A761B"/>
    <w:rsid w:val="008A7695"/>
    <w:rsid w:val="008A76B4"/>
    <w:rsid w:val="008A77A3"/>
    <w:rsid w:val="008A77A6"/>
    <w:rsid w:val="008A77F5"/>
    <w:rsid w:val="008A795B"/>
    <w:rsid w:val="008A79F6"/>
    <w:rsid w:val="008A7A2B"/>
    <w:rsid w:val="008A7A6B"/>
    <w:rsid w:val="008A7C5F"/>
    <w:rsid w:val="008A7D16"/>
    <w:rsid w:val="008A7D73"/>
    <w:rsid w:val="008A7E5D"/>
    <w:rsid w:val="008A7F0A"/>
    <w:rsid w:val="008A7F0E"/>
    <w:rsid w:val="008A7F75"/>
    <w:rsid w:val="008B0178"/>
    <w:rsid w:val="008B0331"/>
    <w:rsid w:val="008B033D"/>
    <w:rsid w:val="008B03C4"/>
    <w:rsid w:val="008B03FF"/>
    <w:rsid w:val="008B0525"/>
    <w:rsid w:val="008B05E1"/>
    <w:rsid w:val="008B07C0"/>
    <w:rsid w:val="008B0835"/>
    <w:rsid w:val="008B0881"/>
    <w:rsid w:val="008B0967"/>
    <w:rsid w:val="008B09AA"/>
    <w:rsid w:val="008B0A24"/>
    <w:rsid w:val="008B0A9B"/>
    <w:rsid w:val="008B0E12"/>
    <w:rsid w:val="008B0F1A"/>
    <w:rsid w:val="008B10A2"/>
    <w:rsid w:val="008B10FB"/>
    <w:rsid w:val="008B11BF"/>
    <w:rsid w:val="008B1597"/>
    <w:rsid w:val="008B161B"/>
    <w:rsid w:val="008B163E"/>
    <w:rsid w:val="008B1665"/>
    <w:rsid w:val="008B1748"/>
    <w:rsid w:val="008B17CF"/>
    <w:rsid w:val="008B1840"/>
    <w:rsid w:val="008B18DD"/>
    <w:rsid w:val="008B1907"/>
    <w:rsid w:val="008B1A59"/>
    <w:rsid w:val="008B1C4A"/>
    <w:rsid w:val="008B1C7C"/>
    <w:rsid w:val="008B1C9F"/>
    <w:rsid w:val="008B1D7F"/>
    <w:rsid w:val="008B1DEF"/>
    <w:rsid w:val="008B1EDB"/>
    <w:rsid w:val="008B1F37"/>
    <w:rsid w:val="008B1F55"/>
    <w:rsid w:val="008B20A6"/>
    <w:rsid w:val="008B20CC"/>
    <w:rsid w:val="008B216D"/>
    <w:rsid w:val="008B2208"/>
    <w:rsid w:val="008B2295"/>
    <w:rsid w:val="008B22C7"/>
    <w:rsid w:val="008B2405"/>
    <w:rsid w:val="008B2574"/>
    <w:rsid w:val="008B2615"/>
    <w:rsid w:val="008B26A0"/>
    <w:rsid w:val="008B26E4"/>
    <w:rsid w:val="008B2749"/>
    <w:rsid w:val="008B283A"/>
    <w:rsid w:val="008B2934"/>
    <w:rsid w:val="008B29DE"/>
    <w:rsid w:val="008B2C14"/>
    <w:rsid w:val="008B2C3B"/>
    <w:rsid w:val="008B2FA8"/>
    <w:rsid w:val="008B300B"/>
    <w:rsid w:val="008B3041"/>
    <w:rsid w:val="008B3237"/>
    <w:rsid w:val="008B329B"/>
    <w:rsid w:val="008B3323"/>
    <w:rsid w:val="008B3351"/>
    <w:rsid w:val="008B33DA"/>
    <w:rsid w:val="008B381B"/>
    <w:rsid w:val="008B384A"/>
    <w:rsid w:val="008B384E"/>
    <w:rsid w:val="008B39E3"/>
    <w:rsid w:val="008B3AC9"/>
    <w:rsid w:val="008B3B1F"/>
    <w:rsid w:val="008B3B6A"/>
    <w:rsid w:val="008B3B6E"/>
    <w:rsid w:val="008B3BFD"/>
    <w:rsid w:val="008B3C99"/>
    <w:rsid w:val="008B3DDD"/>
    <w:rsid w:val="008B3E47"/>
    <w:rsid w:val="008B3E48"/>
    <w:rsid w:val="008B4597"/>
    <w:rsid w:val="008B4643"/>
    <w:rsid w:val="008B47C5"/>
    <w:rsid w:val="008B47F8"/>
    <w:rsid w:val="008B4889"/>
    <w:rsid w:val="008B48B0"/>
    <w:rsid w:val="008B4A19"/>
    <w:rsid w:val="008B4A47"/>
    <w:rsid w:val="008B4AE6"/>
    <w:rsid w:val="008B4BA8"/>
    <w:rsid w:val="008B4C40"/>
    <w:rsid w:val="008B4CB5"/>
    <w:rsid w:val="008B4D05"/>
    <w:rsid w:val="008B4D6B"/>
    <w:rsid w:val="008B4DB9"/>
    <w:rsid w:val="008B4DC5"/>
    <w:rsid w:val="008B4DE1"/>
    <w:rsid w:val="008B4E05"/>
    <w:rsid w:val="008B4E50"/>
    <w:rsid w:val="008B4E9A"/>
    <w:rsid w:val="008B5092"/>
    <w:rsid w:val="008B50B1"/>
    <w:rsid w:val="008B5160"/>
    <w:rsid w:val="008B5179"/>
    <w:rsid w:val="008B51A7"/>
    <w:rsid w:val="008B52BC"/>
    <w:rsid w:val="008B54F3"/>
    <w:rsid w:val="008B54FD"/>
    <w:rsid w:val="008B5505"/>
    <w:rsid w:val="008B5655"/>
    <w:rsid w:val="008B5661"/>
    <w:rsid w:val="008B587C"/>
    <w:rsid w:val="008B59F8"/>
    <w:rsid w:val="008B5B07"/>
    <w:rsid w:val="008B5B37"/>
    <w:rsid w:val="008B5BFB"/>
    <w:rsid w:val="008B5D0F"/>
    <w:rsid w:val="008B600B"/>
    <w:rsid w:val="008B6228"/>
    <w:rsid w:val="008B623B"/>
    <w:rsid w:val="008B6246"/>
    <w:rsid w:val="008B626F"/>
    <w:rsid w:val="008B639F"/>
    <w:rsid w:val="008B6523"/>
    <w:rsid w:val="008B672D"/>
    <w:rsid w:val="008B683E"/>
    <w:rsid w:val="008B690E"/>
    <w:rsid w:val="008B6A36"/>
    <w:rsid w:val="008B6A42"/>
    <w:rsid w:val="008B6A80"/>
    <w:rsid w:val="008B6CA4"/>
    <w:rsid w:val="008B6DD9"/>
    <w:rsid w:val="008B6F96"/>
    <w:rsid w:val="008B706F"/>
    <w:rsid w:val="008B7091"/>
    <w:rsid w:val="008B7207"/>
    <w:rsid w:val="008B72D9"/>
    <w:rsid w:val="008B7322"/>
    <w:rsid w:val="008B73AA"/>
    <w:rsid w:val="008B73F1"/>
    <w:rsid w:val="008B74EC"/>
    <w:rsid w:val="008B751E"/>
    <w:rsid w:val="008B7676"/>
    <w:rsid w:val="008B7733"/>
    <w:rsid w:val="008B79AF"/>
    <w:rsid w:val="008B7A18"/>
    <w:rsid w:val="008B7C3B"/>
    <w:rsid w:val="008B7CF5"/>
    <w:rsid w:val="008B7DCB"/>
    <w:rsid w:val="008B7FF6"/>
    <w:rsid w:val="008B7FFD"/>
    <w:rsid w:val="008C00C6"/>
    <w:rsid w:val="008C00EB"/>
    <w:rsid w:val="008C01FB"/>
    <w:rsid w:val="008C02B1"/>
    <w:rsid w:val="008C02F1"/>
    <w:rsid w:val="008C0324"/>
    <w:rsid w:val="008C054A"/>
    <w:rsid w:val="008C0927"/>
    <w:rsid w:val="008C0929"/>
    <w:rsid w:val="008C09B7"/>
    <w:rsid w:val="008C09C8"/>
    <w:rsid w:val="008C09CD"/>
    <w:rsid w:val="008C0B1C"/>
    <w:rsid w:val="008C0B3C"/>
    <w:rsid w:val="008C0C77"/>
    <w:rsid w:val="008C0DC3"/>
    <w:rsid w:val="008C0E7E"/>
    <w:rsid w:val="008C0F27"/>
    <w:rsid w:val="008C0F46"/>
    <w:rsid w:val="008C0FC1"/>
    <w:rsid w:val="008C1025"/>
    <w:rsid w:val="008C11B1"/>
    <w:rsid w:val="008C1251"/>
    <w:rsid w:val="008C134F"/>
    <w:rsid w:val="008C14CE"/>
    <w:rsid w:val="008C169E"/>
    <w:rsid w:val="008C16D4"/>
    <w:rsid w:val="008C16F6"/>
    <w:rsid w:val="008C1726"/>
    <w:rsid w:val="008C18D6"/>
    <w:rsid w:val="008C199D"/>
    <w:rsid w:val="008C1A15"/>
    <w:rsid w:val="008C1F3D"/>
    <w:rsid w:val="008C2150"/>
    <w:rsid w:val="008C2254"/>
    <w:rsid w:val="008C22A8"/>
    <w:rsid w:val="008C2333"/>
    <w:rsid w:val="008C23B2"/>
    <w:rsid w:val="008C251F"/>
    <w:rsid w:val="008C25FD"/>
    <w:rsid w:val="008C274C"/>
    <w:rsid w:val="008C275D"/>
    <w:rsid w:val="008C2970"/>
    <w:rsid w:val="008C29EC"/>
    <w:rsid w:val="008C29F8"/>
    <w:rsid w:val="008C2A52"/>
    <w:rsid w:val="008C2AE0"/>
    <w:rsid w:val="008C2B21"/>
    <w:rsid w:val="008C2C61"/>
    <w:rsid w:val="008C2E04"/>
    <w:rsid w:val="008C2E90"/>
    <w:rsid w:val="008C2F02"/>
    <w:rsid w:val="008C2F28"/>
    <w:rsid w:val="008C2F55"/>
    <w:rsid w:val="008C2F96"/>
    <w:rsid w:val="008C2FEE"/>
    <w:rsid w:val="008C305E"/>
    <w:rsid w:val="008C3209"/>
    <w:rsid w:val="008C33BC"/>
    <w:rsid w:val="008C353A"/>
    <w:rsid w:val="008C354B"/>
    <w:rsid w:val="008C3735"/>
    <w:rsid w:val="008C3917"/>
    <w:rsid w:val="008C3D88"/>
    <w:rsid w:val="008C3E3F"/>
    <w:rsid w:val="008C3E51"/>
    <w:rsid w:val="008C3F9E"/>
    <w:rsid w:val="008C3FC8"/>
    <w:rsid w:val="008C40E1"/>
    <w:rsid w:val="008C4203"/>
    <w:rsid w:val="008C4318"/>
    <w:rsid w:val="008C4342"/>
    <w:rsid w:val="008C43B7"/>
    <w:rsid w:val="008C4546"/>
    <w:rsid w:val="008C465C"/>
    <w:rsid w:val="008C47B3"/>
    <w:rsid w:val="008C49D5"/>
    <w:rsid w:val="008C4C43"/>
    <w:rsid w:val="008C4D2A"/>
    <w:rsid w:val="008C52C9"/>
    <w:rsid w:val="008C5394"/>
    <w:rsid w:val="008C54D8"/>
    <w:rsid w:val="008C55C5"/>
    <w:rsid w:val="008C55E8"/>
    <w:rsid w:val="008C562E"/>
    <w:rsid w:val="008C56EF"/>
    <w:rsid w:val="008C57C4"/>
    <w:rsid w:val="008C580C"/>
    <w:rsid w:val="008C58EE"/>
    <w:rsid w:val="008C5B41"/>
    <w:rsid w:val="008C5BF1"/>
    <w:rsid w:val="008C5C50"/>
    <w:rsid w:val="008C5C6F"/>
    <w:rsid w:val="008C5C74"/>
    <w:rsid w:val="008C5D18"/>
    <w:rsid w:val="008C5D23"/>
    <w:rsid w:val="008C5D86"/>
    <w:rsid w:val="008C5E6E"/>
    <w:rsid w:val="008C6038"/>
    <w:rsid w:val="008C60D9"/>
    <w:rsid w:val="008C61FE"/>
    <w:rsid w:val="008C62EF"/>
    <w:rsid w:val="008C63DF"/>
    <w:rsid w:val="008C64DF"/>
    <w:rsid w:val="008C6538"/>
    <w:rsid w:val="008C6557"/>
    <w:rsid w:val="008C6569"/>
    <w:rsid w:val="008C6586"/>
    <w:rsid w:val="008C65BD"/>
    <w:rsid w:val="008C66E3"/>
    <w:rsid w:val="008C6782"/>
    <w:rsid w:val="008C67A5"/>
    <w:rsid w:val="008C67F4"/>
    <w:rsid w:val="008C6ABA"/>
    <w:rsid w:val="008C6B96"/>
    <w:rsid w:val="008C6CC7"/>
    <w:rsid w:val="008C6CDA"/>
    <w:rsid w:val="008C6E39"/>
    <w:rsid w:val="008C6F94"/>
    <w:rsid w:val="008C71D5"/>
    <w:rsid w:val="008C72E7"/>
    <w:rsid w:val="008C7303"/>
    <w:rsid w:val="008C73A5"/>
    <w:rsid w:val="008C7407"/>
    <w:rsid w:val="008C7534"/>
    <w:rsid w:val="008C770D"/>
    <w:rsid w:val="008C7823"/>
    <w:rsid w:val="008C7990"/>
    <w:rsid w:val="008C79FB"/>
    <w:rsid w:val="008C7A08"/>
    <w:rsid w:val="008C7AC0"/>
    <w:rsid w:val="008C7AF6"/>
    <w:rsid w:val="008C7B5B"/>
    <w:rsid w:val="008C7B64"/>
    <w:rsid w:val="008C7C53"/>
    <w:rsid w:val="008C7C85"/>
    <w:rsid w:val="008C7E73"/>
    <w:rsid w:val="008C7F47"/>
    <w:rsid w:val="008C7F9E"/>
    <w:rsid w:val="008D01FA"/>
    <w:rsid w:val="008D035A"/>
    <w:rsid w:val="008D03A6"/>
    <w:rsid w:val="008D0430"/>
    <w:rsid w:val="008D077D"/>
    <w:rsid w:val="008D07F9"/>
    <w:rsid w:val="008D08B8"/>
    <w:rsid w:val="008D097B"/>
    <w:rsid w:val="008D0A78"/>
    <w:rsid w:val="008D0BA6"/>
    <w:rsid w:val="008D0C47"/>
    <w:rsid w:val="008D0F6C"/>
    <w:rsid w:val="008D1031"/>
    <w:rsid w:val="008D108E"/>
    <w:rsid w:val="008D10D2"/>
    <w:rsid w:val="008D12D7"/>
    <w:rsid w:val="008D1483"/>
    <w:rsid w:val="008D150B"/>
    <w:rsid w:val="008D1947"/>
    <w:rsid w:val="008D199B"/>
    <w:rsid w:val="008D1A68"/>
    <w:rsid w:val="008D1B88"/>
    <w:rsid w:val="008D1BC8"/>
    <w:rsid w:val="008D1BFD"/>
    <w:rsid w:val="008D1C20"/>
    <w:rsid w:val="008D1CCB"/>
    <w:rsid w:val="008D1D50"/>
    <w:rsid w:val="008D1F33"/>
    <w:rsid w:val="008D1F55"/>
    <w:rsid w:val="008D20CB"/>
    <w:rsid w:val="008D21BB"/>
    <w:rsid w:val="008D2337"/>
    <w:rsid w:val="008D244B"/>
    <w:rsid w:val="008D26ED"/>
    <w:rsid w:val="008D27EE"/>
    <w:rsid w:val="008D2888"/>
    <w:rsid w:val="008D299B"/>
    <w:rsid w:val="008D2AA4"/>
    <w:rsid w:val="008D2CC3"/>
    <w:rsid w:val="008D2E08"/>
    <w:rsid w:val="008D2E6B"/>
    <w:rsid w:val="008D3153"/>
    <w:rsid w:val="008D31F3"/>
    <w:rsid w:val="008D32AD"/>
    <w:rsid w:val="008D34FD"/>
    <w:rsid w:val="008D3504"/>
    <w:rsid w:val="008D3549"/>
    <w:rsid w:val="008D3659"/>
    <w:rsid w:val="008D3739"/>
    <w:rsid w:val="008D374A"/>
    <w:rsid w:val="008D37AB"/>
    <w:rsid w:val="008D39E1"/>
    <w:rsid w:val="008D3A12"/>
    <w:rsid w:val="008D3B59"/>
    <w:rsid w:val="008D3BB4"/>
    <w:rsid w:val="008D3EE3"/>
    <w:rsid w:val="008D3F28"/>
    <w:rsid w:val="008D3F41"/>
    <w:rsid w:val="008D3F66"/>
    <w:rsid w:val="008D4103"/>
    <w:rsid w:val="008D418D"/>
    <w:rsid w:val="008D41CE"/>
    <w:rsid w:val="008D41DF"/>
    <w:rsid w:val="008D4312"/>
    <w:rsid w:val="008D4456"/>
    <w:rsid w:val="008D46F4"/>
    <w:rsid w:val="008D47D7"/>
    <w:rsid w:val="008D493C"/>
    <w:rsid w:val="008D4999"/>
    <w:rsid w:val="008D4ADD"/>
    <w:rsid w:val="008D4F79"/>
    <w:rsid w:val="008D512C"/>
    <w:rsid w:val="008D51B8"/>
    <w:rsid w:val="008D5306"/>
    <w:rsid w:val="008D5360"/>
    <w:rsid w:val="008D5404"/>
    <w:rsid w:val="008D543A"/>
    <w:rsid w:val="008D5509"/>
    <w:rsid w:val="008D5609"/>
    <w:rsid w:val="008D577D"/>
    <w:rsid w:val="008D57FB"/>
    <w:rsid w:val="008D5807"/>
    <w:rsid w:val="008D5A38"/>
    <w:rsid w:val="008D5A86"/>
    <w:rsid w:val="008D5AF1"/>
    <w:rsid w:val="008D5B59"/>
    <w:rsid w:val="008D5B81"/>
    <w:rsid w:val="008D5BAE"/>
    <w:rsid w:val="008D5E4F"/>
    <w:rsid w:val="008D5EA2"/>
    <w:rsid w:val="008D6045"/>
    <w:rsid w:val="008D60DE"/>
    <w:rsid w:val="008D616F"/>
    <w:rsid w:val="008D6172"/>
    <w:rsid w:val="008D6306"/>
    <w:rsid w:val="008D6360"/>
    <w:rsid w:val="008D6520"/>
    <w:rsid w:val="008D65F0"/>
    <w:rsid w:val="008D6653"/>
    <w:rsid w:val="008D68D8"/>
    <w:rsid w:val="008D6C4B"/>
    <w:rsid w:val="008D6F30"/>
    <w:rsid w:val="008D71E9"/>
    <w:rsid w:val="008D72C3"/>
    <w:rsid w:val="008D7517"/>
    <w:rsid w:val="008D752D"/>
    <w:rsid w:val="008D753C"/>
    <w:rsid w:val="008D7574"/>
    <w:rsid w:val="008D75BA"/>
    <w:rsid w:val="008D75D3"/>
    <w:rsid w:val="008D77A3"/>
    <w:rsid w:val="008D7803"/>
    <w:rsid w:val="008D7825"/>
    <w:rsid w:val="008D7A23"/>
    <w:rsid w:val="008D7A61"/>
    <w:rsid w:val="008D7B8E"/>
    <w:rsid w:val="008D7C1B"/>
    <w:rsid w:val="008D7C23"/>
    <w:rsid w:val="008D7CE5"/>
    <w:rsid w:val="008D7CF1"/>
    <w:rsid w:val="008D7D68"/>
    <w:rsid w:val="008D7DD1"/>
    <w:rsid w:val="008D7DE7"/>
    <w:rsid w:val="008D7F1B"/>
    <w:rsid w:val="008D7F9E"/>
    <w:rsid w:val="008E01AF"/>
    <w:rsid w:val="008E03FE"/>
    <w:rsid w:val="008E05CF"/>
    <w:rsid w:val="008E060C"/>
    <w:rsid w:val="008E0634"/>
    <w:rsid w:val="008E06B2"/>
    <w:rsid w:val="008E0769"/>
    <w:rsid w:val="008E07C1"/>
    <w:rsid w:val="008E0833"/>
    <w:rsid w:val="008E086B"/>
    <w:rsid w:val="008E08D1"/>
    <w:rsid w:val="008E0924"/>
    <w:rsid w:val="008E09E2"/>
    <w:rsid w:val="008E0A14"/>
    <w:rsid w:val="008E0AC3"/>
    <w:rsid w:val="008E0B27"/>
    <w:rsid w:val="008E0D8E"/>
    <w:rsid w:val="008E0E8D"/>
    <w:rsid w:val="008E0EB1"/>
    <w:rsid w:val="008E1008"/>
    <w:rsid w:val="008E101B"/>
    <w:rsid w:val="008E1145"/>
    <w:rsid w:val="008E1149"/>
    <w:rsid w:val="008E1256"/>
    <w:rsid w:val="008E12CC"/>
    <w:rsid w:val="008E12D5"/>
    <w:rsid w:val="008E132D"/>
    <w:rsid w:val="008E15AF"/>
    <w:rsid w:val="008E15BD"/>
    <w:rsid w:val="008E1605"/>
    <w:rsid w:val="008E16D9"/>
    <w:rsid w:val="008E16F8"/>
    <w:rsid w:val="008E17BA"/>
    <w:rsid w:val="008E17F4"/>
    <w:rsid w:val="008E1819"/>
    <w:rsid w:val="008E181B"/>
    <w:rsid w:val="008E1852"/>
    <w:rsid w:val="008E185A"/>
    <w:rsid w:val="008E18DF"/>
    <w:rsid w:val="008E19FA"/>
    <w:rsid w:val="008E1A76"/>
    <w:rsid w:val="008E1A8E"/>
    <w:rsid w:val="008E1C77"/>
    <w:rsid w:val="008E1DC4"/>
    <w:rsid w:val="008E222F"/>
    <w:rsid w:val="008E22EA"/>
    <w:rsid w:val="008E23F9"/>
    <w:rsid w:val="008E240D"/>
    <w:rsid w:val="008E2507"/>
    <w:rsid w:val="008E2561"/>
    <w:rsid w:val="008E25D3"/>
    <w:rsid w:val="008E2646"/>
    <w:rsid w:val="008E265C"/>
    <w:rsid w:val="008E2776"/>
    <w:rsid w:val="008E2860"/>
    <w:rsid w:val="008E290A"/>
    <w:rsid w:val="008E290F"/>
    <w:rsid w:val="008E29A5"/>
    <w:rsid w:val="008E29C2"/>
    <w:rsid w:val="008E2AA5"/>
    <w:rsid w:val="008E2D4E"/>
    <w:rsid w:val="008E2DA6"/>
    <w:rsid w:val="008E2EC2"/>
    <w:rsid w:val="008E2F00"/>
    <w:rsid w:val="008E2F0F"/>
    <w:rsid w:val="008E2F5E"/>
    <w:rsid w:val="008E2F9D"/>
    <w:rsid w:val="008E3142"/>
    <w:rsid w:val="008E327C"/>
    <w:rsid w:val="008E3347"/>
    <w:rsid w:val="008E354B"/>
    <w:rsid w:val="008E3679"/>
    <w:rsid w:val="008E36CF"/>
    <w:rsid w:val="008E36DF"/>
    <w:rsid w:val="008E36E5"/>
    <w:rsid w:val="008E36E7"/>
    <w:rsid w:val="008E36F0"/>
    <w:rsid w:val="008E385D"/>
    <w:rsid w:val="008E38D3"/>
    <w:rsid w:val="008E3A14"/>
    <w:rsid w:val="008E3A43"/>
    <w:rsid w:val="008E3A49"/>
    <w:rsid w:val="008E3B37"/>
    <w:rsid w:val="008E3B38"/>
    <w:rsid w:val="008E3B98"/>
    <w:rsid w:val="008E3BAF"/>
    <w:rsid w:val="008E3BDE"/>
    <w:rsid w:val="008E3C1E"/>
    <w:rsid w:val="008E3F1C"/>
    <w:rsid w:val="008E3FCC"/>
    <w:rsid w:val="008E4078"/>
    <w:rsid w:val="008E410A"/>
    <w:rsid w:val="008E4226"/>
    <w:rsid w:val="008E4262"/>
    <w:rsid w:val="008E429D"/>
    <w:rsid w:val="008E4518"/>
    <w:rsid w:val="008E4568"/>
    <w:rsid w:val="008E4680"/>
    <w:rsid w:val="008E4747"/>
    <w:rsid w:val="008E476C"/>
    <w:rsid w:val="008E47F7"/>
    <w:rsid w:val="008E48EA"/>
    <w:rsid w:val="008E4A2E"/>
    <w:rsid w:val="008E4C83"/>
    <w:rsid w:val="008E4CC5"/>
    <w:rsid w:val="008E4E88"/>
    <w:rsid w:val="008E4E90"/>
    <w:rsid w:val="008E4ECC"/>
    <w:rsid w:val="008E4F46"/>
    <w:rsid w:val="008E500F"/>
    <w:rsid w:val="008E50CD"/>
    <w:rsid w:val="008E5355"/>
    <w:rsid w:val="008E53F0"/>
    <w:rsid w:val="008E542E"/>
    <w:rsid w:val="008E54A9"/>
    <w:rsid w:val="008E567F"/>
    <w:rsid w:val="008E5859"/>
    <w:rsid w:val="008E58C4"/>
    <w:rsid w:val="008E58E5"/>
    <w:rsid w:val="008E5AA1"/>
    <w:rsid w:val="008E5ACA"/>
    <w:rsid w:val="008E5B65"/>
    <w:rsid w:val="008E5B73"/>
    <w:rsid w:val="008E5D09"/>
    <w:rsid w:val="008E5EBC"/>
    <w:rsid w:val="008E5F47"/>
    <w:rsid w:val="008E610B"/>
    <w:rsid w:val="008E626B"/>
    <w:rsid w:val="008E6295"/>
    <w:rsid w:val="008E6608"/>
    <w:rsid w:val="008E6786"/>
    <w:rsid w:val="008E67B6"/>
    <w:rsid w:val="008E6908"/>
    <w:rsid w:val="008E6932"/>
    <w:rsid w:val="008E6B0C"/>
    <w:rsid w:val="008E6B4F"/>
    <w:rsid w:val="008E6D03"/>
    <w:rsid w:val="008E6D33"/>
    <w:rsid w:val="008E6D7B"/>
    <w:rsid w:val="008E6E6F"/>
    <w:rsid w:val="008E6E81"/>
    <w:rsid w:val="008E6ED0"/>
    <w:rsid w:val="008E6ED5"/>
    <w:rsid w:val="008E6F58"/>
    <w:rsid w:val="008E6F5A"/>
    <w:rsid w:val="008E7113"/>
    <w:rsid w:val="008E715E"/>
    <w:rsid w:val="008E71AB"/>
    <w:rsid w:val="008E7260"/>
    <w:rsid w:val="008E7489"/>
    <w:rsid w:val="008E74F4"/>
    <w:rsid w:val="008E7542"/>
    <w:rsid w:val="008E770E"/>
    <w:rsid w:val="008E7810"/>
    <w:rsid w:val="008E7B64"/>
    <w:rsid w:val="008E7BA2"/>
    <w:rsid w:val="008E7C1B"/>
    <w:rsid w:val="008E7C70"/>
    <w:rsid w:val="008E7CC4"/>
    <w:rsid w:val="008E7D81"/>
    <w:rsid w:val="008E7FD7"/>
    <w:rsid w:val="008E7FDC"/>
    <w:rsid w:val="008F0056"/>
    <w:rsid w:val="008F00BF"/>
    <w:rsid w:val="008F01F2"/>
    <w:rsid w:val="008F02FF"/>
    <w:rsid w:val="008F0301"/>
    <w:rsid w:val="008F0322"/>
    <w:rsid w:val="008F0396"/>
    <w:rsid w:val="008F0463"/>
    <w:rsid w:val="008F0567"/>
    <w:rsid w:val="008F05E3"/>
    <w:rsid w:val="008F05FF"/>
    <w:rsid w:val="008F064C"/>
    <w:rsid w:val="008F071A"/>
    <w:rsid w:val="008F0782"/>
    <w:rsid w:val="008F0874"/>
    <w:rsid w:val="008F0912"/>
    <w:rsid w:val="008F0994"/>
    <w:rsid w:val="008F0A83"/>
    <w:rsid w:val="008F0B1D"/>
    <w:rsid w:val="008F0BEE"/>
    <w:rsid w:val="008F0C0B"/>
    <w:rsid w:val="008F0D01"/>
    <w:rsid w:val="008F0E64"/>
    <w:rsid w:val="008F0FDB"/>
    <w:rsid w:val="008F101F"/>
    <w:rsid w:val="008F112E"/>
    <w:rsid w:val="008F1196"/>
    <w:rsid w:val="008F11C7"/>
    <w:rsid w:val="008F11F9"/>
    <w:rsid w:val="008F1564"/>
    <w:rsid w:val="008F1572"/>
    <w:rsid w:val="008F1615"/>
    <w:rsid w:val="008F16E1"/>
    <w:rsid w:val="008F1800"/>
    <w:rsid w:val="008F18B2"/>
    <w:rsid w:val="008F18C1"/>
    <w:rsid w:val="008F1976"/>
    <w:rsid w:val="008F1A33"/>
    <w:rsid w:val="008F1C15"/>
    <w:rsid w:val="008F1D85"/>
    <w:rsid w:val="008F1FCD"/>
    <w:rsid w:val="008F2054"/>
    <w:rsid w:val="008F20A9"/>
    <w:rsid w:val="008F2189"/>
    <w:rsid w:val="008F2531"/>
    <w:rsid w:val="008F25CD"/>
    <w:rsid w:val="008F25F9"/>
    <w:rsid w:val="008F27F9"/>
    <w:rsid w:val="008F2931"/>
    <w:rsid w:val="008F2A01"/>
    <w:rsid w:val="008F2A03"/>
    <w:rsid w:val="008F2AA6"/>
    <w:rsid w:val="008F2AFA"/>
    <w:rsid w:val="008F2BB2"/>
    <w:rsid w:val="008F2BE9"/>
    <w:rsid w:val="008F2CFE"/>
    <w:rsid w:val="008F2DCF"/>
    <w:rsid w:val="008F2E18"/>
    <w:rsid w:val="008F2EBC"/>
    <w:rsid w:val="008F30C0"/>
    <w:rsid w:val="008F30D0"/>
    <w:rsid w:val="008F31D2"/>
    <w:rsid w:val="008F3246"/>
    <w:rsid w:val="008F3386"/>
    <w:rsid w:val="008F343B"/>
    <w:rsid w:val="008F3772"/>
    <w:rsid w:val="008F37C7"/>
    <w:rsid w:val="008F394A"/>
    <w:rsid w:val="008F3A2E"/>
    <w:rsid w:val="008F3A54"/>
    <w:rsid w:val="008F3A60"/>
    <w:rsid w:val="008F3A79"/>
    <w:rsid w:val="008F3AB2"/>
    <w:rsid w:val="008F3ACB"/>
    <w:rsid w:val="008F3B67"/>
    <w:rsid w:val="008F3B9D"/>
    <w:rsid w:val="008F3D71"/>
    <w:rsid w:val="008F41E9"/>
    <w:rsid w:val="008F42DD"/>
    <w:rsid w:val="008F42E0"/>
    <w:rsid w:val="008F430C"/>
    <w:rsid w:val="008F437E"/>
    <w:rsid w:val="008F438C"/>
    <w:rsid w:val="008F4414"/>
    <w:rsid w:val="008F44F1"/>
    <w:rsid w:val="008F450A"/>
    <w:rsid w:val="008F454B"/>
    <w:rsid w:val="008F4559"/>
    <w:rsid w:val="008F4841"/>
    <w:rsid w:val="008F489E"/>
    <w:rsid w:val="008F48A6"/>
    <w:rsid w:val="008F48F4"/>
    <w:rsid w:val="008F4941"/>
    <w:rsid w:val="008F49F9"/>
    <w:rsid w:val="008F4A29"/>
    <w:rsid w:val="008F4A58"/>
    <w:rsid w:val="008F4B5A"/>
    <w:rsid w:val="008F4B99"/>
    <w:rsid w:val="008F4BD7"/>
    <w:rsid w:val="008F4DCB"/>
    <w:rsid w:val="008F4E16"/>
    <w:rsid w:val="008F4E19"/>
    <w:rsid w:val="008F51E4"/>
    <w:rsid w:val="008F52A9"/>
    <w:rsid w:val="008F5353"/>
    <w:rsid w:val="008F53AC"/>
    <w:rsid w:val="008F53E9"/>
    <w:rsid w:val="008F54E1"/>
    <w:rsid w:val="008F5816"/>
    <w:rsid w:val="008F585D"/>
    <w:rsid w:val="008F58A7"/>
    <w:rsid w:val="008F5BA4"/>
    <w:rsid w:val="008F5CBF"/>
    <w:rsid w:val="008F5D45"/>
    <w:rsid w:val="008F5D96"/>
    <w:rsid w:val="008F5E87"/>
    <w:rsid w:val="008F5F18"/>
    <w:rsid w:val="008F5F8C"/>
    <w:rsid w:val="008F5FAF"/>
    <w:rsid w:val="008F604A"/>
    <w:rsid w:val="008F6112"/>
    <w:rsid w:val="008F633D"/>
    <w:rsid w:val="008F63AD"/>
    <w:rsid w:val="008F63BA"/>
    <w:rsid w:val="008F649A"/>
    <w:rsid w:val="008F655A"/>
    <w:rsid w:val="008F65DE"/>
    <w:rsid w:val="008F668C"/>
    <w:rsid w:val="008F68FD"/>
    <w:rsid w:val="008F6909"/>
    <w:rsid w:val="008F6935"/>
    <w:rsid w:val="008F6B59"/>
    <w:rsid w:val="008F6BC0"/>
    <w:rsid w:val="008F6C79"/>
    <w:rsid w:val="008F6D1C"/>
    <w:rsid w:val="008F6D79"/>
    <w:rsid w:val="008F6E5E"/>
    <w:rsid w:val="008F6EA0"/>
    <w:rsid w:val="008F6EB5"/>
    <w:rsid w:val="008F703F"/>
    <w:rsid w:val="008F712C"/>
    <w:rsid w:val="008F7147"/>
    <w:rsid w:val="008F715E"/>
    <w:rsid w:val="008F7225"/>
    <w:rsid w:val="008F7277"/>
    <w:rsid w:val="008F72E9"/>
    <w:rsid w:val="008F72ED"/>
    <w:rsid w:val="008F7394"/>
    <w:rsid w:val="008F740C"/>
    <w:rsid w:val="008F741D"/>
    <w:rsid w:val="008F74AD"/>
    <w:rsid w:val="008F755B"/>
    <w:rsid w:val="008F7574"/>
    <w:rsid w:val="008F7615"/>
    <w:rsid w:val="008F7676"/>
    <w:rsid w:val="008F7872"/>
    <w:rsid w:val="008F78DD"/>
    <w:rsid w:val="008F7960"/>
    <w:rsid w:val="008F7A47"/>
    <w:rsid w:val="008F7A8E"/>
    <w:rsid w:val="008F7B2C"/>
    <w:rsid w:val="008F7BA6"/>
    <w:rsid w:val="008F7CD9"/>
    <w:rsid w:val="008F7F8A"/>
    <w:rsid w:val="009000C2"/>
    <w:rsid w:val="0090019C"/>
    <w:rsid w:val="009002BC"/>
    <w:rsid w:val="009003A4"/>
    <w:rsid w:val="0090047D"/>
    <w:rsid w:val="009004D8"/>
    <w:rsid w:val="00900552"/>
    <w:rsid w:val="00900632"/>
    <w:rsid w:val="00900652"/>
    <w:rsid w:val="009008AB"/>
    <w:rsid w:val="0090097A"/>
    <w:rsid w:val="009009D8"/>
    <w:rsid w:val="00900A0F"/>
    <w:rsid w:val="00900A11"/>
    <w:rsid w:val="00900A7F"/>
    <w:rsid w:val="00900AEB"/>
    <w:rsid w:val="00900B42"/>
    <w:rsid w:val="00900C1F"/>
    <w:rsid w:val="00900C40"/>
    <w:rsid w:val="00900EE8"/>
    <w:rsid w:val="00900F52"/>
    <w:rsid w:val="0090103B"/>
    <w:rsid w:val="00901080"/>
    <w:rsid w:val="00901124"/>
    <w:rsid w:val="0090119E"/>
    <w:rsid w:val="009011EE"/>
    <w:rsid w:val="00901288"/>
    <w:rsid w:val="009013F9"/>
    <w:rsid w:val="009014AA"/>
    <w:rsid w:val="00901678"/>
    <w:rsid w:val="00901C4D"/>
    <w:rsid w:val="00901CE3"/>
    <w:rsid w:val="00901D56"/>
    <w:rsid w:val="00901EE3"/>
    <w:rsid w:val="00901EEF"/>
    <w:rsid w:val="009020A0"/>
    <w:rsid w:val="009020A9"/>
    <w:rsid w:val="009020E5"/>
    <w:rsid w:val="009021B9"/>
    <w:rsid w:val="009022E3"/>
    <w:rsid w:val="00902428"/>
    <w:rsid w:val="0090248C"/>
    <w:rsid w:val="00902537"/>
    <w:rsid w:val="009025FD"/>
    <w:rsid w:val="009027F3"/>
    <w:rsid w:val="00902869"/>
    <w:rsid w:val="009028AE"/>
    <w:rsid w:val="00902A2A"/>
    <w:rsid w:val="00902AAA"/>
    <w:rsid w:val="00902BB7"/>
    <w:rsid w:val="00902C4C"/>
    <w:rsid w:val="00902D0F"/>
    <w:rsid w:val="00902D4D"/>
    <w:rsid w:val="00902D82"/>
    <w:rsid w:val="0090308F"/>
    <w:rsid w:val="009030B4"/>
    <w:rsid w:val="0090314F"/>
    <w:rsid w:val="0090339B"/>
    <w:rsid w:val="009033B7"/>
    <w:rsid w:val="009033EE"/>
    <w:rsid w:val="00903530"/>
    <w:rsid w:val="0090359B"/>
    <w:rsid w:val="00903601"/>
    <w:rsid w:val="00903620"/>
    <w:rsid w:val="00903826"/>
    <w:rsid w:val="009038F9"/>
    <w:rsid w:val="00903958"/>
    <w:rsid w:val="00903962"/>
    <w:rsid w:val="00903A5E"/>
    <w:rsid w:val="00903B1E"/>
    <w:rsid w:val="00903C4E"/>
    <w:rsid w:val="00903C5C"/>
    <w:rsid w:val="00903CA5"/>
    <w:rsid w:val="00903EB9"/>
    <w:rsid w:val="00903F0D"/>
    <w:rsid w:val="00903F61"/>
    <w:rsid w:val="00903F89"/>
    <w:rsid w:val="009040D1"/>
    <w:rsid w:val="0090441F"/>
    <w:rsid w:val="0090444E"/>
    <w:rsid w:val="009047AF"/>
    <w:rsid w:val="009048DC"/>
    <w:rsid w:val="00904905"/>
    <w:rsid w:val="0090497F"/>
    <w:rsid w:val="00904AEE"/>
    <w:rsid w:val="00904B21"/>
    <w:rsid w:val="00904B51"/>
    <w:rsid w:val="00904D81"/>
    <w:rsid w:val="00904DC5"/>
    <w:rsid w:val="00904E90"/>
    <w:rsid w:val="00904EA6"/>
    <w:rsid w:val="00904F6A"/>
    <w:rsid w:val="009051B8"/>
    <w:rsid w:val="00905370"/>
    <w:rsid w:val="00905650"/>
    <w:rsid w:val="0090587E"/>
    <w:rsid w:val="009059AF"/>
    <w:rsid w:val="00905AC3"/>
    <w:rsid w:val="00905BF8"/>
    <w:rsid w:val="00905C99"/>
    <w:rsid w:val="00905CB1"/>
    <w:rsid w:val="00905DE1"/>
    <w:rsid w:val="00905DF9"/>
    <w:rsid w:val="00905EC6"/>
    <w:rsid w:val="00906155"/>
    <w:rsid w:val="00906253"/>
    <w:rsid w:val="0090627C"/>
    <w:rsid w:val="0090643D"/>
    <w:rsid w:val="00906573"/>
    <w:rsid w:val="00906577"/>
    <w:rsid w:val="0090657D"/>
    <w:rsid w:val="009066D2"/>
    <w:rsid w:val="00906B3E"/>
    <w:rsid w:val="00906B8C"/>
    <w:rsid w:val="00906BE2"/>
    <w:rsid w:val="00906C24"/>
    <w:rsid w:val="00906CF0"/>
    <w:rsid w:val="00906D9E"/>
    <w:rsid w:val="00907047"/>
    <w:rsid w:val="00907220"/>
    <w:rsid w:val="00907407"/>
    <w:rsid w:val="009075DF"/>
    <w:rsid w:val="00907697"/>
    <w:rsid w:val="009077D9"/>
    <w:rsid w:val="009079F3"/>
    <w:rsid w:val="00907A57"/>
    <w:rsid w:val="00907A64"/>
    <w:rsid w:val="00907A83"/>
    <w:rsid w:val="00907A9E"/>
    <w:rsid w:val="00907B3A"/>
    <w:rsid w:val="00907C19"/>
    <w:rsid w:val="00907C4A"/>
    <w:rsid w:val="00907C56"/>
    <w:rsid w:val="00907D91"/>
    <w:rsid w:val="00907EA6"/>
    <w:rsid w:val="00907FA7"/>
    <w:rsid w:val="00910057"/>
    <w:rsid w:val="009100C5"/>
    <w:rsid w:val="009101EE"/>
    <w:rsid w:val="00910269"/>
    <w:rsid w:val="009102C4"/>
    <w:rsid w:val="0091036F"/>
    <w:rsid w:val="00910487"/>
    <w:rsid w:val="00910568"/>
    <w:rsid w:val="00910658"/>
    <w:rsid w:val="0091069A"/>
    <w:rsid w:val="0091078F"/>
    <w:rsid w:val="00910968"/>
    <w:rsid w:val="00910BAD"/>
    <w:rsid w:val="00910C29"/>
    <w:rsid w:val="00910CD6"/>
    <w:rsid w:val="00910D15"/>
    <w:rsid w:val="00910DE6"/>
    <w:rsid w:val="00910E7D"/>
    <w:rsid w:val="00910EDB"/>
    <w:rsid w:val="0091112E"/>
    <w:rsid w:val="0091124D"/>
    <w:rsid w:val="00911384"/>
    <w:rsid w:val="009113C1"/>
    <w:rsid w:val="009114F8"/>
    <w:rsid w:val="009116CE"/>
    <w:rsid w:val="009117F1"/>
    <w:rsid w:val="009118EA"/>
    <w:rsid w:val="00911A85"/>
    <w:rsid w:val="00911CC4"/>
    <w:rsid w:val="00911FDD"/>
    <w:rsid w:val="009120F5"/>
    <w:rsid w:val="00912144"/>
    <w:rsid w:val="00912550"/>
    <w:rsid w:val="00912576"/>
    <w:rsid w:val="0091257A"/>
    <w:rsid w:val="009125AB"/>
    <w:rsid w:val="00912612"/>
    <w:rsid w:val="00912731"/>
    <w:rsid w:val="0091299A"/>
    <w:rsid w:val="00912B20"/>
    <w:rsid w:val="00912C14"/>
    <w:rsid w:val="00912C77"/>
    <w:rsid w:val="00912CAC"/>
    <w:rsid w:val="00912D29"/>
    <w:rsid w:val="00912E2F"/>
    <w:rsid w:val="00912E64"/>
    <w:rsid w:val="00912E9E"/>
    <w:rsid w:val="00912FEB"/>
    <w:rsid w:val="009130DA"/>
    <w:rsid w:val="009130E8"/>
    <w:rsid w:val="009131BC"/>
    <w:rsid w:val="009131D7"/>
    <w:rsid w:val="0091324F"/>
    <w:rsid w:val="0091325E"/>
    <w:rsid w:val="00913266"/>
    <w:rsid w:val="00913353"/>
    <w:rsid w:val="0091338B"/>
    <w:rsid w:val="0091350D"/>
    <w:rsid w:val="0091356E"/>
    <w:rsid w:val="009136C0"/>
    <w:rsid w:val="009136DD"/>
    <w:rsid w:val="009137C0"/>
    <w:rsid w:val="0091382B"/>
    <w:rsid w:val="00913907"/>
    <w:rsid w:val="00913A6D"/>
    <w:rsid w:val="00913B85"/>
    <w:rsid w:val="00913BA5"/>
    <w:rsid w:val="00913E4E"/>
    <w:rsid w:val="00914020"/>
    <w:rsid w:val="00914258"/>
    <w:rsid w:val="0091426F"/>
    <w:rsid w:val="00914290"/>
    <w:rsid w:val="0091448F"/>
    <w:rsid w:val="00914551"/>
    <w:rsid w:val="009145C7"/>
    <w:rsid w:val="009145DE"/>
    <w:rsid w:val="009145E4"/>
    <w:rsid w:val="0091473D"/>
    <w:rsid w:val="009147F7"/>
    <w:rsid w:val="00914971"/>
    <w:rsid w:val="0091499C"/>
    <w:rsid w:val="00914AD7"/>
    <w:rsid w:val="00914B0A"/>
    <w:rsid w:val="00914CC9"/>
    <w:rsid w:val="00914CF5"/>
    <w:rsid w:val="00914CF9"/>
    <w:rsid w:val="00914D28"/>
    <w:rsid w:val="00914D60"/>
    <w:rsid w:val="00914DCB"/>
    <w:rsid w:val="00914EA8"/>
    <w:rsid w:val="0091519B"/>
    <w:rsid w:val="009151E5"/>
    <w:rsid w:val="00915284"/>
    <w:rsid w:val="009152BF"/>
    <w:rsid w:val="00915406"/>
    <w:rsid w:val="0091545F"/>
    <w:rsid w:val="009157BB"/>
    <w:rsid w:val="00915806"/>
    <w:rsid w:val="00915936"/>
    <w:rsid w:val="00915AF0"/>
    <w:rsid w:val="00915B6A"/>
    <w:rsid w:val="00915F0C"/>
    <w:rsid w:val="00915F76"/>
    <w:rsid w:val="0091602C"/>
    <w:rsid w:val="0091607B"/>
    <w:rsid w:val="009161AD"/>
    <w:rsid w:val="0091627D"/>
    <w:rsid w:val="0091628A"/>
    <w:rsid w:val="009162CC"/>
    <w:rsid w:val="009162F9"/>
    <w:rsid w:val="009163E1"/>
    <w:rsid w:val="009163ED"/>
    <w:rsid w:val="00916599"/>
    <w:rsid w:val="00916896"/>
    <w:rsid w:val="009168FC"/>
    <w:rsid w:val="00916998"/>
    <w:rsid w:val="009169BB"/>
    <w:rsid w:val="00916A46"/>
    <w:rsid w:val="00916B27"/>
    <w:rsid w:val="00916B61"/>
    <w:rsid w:val="00916B89"/>
    <w:rsid w:val="00916D6C"/>
    <w:rsid w:val="00916DC6"/>
    <w:rsid w:val="00916E04"/>
    <w:rsid w:val="00916E0F"/>
    <w:rsid w:val="00916FDF"/>
    <w:rsid w:val="00917179"/>
    <w:rsid w:val="009174BD"/>
    <w:rsid w:val="00917501"/>
    <w:rsid w:val="00917628"/>
    <w:rsid w:val="009176AC"/>
    <w:rsid w:val="00917718"/>
    <w:rsid w:val="0091771D"/>
    <w:rsid w:val="00917864"/>
    <w:rsid w:val="0091799C"/>
    <w:rsid w:val="00917A5B"/>
    <w:rsid w:val="00917AFD"/>
    <w:rsid w:val="00917D26"/>
    <w:rsid w:val="00917FE0"/>
    <w:rsid w:val="0092006D"/>
    <w:rsid w:val="0092013A"/>
    <w:rsid w:val="009201B9"/>
    <w:rsid w:val="0092023B"/>
    <w:rsid w:val="00920388"/>
    <w:rsid w:val="00920399"/>
    <w:rsid w:val="009204B0"/>
    <w:rsid w:val="009204E4"/>
    <w:rsid w:val="00920531"/>
    <w:rsid w:val="00920655"/>
    <w:rsid w:val="00920692"/>
    <w:rsid w:val="00920715"/>
    <w:rsid w:val="00920728"/>
    <w:rsid w:val="00920803"/>
    <w:rsid w:val="00920873"/>
    <w:rsid w:val="00920954"/>
    <w:rsid w:val="00920962"/>
    <w:rsid w:val="00920CE6"/>
    <w:rsid w:val="00921046"/>
    <w:rsid w:val="0092115B"/>
    <w:rsid w:val="00921173"/>
    <w:rsid w:val="009211FE"/>
    <w:rsid w:val="00921299"/>
    <w:rsid w:val="0092135A"/>
    <w:rsid w:val="00921361"/>
    <w:rsid w:val="00921522"/>
    <w:rsid w:val="009215B0"/>
    <w:rsid w:val="00921881"/>
    <w:rsid w:val="009218B2"/>
    <w:rsid w:val="009219AE"/>
    <w:rsid w:val="00921C42"/>
    <w:rsid w:val="00921CC8"/>
    <w:rsid w:val="00921E07"/>
    <w:rsid w:val="00921E13"/>
    <w:rsid w:val="00921E50"/>
    <w:rsid w:val="00921E8E"/>
    <w:rsid w:val="00921FAE"/>
    <w:rsid w:val="00922049"/>
    <w:rsid w:val="00922101"/>
    <w:rsid w:val="009221DC"/>
    <w:rsid w:val="0092225D"/>
    <w:rsid w:val="00922458"/>
    <w:rsid w:val="009224A6"/>
    <w:rsid w:val="009225B5"/>
    <w:rsid w:val="009225DD"/>
    <w:rsid w:val="00922879"/>
    <w:rsid w:val="0092288E"/>
    <w:rsid w:val="009228A0"/>
    <w:rsid w:val="009228A5"/>
    <w:rsid w:val="00922932"/>
    <w:rsid w:val="009229CC"/>
    <w:rsid w:val="00922AEB"/>
    <w:rsid w:val="00922E28"/>
    <w:rsid w:val="00922E7D"/>
    <w:rsid w:val="00922FBF"/>
    <w:rsid w:val="0092326F"/>
    <w:rsid w:val="00923370"/>
    <w:rsid w:val="00923444"/>
    <w:rsid w:val="00923535"/>
    <w:rsid w:val="00923586"/>
    <w:rsid w:val="00923776"/>
    <w:rsid w:val="00923929"/>
    <w:rsid w:val="00923A93"/>
    <w:rsid w:val="00923C61"/>
    <w:rsid w:val="00923CF4"/>
    <w:rsid w:val="00923D5C"/>
    <w:rsid w:val="00923E31"/>
    <w:rsid w:val="00923F37"/>
    <w:rsid w:val="0092400E"/>
    <w:rsid w:val="00924377"/>
    <w:rsid w:val="009243E5"/>
    <w:rsid w:val="00924445"/>
    <w:rsid w:val="00924778"/>
    <w:rsid w:val="009248AA"/>
    <w:rsid w:val="009248BE"/>
    <w:rsid w:val="00924943"/>
    <w:rsid w:val="0092497A"/>
    <w:rsid w:val="00924993"/>
    <w:rsid w:val="00924D1B"/>
    <w:rsid w:val="00924DA4"/>
    <w:rsid w:val="00924EB3"/>
    <w:rsid w:val="00924F03"/>
    <w:rsid w:val="009250DF"/>
    <w:rsid w:val="0092514E"/>
    <w:rsid w:val="00925154"/>
    <w:rsid w:val="0092536E"/>
    <w:rsid w:val="00925456"/>
    <w:rsid w:val="009254AA"/>
    <w:rsid w:val="009254AB"/>
    <w:rsid w:val="00925631"/>
    <w:rsid w:val="00925701"/>
    <w:rsid w:val="00925769"/>
    <w:rsid w:val="009257AE"/>
    <w:rsid w:val="009258BC"/>
    <w:rsid w:val="00925951"/>
    <w:rsid w:val="009259F1"/>
    <w:rsid w:val="00925B0D"/>
    <w:rsid w:val="00925BF5"/>
    <w:rsid w:val="00925F41"/>
    <w:rsid w:val="009260F2"/>
    <w:rsid w:val="0092610C"/>
    <w:rsid w:val="00926145"/>
    <w:rsid w:val="00926218"/>
    <w:rsid w:val="00926430"/>
    <w:rsid w:val="00926787"/>
    <w:rsid w:val="00926863"/>
    <w:rsid w:val="00926883"/>
    <w:rsid w:val="00926BF7"/>
    <w:rsid w:val="00926C4E"/>
    <w:rsid w:val="00926D17"/>
    <w:rsid w:val="00926D40"/>
    <w:rsid w:val="00926DC3"/>
    <w:rsid w:val="00926E53"/>
    <w:rsid w:val="00926F4C"/>
    <w:rsid w:val="00926F66"/>
    <w:rsid w:val="0092708A"/>
    <w:rsid w:val="00927096"/>
    <w:rsid w:val="0092709D"/>
    <w:rsid w:val="009270FA"/>
    <w:rsid w:val="00927263"/>
    <w:rsid w:val="00927345"/>
    <w:rsid w:val="009273F3"/>
    <w:rsid w:val="009273F5"/>
    <w:rsid w:val="00927555"/>
    <w:rsid w:val="009275A0"/>
    <w:rsid w:val="009275FA"/>
    <w:rsid w:val="00927842"/>
    <w:rsid w:val="0092786C"/>
    <w:rsid w:val="00927AAA"/>
    <w:rsid w:val="00927ACB"/>
    <w:rsid w:val="00927BD3"/>
    <w:rsid w:val="00927DB3"/>
    <w:rsid w:val="00927E6F"/>
    <w:rsid w:val="00927F2C"/>
    <w:rsid w:val="00927F8D"/>
    <w:rsid w:val="00927FC3"/>
    <w:rsid w:val="00930034"/>
    <w:rsid w:val="009300DD"/>
    <w:rsid w:val="00930180"/>
    <w:rsid w:val="0093026B"/>
    <w:rsid w:val="0093028B"/>
    <w:rsid w:val="009302C5"/>
    <w:rsid w:val="00930348"/>
    <w:rsid w:val="00930394"/>
    <w:rsid w:val="00930512"/>
    <w:rsid w:val="0093052D"/>
    <w:rsid w:val="00930671"/>
    <w:rsid w:val="00930683"/>
    <w:rsid w:val="00930927"/>
    <w:rsid w:val="00930BE7"/>
    <w:rsid w:val="00930C00"/>
    <w:rsid w:val="00930CB6"/>
    <w:rsid w:val="00930D66"/>
    <w:rsid w:val="00930F72"/>
    <w:rsid w:val="0093109D"/>
    <w:rsid w:val="0093141F"/>
    <w:rsid w:val="009314A3"/>
    <w:rsid w:val="0093170E"/>
    <w:rsid w:val="00931851"/>
    <w:rsid w:val="00931BE4"/>
    <w:rsid w:val="00931C49"/>
    <w:rsid w:val="00931D7F"/>
    <w:rsid w:val="00931DBE"/>
    <w:rsid w:val="00931E0C"/>
    <w:rsid w:val="00931EB4"/>
    <w:rsid w:val="00931F71"/>
    <w:rsid w:val="00932286"/>
    <w:rsid w:val="009322DC"/>
    <w:rsid w:val="00932334"/>
    <w:rsid w:val="00932335"/>
    <w:rsid w:val="0093244C"/>
    <w:rsid w:val="00932627"/>
    <w:rsid w:val="009326F6"/>
    <w:rsid w:val="009329E7"/>
    <w:rsid w:val="00932AB9"/>
    <w:rsid w:val="00932C80"/>
    <w:rsid w:val="00932D84"/>
    <w:rsid w:val="00932DBF"/>
    <w:rsid w:val="00932F82"/>
    <w:rsid w:val="00932F8A"/>
    <w:rsid w:val="00932FF0"/>
    <w:rsid w:val="0093311E"/>
    <w:rsid w:val="0093327C"/>
    <w:rsid w:val="009334CF"/>
    <w:rsid w:val="0093356B"/>
    <w:rsid w:val="0093389C"/>
    <w:rsid w:val="009339A2"/>
    <w:rsid w:val="009339A9"/>
    <w:rsid w:val="00933AAD"/>
    <w:rsid w:val="00933AE5"/>
    <w:rsid w:val="00933BC1"/>
    <w:rsid w:val="00933C97"/>
    <w:rsid w:val="00933D20"/>
    <w:rsid w:val="00933DEF"/>
    <w:rsid w:val="00933E47"/>
    <w:rsid w:val="00933FBA"/>
    <w:rsid w:val="00934021"/>
    <w:rsid w:val="009340E6"/>
    <w:rsid w:val="009341F3"/>
    <w:rsid w:val="00934219"/>
    <w:rsid w:val="00934248"/>
    <w:rsid w:val="00934330"/>
    <w:rsid w:val="009343B3"/>
    <w:rsid w:val="0093446C"/>
    <w:rsid w:val="00934579"/>
    <w:rsid w:val="00934669"/>
    <w:rsid w:val="00934717"/>
    <w:rsid w:val="009348A4"/>
    <w:rsid w:val="00934955"/>
    <w:rsid w:val="00934BD9"/>
    <w:rsid w:val="00934CE6"/>
    <w:rsid w:val="00934EC5"/>
    <w:rsid w:val="00934EDC"/>
    <w:rsid w:val="00934F31"/>
    <w:rsid w:val="0093534E"/>
    <w:rsid w:val="0093553A"/>
    <w:rsid w:val="0093559D"/>
    <w:rsid w:val="009358E6"/>
    <w:rsid w:val="00935922"/>
    <w:rsid w:val="00935A34"/>
    <w:rsid w:val="00935A6A"/>
    <w:rsid w:val="00935B18"/>
    <w:rsid w:val="00935CB4"/>
    <w:rsid w:val="00935E7E"/>
    <w:rsid w:val="00935F5B"/>
    <w:rsid w:val="00936027"/>
    <w:rsid w:val="009362CE"/>
    <w:rsid w:val="009363A5"/>
    <w:rsid w:val="009363A7"/>
    <w:rsid w:val="009363CD"/>
    <w:rsid w:val="009367F6"/>
    <w:rsid w:val="009369A9"/>
    <w:rsid w:val="00936C3F"/>
    <w:rsid w:val="00936E52"/>
    <w:rsid w:val="00936E5B"/>
    <w:rsid w:val="00936F4B"/>
    <w:rsid w:val="0093713D"/>
    <w:rsid w:val="009371A9"/>
    <w:rsid w:val="00937303"/>
    <w:rsid w:val="009373AD"/>
    <w:rsid w:val="0093757D"/>
    <w:rsid w:val="00937658"/>
    <w:rsid w:val="009377B7"/>
    <w:rsid w:val="009378A2"/>
    <w:rsid w:val="00937919"/>
    <w:rsid w:val="00937982"/>
    <w:rsid w:val="00937A7A"/>
    <w:rsid w:val="00937ACE"/>
    <w:rsid w:val="00937C86"/>
    <w:rsid w:val="00937D51"/>
    <w:rsid w:val="00937EA6"/>
    <w:rsid w:val="009401EC"/>
    <w:rsid w:val="0094033B"/>
    <w:rsid w:val="00940391"/>
    <w:rsid w:val="0094049B"/>
    <w:rsid w:val="0094061B"/>
    <w:rsid w:val="00940653"/>
    <w:rsid w:val="009406C9"/>
    <w:rsid w:val="009406EB"/>
    <w:rsid w:val="00940704"/>
    <w:rsid w:val="009407B1"/>
    <w:rsid w:val="00940906"/>
    <w:rsid w:val="0094099A"/>
    <w:rsid w:val="009409BD"/>
    <w:rsid w:val="009409C9"/>
    <w:rsid w:val="00940CDE"/>
    <w:rsid w:val="00940F29"/>
    <w:rsid w:val="00940F4F"/>
    <w:rsid w:val="0094102E"/>
    <w:rsid w:val="0094103C"/>
    <w:rsid w:val="0094107F"/>
    <w:rsid w:val="0094128C"/>
    <w:rsid w:val="0094144D"/>
    <w:rsid w:val="009414A3"/>
    <w:rsid w:val="009414B4"/>
    <w:rsid w:val="00941562"/>
    <w:rsid w:val="009415EB"/>
    <w:rsid w:val="0094162D"/>
    <w:rsid w:val="009416C6"/>
    <w:rsid w:val="009416E9"/>
    <w:rsid w:val="00941780"/>
    <w:rsid w:val="0094179E"/>
    <w:rsid w:val="00941830"/>
    <w:rsid w:val="009419EF"/>
    <w:rsid w:val="00941B00"/>
    <w:rsid w:val="00941C5A"/>
    <w:rsid w:val="00941CA5"/>
    <w:rsid w:val="00941CB3"/>
    <w:rsid w:val="00941CC2"/>
    <w:rsid w:val="00941CEF"/>
    <w:rsid w:val="00941D8C"/>
    <w:rsid w:val="00941DA0"/>
    <w:rsid w:val="00941E2C"/>
    <w:rsid w:val="00941E3C"/>
    <w:rsid w:val="0094203C"/>
    <w:rsid w:val="00942087"/>
    <w:rsid w:val="00942222"/>
    <w:rsid w:val="009422E5"/>
    <w:rsid w:val="0094248D"/>
    <w:rsid w:val="009426A4"/>
    <w:rsid w:val="00942A3A"/>
    <w:rsid w:val="00942B3F"/>
    <w:rsid w:val="00942BBD"/>
    <w:rsid w:val="00942C2D"/>
    <w:rsid w:val="00942C2F"/>
    <w:rsid w:val="00942D30"/>
    <w:rsid w:val="00943064"/>
    <w:rsid w:val="0094307E"/>
    <w:rsid w:val="00943139"/>
    <w:rsid w:val="009432F9"/>
    <w:rsid w:val="00943499"/>
    <w:rsid w:val="009434D1"/>
    <w:rsid w:val="009434D9"/>
    <w:rsid w:val="0094352B"/>
    <w:rsid w:val="0094362A"/>
    <w:rsid w:val="009436D6"/>
    <w:rsid w:val="00943725"/>
    <w:rsid w:val="009437E8"/>
    <w:rsid w:val="0094392A"/>
    <w:rsid w:val="00943A18"/>
    <w:rsid w:val="00943A74"/>
    <w:rsid w:val="00943B3E"/>
    <w:rsid w:val="00943BDA"/>
    <w:rsid w:val="00943CBC"/>
    <w:rsid w:val="009441B8"/>
    <w:rsid w:val="0094426E"/>
    <w:rsid w:val="00944289"/>
    <w:rsid w:val="00944399"/>
    <w:rsid w:val="00944578"/>
    <w:rsid w:val="009445CB"/>
    <w:rsid w:val="009445DD"/>
    <w:rsid w:val="0094460C"/>
    <w:rsid w:val="009446CF"/>
    <w:rsid w:val="009446FB"/>
    <w:rsid w:val="0094482D"/>
    <w:rsid w:val="00944A92"/>
    <w:rsid w:val="00944A9E"/>
    <w:rsid w:val="00944B18"/>
    <w:rsid w:val="00944B63"/>
    <w:rsid w:val="00944BBC"/>
    <w:rsid w:val="00944C50"/>
    <w:rsid w:val="00944E8F"/>
    <w:rsid w:val="00944ED8"/>
    <w:rsid w:val="00944FC7"/>
    <w:rsid w:val="00945098"/>
    <w:rsid w:val="00945113"/>
    <w:rsid w:val="0094513F"/>
    <w:rsid w:val="0094537F"/>
    <w:rsid w:val="009453C6"/>
    <w:rsid w:val="009454B6"/>
    <w:rsid w:val="009454F0"/>
    <w:rsid w:val="009455FA"/>
    <w:rsid w:val="00945744"/>
    <w:rsid w:val="009458E6"/>
    <w:rsid w:val="00945ABF"/>
    <w:rsid w:val="00945B24"/>
    <w:rsid w:val="00945C76"/>
    <w:rsid w:val="00945DC9"/>
    <w:rsid w:val="00945ECB"/>
    <w:rsid w:val="00945ECF"/>
    <w:rsid w:val="00945EE9"/>
    <w:rsid w:val="00945F5E"/>
    <w:rsid w:val="00945F78"/>
    <w:rsid w:val="00945FFD"/>
    <w:rsid w:val="0094601E"/>
    <w:rsid w:val="00946104"/>
    <w:rsid w:val="009462EE"/>
    <w:rsid w:val="0094640C"/>
    <w:rsid w:val="00946414"/>
    <w:rsid w:val="0094649F"/>
    <w:rsid w:val="00946518"/>
    <w:rsid w:val="00946573"/>
    <w:rsid w:val="00946768"/>
    <w:rsid w:val="009467C0"/>
    <w:rsid w:val="00946828"/>
    <w:rsid w:val="00946A27"/>
    <w:rsid w:val="00946BF1"/>
    <w:rsid w:val="00946CD4"/>
    <w:rsid w:val="00946D17"/>
    <w:rsid w:val="00946FDA"/>
    <w:rsid w:val="0094710C"/>
    <w:rsid w:val="00947179"/>
    <w:rsid w:val="00947326"/>
    <w:rsid w:val="00947327"/>
    <w:rsid w:val="009473A8"/>
    <w:rsid w:val="00947425"/>
    <w:rsid w:val="00947430"/>
    <w:rsid w:val="0094743A"/>
    <w:rsid w:val="009476E7"/>
    <w:rsid w:val="009477FD"/>
    <w:rsid w:val="00947CAD"/>
    <w:rsid w:val="00947D21"/>
    <w:rsid w:val="00947D56"/>
    <w:rsid w:val="00947D7F"/>
    <w:rsid w:val="00947E10"/>
    <w:rsid w:val="00947E9E"/>
    <w:rsid w:val="00947FE8"/>
    <w:rsid w:val="00950057"/>
    <w:rsid w:val="0095013D"/>
    <w:rsid w:val="0095014D"/>
    <w:rsid w:val="0095032B"/>
    <w:rsid w:val="009503B5"/>
    <w:rsid w:val="0095065A"/>
    <w:rsid w:val="00950684"/>
    <w:rsid w:val="009506BC"/>
    <w:rsid w:val="009506D9"/>
    <w:rsid w:val="009508C1"/>
    <w:rsid w:val="00950A53"/>
    <w:rsid w:val="00950AD9"/>
    <w:rsid w:val="00950C57"/>
    <w:rsid w:val="00950C77"/>
    <w:rsid w:val="00950E5F"/>
    <w:rsid w:val="00950E9F"/>
    <w:rsid w:val="00950F48"/>
    <w:rsid w:val="00950F8B"/>
    <w:rsid w:val="00951128"/>
    <w:rsid w:val="00951140"/>
    <w:rsid w:val="0095114A"/>
    <w:rsid w:val="00951183"/>
    <w:rsid w:val="0095118A"/>
    <w:rsid w:val="009511BD"/>
    <w:rsid w:val="00951414"/>
    <w:rsid w:val="00951415"/>
    <w:rsid w:val="0095142F"/>
    <w:rsid w:val="0095147A"/>
    <w:rsid w:val="009515D2"/>
    <w:rsid w:val="00951653"/>
    <w:rsid w:val="009517E1"/>
    <w:rsid w:val="00951876"/>
    <w:rsid w:val="0095196F"/>
    <w:rsid w:val="00951994"/>
    <w:rsid w:val="00951AEF"/>
    <w:rsid w:val="00951B44"/>
    <w:rsid w:val="00951B7D"/>
    <w:rsid w:val="00951BE5"/>
    <w:rsid w:val="00951DCA"/>
    <w:rsid w:val="00951DE4"/>
    <w:rsid w:val="00951FF5"/>
    <w:rsid w:val="0095218F"/>
    <w:rsid w:val="009521BC"/>
    <w:rsid w:val="009522A7"/>
    <w:rsid w:val="0095239A"/>
    <w:rsid w:val="0095246A"/>
    <w:rsid w:val="0095255F"/>
    <w:rsid w:val="00952566"/>
    <w:rsid w:val="009526FC"/>
    <w:rsid w:val="00952792"/>
    <w:rsid w:val="0095285A"/>
    <w:rsid w:val="009528D6"/>
    <w:rsid w:val="009529DF"/>
    <w:rsid w:val="00952A86"/>
    <w:rsid w:val="00952B5B"/>
    <w:rsid w:val="00952B90"/>
    <w:rsid w:val="00952BD8"/>
    <w:rsid w:val="00952BFF"/>
    <w:rsid w:val="00952C90"/>
    <w:rsid w:val="00952E55"/>
    <w:rsid w:val="00952E78"/>
    <w:rsid w:val="0095322A"/>
    <w:rsid w:val="0095330B"/>
    <w:rsid w:val="00953321"/>
    <w:rsid w:val="0095350F"/>
    <w:rsid w:val="009536F2"/>
    <w:rsid w:val="00953770"/>
    <w:rsid w:val="00953909"/>
    <w:rsid w:val="0095398F"/>
    <w:rsid w:val="00953BD4"/>
    <w:rsid w:val="00953EC0"/>
    <w:rsid w:val="00954020"/>
    <w:rsid w:val="0095413E"/>
    <w:rsid w:val="009542D1"/>
    <w:rsid w:val="009544E4"/>
    <w:rsid w:val="009544FD"/>
    <w:rsid w:val="0095450E"/>
    <w:rsid w:val="009545FD"/>
    <w:rsid w:val="00954768"/>
    <w:rsid w:val="00954771"/>
    <w:rsid w:val="00954863"/>
    <w:rsid w:val="00954931"/>
    <w:rsid w:val="009549BE"/>
    <w:rsid w:val="00954B85"/>
    <w:rsid w:val="00954CA1"/>
    <w:rsid w:val="00954E4E"/>
    <w:rsid w:val="00954E6C"/>
    <w:rsid w:val="00954E70"/>
    <w:rsid w:val="00954F48"/>
    <w:rsid w:val="009551A7"/>
    <w:rsid w:val="0095522A"/>
    <w:rsid w:val="0095526B"/>
    <w:rsid w:val="00955300"/>
    <w:rsid w:val="00955334"/>
    <w:rsid w:val="0095539A"/>
    <w:rsid w:val="0095554C"/>
    <w:rsid w:val="00955907"/>
    <w:rsid w:val="009559A2"/>
    <w:rsid w:val="009559EF"/>
    <w:rsid w:val="00955A0C"/>
    <w:rsid w:val="00955C3F"/>
    <w:rsid w:val="00955FE7"/>
    <w:rsid w:val="0095603D"/>
    <w:rsid w:val="009560B5"/>
    <w:rsid w:val="009561B7"/>
    <w:rsid w:val="0095622E"/>
    <w:rsid w:val="00956249"/>
    <w:rsid w:val="009564B5"/>
    <w:rsid w:val="009564D1"/>
    <w:rsid w:val="009564E4"/>
    <w:rsid w:val="0095650E"/>
    <w:rsid w:val="00956599"/>
    <w:rsid w:val="00956753"/>
    <w:rsid w:val="0095677F"/>
    <w:rsid w:val="00956845"/>
    <w:rsid w:val="009569FC"/>
    <w:rsid w:val="00956A29"/>
    <w:rsid w:val="00956B84"/>
    <w:rsid w:val="00956BE6"/>
    <w:rsid w:val="00956C1C"/>
    <w:rsid w:val="00956C28"/>
    <w:rsid w:val="00956E87"/>
    <w:rsid w:val="00956F47"/>
    <w:rsid w:val="00956F5B"/>
    <w:rsid w:val="0095706B"/>
    <w:rsid w:val="00957194"/>
    <w:rsid w:val="009571BA"/>
    <w:rsid w:val="00957254"/>
    <w:rsid w:val="009573B8"/>
    <w:rsid w:val="0095745E"/>
    <w:rsid w:val="009574B8"/>
    <w:rsid w:val="009575EA"/>
    <w:rsid w:val="0095766C"/>
    <w:rsid w:val="009577A0"/>
    <w:rsid w:val="0095796E"/>
    <w:rsid w:val="009579F4"/>
    <w:rsid w:val="00957BA3"/>
    <w:rsid w:val="00957E0C"/>
    <w:rsid w:val="00957E60"/>
    <w:rsid w:val="00957F46"/>
    <w:rsid w:val="00957FF8"/>
    <w:rsid w:val="009601F3"/>
    <w:rsid w:val="00960257"/>
    <w:rsid w:val="00960422"/>
    <w:rsid w:val="00960433"/>
    <w:rsid w:val="0096047E"/>
    <w:rsid w:val="009604AA"/>
    <w:rsid w:val="0096058B"/>
    <w:rsid w:val="0096074B"/>
    <w:rsid w:val="009608C9"/>
    <w:rsid w:val="0096095C"/>
    <w:rsid w:val="009609CB"/>
    <w:rsid w:val="00960B4A"/>
    <w:rsid w:val="00960B75"/>
    <w:rsid w:val="00960BE7"/>
    <w:rsid w:val="00960C17"/>
    <w:rsid w:val="00960DA0"/>
    <w:rsid w:val="00961090"/>
    <w:rsid w:val="00961091"/>
    <w:rsid w:val="00961161"/>
    <w:rsid w:val="00961185"/>
    <w:rsid w:val="0096133A"/>
    <w:rsid w:val="009613EB"/>
    <w:rsid w:val="0096164D"/>
    <w:rsid w:val="0096184D"/>
    <w:rsid w:val="00961902"/>
    <w:rsid w:val="00961920"/>
    <w:rsid w:val="00961962"/>
    <w:rsid w:val="00961963"/>
    <w:rsid w:val="00961A23"/>
    <w:rsid w:val="00961B4B"/>
    <w:rsid w:val="00961BD2"/>
    <w:rsid w:val="00961CCC"/>
    <w:rsid w:val="00961E3E"/>
    <w:rsid w:val="00961ED2"/>
    <w:rsid w:val="00961F9D"/>
    <w:rsid w:val="00961FCA"/>
    <w:rsid w:val="009620A9"/>
    <w:rsid w:val="009621E9"/>
    <w:rsid w:val="009622BF"/>
    <w:rsid w:val="00962320"/>
    <w:rsid w:val="00962615"/>
    <w:rsid w:val="00962641"/>
    <w:rsid w:val="009626C4"/>
    <w:rsid w:val="009628C3"/>
    <w:rsid w:val="00962A56"/>
    <w:rsid w:val="00962C57"/>
    <w:rsid w:val="00962CA1"/>
    <w:rsid w:val="00962EC0"/>
    <w:rsid w:val="00962F62"/>
    <w:rsid w:val="00963204"/>
    <w:rsid w:val="009633BD"/>
    <w:rsid w:val="0096343C"/>
    <w:rsid w:val="0096348A"/>
    <w:rsid w:val="009634B1"/>
    <w:rsid w:val="009635BE"/>
    <w:rsid w:val="009635E0"/>
    <w:rsid w:val="00963646"/>
    <w:rsid w:val="00963917"/>
    <w:rsid w:val="00963A37"/>
    <w:rsid w:val="00963B5A"/>
    <w:rsid w:val="00963BF2"/>
    <w:rsid w:val="00963C52"/>
    <w:rsid w:val="00963D0C"/>
    <w:rsid w:val="00963D19"/>
    <w:rsid w:val="00963D6F"/>
    <w:rsid w:val="00963DDE"/>
    <w:rsid w:val="00963EAE"/>
    <w:rsid w:val="00963F63"/>
    <w:rsid w:val="00963F89"/>
    <w:rsid w:val="00963FDB"/>
    <w:rsid w:val="0096401B"/>
    <w:rsid w:val="0096411D"/>
    <w:rsid w:val="00964250"/>
    <w:rsid w:val="0096438E"/>
    <w:rsid w:val="009643E4"/>
    <w:rsid w:val="00964474"/>
    <w:rsid w:val="00964515"/>
    <w:rsid w:val="00964653"/>
    <w:rsid w:val="0096469E"/>
    <w:rsid w:val="009647EB"/>
    <w:rsid w:val="009648CC"/>
    <w:rsid w:val="00964A1C"/>
    <w:rsid w:val="00964CC1"/>
    <w:rsid w:val="00964E2C"/>
    <w:rsid w:val="00964EAF"/>
    <w:rsid w:val="00964EBB"/>
    <w:rsid w:val="00964FA7"/>
    <w:rsid w:val="009650B7"/>
    <w:rsid w:val="00965333"/>
    <w:rsid w:val="00965368"/>
    <w:rsid w:val="0096539F"/>
    <w:rsid w:val="0096543C"/>
    <w:rsid w:val="00965529"/>
    <w:rsid w:val="0096566C"/>
    <w:rsid w:val="00965788"/>
    <w:rsid w:val="00965819"/>
    <w:rsid w:val="00965855"/>
    <w:rsid w:val="00965976"/>
    <w:rsid w:val="00965A8E"/>
    <w:rsid w:val="00965B11"/>
    <w:rsid w:val="00965BB6"/>
    <w:rsid w:val="00965CA3"/>
    <w:rsid w:val="00965CC9"/>
    <w:rsid w:val="00965E3B"/>
    <w:rsid w:val="00966097"/>
    <w:rsid w:val="009662E4"/>
    <w:rsid w:val="009662F4"/>
    <w:rsid w:val="00966312"/>
    <w:rsid w:val="0096640F"/>
    <w:rsid w:val="00966467"/>
    <w:rsid w:val="009664B5"/>
    <w:rsid w:val="00966542"/>
    <w:rsid w:val="009665CF"/>
    <w:rsid w:val="009665FD"/>
    <w:rsid w:val="009666BD"/>
    <w:rsid w:val="00966725"/>
    <w:rsid w:val="00966732"/>
    <w:rsid w:val="009667BD"/>
    <w:rsid w:val="009667CB"/>
    <w:rsid w:val="009668B5"/>
    <w:rsid w:val="009668F4"/>
    <w:rsid w:val="0096694E"/>
    <w:rsid w:val="00966954"/>
    <w:rsid w:val="00966B1D"/>
    <w:rsid w:val="00966C07"/>
    <w:rsid w:val="00966CA1"/>
    <w:rsid w:val="00966D4C"/>
    <w:rsid w:val="00966E3B"/>
    <w:rsid w:val="00966E7B"/>
    <w:rsid w:val="00966F5A"/>
    <w:rsid w:val="00966FC3"/>
    <w:rsid w:val="00966FF0"/>
    <w:rsid w:val="0096706E"/>
    <w:rsid w:val="00967253"/>
    <w:rsid w:val="00967263"/>
    <w:rsid w:val="009672A1"/>
    <w:rsid w:val="0096739A"/>
    <w:rsid w:val="00967564"/>
    <w:rsid w:val="00967682"/>
    <w:rsid w:val="0096769D"/>
    <w:rsid w:val="009676F6"/>
    <w:rsid w:val="009678F2"/>
    <w:rsid w:val="00967939"/>
    <w:rsid w:val="009679B1"/>
    <w:rsid w:val="009679C1"/>
    <w:rsid w:val="009679DF"/>
    <w:rsid w:val="009679FA"/>
    <w:rsid w:val="00967AE6"/>
    <w:rsid w:val="00967B16"/>
    <w:rsid w:val="00967B69"/>
    <w:rsid w:val="00967C8E"/>
    <w:rsid w:val="00967E20"/>
    <w:rsid w:val="00967E33"/>
    <w:rsid w:val="00967E41"/>
    <w:rsid w:val="00967EDC"/>
    <w:rsid w:val="00967F9A"/>
    <w:rsid w:val="00967FF9"/>
    <w:rsid w:val="00970037"/>
    <w:rsid w:val="009700DD"/>
    <w:rsid w:val="009701BD"/>
    <w:rsid w:val="00970287"/>
    <w:rsid w:val="00970420"/>
    <w:rsid w:val="00970516"/>
    <w:rsid w:val="00970573"/>
    <w:rsid w:val="009705A1"/>
    <w:rsid w:val="00970635"/>
    <w:rsid w:val="0097069C"/>
    <w:rsid w:val="00970732"/>
    <w:rsid w:val="009707A0"/>
    <w:rsid w:val="009707D4"/>
    <w:rsid w:val="009708AC"/>
    <w:rsid w:val="0097090F"/>
    <w:rsid w:val="00970A71"/>
    <w:rsid w:val="00970AD4"/>
    <w:rsid w:val="00970ADD"/>
    <w:rsid w:val="00970B1D"/>
    <w:rsid w:val="00970BB4"/>
    <w:rsid w:val="00970C3B"/>
    <w:rsid w:val="00970C79"/>
    <w:rsid w:val="00970C83"/>
    <w:rsid w:val="00970CE0"/>
    <w:rsid w:val="00970D7B"/>
    <w:rsid w:val="00970DDC"/>
    <w:rsid w:val="00970FA0"/>
    <w:rsid w:val="00970FBF"/>
    <w:rsid w:val="0097104A"/>
    <w:rsid w:val="009712C4"/>
    <w:rsid w:val="009713AA"/>
    <w:rsid w:val="009714C5"/>
    <w:rsid w:val="009714DA"/>
    <w:rsid w:val="00971610"/>
    <w:rsid w:val="00971C85"/>
    <w:rsid w:val="00971CD4"/>
    <w:rsid w:val="00971E65"/>
    <w:rsid w:val="00971F47"/>
    <w:rsid w:val="00971FA2"/>
    <w:rsid w:val="00971FC7"/>
    <w:rsid w:val="00972043"/>
    <w:rsid w:val="00972060"/>
    <w:rsid w:val="0097209E"/>
    <w:rsid w:val="009723D2"/>
    <w:rsid w:val="009724C4"/>
    <w:rsid w:val="009724DB"/>
    <w:rsid w:val="009724DD"/>
    <w:rsid w:val="00972560"/>
    <w:rsid w:val="009727EE"/>
    <w:rsid w:val="0097288C"/>
    <w:rsid w:val="00972901"/>
    <w:rsid w:val="00972972"/>
    <w:rsid w:val="00972A9A"/>
    <w:rsid w:val="00972ABB"/>
    <w:rsid w:val="00972AFA"/>
    <w:rsid w:val="00972B89"/>
    <w:rsid w:val="00972BB2"/>
    <w:rsid w:val="00972D54"/>
    <w:rsid w:val="0097302D"/>
    <w:rsid w:val="0097307E"/>
    <w:rsid w:val="009730BC"/>
    <w:rsid w:val="0097319C"/>
    <w:rsid w:val="009731D5"/>
    <w:rsid w:val="0097354D"/>
    <w:rsid w:val="009735D8"/>
    <w:rsid w:val="00973781"/>
    <w:rsid w:val="00973C1B"/>
    <w:rsid w:val="00973C84"/>
    <w:rsid w:val="00973DAD"/>
    <w:rsid w:val="00973DDE"/>
    <w:rsid w:val="00973E33"/>
    <w:rsid w:val="00973E35"/>
    <w:rsid w:val="00973EAB"/>
    <w:rsid w:val="00973ED5"/>
    <w:rsid w:val="00973ED6"/>
    <w:rsid w:val="0097400C"/>
    <w:rsid w:val="00974042"/>
    <w:rsid w:val="009741CA"/>
    <w:rsid w:val="00974215"/>
    <w:rsid w:val="00974241"/>
    <w:rsid w:val="009742A4"/>
    <w:rsid w:val="009742DA"/>
    <w:rsid w:val="009743A1"/>
    <w:rsid w:val="00974558"/>
    <w:rsid w:val="009746DB"/>
    <w:rsid w:val="0097475C"/>
    <w:rsid w:val="009747C3"/>
    <w:rsid w:val="00974906"/>
    <w:rsid w:val="00974972"/>
    <w:rsid w:val="009749E0"/>
    <w:rsid w:val="00974A76"/>
    <w:rsid w:val="00974A8A"/>
    <w:rsid w:val="00974B46"/>
    <w:rsid w:val="00974F3F"/>
    <w:rsid w:val="009750A3"/>
    <w:rsid w:val="009750DF"/>
    <w:rsid w:val="00975120"/>
    <w:rsid w:val="009753E1"/>
    <w:rsid w:val="00975523"/>
    <w:rsid w:val="0097557D"/>
    <w:rsid w:val="009756DA"/>
    <w:rsid w:val="00975783"/>
    <w:rsid w:val="009759B7"/>
    <w:rsid w:val="009759CE"/>
    <w:rsid w:val="00975B23"/>
    <w:rsid w:val="00975B6B"/>
    <w:rsid w:val="00975BBE"/>
    <w:rsid w:val="00975D5C"/>
    <w:rsid w:val="00975DF0"/>
    <w:rsid w:val="00975DF5"/>
    <w:rsid w:val="00975EC1"/>
    <w:rsid w:val="00975F9F"/>
    <w:rsid w:val="00975FB4"/>
    <w:rsid w:val="009761F9"/>
    <w:rsid w:val="00976304"/>
    <w:rsid w:val="00976366"/>
    <w:rsid w:val="0097638E"/>
    <w:rsid w:val="009764B2"/>
    <w:rsid w:val="009766DC"/>
    <w:rsid w:val="009769A7"/>
    <w:rsid w:val="009769F1"/>
    <w:rsid w:val="00976B0D"/>
    <w:rsid w:val="00976D34"/>
    <w:rsid w:val="00976DCC"/>
    <w:rsid w:val="00976E93"/>
    <w:rsid w:val="00976EAE"/>
    <w:rsid w:val="00976FA1"/>
    <w:rsid w:val="009770B7"/>
    <w:rsid w:val="00977199"/>
    <w:rsid w:val="0097743F"/>
    <w:rsid w:val="009774AE"/>
    <w:rsid w:val="009774BC"/>
    <w:rsid w:val="009774CF"/>
    <w:rsid w:val="009776B2"/>
    <w:rsid w:val="0097774B"/>
    <w:rsid w:val="00977892"/>
    <w:rsid w:val="009778B8"/>
    <w:rsid w:val="009778DF"/>
    <w:rsid w:val="00977AB3"/>
    <w:rsid w:val="00977B93"/>
    <w:rsid w:val="00977CC0"/>
    <w:rsid w:val="00977CEE"/>
    <w:rsid w:val="00977F5A"/>
    <w:rsid w:val="00980077"/>
    <w:rsid w:val="0098008F"/>
    <w:rsid w:val="009800D6"/>
    <w:rsid w:val="009802E3"/>
    <w:rsid w:val="009808FD"/>
    <w:rsid w:val="0098099B"/>
    <w:rsid w:val="00980CC7"/>
    <w:rsid w:val="00980DA1"/>
    <w:rsid w:val="00980E13"/>
    <w:rsid w:val="00980E91"/>
    <w:rsid w:val="00980F1E"/>
    <w:rsid w:val="00981014"/>
    <w:rsid w:val="00981385"/>
    <w:rsid w:val="0098139C"/>
    <w:rsid w:val="009813FA"/>
    <w:rsid w:val="00981483"/>
    <w:rsid w:val="0098154B"/>
    <w:rsid w:val="00981576"/>
    <w:rsid w:val="00981635"/>
    <w:rsid w:val="009816BA"/>
    <w:rsid w:val="0098192D"/>
    <w:rsid w:val="00981A53"/>
    <w:rsid w:val="00981C14"/>
    <w:rsid w:val="00981C39"/>
    <w:rsid w:val="00981CA9"/>
    <w:rsid w:val="00981D23"/>
    <w:rsid w:val="00981D38"/>
    <w:rsid w:val="00981DB6"/>
    <w:rsid w:val="00981F2F"/>
    <w:rsid w:val="009820ED"/>
    <w:rsid w:val="009820FA"/>
    <w:rsid w:val="009821D5"/>
    <w:rsid w:val="009821E5"/>
    <w:rsid w:val="00982296"/>
    <w:rsid w:val="009823E8"/>
    <w:rsid w:val="00982425"/>
    <w:rsid w:val="00982732"/>
    <w:rsid w:val="0098276A"/>
    <w:rsid w:val="00982781"/>
    <w:rsid w:val="00982A08"/>
    <w:rsid w:val="00982C1D"/>
    <w:rsid w:val="00982CB7"/>
    <w:rsid w:val="00982ECB"/>
    <w:rsid w:val="00983271"/>
    <w:rsid w:val="00983350"/>
    <w:rsid w:val="00983407"/>
    <w:rsid w:val="0098344A"/>
    <w:rsid w:val="0098346A"/>
    <w:rsid w:val="00983486"/>
    <w:rsid w:val="00983517"/>
    <w:rsid w:val="009835C7"/>
    <w:rsid w:val="009836B1"/>
    <w:rsid w:val="00983734"/>
    <w:rsid w:val="009837E4"/>
    <w:rsid w:val="009838D3"/>
    <w:rsid w:val="00983A3B"/>
    <w:rsid w:val="00983C21"/>
    <w:rsid w:val="00983CAB"/>
    <w:rsid w:val="00983D0C"/>
    <w:rsid w:val="00983E27"/>
    <w:rsid w:val="00983F90"/>
    <w:rsid w:val="00984021"/>
    <w:rsid w:val="009840A9"/>
    <w:rsid w:val="009840B5"/>
    <w:rsid w:val="00984233"/>
    <w:rsid w:val="0098437F"/>
    <w:rsid w:val="0098446A"/>
    <w:rsid w:val="00984477"/>
    <w:rsid w:val="009844A5"/>
    <w:rsid w:val="00984558"/>
    <w:rsid w:val="00984574"/>
    <w:rsid w:val="009845C8"/>
    <w:rsid w:val="009847E0"/>
    <w:rsid w:val="00984849"/>
    <w:rsid w:val="009848AB"/>
    <w:rsid w:val="00984A5F"/>
    <w:rsid w:val="00984BA2"/>
    <w:rsid w:val="00984BDD"/>
    <w:rsid w:val="00984D9D"/>
    <w:rsid w:val="00984E9F"/>
    <w:rsid w:val="00984F56"/>
    <w:rsid w:val="00985017"/>
    <w:rsid w:val="0098510A"/>
    <w:rsid w:val="00985269"/>
    <w:rsid w:val="00985273"/>
    <w:rsid w:val="0098531E"/>
    <w:rsid w:val="009853CF"/>
    <w:rsid w:val="00985431"/>
    <w:rsid w:val="00985456"/>
    <w:rsid w:val="00985485"/>
    <w:rsid w:val="009854FF"/>
    <w:rsid w:val="0098550F"/>
    <w:rsid w:val="00985516"/>
    <w:rsid w:val="0098556F"/>
    <w:rsid w:val="009855F7"/>
    <w:rsid w:val="00985604"/>
    <w:rsid w:val="009856D5"/>
    <w:rsid w:val="0098570B"/>
    <w:rsid w:val="009857E4"/>
    <w:rsid w:val="009858C3"/>
    <w:rsid w:val="00985999"/>
    <w:rsid w:val="00985A84"/>
    <w:rsid w:val="00985BAB"/>
    <w:rsid w:val="00985BD8"/>
    <w:rsid w:val="00985C5F"/>
    <w:rsid w:val="00985E24"/>
    <w:rsid w:val="00985E53"/>
    <w:rsid w:val="00986022"/>
    <w:rsid w:val="009860A5"/>
    <w:rsid w:val="0098625B"/>
    <w:rsid w:val="00986308"/>
    <w:rsid w:val="009863E2"/>
    <w:rsid w:val="00986444"/>
    <w:rsid w:val="00986470"/>
    <w:rsid w:val="0098650B"/>
    <w:rsid w:val="0098652D"/>
    <w:rsid w:val="00986742"/>
    <w:rsid w:val="009868C3"/>
    <w:rsid w:val="00986ABF"/>
    <w:rsid w:val="00986AF1"/>
    <w:rsid w:val="00986C6E"/>
    <w:rsid w:val="00986CBE"/>
    <w:rsid w:val="00986DA8"/>
    <w:rsid w:val="00986DB1"/>
    <w:rsid w:val="00986E3E"/>
    <w:rsid w:val="009870DC"/>
    <w:rsid w:val="009871F9"/>
    <w:rsid w:val="00987260"/>
    <w:rsid w:val="009872E4"/>
    <w:rsid w:val="0098735F"/>
    <w:rsid w:val="00987376"/>
    <w:rsid w:val="0098739D"/>
    <w:rsid w:val="009873B6"/>
    <w:rsid w:val="0098740B"/>
    <w:rsid w:val="00987641"/>
    <w:rsid w:val="0098764B"/>
    <w:rsid w:val="0098767B"/>
    <w:rsid w:val="0098785D"/>
    <w:rsid w:val="00987A2B"/>
    <w:rsid w:val="00987AE7"/>
    <w:rsid w:val="00987B53"/>
    <w:rsid w:val="00987BEE"/>
    <w:rsid w:val="00987CBD"/>
    <w:rsid w:val="00987D3B"/>
    <w:rsid w:val="00987D81"/>
    <w:rsid w:val="00987DC6"/>
    <w:rsid w:val="00987F18"/>
    <w:rsid w:val="00987FEA"/>
    <w:rsid w:val="0099006C"/>
    <w:rsid w:val="00990279"/>
    <w:rsid w:val="0099039F"/>
    <w:rsid w:val="009906B3"/>
    <w:rsid w:val="009909C5"/>
    <w:rsid w:val="00990A65"/>
    <w:rsid w:val="00990AF7"/>
    <w:rsid w:val="00990B9D"/>
    <w:rsid w:val="00990C2A"/>
    <w:rsid w:val="00990CFB"/>
    <w:rsid w:val="00990D35"/>
    <w:rsid w:val="00990DEF"/>
    <w:rsid w:val="00990F6C"/>
    <w:rsid w:val="009910B8"/>
    <w:rsid w:val="00991244"/>
    <w:rsid w:val="0099138B"/>
    <w:rsid w:val="00991462"/>
    <w:rsid w:val="00991503"/>
    <w:rsid w:val="009915F9"/>
    <w:rsid w:val="009918EC"/>
    <w:rsid w:val="00991936"/>
    <w:rsid w:val="00991B23"/>
    <w:rsid w:val="00991C18"/>
    <w:rsid w:val="00991C9B"/>
    <w:rsid w:val="00991CD0"/>
    <w:rsid w:val="00991D7F"/>
    <w:rsid w:val="00991E2F"/>
    <w:rsid w:val="00991E4C"/>
    <w:rsid w:val="00991E98"/>
    <w:rsid w:val="00992007"/>
    <w:rsid w:val="00992437"/>
    <w:rsid w:val="00992453"/>
    <w:rsid w:val="009924D9"/>
    <w:rsid w:val="009925A1"/>
    <w:rsid w:val="00992822"/>
    <w:rsid w:val="00992846"/>
    <w:rsid w:val="009928A5"/>
    <w:rsid w:val="00992956"/>
    <w:rsid w:val="009929FD"/>
    <w:rsid w:val="00992A2E"/>
    <w:rsid w:val="00992A53"/>
    <w:rsid w:val="00992ACB"/>
    <w:rsid w:val="00992B94"/>
    <w:rsid w:val="00992BD3"/>
    <w:rsid w:val="00992BE9"/>
    <w:rsid w:val="00992C11"/>
    <w:rsid w:val="00992C17"/>
    <w:rsid w:val="00992C30"/>
    <w:rsid w:val="00992CAB"/>
    <w:rsid w:val="00992D7E"/>
    <w:rsid w:val="00992DD1"/>
    <w:rsid w:val="00992F7A"/>
    <w:rsid w:val="00992FB3"/>
    <w:rsid w:val="00992FEE"/>
    <w:rsid w:val="00993041"/>
    <w:rsid w:val="0099320A"/>
    <w:rsid w:val="00993309"/>
    <w:rsid w:val="00993573"/>
    <w:rsid w:val="009935DB"/>
    <w:rsid w:val="009937D8"/>
    <w:rsid w:val="009937EF"/>
    <w:rsid w:val="00993843"/>
    <w:rsid w:val="00993B4E"/>
    <w:rsid w:val="00993BDF"/>
    <w:rsid w:val="00993E5F"/>
    <w:rsid w:val="00993EE5"/>
    <w:rsid w:val="00993EF4"/>
    <w:rsid w:val="009940D6"/>
    <w:rsid w:val="009941FF"/>
    <w:rsid w:val="0099426E"/>
    <w:rsid w:val="009942C7"/>
    <w:rsid w:val="009943A1"/>
    <w:rsid w:val="009943DC"/>
    <w:rsid w:val="00994440"/>
    <w:rsid w:val="00994513"/>
    <w:rsid w:val="00994571"/>
    <w:rsid w:val="009945E6"/>
    <w:rsid w:val="009946A2"/>
    <w:rsid w:val="009946F7"/>
    <w:rsid w:val="00994720"/>
    <w:rsid w:val="009947BB"/>
    <w:rsid w:val="00994833"/>
    <w:rsid w:val="0099486B"/>
    <w:rsid w:val="009948EF"/>
    <w:rsid w:val="00994BDC"/>
    <w:rsid w:val="00994D66"/>
    <w:rsid w:val="00994DA0"/>
    <w:rsid w:val="00994DD6"/>
    <w:rsid w:val="00994E69"/>
    <w:rsid w:val="00994FA1"/>
    <w:rsid w:val="0099503E"/>
    <w:rsid w:val="00995049"/>
    <w:rsid w:val="00995190"/>
    <w:rsid w:val="009951C0"/>
    <w:rsid w:val="0099527C"/>
    <w:rsid w:val="009952AD"/>
    <w:rsid w:val="009954FB"/>
    <w:rsid w:val="00995533"/>
    <w:rsid w:val="009956B7"/>
    <w:rsid w:val="00995720"/>
    <w:rsid w:val="009957E1"/>
    <w:rsid w:val="00995816"/>
    <w:rsid w:val="009958EE"/>
    <w:rsid w:val="00995926"/>
    <w:rsid w:val="00995B23"/>
    <w:rsid w:val="00995BA9"/>
    <w:rsid w:val="00995C8B"/>
    <w:rsid w:val="00995D0C"/>
    <w:rsid w:val="00995DB8"/>
    <w:rsid w:val="00995E54"/>
    <w:rsid w:val="00995F75"/>
    <w:rsid w:val="00995FF0"/>
    <w:rsid w:val="0099600A"/>
    <w:rsid w:val="00996029"/>
    <w:rsid w:val="009961C8"/>
    <w:rsid w:val="00996368"/>
    <w:rsid w:val="0099644C"/>
    <w:rsid w:val="00996463"/>
    <w:rsid w:val="00996749"/>
    <w:rsid w:val="00996767"/>
    <w:rsid w:val="00996789"/>
    <w:rsid w:val="009967AA"/>
    <w:rsid w:val="009967DF"/>
    <w:rsid w:val="0099692B"/>
    <w:rsid w:val="009969ED"/>
    <w:rsid w:val="00996AF1"/>
    <w:rsid w:val="00996EC2"/>
    <w:rsid w:val="00996EE8"/>
    <w:rsid w:val="00996F23"/>
    <w:rsid w:val="00997149"/>
    <w:rsid w:val="00997246"/>
    <w:rsid w:val="00997306"/>
    <w:rsid w:val="0099730B"/>
    <w:rsid w:val="009973B4"/>
    <w:rsid w:val="009974D5"/>
    <w:rsid w:val="009975CB"/>
    <w:rsid w:val="009976B9"/>
    <w:rsid w:val="009977AE"/>
    <w:rsid w:val="009978FB"/>
    <w:rsid w:val="009979DE"/>
    <w:rsid w:val="00997A4D"/>
    <w:rsid w:val="00997AFA"/>
    <w:rsid w:val="00997E32"/>
    <w:rsid w:val="009A0015"/>
    <w:rsid w:val="009A008F"/>
    <w:rsid w:val="009A010D"/>
    <w:rsid w:val="009A016F"/>
    <w:rsid w:val="009A0179"/>
    <w:rsid w:val="009A02AB"/>
    <w:rsid w:val="009A031C"/>
    <w:rsid w:val="009A03F0"/>
    <w:rsid w:val="009A0539"/>
    <w:rsid w:val="009A0815"/>
    <w:rsid w:val="009A08A8"/>
    <w:rsid w:val="009A08CC"/>
    <w:rsid w:val="009A08E0"/>
    <w:rsid w:val="009A092E"/>
    <w:rsid w:val="009A0978"/>
    <w:rsid w:val="009A09ED"/>
    <w:rsid w:val="009A0D44"/>
    <w:rsid w:val="009A0D7B"/>
    <w:rsid w:val="009A0DEE"/>
    <w:rsid w:val="009A0EBA"/>
    <w:rsid w:val="009A10C1"/>
    <w:rsid w:val="009A1180"/>
    <w:rsid w:val="009A1236"/>
    <w:rsid w:val="009A1374"/>
    <w:rsid w:val="009A1413"/>
    <w:rsid w:val="009A1474"/>
    <w:rsid w:val="009A1627"/>
    <w:rsid w:val="009A170D"/>
    <w:rsid w:val="009A172F"/>
    <w:rsid w:val="009A1A51"/>
    <w:rsid w:val="009A1A98"/>
    <w:rsid w:val="009A1DCF"/>
    <w:rsid w:val="009A1E1F"/>
    <w:rsid w:val="009A1EA7"/>
    <w:rsid w:val="009A1F51"/>
    <w:rsid w:val="009A1F7E"/>
    <w:rsid w:val="009A20D0"/>
    <w:rsid w:val="009A2145"/>
    <w:rsid w:val="009A2320"/>
    <w:rsid w:val="009A2338"/>
    <w:rsid w:val="009A236F"/>
    <w:rsid w:val="009A2475"/>
    <w:rsid w:val="009A24E1"/>
    <w:rsid w:val="009A2614"/>
    <w:rsid w:val="009A270E"/>
    <w:rsid w:val="009A2756"/>
    <w:rsid w:val="009A2991"/>
    <w:rsid w:val="009A2AF2"/>
    <w:rsid w:val="009A2D0E"/>
    <w:rsid w:val="009A2DF2"/>
    <w:rsid w:val="009A2E23"/>
    <w:rsid w:val="009A2FDF"/>
    <w:rsid w:val="009A30CD"/>
    <w:rsid w:val="009A3361"/>
    <w:rsid w:val="009A33B2"/>
    <w:rsid w:val="009A344D"/>
    <w:rsid w:val="009A35BE"/>
    <w:rsid w:val="009A3753"/>
    <w:rsid w:val="009A382D"/>
    <w:rsid w:val="009A38FF"/>
    <w:rsid w:val="009A399A"/>
    <w:rsid w:val="009A3B07"/>
    <w:rsid w:val="009A3B76"/>
    <w:rsid w:val="009A3BAB"/>
    <w:rsid w:val="009A3C63"/>
    <w:rsid w:val="009A3D19"/>
    <w:rsid w:val="009A3D2F"/>
    <w:rsid w:val="009A3DA1"/>
    <w:rsid w:val="009A3DA6"/>
    <w:rsid w:val="009A4048"/>
    <w:rsid w:val="009A4124"/>
    <w:rsid w:val="009A4218"/>
    <w:rsid w:val="009A43B3"/>
    <w:rsid w:val="009A486E"/>
    <w:rsid w:val="009A4883"/>
    <w:rsid w:val="009A4893"/>
    <w:rsid w:val="009A4A59"/>
    <w:rsid w:val="009A4AE7"/>
    <w:rsid w:val="009A4BA6"/>
    <w:rsid w:val="009A4BAA"/>
    <w:rsid w:val="009A4C61"/>
    <w:rsid w:val="009A4CC1"/>
    <w:rsid w:val="009A4D01"/>
    <w:rsid w:val="009A4D98"/>
    <w:rsid w:val="009A4DD8"/>
    <w:rsid w:val="009A4EED"/>
    <w:rsid w:val="009A50D4"/>
    <w:rsid w:val="009A50EF"/>
    <w:rsid w:val="009A521D"/>
    <w:rsid w:val="009A52A4"/>
    <w:rsid w:val="009A54A8"/>
    <w:rsid w:val="009A54BE"/>
    <w:rsid w:val="009A55BC"/>
    <w:rsid w:val="009A5607"/>
    <w:rsid w:val="009A566D"/>
    <w:rsid w:val="009A568B"/>
    <w:rsid w:val="009A580D"/>
    <w:rsid w:val="009A5ADF"/>
    <w:rsid w:val="009A5B9C"/>
    <w:rsid w:val="009A5CE6"/>
    <w:rsid w:val="009A5DF3"/>
    <w:rsid w:val="009A5FAF"/>
    <w:rsid w:val="009A62B5"/>
    <w:rsid w:val="009A6872"/>
    <w:rsid w:val="009A68B3"/>
    <w:rsid w:val="009A691B"/>
    <w:rsid w:val="009A6957"/>
    <w:rsid w:val="009A6990"/>
    <w:rsid w:val="009A6B69"/>
    <w:rsid w:val="009A6BAB"/>
    <w:rsid w:val="009A6CA8"/>
    <w:rsid w:val="009A6CD1"/>
    <w:rsid w:val="009A708F"/>
    <w:rsid w:val="009A73A3"/>
    <w:rsid w:val="009A74C4"/>
    <w:rsid w:val="009A756B"/>
    <w:rsid w:val="009A757B"/>
    <w:rsid w:val="009A763A"/>
    <w:rsid w:val="009A7750"/>
    <w:rsid w:val="009A77D1"/>
    <w:rsid w:val="009A77E1"/>
    <w:rsid w:val="009A788C"/>
    <w:rsid w:val="009A79A9"/>
    <w:rsid w:val="009A79F1"/>
    <w:rsid w:val="009A7A40"/>
    <w:rsid w:val="009A7AB5"/>
    <w:rsid w:val="009A7B72"/>
    <w:rsid w:val="009A7E01"/>
    <w:rsid w:val="009A7E87"/>
    <w:rsid w:val="009B0143"/>
    <w:rsid w:val="009B0241"/>
    <w:rsid w:val="009B02A1"/>
    <w:rsid w:val="009B038B"/>
    <w:rsid w:val="009B0510"/>
    <w:rsid w:val="009B06C5"/>
    <w:rsid w:val="009B0764"/>
    <w:rsid w:val="009B078B"/>
    <w:rsid w:val="009B078D"/>
    <w:rsid w:val="009B089D"/>
    <w:rsid w:val="009B0931"/>
    <w:rsid w:val="009B0A08"/>
    <w:rsid w:val="009B0A5B"/>
    <w:rsid w:val="009B0AF9"/>
    <w:rsid w:val="009B0B5B"/>
    <w:rsid w:val="009B0FAE"/>
    <w:rsid w:val="009B11D3"/>
    <w:rsid w:val="009B11DA"/>
    <w:rsid w:val="009B12AF"/>
    <w:rsid w:val="009B15CF"/>
    <w:rsid w:val="009B1629"/>
    <w:rsid w:val="009B16B6"/>
    <w:rsid w:val="009B171B"/>
    <w:rsid w:val="009B1885"/>
    <w:rsid w:val="009B19C7"/>
    <w:rsid w:val="009B19DB"/>
    <w:rsid w:val="009B1A1E"/>
    <w:rsid w:val="009B1BC6"/>
    <w:rsid w:val="009B1D70"/>
    <w:rsid w:val="009B2136"/>
    <w:rsid w:val="009B2184"/>
    <w:rsid w:val="009B220E"/>
    <w:rsid w:val="009B23D0"/>
    <w:rsid w:val="009B2420"/>
    <w:rsid w:val="009B245C"/>
    <w:rsid w:val="009B24B7"/>
    <w:rsid w:val="009B2744"/>
    <w:rsid w:val="009B27B6"/>
    <w:rsid w:val="009B298E"/>
    <w:rsid w:val="009B29E7"/>
    <w:rsid w:val="009B2A39"/>
    <w:rsid w:val="009B2ADA"/>
    <w:rsid w:val="009B2DC4"/>
    <w:rsid w:val="009B3074"/>
    <w:rsid w:val="009B30FC"/>
    <w:rsid w:val="009B3231"/>
    <w:rsid w:val="009B34CD"/>
    <w:rsid w:val="009B360E"/>
    <w:rsid w:val="009B36C6"/>
    <w:rsid w:val="009B37FB"/>
    <w:rsid w:val="009B387E"/>
    <w:rsid w:val="009B393A"/>
    <w:rsid w:val="009B3BF2"/>
    <w:rsid w:val="009B3E4A"/>
    <w:rsid w:val="009B3EC1"/>
    <w:rsid w:val="009B3F8A"/>
    <w:rsid w:val="009B3FF1"/>
    <w:rsid w:val="009B40CB"/>
    <w:rsid w:val="009B4130"/>
    <w:rsid w:val="009B42DE"/>
    <w:rsid w:val="009B42E6"/>
    <w:rsid w:val="009B4331"/>
    <w:rsid w:val="009B44E9"/>
    <w:rsid w:val="009B453E"/>
    <w:rsid w:val="009B4604"/>
    <w:rsid w:val="009B470A"/>
    <w:rsid w:val="009B4877"/>
    <w:rsid w:val="009B49AD"/>
    <w:rsid w:val="009B49EA"/>
    <w:rsid w:val="009B4A1B"/>
    <w:rsid w:val="009B4A51"/>
    <w:rsid w:val="009B4A59"/>
    <w:rsid w:val="009B4B69"/>
    <w:rsid w:val="009B4E27"/>
    <w:rsid w:val="009B4F8D"/>
    <w:rsid w:val="009B5049"/>
    <w:rsid w:val="009B5078"/>
    <w:rsid w:val="009B50C0"/>
    <w:rsid w:val="009B5279"/>
    <w:rsid w:val="009B53A4"/>
    <w:rsid w:val="009B53D3"/>
    <w:rsid w:val="009B5458"/>
    <w:rsid w:val="009B553A"/>
    <w:rsid w:val="009B5570"/>
    <w:rsid w:val="009B56F2"/>
    <w:rsid w:val="009B5780"/>
    <w:rsid w:val="009B5792"/>
    <w:rsid w:val="009B5ADC"/>
    <w:rsid w:val="009B5B03"/>
    <w:rsid w:val="009B5BE0"/>
    <w:rsid w:val="009B5D5D"/>
    <w:rsid w:val="009B5DAF"/>
    <w:rsid w:val="009B6208"/>
    <w:rsid w:val="009B6238"/>
    <w:rsid w:val="009B637E"/>
    <w:rsid w:val="009B63C8"/>
    <w:rsid w:val="009B63F0"/>
    <w:rsid w:val="009B644C"/>
    <w:rsid w:val="009B670F"/>
    <w:rsid w:val="009B6765"/>
    <w:rsid w:val="009B677C"/>
    <w:rsid w:val="009B67E7"/>
    <w:rsid w:val="009B6A83"/>
    <w:rsid w:val="009B6AF7"/>
    <w:rsid w:val="009B6B67"/>
    <w:rsid w:val="009B6B70"/>
    <w:rsid w:val="009B6C50"/>
    <w:rsid w:val="009B6E03"/>
    <w:rsid w:val="009B6E65"/>
    <w:rsid w:val="009B6E7C"/>
    <w:rsid w:val="009B6EB6"/>
    <w:rsid w:val="009B6F0F"/>
    <w:rsid w:val="009B6FE7"/>
    <w:rsid w:val="009B713F"/>
    <w:rsid w:val="009B7283"/>
    <w:rsid w:val="009B729E"/>
    <w:rsid w:val="009B74C9"/>
    <w:rsid w:val="009B74CA"/>
    <w:rsid w:val="009B76B6"/>
    <w:rsid w:val="009B770E"/>
    <w:rsid w:val="009B78CF"/>
    <w:rsid w:val="009B7AAB"/>
    <w:rsid w:val="009B7AD6"/>
    <w:rsid w:val="009B7B8F"/>
    <w:rsid w:val="009B7BDD"/>
    <w:rsid w:val="009B7CCC"/>
    <w:rsid w:val="009B7DA1"/>
    <w:rsid w:val="009B7DC7"/>
    <w:rsid w:val="009B7E02"/>
    <w:rsid w:val="009C002D"/>
    <w:rsid w:val="009C01A8"/>
    <w:rsid w:val="009C01F0"/>
    <w:rsid w:val="009C01F5"/>
    <w:rsid w:val="009C047D"/>
    <w:rsid w:val="009C059E"/>
    <w:rsid w:val="009C05C6"/>
    <w:rsid w:val="009C08B2"/>
    <w:rsid w:val="009C0902"/>
    <w:rsid w:val="009C0A75"/>
    <w:rsid w:val="009C0AAE"/>
    <w:rsid w:val="009C0AE2"/>
    <w:rsid w:val="009C0BE6"/>
    <w:rsid w:val="009C0C59"/>
    <w:rsid w:val="009C0D51"/>
    <w:rsid w:val="009C0F2E"/>
    <w:rsid w:val="009C11BA"/>
    <w:rsid w:val="009C1570"/>
    <w:rsid w:val="009C15AF"/>
    <w:rsid w:val="009C1626"/>
    <w:rsid w:val="009C1676"/>
    <w:rsid w:val="009C16C1"/>
    <w:rsid w:val="009C1734"/>
    <w:rsid w:val="009C1824"/>
    <w:rsid w:val="009C198A"/>
    <w:rsid w:val="009C19AE"/>
    <w:rsid w:val="009C1B0A"/>
    <w:rsid w:val="009C1B75"/>
    <w:rsid w:val="009C1C5A"/>
    <w:rsid w:val="009C1D9B"/>
    <w:rsid w:val="009C1D9F"/>
    <w:rsid w:val="009C1E4D"/>
    <w:rsid w:val="009C1E4E"/>
    <w:rsid w:val="009C1FE1"/>
    <w:rsid w:val="009C209F"/>
    <w:rsid w:val="009C2123"/>
    <w:rsid w:val="009C21E8"/>
    <w:rsid w:val="009C2222"/>
    <w:rsid w:val="009C2370"/>
    <w:rsid w:val="009C23A8"/>
    <w:rsid w:val="009C244E"/>
    <w:rsid w:val="009C24AC"/>
    <w:rsid w:val="009C26FD"/>
    <w:rsid w:val="009C2701"/>
    <w:rsid w:val="009C27A5"/>
    <w:rsid w:val="009C28E0"/>
    <w:rsid w:val="009C2948"/>
    <w:rsid w:val="009C2A0B"/>
    <w:rsid w:val="009C2A2B"/>
    <w:rsid w:val="009C2A5F"/>
    <w:rsid w:val="009C2AEB"/>
    <w:rsid w:val="009C2B44"/>
    <w:rsid w:val="009C2C90"/>
    <w:rsid w:val="009C2CE4"/>
    <w:rsid w:val="009C2D37"/>
    <w:rsid w:val="009C303D"/>
    <w:rsid w:val="009C305F"/>
    <w:rsid w:val="009C3101"/>
    <w:rsid w:val="009C3267"/>
    <w:rsid w:val="009C333A"/>
    <w:rsid w:val="009C33FE"/>
    <w:rsid w:val="009C344F"/>
    <w:rsid w:val="009C34EE"/>
    <w:rsid w:val="009C3552"/>
    <w:rsid w:val="009C3608"/>
    <w:rsid w:val="009C36C6"/>
    <w:rsid w:val="009C37BB"/>
    <w:rsid w:val="009C38DC"/>
    <w:rsid w:val="009C3971"/>
    <w:rsid w:val="009C3A71"/>
    <w:rsid w:val="009C3E61"/>
    <w:rsid w:val="009C3ED6"/>
    <w:rsid w:val="009C3FAB"/>
    <w:rsid w:val="009C41E2"/>
    <w:rsid w:val="009C41F1"/>
    <w:rsid w:val="009C41FF"/>
    <w:rsid w:val="009C430E"/>
    <w:rsid w:val="009C4452"/>
    <w:rsid w:val="009C449E"/>
    <w:rsid w:val="009C4535"/>
    <w:rsid w:val="009C45AD"/>
    <w:rsid w:val="009C45B6"/>
    <w:rsid w:val="009C473F"/>
    <w:rsid w:val="009C47EA"/>
    <w:rsid w:val="009C49A8"/>
    <w:rsid w:val="009C4A75"/>
    <w:rsid w:val="009C4CC8"/>
    <w:rsid w:val="009C4D5E"/>
    <w:rsid w:val="009C4EE8"/>
    <w:rsid w:val="009C4EFC"/>
    <w:rsid w:val="009C50A5"/>
    <w:rsid w:val="009C50DA"/>
    <w:rsid w:val="009C50DC"/>
    <w:rsid w:val="009C5214"/>
    <w:rsid w:val="009C553E"/>
    <w:rsid w:val="009C55AA"/>
    <w:rsid w:val="009C5685"/>
    <w:rsid w:val="009C5821"/>
    <w:rsid w:val="009C599F"/>
    <w:rsid w:val="009C5CAF"/>
    <w:rsid w:val="009C5D2C"/>
    <w:rsid w:val="009C5D80"/>
    <w:rsid w:val="009C5D81"/>
    <w:rsid w:val="009C5DF2"/>
    <w:rsid w:val="009C5FDA"/>
    <w:rsid w:val="009C6083"/>
    <w:rsid w:val="009C608B"/>
    <w:rsid w:val="009C63CA"/>
    <w:rsid w:val="009C641F"/>
    <w:rsid w:val="009C6645"/>
    <w:rsid w:val="009C68BD"/>
    <w:rsid w:val="009C68F7"/>
    <w:rsid w:val="009C6919"/>
    <w:rsid w:val="009C69EE"/>
    <w:rsid w:val="009C6A7A"/>
    <w:rsid w:val="009C6B7B"/>
    <w:rsid w:val="009C6C17"/>
    <w:rsid w:val="009C6C9E"/>
    <w:rsid w:val="009C6D29"/>
    <w:rsid w:val="009C6D75"/>
    <w:rsid w:val="009C6FFF"/>
    <w:rsid w:val="009C7038"/>
    <w:rsid w:val="009C7092"/>
    <w:rsid w:val="009C70E9"/>
    <w:rsid w:val="009C71B9"/>
    <w:rsid w:val="009C72CB"/>
    <w:rsid w:val="009C7412"/>
    <w:rsid w:val="009C747E"/>
    <w:rsid w:val="009C753A"/>
    <w:rsid w:val="009C7614"/>
    <w:rsid w:val="009C7675"/>
    <w:rsid w:val="009C77A2"/>
    <w:rsid w:val="009C7A2B"/>
    <w:rsid w:val="009C7B77"/>
    <w:rsid w:val="009C7BF1"/>
    <w:rsid w:val="009C7C0D"/>
    <w:rsid w:val="009C7CE4"/>
    <w:rsid w:val="009C7D99"/>
    <w:rsid w:val="009C7E7E"/>
    <w:rsid w:val="009C7F9D"/>
    <w:rsid w:val="009D012A"/>
    <w:rsid w:val="009D0162"/>
    <w:rsid w:val="009D0212"/>
    <w:rsid w:val="009D0247"/>
    <w:rsid w:val="009D0352"/>
    <w:rsid w:val="009D03FD"/>
    <w:rsid w:val="009D049C"/>
    <w:rsid w:val="009D04C8"/>
    <w:rsid w:val="009D05B8"/>
    <w:rsid w:val="009D0680"/>
    <w:rsid w:val="009D0688"/>
    <w:rsid w:val="009D06EC"/>
    <w:rsid w:val="009D0796"/>
    <w:rsid w:val="009D07DA"/>
    <w:rsid w:val="009D084C"/>
    <w:rsid w:val="009D0854"/>
    <w:rsid w:val="009D085C"/>
    <w:rsid w:val="009D0CC4"/>
    <w:rsid w:val="009D0CFC"/>
    <w:rsid w:val="009D0EAE"/>
    <w:rsid w:val="009D0FC3"/>
    <w:rsid w:val="009D0FD5"/>
    <w:rsid w:val="009D111E"/>
    <w:rsid w:val="009D1236"/>
    <w:rsid w:val="009D13F7"/>
    <w:rsid w:val="009D15EE"/>
    <w:rsid w:val="009D167C"/>
    <w:rsid w:val="009D1742"/>
    <w:rsid w:val="009D1862"/>
    <w:rsid w:val="009D196C"/>
    <w:rsid w:val="009D198E"/>
    <w:rsid w:val="009D19E9"/>
    <w:rsid w:val="009D1D1D"/>
    <w:rsid w:val="009D1E92"/>
    <w:rsid w:val="009D1EB8"/>
    <w:rsid w:val="009D1F24"/>
    <w:rsid w:val="009D1F7A"/>
    <w:rsid w:val="009D20ED"/>
    <w:rsid w:val="009D212B"/>
    <w:rsid w:val="009D213D"/>
    <w:rsid w:val="009D226F"/>
    <w:rsid w:val="009D2276"/>
    <w:rsid w:val="009D22EC"/>
    <w:rsid w:val="009D2376"/>
    <w:rsid w:val="009D2484"/>
    <w:rsid w:val="009D2747"/>
    <w:rsid w:val="009D2780"/>
    <w:rsid w:val="009D281D"/>
    <w:rsid w:val="009D28E5"/>
    <w:rsid w:val="009D2951"/>
    <w:rsid w:val="009D2A65"/>
    <w:rsid w:val="009D2A8E"/>
    <w:rsid w:val="009D2AAB"/>
    <w:rsid w:val="009D2AD4"/>
    <w:rsid w:val="009D2B2E"/>
    <w:rsid w:val="009D2BA1"/>
    <w:rsid w:val="009D2D0E"/>
    <w:rsid w:val="009D2EA7"/>
    <w:rsid w:val="009D2F9C"/>
    <w:rsid w:val="009D2FE7"/>
    <w:rsid w:val="009D31B4"/>
    <w:rsid w:val="009D3209"/>
    <w:rsid w:val="009D322E"/>
    <w:rsid w:val="009D34FF"/>
    <w:rsid w:val="009D3549"/>
    <w:rsid w:val="009D356F"/>
    <w:rsid w:val="009D3722"/>
    <w:rsid w:val="009D38B9"/>
    <w:rsid w:val="009D3A7B"/>
    <w:rsid w:val="009D3D2F"/>
    <w:rsid w:val="009D3D48"/>
    <w:rsid w:val="009D3E20"/>
    <w:rsid w:val="009D3E77"/>
    <w:rsid w:val="009D3EDE"/>
    <w:rsid w:val="009D3F7F"/>
    <w:rsid w:val="009D4003"/>
    <w:rsid w:val="009D4134"/>
    <w:rsid w:val="009D4141"/>
    <w:rsid w:val="009D43BD"/>
    <w:rsid w:val="009D43D1"/>
    <w:rsid w:val="009D476E"/>
    <w:rsid w:val="009D4A30"/>
    <w:rsid w:val="009D4A71"/>
    <w:rsid w:val="009D4B26"/>
    <w:rsid w:val="009D4B72"/>
    <w:rsid w:val="009D4BEF"/>
    <w:rsid w:val="009D4CD3"/>
    <w:rsid w:val="009D4EE7"/>
    <w:rsid w:val="009D4F83"/>
    <w:rsid w:val="009D501F"/>
    <w:rsid w:val="009D5192"/>
    <w:rsid w:val="009D52BB"/>
    <w:rsid w:val="009D5344"/>
    <w:rsid w:val="009D538B"/>
    <w:rsid w:val="009D54E2"/>
    <w:rsid w:val="009D55A5"/>
    <w:rsid w:val="009D56D1"/>
    <w:rsid w:val="009D580F"/>
    <w:rsid w:val="009D5902"/>
    <w:rsid w:val="009D597B"/>
    <w:rsid w:val="009D59D5"/>
    <w:rsid w:val="009D59E0"/>
    <w:rsid w:val="009D5A0C"/>
    <w:rsid w:val="009D5AE7"/>
    <w:rsid w:val="009D5BE1"/>
    <w:rsid w:val="009D5C47"/>
    <w:rsid w:val="009D5CAF"/>
    <w:rsid w:val="009D5DDA"/>
    <w:rsid w:val="009D5E5E"/>
    <w:rsid w:val="009D6016"/>
    <w:rsid w:val="009D6072"/>
    <w:rsid w:val="009D61D8"/>
    <w:rsid w:val="009D61DA"/>
    <w:rsid w:val="009D6256"/>
    <w:rsid w:val="009D62AB"/>
    <w:rsid w:val="009D62F6"/>
    <w:rsid w:val="009D637E"/>
    <w:rsid w:val="009D648A"/>
    <w:rsid w:val="009D667A"/>
    <w:rsid w:val="009D66E7"/>
    <w:rsid w:val="009D68D5"/>
    <w:rsid w:val="009D6937"/>
    <w:rsid w:val="009D697C"/>
    <w:rsid w:val="009D69D2"/>
    <w:rsid w:val="009D6B34"/>
    <w:rsid w:val="009D6C3F"/>
    <w:rsid w:val="009D6E76"/>
    <w:rsid w:val="009D6EE2"/>
    <w:rsid w:val="009D6F9C"/>
    <w:rsid w:val="009D707E"/>
    <w:rsid w:val="009D72CD"/>
    <w:rsid w:val="009D73F8"/>
    <w:rsid w:val="009D745A"/>
    <w:rsid w:val="009D7568"/>
    <w:rsid w:val="009D768C"/>
    <w:rsid w:val="009D7713"/>
    <w:rsid w:val="009D7717"/>
    <w:rsid w:val="009D7845"/>
    <w:rsid w:val="009D7B07"/>
    <w:rsid w:val="009D7C1F"/>
    <w:rsid w:val="009D7C58"/>
    <w:rsid w:val="009D7CE8"/>
    <w:rsid w:val="009D7D02"/>
    <w:rsid w:val="009D7E0A"/>
    <w:rsid w:val="009D7E27"/>
    <w:rsid w:val="009D7F2D"/>
    <w:rsid w:val="009D7F4E"/>
    <w:rsid w:val="009D7FD5"/>
    <w:rsid w:val="009E01F2"/>
    <w:rsid w:val="009E024F"/>
    <w:rsid w:val="009E028D"/>
    <w:rsid w:val="009E03AA"/>
    <w:rsid w:val="009E0615"/>
    <w:rsid w:val="009E06EA"/>
    <w:rsid w:val="009E0719"/>
    <w:rsid w:val="009E0859"/>
    <w:rsid w:val="009E08A1"/>
    <w:rsid w:val="009E08B3"/>
    <w:rsid w:val="009E0A90"/>
    <w:rsid w:val="009E0B16"/>
    <w:rsid w:val="009E0F93"/>
    <w:rsid w:val="009E122A"/>
    <w:rsid w:val="009E1347"/>
    <w:rsid w:val="009E13E3"/>
    <w:rsid w:val="009E140E"/>
    <w:rsid w:val="009E146D"/>
    <w:rsid w:val="009E153A"/>
    <w:rsid w:val="009E1950"/>
    <w:rsid w:val="009E1B2A"/>
    <w:rsid w:val="009E1EE5"/>
    <w:rsid w:val="009E1FE7"/>
    <w:rsid w:val="009E2188"/>
    <w:rsid w:val="009E21F1"/>
    <w:rsid w:val="009E22A2"/>
    <w:rsid w:val="009E232B"/>
    <w:rsid w:val="009E2355"/>
    <w:rsid w:val="009E2541"/>
    <w:rsid w:val="009E2612"/>
    <w:rsid w:val="009E26F8"/>
    <w:rsid w:val="009E2734"/>
    <w:rsid w:val="009E27A3"/>
    <w:rsid w:val="009E28DD"/>
    <w:rsid w:val="009E2A36"/>
    <w:rsid w:val="009E2BE2"/>
    <w:rsid w:val="009E2C29"/>
    <w:rsid w:val="009E2CD6"/>
    <w:rsid w:val="009E2D0A"/>
    <w:rsid w:val="009E2D22"/>
    <w:rsid w:val="009E2D3C"/>
    <w:rsid w:val="009E2D7D"/>
    <w:rsid w:val="009E2DE0"/>
    <w:rsid w:val="009E2E73"/>
    <w:rsid w:val="009E3018"/>
    <w:rsid w:val="009E32B5"/>
    <w:rsid w:val="009E3404"/>
    <w:rsid w:val="009E3458"/>
    <w:rsid w:val="009E3495"/>
    <w:rsid w:val="009E349B"/>
    <w:rsid w:val="009E351A"/>
    <w:rsid w:val="009E3561"/>
    <w:rsid w:val="009E35A8"/>
    <w:rsid w:val="009E3613"/>
    <w:rsid w:val="009E36E8"/>
    <w:rsid w:val="009E3747"/>
    <w:rsid w:val="009E3755"/>
    <w:rsid w:val="009E37A6"/>
    <w:rsid w:val="009E383A"/>
    <w:rsid w:val="009E3903"/>
    <w:rsid w:val="009E397E"/>
    <w:rsid w:val="009E39A8"/>
    <w:rsid w:val="009E3DA0"/>
    <w:rsid w:val="009E3E63"/>
    <w:rsid w:val="009E400E"/>
    <w:rsid w:val="009E41C2"/>
    <w:rsid w:val="009E4298"/>
    <w:rsid w:val="009E4447"/>
    <w:rsid w:val="009E44AB"/>
    <w:rsid w:val="009E4694"/>
    <w:rsid w:val="009E46CD"/>
    <w:rsid w:val="009E472E"/>
    <w:rsid w:val="009E4849"/>
    <w:rsid w:val="009E496B"/>
    <w:rsid w:val="009E496E"/>
    <w:rsid w:val="009E4A48"/>
    <w:rsid w:val="009E4A94"/>
    <w:rsid w:val="009E4C08"/>
    <w:rsid w:val="009E4E54"/>
    <w:rsid w:val="009E4EE4"/>
    <w:rsid w:val="009E5093"/>
    <w:rsid w:val="009E50C4"/>
    <w:rsid w:val="009E51A4"/>
    <w:rsid w:val="009E5500"/>
    <w:rsid w:val="009E556D"/>
    <w:rsid w:val="009E5576"/>
    <w:rsid w:val="009E55B2"/>
    <w:rsid w:val="009E5630"/>
    <w:rsid w:val="009E57BA"/>
    <w:rsid w:val="009E57E4"/>
    <w:rsid w:val="009E57F1"/>
    <w:rsid w:val="009E5840"/>
    <w:rsid w:val="009E585A"/>
    <w:rsid w:val="009E58D4"/>
    <w:rsid w:val="009E5A32"/>
    <w:rsid w:val="009E5B16"/>
    <w:rsid w:val="009E5B2A"/>
    <w:rsid w:val="009E5BB0"/>
    <w:rsid w:val="009E5FCD"/>
    <w:rsid w:val="009E631C"/>
    <w:rsid w:val="009E63E7"/>
    <w:rsid w:val="009E646D"/>
    <w:rsid w:val="009E64A0"/>
    <w:rsid w:val="009E64B1"/>
    <w:rsid w:val="009E6532"/>
    <w:rsid w:val="009E655E"/>
    <w:rsid w:val="009E65F3"/>
    <w:rsid w:val="009E6686"/>
    <w:rsid w:val="009E66B0"/>
    <w:rsid w:val="009E66FB"/>
    <w:rsid w:val="009E6774"/>
    <w:rsid w:val="009E6789"/>
    <w:rsid w:val="009E6AC8"/>
    <w:rsid w:val="009E6AF4"/>
    <w:rsid w:val="009E6B85"/>
    <w:rsid w:val="009E6BBB"/>
    <w:rsid w:val="009E6CBF"/>
    <w:rsid w:val="009E6CE0"/>
    <w:rsid w:val="009E6D02"/>
    <w:rsid w:val="009E6D2F"/>
    <w:rsid w:val="009E6E32"/>
    <w:rsid w:val="009E6E3A"/>
    <w:rsid w:val="009E6E64"/>
    <w:rsid w:val="009E6EF4"/>
    <w:rsid w:val="009E6F9E"/>
    <w:rsid w:val="009E706C"/>
    <w:rsid w:val="009E70FA"/>
    <w:rsid w:val="009E71C2"/>
    <w:rsid w:val="009E7234"/>
    <w:rsid w:val="009E72C6"/>
    <w:rsid w:val="009E75E4"/>
    <w:rsid w:val="009E764E"/>
    <w:rsid w:val="009E7A30"/>
    <w:rsid w:val="009E7AA7"/>
    <w:rsid w:val="009E7B56"/>
    <w:rsid w:val="009E7BF6"/>
    <w:rsid w:val="009E7C25"/>
    <w:rsid w:val="009E7C5B"/>
    <w:rsid w:val="009E7CB1"/>
    <w:rsid w:val="009E7D1C"/>
    <w:rsid w:val="009E7F40"/>
    <w:rsid w:val="009E7FA0"/>
    <w:rsid w:val="009F0118"/>
    <w:rsid w:val="009F0206"/>
    <w:rsid w:val="009F026A"/>
    <w:rsid w:val="009F0296"/>
    <w:rsid w:val="009F02C6"/>
    <w:rsid w:val="009F0322"/>
    <w:rsid w:val="009F0413"/>
    <w:rsid w:val="009F06AF"/>
    <w:rsid w:val="009F07D5"/>
    <w:rsid w:val="009F0813"/>
    <w:rsid w:val="009F0969"/>
    <w:rsid w:val="009F0B09"/>
    <w:rsid w:val="009F0CE5"/>
    <w:rsid w:val="009F0D1F"/>
    <w:rsid w:val="009F0DF8"/>
    <w:rsid w:val="009F0E97"/>
    <w:rsid w:val="009F0F51"/>
    <w:rsid w:val="009F1045"/>
    <w:rsid w:val="009F10EF"/>
    <w:rsid w:val="009F114C"/>
    <w:rsid w:val="009F11B4"/>
    <w:rsid w:val="009F1391"/>
    <w:rsid w:val="009F15D7"/>
    <w:rsid w:val="009F1819"/>
    <w:rsid w:val="009F1921"/>
    <w:rsid w:val="009F1999"/>
    <w:rsid w:val="009F1BB5"/>
    <w:rsid w:val="009F1BEB"/>
    <w:rsid w:val="009F1C4F"/>
    <w:rsid w:val="009F1D64"/>
    <w:rsid w:val="009F1D77"/>
    <w:rsid w:val="009F1DDE"/>
    <w:rsid w:val="009F1ED3"/>
    <w:rsid w:val="009F1EF4"/>
    <w:rsid w:val="009F1F7F"/>
    <w:rsid w:val="009F2065"/>
    <w:rsid w:val="009F2232"/>
    <w:rsid w:val="009F23C6"/>
    <w:rsid w:val="009F2546"/>
    <w:rsid w:val="009F259C"/>
    <w:rsid w:val="009F25A6"/>
    <w:rsid w:val="009F25BC"/>
    <w:rsid w:val="009F2614"/>
    <w:rsid w:val="009F2879"/>
    <w:rsid w:val="009F29CB"/>
    <w:rsid w:val="009F2A57"/>
    <w:rsid w:val="009F2BF4"/>
    <w:rsid w:val="009F2C22"/>
    <w:rsid w:val="009F2D20"/>
    <w:rsid w:val="009F2E20"/>
    <w:rsid w:val="009F2E7E"/>
    <w:rsid w:val="009F3065"/>
    <w:rsid w:val="009F3170"/>
    <w:rsid w:val="009F3253"/>
    <w:rsid w:val="009F32F1"/>
    <w:rsid w:val="009F3498"/>
    <w:rsid w:val="009F34CA"/>
    <w:rsid w:val="009F3653"/>
    <w:rsid w:val="009F37F7"/>
    <w:rsid w:val="009F37FE"/>
    <w:rsid w:val="009F3913"/>
    <w:rsid w:val="009F3964"/>
    <w:rsid w:val="009F3973"/>
    <w:rsid w:val="009F398E"/>
    <w:rsid w:val="009F3CA5"/>
    <w:rsid w:val="009F3CE6"/>
    <w:rsid w:val="009F3EC5"/>
    <w:rsid w:val="009F4199"/>
    <w:rsid w:val="009F419E"/>
    <w:rsid w:val="009F4220"/>
    <w:rsid w:val="009F4221"/>
    <w:rsid w:val="009F42D0"/>
    <w:rsid w:val="009F42DD"/>
    <w:rsid w:val="009F4307"/>
    <w:rsid w:val="009F443F"/>
    <w:rsid w:val="009F444B"/>
    <w:rsid w:val="009F44BF"/>
    <w:rsid w:val="009F45E2"/>
    <w:rsid w:val="009F466C"/>
    <w:rsid w:val="009F4771"/>
    <w:rsid w:val="009F48B5"/>
    <w:rsid w:val="009F49BA"/>
    <w:rsid w:val="009F4A1E"/>
    <w:rsid w:val="009F4A9F"/>
    <w:rsid w:val="009F4C73"/>
    <w:rsid w:val="009F4D18"/>
    <w:rsid w:val="009F4D49"/>
    <w:rsid w:val="009F4F27"/>
    <w:rsid w:val="009F506F"/>
    <w:rsid w:val="009F5339"/>
    <w:rsid w:val="009F549A"/>
    <w:rsid w:val="009F5595"/>
    <w:rsid w:val="009F56C3"/>
    <w:rsid w:val="009F5713"/>
    <w:rsid w:val="009F58B0"/>
    <w:rsid w:val="009F5BBC"/>
    <w:rsid w:val="009F5E32"/>
    <w:rsid w:val="009F5E63"/>
    <w:rsid w:val="009F5E77"/>
    <w:rsid w:val="009F5E8B"/>
    <w:rsid w:val="009F5EA2"/>
    <w:rsid w:val="009F5F97"/>
    <w:rsid w:val="009F61B3"/>
    <w:rsid w:val="009F6251"/>
    <w:rsid w:val="009F6482"/>
    <w:rsid w:val="009F64AB"/>
    <w:rsid w:val="009F6508"/>
    <w:rsid w:val="009F653A"/>
    <w:rsid w:val="009F665E"/>
    <w:rsid w:val="009F666D"/>
    <w:rsid w:val="009F66E3"/>
    <w:rsid w:val="009F6941"/>
    <w:rsid w:val="009F69BC"/>
    <w:rsid w:val="009F6AAD"/>
    <w:rsid w:val="009F6C0B"/>
    <w:rsid w:val="009F6CAC"/>
    <w:rsid w:val="009F6EF0"/>
    <w:rsid w:val="009F7047"/>
    <w:rsid w:val="009F7158"/>
    <w:rsid w:val="009F7222"/>
    <w:rsid w:val="009F750C"/>
    <w:rsid w:val="009F7689"/>
    <w:rsid w:val="009F76BB"/>
    <w:rsid w:val="009F778B"/>
    <w:rsid w:val="009F784E"/>
    <w:rsid w:val="009F7909"/>
    <w:rsid w:val="009F7A21"/>
    <w:rsid w:val="009F7BEF"/>
    <w:rsid w:val="009F7CAF"/>
    <w:rsid w:val="009F7DA1"/>
    <w:rsid w:val="009F7FFE"/>
    <w:rsid w:val="00A000EC"/>
    <w:rsid w:val="00A00139"/>
    <w:rsid w:val="00A00193"/>
    <w:rsid w:val="00A0024C"/>
    <w:rsid w:val="00A00330"/>
    <w:rsid w:val="00A00608"/>
    <w:rsid w:val="00A00627"/>
    <w:rsid w:val="00A00834"/>
    <w:rsid w:val="00A00849"/>
    <w:rsid w:val="00A00998"/>
    <w:rsid w:val="00A009C1"/>
    <w:rsid w:val="00A009D9"/>
    <w:rsid w:val="00A00BDC"/>
    <w:rsid w:val="00A00CB0"/>
    <w:rsid w:val="00A0103E"/>
    <w:rsid w:val="00A0146B"/>
    <w:rsid w:val="00A01498"/>
    <w:rsid w:val="00A014B4"/>
    <w:rsid w:val="00A0151E"/>
    <w:rsid w:val="00A015FC"/>
    <w:rsid w:val="00A01600"/>
    <w:rsid w:val="00A0163E"/>
    <w:rsid w:val="00A017E2"/>
    <w:rsid w:val="00A01837"/>
    <w:rsid w:val="00A01884"/>
    <w:rsid w:val="00A01ABF"/>
    <w:rsid w:val="00A01BEF"/>
    <w:rsid w:val="00A01D06"/>
    <w:rsid w:val="00A01E19"/>
    <w:rsid w:val="00A01F0E"/>
    <w:rsid w:val="00A01F1E"/>
    <w:rsid w:val="00A021A8"/>
    <w:rsid w:val="00A02445"/>
    <w:rsid w:val="00A0250C"/>
    <w:rsid w:val="00A02693"/>
    <w:rsid w:val="00A02780"/>
    <w:rsid w:val="00A02784"/>
    <w:rsid w:val="00A02909"/>
    <w:rsid w:val="00A029DB"/>
    <w:rsid w:val="00A02A5C"/>
    <w:rsid w:val="00A02B07"/>
    <w:rsid w:val="00A02C98"/>
    <w:rsid w:val="00A02DE6"/>
    <w:rsid w:val="00A02EA8"/>
    <w:rsid w:val="00A02F86"/>
    <w:rsid w:val="00A030F6"/>
    <w:rsid w:val="00A03243"/>
    <w:rsid w:val="00A032A6"/>
    <w:rsid w:val="00A032CA"/>
    <w:rsid w:val="00A03521"/>
    <w:rsid w:val="00A0353C"/>
    <w:rsid w:val="00A03891"/>
    <w:rsid w:val="00A03898"/>
    <w:rsid w:val="00A0393A"/>
    <w:rsid w:val="00A0397C"/>
    <w:rsid w:val="00A039A8"/>
    <w:rsid w:val="00A03C3C"/>
    <w:rsid w:val="00A03D5B"/>
    <w:rsid w:val="00A03DAC"/>
    <w:rsid w:val="00A03F0E"/>
    <w:rsid w:val="00A03F81"/>
    <w:rsid w:val="00A04012"/>
    <w:rsid w:val="00A04062"/>
    <w:rsid w:val="00A041A3"/>
    <w:rsid w:val="00A04245"/>
    <w:rsid w:val="00A04269"/>
    <w:rsid w:val="00A0437E"/>
    <w:rsid w:val="00A0456B"/>
    <w:rsid w:val="00A04618"/>
    <w:rsid w:val="00A0464F"/>
    <w:rsid w:val="00A046AD"/>
    <w:rsid w:val="00A046AE"/>
    <w:rsid w:val="00A046D0"/>
    <w:rsid w:val="00A0479A"/>
    <w:rsid w:val="00A049B9"/>
    <w:rsid w:val="00A04A65"/>
    <w:rsid w:val="00A04BD4"/>
    <w:rsid w:val="00A04ED2"/>
    <w:rsid w:val="00A050EB"/>
    <w:rsid w:val="00A05181"/>
    <w:rsid w:val="00A052C3"/>
    <w:rsid w:val="00A05339"/>
    <w:rsid w:val="00A053CE"/>
    <w:rsid w:val="00A05460"/>
    <w:rsid w:val="00A054DD"/>
    <w:rsid w:val="00A05686"/>
    <w:rsid w:val="00A056A9"/>
    <w:rsid w:val="00A0585F"/>
    <w:rsid w:val="00A058A6"/>
    <w:rsid w:val="00A05C2A"/>
    <w:rsid w:val="00A05CE7"/>
    <w:rsid w:val="00A05F7F"/>
    <w:rsid w:val="00A05F8C"/>
    <w:rsid w:val="00A05FEA"/>
    <w:rsid w:val="00A060C7"/>
    <w:rsid w:val="00A06393"/>
    <w:rsid w:val="00A06400"/>
    <w:rsid w:val="00A065F9"/>
    <w:rsid w:val="00A06665"/>
    <w:rsid w:val="00A067C2"/>
    <w:rsid w:val="00A06818"/>
    <w:rsid w:val="00A06872"/>
    <w:rsid w:val="00A06894"/>
    <w:rsid w:val="00A069B7"/>
    <w:rsid w:val="00A06A3E"/>
    <w:rsid w:val="00A06AB9"/>
    <w:rsid w:val="00A06C73"/>
    <w:rsid w:val="00A06CA0"/>
    <w:rsid w:val="00A06D2A"/>
    <w:rsid w:val="00A06D9C"/>
    <w:rsid w:val="00A06F08"/>
    <w:rsid w:val="00A06F72"/>
    <w:rsid w:val="00A06FAC"/>
    <w:rsid w:val="00A06FE1"/>
    <w:rsid w:val="00A07289"/>
    <w:rsid w:val="00A073F0"/>
    <w:rsid w:val="00A076AE"/>
    <w:rsid w:val="00A0797A"/>
    <w:rsid w:val="00A07B1F"/>
    <w:rsid w:val="00A07BE0"/>
    <w:rsid w:val="00A07D25"/>
    <w:rsid w:val="00A07D5F"/>
    <w:rsid w:val="00A07E16"/>
    <w:rsid w:val="00A07EFE"/>
    <w:rsid w:val="00A07F3E"/>
    <w:rsid w:val="00A07FB7"/>
    <w:rsid w:val="00A1007F"/>
    <w:rsid w:val="00A1008D"/>
    <w:rsid w:val="00A100AA"/>
    <w:rsid w:val="00A1011E"/>
    <w:rsid w:val="00A10285"/>
    <w:rsid w:val="00A10411"/>
    <w:rsid w:val="00A1048B"/>
    <w:rsid w:val="00A104BB"/>
    <w:rsid w:val="00A108AB"/>
    <w:rsid w:val="00A10B64"/>
    <w:rsid w:val="00A10C88"/>
    <w:rsid w:val="00A10C97"/>
    <w:rsid w:val="00A10DC5"/>
    <w:rsid w:val="00A10EF8"/>
    <w:rsid w:val="00A1100B"/>
    <w:rsid w:val="00A1101B"/>
    <w:rsid w:val="00A11151"/>
    <w:rsid w:val="00A111B0"/>
    <w:rsid w:val="00A112BB"/>
    <w:rsid w:val="00A11440"/>
    <w:rsid w:val="00A114A4"/>
    <w:rsid w:val="00A11586"/>
    <w:rsid w:val="00A1167E"/>
    <w:rsid w:val="00A116A6"/>
    <w:rsid w:val="00A116D3"/>
    <w:rsid w:val="00A11729"/>
    <w:rsid w:val="00A11761"/>
    <w:rsid w:val="00A117CD"/>
    <w:rsid w:val="00A1181A"/>
    <w:rsid w:val="00A118BF"/>
    <w:rsid w:val="00A11A8A"/>
    <w:rsid w:val="00A11A94"/>
    <w:rsid w:val="00A11B80"/>
    <w:rsid w:val="00A11E1B"/>
    <w:rsid w:val="00A12467"/>
    <w:rsid w:val="00A124D4"/>
    <w:rsid w:val="00A12564"/>
    <w:rsid w:val="00A12880"/>
    <w:rsid w:val="00A12993"/>
    <w:rsid w:val="00A12B7D"/>
    <w:rsid w:val="00A12B9C"/>
    <w:rsid w:val="00A12C00"/>
    <w:rsid w:val="00A12DD6"/>
    <w:rsid w:val="00A12E0D"/>
    <w:rsid w:val="00A12FB4"/>
    <w:rsid w:val="00A12FB5"/>
    <w:rsid w:val="00A131E4"/>
    <w:rsid w:val="00A1335B"/>
    <w:rsid w:val="00A135C2"/>
    <w:rsid w:val="00A1362B"/>
    <w:rsid w:val="00A13636"/>
    <w:rsid w:val="00A1368B"/>
    <w:rsid w:val="00A1379E"/>
    <w:rsid w:val="00A1385B"/>
    <w:rsid w:val="00A139A5"/>
    <w:rsid w:val="00A139D4"/>
    <w:rsid w:val="00A13CD5"/>
    <w:rsid w:val="00A13E0D"/>
    <w:rsid w:val="00A1400D"/>
    <w:rsid w:val="00A140EA"/>
    <w:rsid w:val="00A142CB"/>
    <w:rsid w:val="00A14383"/>
    <w:rsid w:val="00A143BB"/>
    <w:rsid w:val="00A14483"/>
    <w:rsid w:val="00A144CA"/>
    <w:rsid w:val="00A145D8"/>
    <w:rsid w:val="00A145DD"/>
    <w:rsid w:val="00A14806"/>
    <w:rsid w:val="00A148AE"/>
    <w:rsid w:val="00A148BE"/>
    <w:rsid w:val="00A1492A"/>
    <w:rsid w:val="00A14C6A"/>
    <w:rsid w:val="00A14D43"/>
    <w:rsid w:val="00A14DD1"/>
    <w:rsid w:val="00A14EC3"/>
    <w:rsid w:val="00A14F5F"/>
    <w:rsid w:val="00A14FA8"/>
    <w:rsid w:val="00A14FDA"/>
    <w:rsid w:val="00A1514E"/>
    <w:rsid w:val="00A1515D"/>
    <w:rsid w:val="00A151D8"/>
    <w:rsid w:val="00A15258"/>
    <w:rsid w:val="00A152E0"/>
    <w:rsid w:val="00A15335"/>
    <w:rsid w:val="00A1555A"/>
    <w:rsid w:val="00A1557A"/>
    <w:rsid w:val="00A1559A"/>
    <w:rsid w:val="00A155E0"/>
    <w:rsid w:val="00A15778"/>
    <w:rsid w:val="00A158BA"/>
    <w:rsid w:val="00A15E66"/>
    <w:rsid w:val="00A15E88"/>
    <w:rsid w:val="00A15FA8"/>
    <w:rsid w:val="00A161C7"/>
    <w:rsid w:val="00A16254"/>
    <w:rsid w:val="00A1643A"/>
    <w:rsid w:val="00A1665D"/>
    <w:rsid w:val="00A166ED"/>
    <w:rsid w:val="00A1679F"/>
    <w:rsid w:val="00A168C8"/>
    <w:rsid w:val="00A168E3"/>
    <w:rsid w:val="00A1697A"/>
    <w:rsid w:val="00A16BA2"/>
    <w:rsid w:val="00A16C19"/>
    <w:rsid w:val="00A16D30"/>
    <w:rsid w:val="00A16FE0"/>
    <w:rsid w:val="00A1707E"/>
    <w:rsid w:val="00A17098"/>
    <w:rsid w:val="00A1713C"/>
    <w:rsid w:val="00A17325"/>
    <w:rsid w:val="00A173BC"/>
    <w:rsid w:val="00A17470"/>
    <w:rsid w:val="00A17478"/>
    <w:rsid w:val="00A174BB"/>
    <w:rsid w:val="00A17523"/>
    <w:rsid w:val="00A1789B"/>
    <w:rsid w:val="00A178E7"/>
    <w:rsid w:val="00A179C5"/>
    <w:rsid w:val="00A179ED"/>
    <w:rsid w:val="00A17A10"/>
    <w:rsid w:val="00A17BA3"/>
    <w:rsid w:val="00A17BAD"/>
    <w:rsid w:val="00A17BBB"/>
    <w:rsid w:val="00A17BD5"/>
    <w:rsid w:val="00A17BFD"/>
    <w:rsid w:val="00A17C44"/>
    <w:rsid w:val="00A17C5B"/>
    <w:rsid w:val="00A17D6B"/>
    <w:rsid w:val="00A17D89"/>
    <w:rsid w:val="00A17E3D"/>
    <w:rsid w:val="00A17E4F"/>
    <w:rsid w:val="00A200A2"/>
    <w:rsid w:val="00A200F3"/>
    <w:rsid w:val="00A20171"/>
    <w:rsid w:val="00A2026E"/>
    <w:rsid w:val="00A2028C"/>
    <w:rsid w:val="00A2039F"/>
    <w:rsid w:val="00A20470"/>
    <w:rsid w:val="00A204ED"/>
    <w:rsid w:val="00A20786"/>
    <w:rsid w:val="00A207EF"/>
    <w:rsid w:val="00A20838"/>
    <w:rsid w:val="00A20852"/>
    <w:rsid w:val="00A20898"/>
    <w:rsid w:val="00A20907"/>
    <w:rsid w:val="00A20A77"/>
    <w:rsid w:val="00A20BAC"/>
    <w:rsid w:val="00A20E81"/>
    <w:rsid w:val="00A20FA9"/>
    <w:rsid w:val="00A20FB7"/>
    <w:rsid w:val="00A21286"/>
    <w:rsid w:val="00A21336"/>
    <w:rsid w:val="00A21404"/>
    <w:rsid w:val="00A21610"/>
    <w:rsid w:val="00A216A9"/>
    <w:rsid w:val="00A21805"/>
    <w:rsid w:val="00A21AE1"/>
    <w:rsid w:val="00A21B37"/>
    <w:rsid w:val="00A21B52"/>
    <w:rsid w:val="00A21EC4"/>
    <w:rsid w:val="00A21FB8"/>
    <w:rsid w:val="00A21FE6"/>
    <w:rsid w:val="00A220C6"/>
    <w:rsid w:val="00A221C4"/>
    <w:rsid w:val="00A2263F"/>
    <w:rsid w:val="00A22721"/>
    <w:rsid w:val="00A227FF"/>
    <w:rsid w:val="00A2285D"/>
    <w:rsid w:val="00A22878"/>
    <w:rsid w:val="00A22880"/>
    <w:rsid w:val="00A228BF"/>
    <w:rsid w:val="00A228C9"/>
    <w:rsid w:val="00A2290B"/>
    <w:rsid w:val="00A229CB"/>
    <w:rsid w:val="00A22AE5"/>
    <w:rsid w:val="00A22BFD"/>
    <w:rsid w:val="00A22C38"/>
    <w:rsid w:val="00A22C3F"/>
    <w:rsid w:val="00A22C43"/>
    <w:rsid w:val="00A22C60"/>
    <w:rsid w:val="00A22EEB"/>
    <w:rsid w:val="00A23134"/>
    <w:rsid w:val="00A23309"/>
    <w:rsid w:val="00A2331D"/>
    <w:rsid w:val="00A233A3"/>
    <w:rsid w:val="00A233F9"/>
    <w:rsid w:val="00A23464"/>
    <w:rsid w:val="00A23559"/>
    <w:rsid w:val="00A236D1"/>
    <w:rsid w:val="00A23787"/>
    <w:rsid w:val="00A237B2"/>
    <w:rsid w:val="00A237F9"/>
    <w:rsid w:val="00A23865"/>
    <w:rsid w:val="00A238BB"/>
    <w:rsid w:val="00A23953"/>
    <w:rsid w:val="00A2397D"/>
    <w:rsid w:val="00A23A37"/>
    <w:rsid w:val="00A23A47"/>
    <w:rsid w:val="00A23BC2"/>
    <w:rsid w:val="00A23C72"/>
    <w:rsid w:val="00A23CC1"/>
    <w:rsid w:val="00A23DB2"/>
    <w:rsid w:val="00A23DBA"/>
    <w:rsid w:val="00A23EDE"/>
    <w:rsid w:val="00A2412B"/>
    <w:rsid w:val="00A24157"/>
    <w:rsid w:val="00A241C0"/>
    <w:rsid w:val="00A24221"/>
    <w:rsid w:val="00A242F7"/>
    <w:rsid w:val="00A243FE"/>
    <w:rsid w:val="00A24547"/>
    <w:rsid w:val="00A2458A"/>
    <w:rsid w:val="00A24716"/>
    <w:rsid w:val="00A249C3"/>
    <w:rsid w:val="00A24BA5"/>
    <w:rsid w:val="00A24BDD"/>
    <w:rsid w:val="00A24CF1"/>
    <w:rsid w:val="00A24D9D"/>
    <w:rsid w:val="00A24EC7"/>
    <w:rsid w:val="00A24EDC"/>
    <w:rsid w:val="00A25112"/>
    <w:rsid w:val="00A251CA"/>
    <w:rsid w:val="00A2529F"/>
    <w:rsid w:val="00A25300"/>
    <w:rsid w:val="00A25316"/>
    <w:rsid w:val="00A25328"/>
    <w:rsid w:val="00A253E4"/>
    <w:rsid w:val="00A25402"/>
    <w:rsid w:val="00A2545B"/>
    <w:rsid w:val="00A254AC"/>
    <w:rsid w:val="00A256FE"/>
    <w:rsid w:val="00A25709"/>
    <w:rsid w:val="00A25766"/>
    <w:rsid w:val="00A25835"/>
    <w:rsid w:val="00A258A6"/>
    <w:rsid w:val="00A258FE"/>
    <w:rsid w:val="00A25C68"/>
    <w:rsid w:val="00A25CFC"/>
    <w:rsid w:val="00A25D79"/>
    <w:rsid w:val="00A25E07"/>
    <w:rsid w:val="00A25EB9"/>
    <w:rsid w:val="00A25F54"/>
    <w:rsid w:val="00A25FEF"/>
    <w:rsid w:val="00A260B0"/>
    <w:rsid w:val="00A26105"/>
    <w:rsid w:val="00A262D5"/>
    <w:rsid w:val="00A263EC"/>
    <w:rsid w:val="00A26489"/>
    <w:rsid w:val="00A2652B"/>
    <w:rsid w:val="00A265DF"/>
    <w:rsid w:val="00A26642"/>
    <w:rsid w:val="00A268BA"/>
    <w:rsid w:val="00A2696D"/>
    <w:rsid w:val="00A269A0"/>
    <w:rsid w:val="00A26BEB"/>
    <w:rsid w:val="00A26C00"/>
    <w:rsid w:val="00A26EF9"/>
    <w:rsid w:val="00A26F8C"/>
    <w:rsid w:val="00A27182"/>
    <w:rsid w:val="00A271E2"/>
    <w:rsid w:val="00A27298"/>
    <w:rsid w:val="00A272AB"/>
    <w:rsid w:val="00A272E6"/>
    <w:rsid w:val="00A27320"/>
    <w:rsid w:val="00A27434"/>
    <w:rsid w:val="00A27574"/>
    <w:rsid w:val="00A275B5"/>
    <w:rsid w:val="00A276D2"/>
    <w:rsid w:val="00A27759"/>
    <w:rsid w:val="00A2799D"/>
    <w:rsid w:val="00A279C9"/>
    <w:rsid w:val="00A279E5"/>
    <w:rsid w:val="00A27D04"/>
    <w:rsid w:val="00A27D09"/>
    <w:rsid w:val="00A27E3E"/>
    <w:rsid w:val="00A27F15"/>
    <w:rsid w:val="00A27FA1"/>
    <w:rsid w:val="00A301F6"/>
    <w:rsid w:val="00A301FB"/>
    <w:rsid w:val="00A302B5"/>
    <w:rsid w:val="00A3047E"/>
    <w:rsid w:val="00A306A9"/>
    <w:rsid w:val="00A30869"/>
    <w:rsid w:val="00A308C5"/>
    <w:rsid w:val="00A30A0C"/>
    <w:rsid w:val="00A30A4C"/>
    <w:rsid w:val="00A30D1F"/>
    <w:rsid w:val="00A30DD0"/>
    <w:rsid w:val="00A30DDB"/>
    <w:rsid w:val="00A3100D"/>
    <w:rsid w:val="00A3107D"/>
    <w:rsid w:val="00A310AC"/>
    <w:rsid w:val="00A31106"/>
    <w:rsid w:val="00A314FE"/>
    <w:rsid w:val="00A316B2"/>
    <w:rsid w:val="00A31741"/>
    <w:rsid w:val="00A31818"/>
    <w:rsid w:val="00A31878"/>
    <w:rsid w:val="00A31A30"/>
    <w:rsid w:val="00A31BD6"/>
    <w:rsid w:val="00A31C08"/>
    <w:rsid w:val="00A31CD9"/>
    <w:rsid w:val="00A31D66"/>
    <w:rsid w:val="00A31DCC"/>
    <w:rsid w:val="00A31DED"/>
    <w:rsid w:val="00A31E3B"/>
    <w:rsid w:val="00A31E9E"/>
    <w:rsid w:val="00A31EB5"/>
    <w:rsid w:val="00A321FD"/>
    <w:rsid w:val="00A3226D"/>
    <w:rsid w:val="00A32303"/>
    <w:rsid w:val="00A32391"/>
    <w:rsid w:val="00A323B3"/>
    <w:rsid w:val="00A32492"/>
    <w:rsid w:val="00A326E0"/>
    <w:rsid w:val="00A32728"/>
    <w:rsid w:val="00A327A4"/>
    <w:rsid w:val="00A327B8"/>
    <w:rsid w:val="00A3280B"/>
    <w:rsid w:val="00A329D1"/>
    <w:rsid w:val="00A329EB"/>
    <w:rsid w:val="00A32DE9"/>
    <w:rsid w:val="00A32E66"/>
    <w:rsid w:val="00A32E67"/>
    <w:rsid w:val="00A32E91"/>
    <w:rsid w:val="00A32EF7"/>
    <w:rsid w:val="00A32FD2"/>
    <w:rsid w:val="00A3314D"/>
    <w:rsid w:val="00A33315"/>
    <w:rsid w:val="00A33381"/>
    <w:rsid w:val="00A333F8"/>
    <w:rsid w:val="00A33501"/>
    <w:rsid w:val="00A33562"/>
    <w:rsid w:val="00A335B7"/>
    <w:rsid w:val="00A33607"/>
    <w:rsid w:val="00A33812"/>
    <w:rsid w:val="00A33866"/>
    <w:rsid w:val="00A33871"/>
    <w:rsid w:val="00A338DA"/>
    <w:rsid w:val="00A339D6"/>
    <w:rsid w:val="00A339FE"/>
    <w:rsid w:val="00A33A1E"/>
    <w:rsid w:val="00A33A25"/>
    <w:rsid w:val="00A33A44"/>
    <w:rsid w:val="00A33AFC"/>
    <w:rsid w:val="00A33BA3"/>
    <w:rsid w:val="00A33C6D"/>
    <w:rsid w:val="00A33E09"/>
    <w:rsid w:val="00A33E34"/>
    <w:rsid w:val="00A33EA1"/>
    <w:rsid w:val="00A33F43"/>
    <w:rsid w:val="00A33F99"/>
    <w:rsid w:val="00A34638"/>
    <w:rsid w:val="00A346CB"/>
    <w:rsid w:val="00A34783"/>
    <w:rsid w:val="00A347C9"/>
    <w:rsid w:val="00A348D3"/>
    <w:rsid w:val="00A34959"/>
    <w:rsid w:val="00A34A67"/>
    <w:rsid w:val="00A34B14"/>
    <w:rsid w:val="00A34F53"/>
    <w:rsid w:val="00A351AA"/>
    <w:rsid w:val="00A353A8"/>
    <w:rsid w:val="00A3559F"/>
    <w:rsid w:val="00A355A5"/>
    <w:rsid w:val="00A3561D"/>
    <w:rsid w:val="00A3587A"/>
    <w:rsid w:val="00A35A46"/>
    <w:rsid w:val="00A35B6B"/>
    <w:rsid w:val="00A35B77"/>
    <w:rsid w:val="00A35C77"/>
    <w:rsid w:val="00A35D11"/>
    <w:rsid w:val="00A3603F"/>
    <w:rsid w:val="00A360AB"/>
    <w:rsid w:val="00A36111"/>
    <w:rsid w:val="00A36210"/>
    <w:rsid w:val="00A36383"/>
    <w:rsid w:val="00A36411"/>
    <w:rsid w:val="00A365B3"/>
    <w:rsid w:val="00A36630"/>
    <w:rsid w:val="00A36638"/>
    <w:rsid w:val="00A36664"/>
    <w:rsid w:val="00A36718"/>
    <w:rsid w:val="00A3673B"/>
    <w:rsid w:val="00A36773"/>
    <w:rsid w:val="00A36B45"/>
    <w:rsid w:val="00A36BF7"/>
    <w:rsid w:val="00A36C63"/>
    <w:rsid w:val="00A36D77"/>
    <w:rsid w:val="00A36E5B"/>
    <w:rsid w:val="00A37091"/>
    <w:rsid w:val="00A37294"/>
    <w:rsid w:val="00A3729F"/>
    <w:rsid w:val="00A37462"/>
    <w:rsid w:val="00A3753C"/>
    <w:rsid w:val="00A3753F"/>
    <w:rsid w:val="00A375B2"/>
    <w:rsid w:val="00A375CA"/>
    <w:rsid w:val="00A377A2"/>
    <w:rsid w:val="00A377E6"/>
    <w:rsid w:val="00A378C6"/>
    <w:rsid w:val="00A3796F"/>
    <w:rsid w:val="00A3798E"/>
    <w:rsid w:val="00A37A02"/>
    <w:rsid w:val="00A37A69"/>
    <w:rsid w:val="00A37BBE"/>
    <w:rsid w:val="00A37C34"/>
    <w:rsid w:val="00A37C70"/>
    <w:rsid w:val="00A37D83"/>
    <w:rsid w:val="00A37FC8"/>
    <w:rsid w:val="00A40030"/>
    <w:rsid w:val="00A40188"/>
    <w:rsid w:val="00A402FC"/>
    <w:rsid w:val="00A403F0"/>
    <w:rsid w:val="00A4057C"/>
    <w:rsid w:val="00A405AD"/>
    <w:rsid w:val="00A405E9"/>
    <w:rsid w:val="00A40660"/>
    <w:rsid w:val="00A407BC"/>
    <w:rsid w:val="00A40A59"/>
    <w:rsid w:val="00A40AE4"/>
    <w:rsid w:val="00A40F2F"/>
    <w:rsid w:val="00A40F70"/>
    <w:rsid w:val="00A412F0"/>
    <w:rsid w:val="00A4134A"/>
    <w:rsid w:val="00A4135C"/>
    <w:rsid w:val="00A413BE"/>
    <w:rsid w:val="00A41686"/>
    <w:rsid w:val="00A416CC"/>
    <w:rsid w:val="00A41744"/>
    <w:rsid w:val="00A41817"/>
    <w:rsid w:val="00A418B4"/>
    <w:rsid w:val="00A4199E"/>
    <w:rsid w:val="00A419AA"/>
    <w:rsid w:val="00A41AD2"/>
    <w:rsid w:val="00A41B36"/>
    <w:rsid w:val="00A41B73"/>
    <w:rsid w:val="00A41BAA"/>
    <w:rsid w:val="00A41C7D"/>
    <w:rsid w:val="00A41CA8"/>
    <w:rsid w:val="00A41DA7"/>
    <w:rsid w:val="00A41FB4"/>
    <w:rsid w:val="00A41FDC"/>
    <w:rsid w:val="00A42245"/>
    <w:rsid w:val="00A422E5"/>
    <w:rsid w:val="00A42457"/>
    <w:rsid w:val="00A42553"/>
    <w:rsid w:val="00A425C1"/>
    <w:rsid w:val="00A4288A"/>
    <w:rsid w:val="00A428B9"/>
    <w:rsid w:val="00A4293A"/>
    <w:rsid w:val="00A42965"/>
    <w:rsid w:val="00A42982"/>
    <w:rsid w:val="00A42995"/>
    <w:rsid w:val="00A42A1E"/>
    <w:rsid w:val="00A42B75"/>
    <w:rsid w:val="00A42C74"/>
    <w:rsid w:val="00A42C94"/>
    <w:rsid w:val="00A42D43"/>
    <w:rsid w:val="00A42DD0"/>
    <w:rsid w:val="00A42F6A"/>
    <w:rsid w:val="00A43113"/>
    <w:rsid w:val="00A4314F"/>
    <w:rsid w:val="00A43270"/>
    <w:rsid w:val="00A43291"/>
    <w:rsid w:val="00A43592"/>
    <w:rsid w:val="00A43622"/>
    <w:rsid w:val="00A436EE"/>
    <w:rsid w:val="00A43738"/>
    <w:rsid w:val="00A437BD"/>
    <w:rsid w:val="00A437C2"/>
    <w:rsid w:val="00A4384C"/>
    <w:rsid w:val="00A43890"/>
    <w:rsid w:val="00A43914"/>
    <w:rsid w:val="00A439FE"/>
    <w:rsid w:val="00A43A9D"/>
    <w:rsid w:val="00A43BFB"/>
    <w:rsid w:val="00A43C09"/>
    <w:rsid w:val="00A43CEC"/>
    <w:rsid w:val="00A43D52"/>
    <w:rsid w:val="00A43EC4"/>
    <w:rsid w:val="00A43FC6"/>
    <w:rsid w:val="00A43FC8"/>
    <w:rsid w:val="00A44142"/>
    <w:rsid w:val="00A441B3"/>
    <w:rsid w:val="00A442B5"/>
    <w:rsid w:val="00A442BA"/>
    <w:rsid w:val="00A443C2"/>
    <w:rsid w:val="00A443EA"/>
    <w:rsid w:val="00A44554"/>
    <w:rsid w:val="00A44A1F"/>
    <w:rsid w:val="00A44B9B"/>
    <w:rsid w:val="00A44BC4"/>
    <w:rsid w:val="00A44BEB"/>
    <w:rsid w:val="00A44C35"/>
    <w:rsid w:val="00A44D7D"/>
    <w:rsid w:val="00A44DA9"/>
    <w:rsid w:val="00A4505D"/>
    <w:rsid w:val="00A45093"/>
    <w:rsid w:val="00A450FB"/>
    <w:rsid w:val="00A45142"/>
    <w:rsid w:val="00A45163"/>
    <w:rsid w:val="00A45175"/>
    <w:rsid w:val="00A451A2"/>
    <w:rsid w:val="00A4531D"/>
    <w:rsid w:val="00A457D0"/>
    <w:rsid w:val="00A4580B"/>
    <w:rsid w:val="00A458BC"/>
    <w:rsid w:val="00A458C1"/>
    <w:rsid w:val="00A45919"/>
    <w:rsid w:val="00A45986"/>
    <w:rsid w:val="00A45A48"/>
    <w:rsid w:val="00A45BC5"/>
    <w:rsid w:val="00A45C04"/>
    <w:rsid w:val="00A45C3B"/>
    <w:rsid w:val="00A45E5C"/>
    <w:rsid w:val="00A4623B"/>
    <w:rsid w:val="00A46302"/>
    <w:rsid w:val="00A46392"/>
    <w:rsid w:val="00A4640B"/>
    <w:rsid w:val="00A464F3"/>
    <w:rsid w:val="00A465EE"/>
    <w:rsid w:val="00A4674F"/>
    <w:rsid w:val="00A46768"/>
    <w:rsid w:val="00A4677E"/>
    <w:rsid w:val="00A469C1"/>
    <w:rsid w:val="00A469F3"/>
    <w:rsid w:val="00A46A35"/>
    <w:rsid w:val="00A46A58"/>
    <w:rsid w:val="00A46BA3"/>
    <w:rsid w:val="00A46E2F"/>
    <w:rsid w:val="00A46EC3"/>
    <w:rsid w:val="00A46EF3"/>
    <w:rsid w:val="00A46F45"/>
    <w:rsid w:val="00A46FC7"/>
    <w:rsid w:val="00A4718B"/>
    <w:rsid w:val="00A471A5"/>
    <w:rsid w:val="00A471D8"/>
    <w:rsid w:val="00A472A8"/>
    <w:rsid w:val="00A473F1"/>
    <w:rsid w:val="00A47456"/>
    <w:rsid w:val="00A4755C"/>
    <w:rsid w:val="00A47605"/>
    <w:rsid w:val="00A47693"/>
    <w:rsid w:val="00A476B9"/>
    <w:rsid w:val="00A476CF"/>
    <w:rsid w:val="00A477C1"/>
    <w:rsid w:val="00A4792B"/>
    <w:rsid w:val="00A47A89"/>
    <w:rsid w:val="00A47B3D"/>
    <w:rsid w:val="00A47BA0"/>
    <w:rsid w:val="00A47C44"/>
    <w:rsid w:val="00A47C96"/>
    <w:rsid w:val="00A47D3D"/>
    <w:rsid w:val="00A5036B"/>
    <w:rsid w:val="00A503EB"/>
    <w:rsid w:val="00A50447"/>
    <w:rsid w:val="00A50487"/>
    <w:rsid w:val="00A5055D"/>
    <w:rsid w:val="00A5060E"/>
    <w:rsid w:val="00A506EE"/>
    <w:rsid w:val="00A50886"/>
    <w:rsid w:val="00A50A50"/>
    <w:rsid w:val="00A50BB7"/>
    <w:rsid w:val="00A50C04"/>
    <w:rsid w:val="00A50C19"/>
    <w:rsid w:val="00A50C73"/>
    <w:rsid w:val="00A50CC1"/>
    <w:rsid w:val="00A50D15"/>
    <w:rsid w:val="00A50D1B"/>
    <w:rsid w:val="00A50E7A"/>
    <w:rsid w:val="00A51067"/>
    <w:rsid w:val="00A51085"/>
    <w:rsid w:val="00A51315"/>
    <w:rsid w:val="00A515D0"/>
    <w:rsid w:val="00A515FD"/>
    <w:rsid w:val="00A51881"/>
    <w:rsid w:val="00A518F2"/>
    <w:rsid w:val="00A51965"/>
    <w:rsid w:val="00A51AE7"/>
    <w:rsid w:val="00A51B13"/>
    <w:rsid w:val="00A51B8F"/>
    <w:rsid w:val="00A51BEF"/>
    <w:rsid w:val="00A51C63"/>
    <w:rsid w:val="00A51CEF"/>
    <w:rsid w:val="00A51CFA"/>
    <w:rsid w:val="00A51D4D"/>
    <w:rsid w:val="00A51D56"/>
    <w:rsid w:val="00A51DA1"/>
    <w:rsid w:val="00A52047"/>
    <w:rsid w:val="00A520AA"/>
    <w:rsid w:val="00A52186"/>
    <w:rsid w:val="00A52367"/>
    <w:rsid w:val="00A5238B"/>
    <w:rsid w:val="00A5238C"/>
    <w:rsid w:val="00A5245E"/>
    <w:rsid w:val="00A524AF"/>
    <w:rsid w:val="00A52515"/>
    <w:rsid w:val="00A528C1"/>
    <w:rsid w:val="00A52B14"/>
    <w:rsid w:val="00A52C9B"/>
    <w:rsid w:val="00A52CE2"/>
    <w:rsid w:val="00A52D64"/>
    <w:rsid w:val="00A52E0B"/>
    <w:rsid w:val="00A52F7A"/>
    <w:rsid w:val="00A5302A"/>
    <w:rsid w:val="00A5302B"/>
    <w:rsid w:val="00A53069"/>
    <w:rsid w:val="00A5307D"/>
    <w:rsid w:val="00A5324A"/>
    <w:rsid w:val="00A53252"/>
    <w:rsid w:val="00A53278"/>
    <w:rsid w:val="00A532CD"/>
    <w:rsid w:val="00A53360"/>
    <w:rsid w:val="00A5354E"/>
    <w:rsid w:val="00A535CF"/>
    <w:rsid w:val="00A53726"/>
    <w:rsid w:val="00A5376F"/>
    <w:rsid w:val="00A53794"/>
    <w:rsid w:val="00A537C2"/>
    <w:rsid w:val="00A53962"/>
    <w:rsid w:val="00A53A07"/>
    <w:rsid w:val="00A53B46"/>
    <w:rsid w:val="00A53BBC"/>
    <w:rsid w:val="00A53E3C"/>
    <w:rsid w:val="00A53E76"/>
    <w:rsid w:val="00A53EC2"/>
    <w:rsid w:val="00A53EFE"/>
    <w:rsid w:val="00A5402A"/>
    <w:rsid w:val="00A54170"/>
    <w:rsid w:val="00A541D7"/>
    <w:rsid w:val="00A54201"/>
    <w:rsid w:val="00A5429A"/>
    <w:rsid w:val="00A5429D"/>
    <w:rsid w:val="00A542D0"/>
    <w:rsid w:val="00A5434D"/>
    <w:rsid w:val="00A543D3"/>
    <w:rsid w:val="00A54514"/>
    <w:rsid w:val="00A5490D"/>
    <w:rsid w:val="00A54945"/>
    <w:rsid w:val="00A54A52"/>
    <w:rsid w:val="00A54BB2"/>
    <w:rsid w:val="00A54E04"/>
    <w:rsid w:val="00A54FE1"/>
    <w:rsid w:val="00A5504B"/>
    <w:rsid w:val="00A5506B"/>
    <w:rsid w:val="00A55288"/>
    <w:rsid w:val="00A55430"/>
    <w:rsid w:val="00A555F9"/>
    <w:rsid w:val="00A5561C"/>
    <w:rsid w:val="00A557EA"/>
    <w:rsid w:val="00A55A05"/>
    <w:rsid w:val="00A55AD7"/>
    <w:rsid w:val="00A55BEE"/>
    <w:rsid w:val="00A55C06"/>
    <w:rsid w:val="00A55C0A"/>
    <w:rsid w:val="00A55D71"/>
    <w:rsid w:val="00A55EF3"/>
    <w:rsid w:val="00A55F09"/>
    <w:rsid w:val="00A55F1D"/>
    <w:rsid w:val="00A55F49"/>
    <w:rsid w:val="00A55FD0"/>
    <w:rsid w:val="00A560D4"/>
    <w:rsid w:val="00A561F3"/>
    <w:rsid w:val="00A5622B"/>
    <w:rsid w:val="00A563BB"/>
    <w:rsid w:val="00A56599"/>
    <w:rsid w:val="00A56608"/>
    <w:rsid w:val="00A56BC9"/>
    <w:rsid w:val="00A56BD8"/>
    <w:rsid w:val="00A56C91"/>
    <w:rsid w:val="00A56E06"/>
    <w:rsid w:val="00A56EA5"/>
    <w:rsid w:val="00A56EAA"/>
    <w:rsid w:val="00A56F13"/>
    <w:rsid w:val="00A56F91"/>
    <w:rsid w:val="00A57033"/>
    <w:rsid w:val="00A5723F"/>
    <w:rsid w:val="00A5748C"/>
    <w:rsid w:val="00A57534"/>
    <w:rsid w:val="00A5756F"/>
    <w:rsid w:val="00A5772B"/>
    <w:rsid w:val="00A577AB"/>
    <w:rsid w:val="00A5786B"/>
    <w:rsid w:val="00A578E4"/>
    <w:rsid w:val="00A578FD"/>
    <w:rsid w:val="00A578FF"/>
    <w:rsid w:val="00A57938"/>
    <w:rsid w:val="00A579B6"/>
    <w:rsid w:val="00A579BD"/>
    <w:rsid w:val="00A57BE9"/>
    <w:rsid w:val="00A57F5F"/>
    <w:rsid w:val="00A57FA3"/>
    <w:rsid w:val="00A60068"/>
    <w:rsid w:val="00A601D5"/>
    <w:rsid w:val="00A602C7"/>
    <w:rsid w:val="00A60354"/>
    <w:rsid w:val="00A60453"/>
    <w:rsid w:val="00A604A4"/>
    <w:rsid w:val="00A608CF"/>
    <w:rsid w:val="00A6095B"/>
    <w:rsid w:val="00A60B73"/>
    <w:rsid w:val="00A60C50"/>
    <w:rsid w:val="00A60C5E"/>
    <w:rsid w:val="00A60D4D"/>
    <w:rsid w:val="00A60DEA"/>
    <w:rsid w:val="00A60F21"/>
    <w:rsid w:val="00A60F53"/>
    <w:rsid w:val="00A60F57"/>
    <w:rsid w:val="00A60FD9"/>
    <w:rsid w:val="00A610AB"/>
    <w:rsid w:val="00A6110F"/>
    <w:rsid w:val="00A612FD"/>
    <w:rsid w:val="00A614E5"/>
    <w:rsid w:val="00A61613"/>
    <w:rsid w:val="00A61657"/>
    <w:rsid w:val="00A61790"/>
    <w:rsid w:val="00A61922"/>
    <w:rsid w:val="00A61950"/>
    <w:rsid w:val="00A619D6"/>
    <w:rsid w:val="00A61B01"/>
    <w:rsid w:val="00A61BE4"/>
    <w:rsid w:val="00A61E39"/>
    <w:rsid w:val="00A61F29"/>
    <w:rsid w:val="00A61F9B"/>
    <w:rsid w:val="00A622B8"/>
    <w:rsid w:val="00A623A0"/>
    <w:rsid w:val="00A623D7"/>
    <w:rsid w:val="00A62407"/>
    <w:rsid w:val="00A62418"/>
    <w:rsid w:val="00A624DF"/>
    <w:rsid w:val="00A62506"/>
    <w:rsid w:val="00A6262D"/>
    <w:rsid w:val="00A62631"/>
    <w:rsid w:val="00A62660"/>
    <w:rsid w:val="00A62663"/>
    <w:rsid w:val="00A626A8"/>
    <w:rsid w:val="00A626AD"/>
    <w:rsid w:val="00A626AE"/>
    <w:rsid w:val="00A627BB"/>
    <w:rsid w:val="00A629A6"/>
    <w:rsid w:val="00A62EDB"/>
    <w:rsid w:val="00A62F59"/>
    <w:rsid w:val="00A62FE2"/>
    <w:rsid w:val="00A6309B"/>
    <w:rsid w:val="00A632D5"/>
    <w:rsid w:val="00A63355"/>
    <w:rsid w:val="00A6346C"/>
    <w:rsid w:val="00A63586"/>
    <w:rsid w:val="00A636F9"/>
    <w:rsid w:val="00A63738"/>
    <w:rsid w:val="00A6376A"/>
    <w:rsid w:val="00A63882"/>
    <w:rsid w:val="00A63A34"/>
    <w:rsid w:val="00A63A6D"/>
    <w:rsid w:val="00A63A99"/>
    <w:rsid w:val="00A63BA7"/>
    <w:rsid w:val="00A63BBE"/>
    <w:rsid w:val="00A63E2B"/>
    <w:rsid w:val="00A63F28"/>
    <w:rsid w:val="00A63FCC"/>
    <w:rsid w:val="00A63FDD"/>
    <w:rsid w:val="00A64053"/>
    <w:rsid w:val="00A6405F"/>
    <w:rsid w:val="00A641D6"/>
    <w:rsid w:val="00A6420C"/>
    <w:rsid w:val="00A64282"/>
    <w:rsid w:val="00A644DF"/>
    <w:rsid w:val="00A644FF"/>
    <w:rsid w:val="00A646A1"/>
    <w:rsid w:val="00A646D5"/>
    <w:rsid w:val="00A646F8"/>
    <w:rsid w:val="00A648C7"/>
    <w:rsid w:val="00A649C3"/>
    <w:rsid w:val="00A64A82"/>
    <w:rsid w:val="00A64AAB"/>
    <w:rsid w:val="00A64B10"/>
    <w:rsid w:val="00A64DF1"/>
    <w:rsid w:val="00A651FB"/>
    <w:rsid w:val="00A6532B"/>
    <w:rsid w:val="00A653C0"/>
    <w:rsid w:val="00A654D3"/>
    <w:rsid w:val="00A65781"/>
    <w:rsid w:val="00A65815"/>
    <w:rsid w:val="00A6585A"/>
    <w:rsid w:val="00A659B0"/>
    <w:rsid w:val="00A65B9A"/>
    <w:rsid w:val="00A65C5A"/>
    <w:rsid w:val="00A65DE3"/>
    <w:rsid w:val="00A66150"/>
    <w:rsid w:val="00A663E4"/>
    <w:rsid w:val="00A6657E"/>
    <w:rsid w:val="00A665E4"/>
    <w:rsid w:val="00A6660B"/>
    <w:rsid w:val="00A666AD"/>
    <w:rsid w:val="00A667E4"/>
    <w:rsid w:val="00A668E6"/>
    <w:rsid w:val="00A66958"/>
    <w:rsid w:val="00A66A9D"/>
    <w:rsid w:val="00A66AE5"/>
    <w:rsid w:val="00A66D0F"/>
    <w:rsid w:val="00A66FEE"/>
    <w:rsid w:val="00A6701F"/>
    <w:rsid w:val="00A6706A"/>
    <w:rsid w:val="00A67099"/>
    <w:rsid w:val="00A671B1"/>
    <w:rsid w:val="00A671D4"/>
    <w:rsid w:val="00A6720E"/>
    <w:rsid w:val="00A67231"/>
    <w:rsid w:val="00A6734F"/>
    <w:rsid w:val="00A6736B"/>
    <w:rsid w:val="00A673A2"/>
    <w:rsid w:val="00A67649"/>
    <w:rsid w:val="00A67663"/>
    <w:rsid w:val="00A6780D"/>
    <w:rsid w:val="00A67930"/>
    <w:rsid w:val="00A67D23"/>
    <w:rsid w:val="00A67F1D"/>
    <w:rsid w:val="00A67FBA"/>
    <w:rsid w:val="00A70082"/>
    <w:rsid w:val="00A70154"/>
    <w:rsid w:val="00A702AE"/>
    <w:rsid w:val="00A7047C"/>
    <w:rsid w:val="00A704CF"/>
    <w:rsid w:val="00A7051B"/>
    <w:rsid w:val="00A705F5"/>
    <w:rsid w:val="00A7069A"/>
    <w:rsid w:val="00A707E4"/>
    <w:rsid w:val="00A70855"/>
    <w:rsid w:val="00A709A3"/>
    <w:rsid w:val="00A70A4A"/>
    <w:rsid w:val="00A70B24"/>
    <w:rsid w:val="00A70BCB"/>
    <w:rsid w:val="00A70BD5"/>
    <w:rsid w:val="00A70BE5"/>
    <w:rsid w:val="00A70E1D"/>
    <w:rsid w:val="00A70E70"/>
    <w:rsid w:val="00A70F20"/>
    <w:rsid w:val="00A70F25"/>
    <w:rsid w:val="00A70F32"/>
    <w:rsid w:val="00A71017"/>
    <w:rsid w:val="00A7123E"/>
    <w:rsid w:val="00A71343"/>
    <w:rsid w:val="00A71567"/>
    <w:rsid w:val="00A7158D"/>
    <w:rsid w:val="00A7164A"/>
    <w:rsid w:val="00A71720"/>
    <w:rsid w:val="00A717A6"/>
    <w:rsid w:val="00A71807"/>
    <w:rsid w:val="00A71813"/>
    <w:rsid w:val="00A7185F"/>
    <w:rsid w:val="00A71864"/>
    <w:rsid w:val="00A71A37"/>
    <w:rsid w:val="00A71C47"/>
    <w:rsid w:val="00A71CE3"/>
    <w:rsid w:val="00A71DD6"/>
    <w:rsid w:val="00A71E99"/>
    <w:rsid w:val="00A71F7E"/>
    <w:rsid w:val="00A7200E"/>
    <w:rsid w:val="00A72211"/>
    <w:rsid w:val="00A7236F"/>
    <w:rsid w:val="00A72385"/>
    <w:rsid w:val="00A725C6"/>
    <w:rsid w:val="00A726EC"/>
    <w:rsid w:val="00A72791"/>
    <w:rsid w:val="00A72897"/>
    <w:rsid w:val="00A72B17"/>
    <w:rsid w:val="00A72B30"/>
    <w:rsid w:val="00A72B45"/>
    <w:rsid w:val="00A72DB8"/>
    <w:rsid w:val="00A72DC1"/>
    <w:rsid w:val="00A72E40"/>
    <w:rsid w:val="00A72E59"/>
    <w:rsid w:val="00A72ED2"/>
    <w:rsid w:val="00A72FA4"/>
    <w:rsid w:val="00A73166"/>
    <w:rsid w:val="00A7317E"/>
    <w:rsid w:val="00A733FC"/>
    <w:rsid w:val="00A73472"/>
    <w:rsid w:val="00A73601"/>
    <w:rsid w:val="00A7367A"/>
    <w:rsid w:val="00A736DD"/>
    <w:rsid w:val="00A7371B"/>
    <w:rsid w:val="00A7372D"/>
    <w:rsid w:val="00A7376D"/>
    <w:rsid w:val="00A7398B"/>
    <w:rsid w:val="00A739C5"/>
    <w:rsid w:val="00A73ABB"/>
    <w:rsid w:val="00A73CDE"/>
    <w:rsid w:val="00A73D88"/>
    <w:rsid w:val="00A73FD0"/>
    <w:rsid w:val="00A741F0"/>
    <w:rsid w:val="00A742CB"/>
    <w:rsid w:val="00A74325"/>
    <w:rsid w:val="00A74381"/>
    <w:rsid w:val="00A74389"/>
    <w:rsid w:val="00A7448A"/>
    <w:rsid w:val="00A74593"/>
    <w:rsid w:val="00A74669"/>
    <w:rsid w:val="00A7473D"/>
    <w:rsid w:val="00A74783"/>
    <w:rsid w:val="00A7483F"/>
    <w:rsid w:val="00A74943"/>
    <w:rsid w:val="00A74A63"/>
    <w:rsid w:val="00A74B2D"/>
    <w:rsid w:val="00A74BA4"/>
    <w:rsid w:val="00A74C6A"/>
    <w:rsid w:val="00A74FBC"/>
    <w:rsid w:val="00A7503A"/>
    <w:rsid w:val="00A75072"/>
    <w:rsid w:val="00A750FF"/>
    <w:rsid w:val="00A754D4"/>
    <w:rsid w:val="00A756FC"/>
    <w:rsid w:val="00A757E4"/>
    <w:rsid w:val="00A75894"/>
    <w:rsid w:val="00A7597C"/>
    <w:rsid w:val="00A760CB"/>
    <w:rsid w:val="00A76221"/>
    <w:rsid w:val="00A762D5"/>
    <w:rsid w:val="00A76506"/>
    <w:rsid w:val="00A768AD"/>
    <w:rsid w:val="00A768B0"/>
    <w:rsid w:val="00A76B4F"/>
    <w:rsid w:val="00A76DB3"/>
    <w:rsid w:val="00A76EEE"/>
    <w:rsid w:val="00A76F3A"/>
    <w:rsid w:val="00A76F43"/>
    <w:rsid w:val="00A76FBA"/>
    <w:rsid w:val="00A7710A"/>
    <w:rsid w:val="00A77180"/>
    <w:rsid w:val="00A7796A"/>
    <w:rsid w:val="00A77988"/>
    <w:rsid w:val="00A77A44"/>
    <w:rsid w:val="00A77B20"/>
    <w:rsid w:val="00A77B3D"/>
    <w:rsid w:val="00A77C20"/>
    <w:rsid w:val="00A77CF4"/>
    <w:rsid w:val="00A77D78"/>
    <w:rsid w:val="00A77D7F"/>
    <w:rsid w:val="00A77F3F"/>
    <w:rsid w:val="00A80112"/>
    <w:rsid w:val="00A802D6"/>
    <w:rsid w:val="00A80395"/>
    <w:rsid w:val="00A8040B"/>
    <w:rsid w:val="00A8048F"/>
    <w:rsid w:val="00A8058B"/>
    <w:rsid w:val="00A80654"/>
    <w:rsid w:val="00A806D9"/>
    <w:rsid w:val="00A80748"/>
    <w:rsid w:val="00A8077E"/>
    <w:rsid w:val="00A8086E"/>
    <w:rsid w:val="00A80BAA"/>
    <w:rsid w:val="00A80CAF"/>
    <w:rsid w:val="00A80DAF"/>
    <w:rsid w:val="00A80E6F"/>
    <w:rsid w:val="00A80F2B"/>
    <w:rsid w:val="00A81000"/>
    <w:rsid w:val="00A81198"/>
    <w:rsid w:val="00A811BE"/>
    <w:rsid w:val="00A81444"/>
    <w:rsid w:val="00A81498"/>
    <w:rsid w:val="00A814B4"/>
    <w:rsid w:val="00A814C3"/>
    <w:rsid w:val="00A81586"/>
    <w:rsid w:val="00A815DE"/>
    <w:rsid w:val="00A815FE"/>
    <w:rsid w:val="00A8183C"/>
    <w:rsid w:val="00A819E1"/>
    <w:rsid w:val="00A81A0E"/>
    <w:rsid w:val="00A81B66"/>
    <w:rsid w:val="00A81C7D"/>
    <w:rsid w:val="00A81F36"/>
    <w:rsid w:val="00A81F8B"/>
    <w:rsid w:val="00A8229D"/>
    <w:rsid w:val="00A823E2"/>
    <w:rsid w:val="00A8246A"/>
    <w:rsid w:val="00A82473"/>
    <w:rsid w:val="00A8270F"/>
    <w:rsid w:val="00A8275A"/>
    <w:rsid w:val="00A82869"/>
    <w:rsid w:val="00A82979"/>
    <w:rsid w:val="00A829D0"/>
    <w:rsid w:val="00A829E1"/>
    <w:rsid w:val="00A829FF"/>
    <w:rsid w:val="00A82B3F"/>
    <w:rsid w:val="00A82C43"/>
    <w:rsid w:val="00A82DF5"/>
    <w:rsid w:val="00A82E8C"/>
    <w:rsid w:val="00A82F9E"/>
    <w:rsid w:val="00A82FDA"/>
    <w:rsid w:val="00A831A1"/>
    <w:rsid w:val="00A83479"/>
    <w:rsid w:val="00A834CD"/>
    <w:rsid w:val="00A83528"/>
    <w:rsid w:val="00A8369D"/>
    <w:rsid w:val="00A8384A"/>
    <w:rsid w:val="00A83953"/>
    <w:rsid w:val="00A83BBC"/>
    <w:rsid w:val="00A83C52"/>
    <w:rsid w:val="00A83CE7"/>
    <w:rsid w:val="00A83E7D"/>
    <w:rsid w:val="00A83FA8"/>
    <w:rsid w:val="00A83FF2"/>
    <w:rsid w:val="00A84118"/>
    <w:rsid w:val="00A8430F"/>
    <w:rsid w:val="00A8452B"/>
    <w:rsid w:val="00A84584"/>
    <w:rsid w:val="00A8459B"/>
    <w:rsid w:val="00A84652"/>
    <w:rsid w:val="00A8474A"/>
    <w:rsid w:val="00A84A15"/>
    <w:rsid w:val="00A84B79"/>
    <w:rsid w:val="00A84C58"/>
    <w:rsid w:val="00A84CFD"/>
    <w:rsid w:val="00A84FEC"/>
    <w:rsid w:val="00A85089"/>
    <w:rsid w:val="00A85293"/>
    <w:rsid w:val="00A854AE"/>
    <w:rsid w:val="00A854C2"/>
    <w:rsid w:val="00A85602"/>
    <w:rsid w:val="00A85690"/>
    <w:rsid w:val="00A85692"/>
    <w:rsid w:val="00A85935"/>
    <w:rsid w:val="00A85A29"/>
    <w:rsid w:val="00A85BF8"/>
    <w:rsid w:val="00A85C16"/>
    <w:rsid w:val="00A85C20"/>
    <w:rsid w:val="00A85D09"/>
    <w:rsid w:val="00A85D76"/>
    <w:rsid w:val="00A85E2D"/>
    <w:rsid w:val="00A85F1E"/>
    <w:rsid w:val="00A85FB1"/>
    <w:rsid w:val="00A85FB6"/>
    <w:rsid w:val="00A86169"/>
    <w:rsid w:val="00A862B3"/>
    <w:rsid w:val="00A863E2"/>
    <w:rsid w:val="00A86468"/>
    <w:rsid w:val="00A8658E"/>
    <w:rsid w:val="00A865F5"/>
    <w:rsid w:val="00A866F5"/>
    <w:rsid w:val="00A8670E"/>
    <w:rsid w:val="00A86812"/>
    <w:rsid w:val="00A86858"/>
    <w:rsid w:val="00A86924"/>
    <w:rsid w:val="00A8693B"/>
    <w:rsid w:val="00A869D4"/>
    <w:rsid w:val="00A869E1"/>
    <w:rsid w:val="00A86B2E"/>
    <w:rsid w:val="00A86B76"/>
    <w:rsid w:val="00A86C7F"/>
    <w:rsid w:val="00A86D07"/>
    <w:rsid w:val="00A86E5D"/>
    <w:rsid w:val="00A86E92"/>
    <w:rsid w:val="00A86FCC"/>
    <w:rsid w:val="00A8707B"/>
    <w:rsid w:val="00A870A0"/>
    <w:rsid w:val="00A871CF"/>
    <w:rsid w:val="00A871F0"/>
    <w:rsid w:val="00A872C3"/>
    <w:rsid w:val="00A8733B"/>
    <w:rsid w:val="00A87482"/>
    <w:rsid w:val="00A87745"/>
    <w:rsid w:val="00A87775"/>
    <w:rsid w:val="00A87819"/>
    <w:rsid w:val="00A87884"/>
    <w:rsid w:val="00A8789C"/>
    <w:rsid w:val="00A87941"/>
    <w:rsid w:val="00A87950"/>
    <w:rsid w:val="00A87A52"/>
    <w:rsid w:val="00A87A7E"/>
    <w:rsid w:val="00A87A9C"/>
    <w:rsid w:val="00A87AE2"/>
    <w:rsid w:val="00A87C1E"/>
    <w:rsid w:val="00A87D8B"/>
    <w:rsid w:val="00A87DCF"/>
    <w:rsid w:val="00A87DD9"/>
    <w:rsid w:val="00A87E63"/>
    <w:rsid w:val="00A87E66"/>
    <w:rsid w:val="00A87EF6"/>
    <w:rsid w:val="00A87F6A"/>
    <w:rsid w:val="00A87FE3"/>
    <w:rsid w:val="00A87FE6"/>
    <w:rsid w:val="00A87FE7"/>
    <w:rsid w:val="00A87FF9"/>
    <w:rsid w:val="00A90012"/>
    <w:rsid w:val="00A902B3"/>
    <w:rsid w:val="00A9030B"/>
    <w:rsid w:val="00A903A9"/>
    <w:rsid w:val="00A90466"/>
    <w:rsid w:val="00A9059C"/>
    <w:rsid w:val="00A90683"/>
    <w:rsid w:val="00A90710"/>
    <w:rsid w:val="00A90754"/>
    <w:rsid w:val="00A90760"/>
    <w:rsid w:val="00A90786"/>
    <w:rsid w:val="00A907D9"/>
    <w:rsid w:val="00A907E4"/>
    <w:rsid w:val="00A90882"/>
    <w:rsid w:val="00A90983"/>
    <w:rsid w:val="00A90A9A"/>
    <w:rsid w:val="00A90A9B"/>
    <w:rsid w:val="00A90C75"/>
    <w:rsid w:val="00A90EB9"/>
    <w:rsid w:val="00A90F3C"/>
    <w:rsid w:val="00A911A1"/>
    <w:rsid w:val="00A912C6"/>
    <w:rsid w:val="00A91334"/>
    <w:rsid w:val="00A9136E"/>
    <w:rsid w:val="00A91376"/>
    <w:rsid w:val="00A9167F"/>
    <w:rsid w:val="00A91701"/>
    <w:rsid w:val="00A91781"/>
    <w:rsid w:val="00A917E8"/>
    <w:rsid w:val="00A91C53"/>
    <w:rsid w:val="00A91D53"/>
    <w:rsid w:val="00A91D62"/>
    <w:rsid w:val="00A91D87"/>
    <w:rsid w:val="00A91DBE"/>
    <w:rsid w:val="00A91EB1"/>
    <w:rsid w:val="00A92037"/>
    <w:rsid w:val="00A9207E"/>
    <w:rsid w:val="00A9212B"/>
    <w:rsid w:val="00A92172"/>
    <w:rsid w:val="00A921A9"/>
    <w:rsid w:val="00A922FC"/>
    <w:rsid w:val="00A9289E"/>
    <w:rsid w:val="00A928A8"/>
    <w:rsid w:val="00A92996"/>
    <w:rsid w:val="00A929C4"/>
    <w:rsid w:val="00A92D44"/>
    <w:rsid w:val="00A92EC0"/>
    <w:rsid w:val="00A93030"/>
    <w:rsid w:val="00A93039"/>
    <w:rsid w:val="00A9314A"/>
    <w:rsid w:val="00A931E4"/>
    <w:rsid w:val="00A9328C"/>
    <w:rsid w:val="00A935E3"/>
    <w:rsid w:val="00A93694"/>
    <w:rsid w:val="00A937AF"/>
    <w:rsid w:val="00A93892"/>
    <w:rsid w:val="00A93A8F"/>
    <w:rsid w:val="00A93C04"/>
    <w:rsid w:val="00A93C16"/>
    <w:rsid w:val="00A93C3A"/>
    <w:rsid w:val="00A93C8E"/>
    <w:rsid w:val="00A93CEC"/>
    <w:rsid w:val="00A94058"/>
    <w:rsid w:val="00A940B4"/>
    <w:rsid w:val="00A94117"/>
    <w:rsid w:val="00A9411C"/>
    <w:rsid w:val="00A94123"/>
    <w:rsid w:val="00A94380"/>
    <w:rsid w:val="00A943F3"/>
    <w:rsid w:val="00A943F4"/>
    <w:rsid w:val="00A94403"/>
    <w:rsid w:val="00A9447D"/>
    <w:rsid w:val="00A94520"/>
    <w:rsid w:val="00A9455F"/>
    <w:rsid w:val="00A94843"/>
    <w:rsid w:val="00A9495A"/>
    <w:rsid w:val="00A9499D"/>
    <w:rsid w:val="00A94B79"/>
    <w:rsid w:val="00A94B97"/>
    <w:rsid w:val="00A94C4C"/>
    <w:rsid w:val="00A94E2B"/>
    <w:rsid w:val="00A94E89"/>
    <w:rsid w:val="00A94F4C"/>
    <w:rsid w:val="00A94F96"/>
    <w:rsid w:val="00A95020"/>
    <w:rsid w:val="00A95121"/>
    <w:rsid w:val="00A95127"/>
    <w:rsid w:val="00A952EB"/>
    <w:rsid w:val="00A95356"/>
    <w:rsid w:val="00A953A7"/>
    <w:rsid w:val="00A95589"/>
    <w:rsid w:val="00A95604"/>
    <w:rsid w:val="00A9581D"/>
    <w:rsid w:val="00A9589E"/>
    <w:rsid w:val="00A958D4"/>
    <w:rsid w:val="00A958F0"/>
    <w:rsid w:val="00A95971"/>
    <w:rsid w:val="00A95A8E"/>
    <w:rsid w:val="00A95AB0"/>
    <w:rsid w:val="00A95B38"/>
    <w:rsid w:val="00A95BFF"/>
    <w:rsid w:val="00A95E85"/>
    <w:rsid w:val="00A95EAC"/>
    <w:rsid w:val="00A95EF4"/>
    <w:rsid w:val="00A95F98"/>
    <w:rsid w:val="00A95FFA"/>
    <w:rsid w:val="00A960E4"/>
    <w:rsid w:val="00A9611A"/>
    <w:rsid w:val="00A96154"/>
    <w:rsid w:val="00A961B3"/>
    <w:rsid w:val="00A96255"/>
    <w:rsid w:val="00A965EF"/>
    <w:rsid w:val="00A9664C"/>
    <w:rsid w:val="00A967E2"/>
    <w:rsid w:val="00A96881"/>
    <w:rsid w:val="00A96938"/>
    <w:rsid w:val="00A96985"/>
    <w:rsid w:val="00A96C46"/>
    <w:rsid w:val="00A96CD5"/>
    <w:rsid w:val="00A96DBA"/>
    <w:rsid w:val="00A96E1D"/>
    <w:rsid w:val="00A96E65"/>
    <w:rsid w:val="00A96E79"/>
    <w:rsid w:val="00A96EA4"/>
    <w:rsid w:val="00A96FFC"/>
    <w:rsid w:val="00A9707B"/>
    <w:rsid w:val="00A97094"/>
    <w:rsid w:val="00A970F3"/>
    <w:rsid w:val="00A9720F"/>
    <w:rsid w:val="00A9722E"/>
    <w:rsid w:val="00A9746B"/>
    <w:rsid w:val="00A9750E"/>
    <w:rsid w:val="00A97710"/>
    <w:rsid w:val="00A979C5"/>
    <w:rsid w:val="00A97AC8"/>
    <w:rsid w:val="00A97BE4"/>
    <w:rsid w:val="00A97CBC"/>
    <w:rsid w:val="00A97D09"/>
    <w:rsid w:val="00A97D29"/>
    <w:rsid w:val="00A97DF7"/>
    <w:rsid w:val="00A97F40"/>
    <w:rsid w:val="00AA000A"/>
    <w:rsid w:val="00AA00D2"/>
    <w:rsid w:val="00AA0194"/>
    <w:rsid w:val="00AA01D1"/>
    <w:rsid w:val="00AA02C4"/>
    <w:rsid w:val="00AA0392"/>
    <w:rsid w:val="00AA03F2"/>
    <w:rsid w:val="00AA04CC"/>
    <w:rsid w:val="00AA069B"/>
    <w:rsid w:val="00AA06A2"/>
    <w:rsid w:val="00AA09E0"/>
    <w:rsid w:val="00AA0A73"/>
    <w:rsid w:val="00AA0B6A"/>
    <w:rsid w:val="00AA0DAE"/>
    <w:rsid w:val="00AA0EA8"/>
    <w:rsid w:val="00AA0F0D"/>
    <w:rsid w:val="00AA0F35"/>
    <w:rsid w:val="00AA0F93"/>
    <w:rsid w:val="00AA0FD0"/>
    <w:rsid w:val="00AA100F"/>
    <w:rsid w:val="00AA1024"/>
    <w:rsid w:val="00AA10FD"/>
    <w:rsid w:val="00AA12A4"/>
    <w:rsid w:val="00AA12A9"/>
    <w:rsid w:val="00AA1317"/>
    <w:rsid w:val="00AA13FC"/>
    <w:rsid w:val="00AA1482"/>
    <w:rsid w:val="00AA159E"/>
    <w:rsid w:val="00AA1913"/>
    <w:rsid w:val="00AA1968"/>
    <w:rsid w:val="00AA1C86"/>
    <w:rsid w:val="00AA1D50"/>
    <w:rsid w:val="00AA1DA3"/>
    <w:rsid w:val="00AA1DD6"/>
    <w:rsid w:val="00AA1E68"/>
    <w:rsid w:val="00AA1F43"/>
    <w:rsid w:val="00AA2071"/>
    <w:rsid w:val="00AA20CE"/>
    <w:rsid w:val="00AA20ED"/>
    <w:rsid w:val="00AA22B2"/>
    <w:rsid w:val="00AA231B"/>
    <w:rsid w:val="00AA2440"/>
    <w:rsid w:val="00AA24F2"/>
    <w:rsid w:val="00AA2523"/>
    <w:rsid w:val="00AA2695"/>
    <w:rsid w:val="00AA26E3"/>
    <w:rsid w:val="00AA27D5"/>
    <w:rsid w:val="00AA27DA"/>
    <w:rsid w:val="00AA292B"/>
    <w:rsid w:val="00AA2AEB"/>
    <w:rsid w:val="00AA2B6C"/>
    <w:rsid w:val="00AA2C97"/>
    <w:rsid w:val="00AA2D5A"/>
    <w:rsid w:val="00AA2DC7"/>
    <w:rsid w:val="00AA2E7D"/>
    <w:rsid w:val="00AA2FA4"/>
    <w:rsid w:val="00AA2FC4"/>
    <w:rsid w:val="00AA31BA"/>
    <w:rsid w:val="00AA34B4"/>
    <w:rsid w:val="00AA3635"/>
    <w:rsid w:val="00AA366E"/>
    <w:rsid w:val="00AA3725"/>
    <w:rsid w:val="00AA3810"/>
    <w:rsid w:val="00AA3A1F"/>
    <w:rsid w:val="00AA3A3F"/>
    <w:rsid w:val="00AA3AED"/>
    <w:rsid w:val="00AA3EA0"/>
    <w:rsid w:val="00AA3F95"/>
    <w:rsid w:val="00AA3FE4"/>
    <w:rsid w:val="00AA4039"/>
    <w:rsid w:val="00AA4205"/>
    <w:rsid w:val="00AA42DF"/>
    <w:rsid w:val="00AA43C8"/>
    <w:rsid w:val="00AA442A"/>
    <w:rsid w:val="00AA4820"/>
    <w:rsid w:val="00AA48CB"/>
    <w:rsid w:val="00AA492C"/>
    <w:rsid w:val="00AA4982"/>
    <w:rsid w:val="00AA4A51"/>
    <w:rsid w:val="00AA4B7A"/>
    <w:rsid w:val="00AA4CB4"/>
    <w:rsid w:val="00AA4E1E"/>
    <w:rsid w:val="00AA4E97"/>
    <w:rsid w:val="00AA4FF9"/>
    <w:rsid w:val="00AA5255"/>
    <w:rsid w:val="00AA540E"/>
    <w:rsid w:val="00AA5442"/>
    <w:rsid w:val="00AA5545"/>
    <w:rsid w:val="00AA55B6"/>
    <w:rsid w:val="00AA55D4"/>
    <w:rsid w:val="00AA5975"/>
    <w:rsid w:val="00AA5B22"/>
    <w:rsid w:val="00AA5BCD"/>
    <w:rsid w:val="00AA5C6A"/>
    <w:rsid w:val="00AA5CE7"/>
    <w:rsid w:val="00AA5E02"/>
    <w:rsid w:val="00AA5E1D"/>
    <w:rsid w:val="00AA610D"/>
    <w:rsid w:val="00AA613A"/>
    <w:rsid w:val="00AA6260"/>
    <w:rsid w:val="00AA62B2"/>
    <w:rsid w:val="00AA62FA"/>
    <w:rsid w:val="00AA633C"/>
    <w:rsid w:val="00AA6654"/>
    <w:rsid w:val="00AA670B"/>
    <w:rsid w:val="00AA6815"/>
    <w:rsid w:val="00AA6823"/>
    <w:rsid w:val="00AA6A40"/>
    <w:rsid w:val="00AA6AB8"/>
    <w:rsid w:val="00AA6AC1"/>
    <w:rsid w:val="00AA6BA0"/>
    <w:rsid w:val="00AA6DE1"/>
    <w:rsid w:val="00AA6E2B"/>
    <w:rsid w:val="00AA6EB4"/>
    <w:rsid w:val="00AA6ECC"/>
    <w:rsid w:val="00AA6FA0"/>
    <w:rsid w:val="00AA6FCF"/>
    <w:rsid w:val="00AA70B2"/>
    <w:rsid w:val="00AA70B4"/>
    <w:rsid w:val="00AA7144"/>
    <w:rsid w:val="00AA735C"/>
    <w:rsid w:val="00AA73C4"/>
    <w:rsid w:val="00AA7487"/>
    <w:rsid w:val="00AA7512"/>
    <w:rsid w:val="00AA757B"/>
    <w:rsid w:val="00AA772F"/>
    <w:rsid w:val="00AA776E"/>
    <w:rsid w:val="00AA7862"/>
    <w:rsid w:val="00AA7985"/>
    <w:rsid w:val="00AA7C3E"/>
    <w:rsid w:val="00AA7C48"/>
    <w:rsid w:val="00AA7CC9"/>
    <w:rsid w:val="00AA7F5B"/>
    <w:rsid w:val="00AA7FF4"/>
    <w:rsid w:val="00AB006D"/>
    <w:rsid w:val="00AB011C"/>
    <w:rsid w:val="00AB012C"/>
    <w:rsid w:val="00AB0361"/>
    <w:rsid w:val="00AB03B9"/>
    <w:rsid w:val="00AB03C1"/>
    <w:rsid w:val="00AB03E3"/>
    <w:rsid w:val="00AB0750"/>
    <w:rsid w:val="00AB08DD"/>
    <w:rsid w:val="00AB097D"/>
    <w:rsid w:val="00AB0B47"/>
    <w:rsid w:val="00AB0C4E"/>
    <w:rsid w:val="00AB0D24"/>
    <w:rsid w:val="00AB0D2E"/>
    <w:rsid w:val="00AB1000"/>
    <w:rsid w:val="00AB10B7"/>
    <w:rsid w:val="00AB10D4"/>
    <w:rsid w:val="00AB10ED"/>
    <w:rsid w:val="00AB11DB"/>
    <w:rsid w:val="00AB1338"/>
    <w:rsid w:val="00AB140F"/>
    <w:rsid w:val="00AB141C"/>
    <w:rsid w:val="00AB148F"/>
    <w:rsid w:val="00AB186E"/>
    <w:rsid w:val="00AB198B"/>
    <w:rsid w:val="00AB1A28"/>
    <w:rsid w:val="00AB1A60"/>
    <w:rsid w:val="00AB1C18"/>
    <w:rsid w:val="00AB1C91"/>
    <w:rsid w:val="00AB1E83"/>
    <w:rsid w:val="00AB1F71"/>
    <w:rsid w:val="00AB20EE"/>
    <w:rsid w:val="00AB2162"/>
    <w:rsid w:val="00AB2190"/>
    <w:rsid w:val="00AB21DB"/>
    <w:rsid w:val="00AB21E4"/>
    <w:rsid w:val="00AB22C3"/>
    <w:rsid w:val="00AB2380"/>
    <w:rsid w:val="00AB247A"/>
    <w:rsid w:val="00AB27E7"/>
    <w:rsid w:val="00AB2808"/>
    <w:rsid w:val="00AB28D5"/>
    <w:rsid w:val="00AB29D2"/>
    <w:rsid w:val="00AB2A65"/>
    <w:rsid w:val="00AB2A8A"/>
    <w:rsid w:val="00AB2BDE"/>
    <w:rsid w:val="00AB2D5A"/>
    <w:rsid w:val="00AB2D9B"/>
    <w:rsid w:val="00AB2E48"/>
    <w:rsid w:val="00AB2FB3"/>
    <w:rsid w:val="00AB2FC9"/>
    <w:rsid w:val="00AB2FFF"/>
    <w:rsid w:val="00AB3127"/>
    <w:rsid w:val="00AB3269"/>
    <w:rsid w:val="00AB329A"/>
    <w:rsid w:val="00AB32BF"/>
    <w:rsid w:val="00AB3311"/>
    <w:rsid w:val="00AB33C5"/>
    <w:rsid w:val="00AB33C7"/>
    <w:rsid w:val="00AB345D"/>
    <w:rsid w:val="00AB38E7"/>
    <w:rsid w:val="00AB3932"/>
    <w:rsid w:val="00AB39DE"/>
    <w:rsid w:val="00AB3A28"/>
    <w:rsid w:val="00AB3A54"/>
    <w:rsid w:val="00AB3A63"/>
    <w:rsid w:val="00AB3D1F"/>
    <w:rsid w:val="00AB3DEE"/>
    <w:rsid w:val="00AB3FC8"/>
    <w:rsid w:val="00AB4029"/>
    <w:rsid w:val="00AB40C6"/>
    <w:rsid w:val="00AB4588"/>
    <w:rsid w:val="00AB46C3"/>
    <w:rsid w:val="00AB4744"/>
    <w:rsid w:val="00AB47A5"/>
    <w:rsid w:val="00AB47CC"/>
    <w:rsid w:val="00AB4849"/>
    <w:rsid w:val="00AB4A2D"/>
    <w:rsid w:val="00AB4AFC"/>
    <w:rsid w:val="00AB4D37"/>
    <w:rsid w:val="00AB4D9A"/>
    <w:rsid w:val="00AB4DB2"/>
    <w:rsid w:val="00AB4FDC"/>
    <w:rsid w:val="00AB51C6"/>
    <w:rsid w:val="00AB51C8"/>
    <w:rsid w:val="00AB55B6"/>
    <w:rsid w:val="00AB563F"/>
    <w:rsid w:val="00AB57DE"/>
    <w:rsid w:val="00AB5868"/>
    <w:rsid w:val="00AB58EC"/>
    <w:rsid w:val="00AB596E"/>
    <w:rsid w:val="00AB5AC3"/>
    <w:rsid w:val="00AB5BB3"/>
    <w:rsid w:val="00AB5D98"/>
    <w:rsid w:val="00AB5DB0"/>
    <w:rsid w:val="00AB5DD8"/>
    <w:rsid w:val="00AB5ED7"/>
    <w:rsid w:val="00AB5FBA"/>
    <w:rsid w:val="00AB620F"/>
    <w:rsid w:val="00AB6243"/>
    <w:rsid w:val="00AB625F"/>
    <w:rsid w:val="00AB62C1"/>
    <w:rsid w:val="00AB62DA"/>
    <w:rsid w:val="00AB631D"/>
    <w:rsid w:val="00AB64C4"/>
    <w:rsid w:val="00AB655C"/>
    <w:rsid w:val="00AB65DF"/>
    <w:rsid w:val="00AB6804"/>
    <w:rsid w:val="00AB687E"/>
    <w:rsid w:val="00AB6909"/>
    <w:rsid w:val="00AB6967"/>
    <w:rsid w:val="00AB6A81"/>
    <w:rsid w:val="00AB6A93"/>
    <w:rsid w:val="00AB6BCE"/>
    <w:rsid w:val="00AB6CE4"/>
    <w:rsid w:val="00AB6EB2"/>
    <w:rsid w:val="00AB708B"/>
    <w:rsid w:val="00AB70CE"/>
    <w:rsid w:val="00AB71AB"/>
    <w:rsid w:val="00AB72B5"/>
    <w:rsid w:val="00AB739A"/>
    <w:rsid w:val="00AB74D6"/>
    <w:rsid w:val="00AB7710"/>
    <w:rsid w:val="00AB7915"/>
    <w:rsid w:val="00AB79FA"/>
    <w:rsid w:val="00AB7B20"/>
    <w:rsid w:val="00AB7C20"/>
    <w:rsid w:val="00AB7D0E"/>
    <w:rsid w:val="00AC003C"/>
    <w:rsid w:val="00AC0091"/>
    <w:rsid w:val="00AC00E8"/>
    <w:rsid w:val="00AC0103"/>
    <w:rsid w:val="00AC012D"/>
    <w:rsid w:val="00AC01C7"/>
    <w:rsid w:val="00AC0314"/>
    <w:rsid w:val="00AC034A"/>
    <w:rsid w:val="00AC0457"/>
    <w:rsid w:val="00AC050A"/>
    <w:rsid w:val="00AC0567"/>
    <w:rsid w:val="00AC0597"/>
    <w:rsid w:val="00AC0669"/>
    <w:rsid w:val="00AC0685"/>
    <w:rsid w:val="00AC06FF"/>
    <w:rsid w:val="00AC07C1"/>
    <w:rsid w:val="00AC086F"/>
    <w:rsid w:val="00AC090E"/>
    <w:rsid w:val="00AC093B"/>
    <w:rsid w:val="00AC0FD0"/>
    <w:rsid w:val="00AC10D2"/>
    <w:rsid w:val="00AC1205"/>
    <w:rsid w:val="00AC12F0"/>
    <w:rsid w:val="00AC1337"/>
    <w:rsid w:val="00AC13FE"/>
    <w:rsid w:val="00AC1489"/>
    <w:rsid w:val="00AC14A7"/>
    <w:rsid w:val="00AC16AA"/>
    <w:rsid w:val="00AC1924"/>
    <w:rsid w:val="00AC1948"/>
    <w:rsid w:val="00AC1B20"/>
    <w:rsid w:val="00AC1B76"/>
    <w:rsid w:val="00AC1B9F"/>
    <w:rsid w:val="00AC1C8E"/>
    <w:rsid w:val="00AC1CAE"/>
    <w:rsid w:val="00AC1D0C"/>
    <w:rsid w:val="00AC1D32"/>
    <w:rsid w:val="00AC1D57"/>
    <w:rsid w:val="00AC1E96"/>
    <w:rsid w:val="00AC1EC4"/>
    <w:rsid w:val="00AC1F88"/>
    <w:rsid w:val="00AC1FA6"/>
    <w:rsid w:val="00AC1FBC"/>
    <w:rsid w:val="00AC2093"/>
    <w:rsid w:val="00AC219B"/>
    <w:rsid w:val="00AC21B7"/>
    <w:rsid w:val="00AC21DD"/>
    <w:rsid w:val="00AC2240"/>
    <w:rsid w:val="00AC2377"/>
    <w:rsid w:val="00AC2396"/>
    <w:rsid w:val="00AC2409"/>
    <w:rsid w:val="00AC2503"/>
    <w:rsid w:val="00AC251F"/>
    <w:rsid w:val="00AC262A"/>
    <w:rsid w:val="00AC26D3"/>
    <w:rsid w:val="00AC26FE"/>
    <w:rsid w:val="00AC292B"/>
    <w:rsid w:val="00AC2A06"/>
    <w:rsid w:val="00AC2A2B"/>
    <w:rsid w:val="00AC2AFE"/>
    <w:rsid w:val="00AC2C12"/>
    <w:rsid w:val="00AC2C7A"/>
    <w:rsid w:val="00AC2D0D"/>
    <w:rsid w:val="00AC2D8F"/>
    <w:rsid w:val="00AC2F96"/>
    <w:rsid w:val="00AC2FCE"/>
    <w:rsid w:val="00AC31C6"/>
    <w:rsid w:val="00AC31F8"/>
    <w:rsid w:val="00AC3492"/>
    <w:rsid w:val="00AC34BF"/>
    <w:rsid w:val="00AC37D7"/>
    <w:rsid w:val="00AC382F"/>
    <w:rsid w:val="00AC3912"/>
    <w:rsid w:val="00AC3931"/>
    <w:rsid w:val="00AC39AB"/>
    <w:rsid w:val="00AC3B9A"/>
    <w:rsid w:val="00AC3E1F"/>
    <w:rsid w:val="00AC3E43"/>
    <w:rsid w:val="00AC3F58"/>
    <w:rsid w:val="00AC3FE9"/>
    <w:rsid w:val="00AC4390"/>
    <w:rsid w:val="00AC458E"/>
    <w:rsid w:val="00AC464B"/>
    <w:rsid w:val="00AC4673"/>
    <w:rsid w:val="00AC4711"/>
    <w:rsid w:val="00AC48BD"/>
    <w:rsid w:val="00AC48D7"/>
    <w:rsid w:val="00AC48EB"/>
    <w:rsid w:val="00AC496B"/>
    <w:rsid w:val="00AC4C5A"/>
    <w:rsid w:val="00AC4CA1"/>
    <w:rsid w:val="00AC4E55"/>
    <w:rsid w:val="00AC4E93"/>
    <w:rsid w:val="00AC4EDB"/>
    <w:rsid w:val="00AC50B0"/>
    <w:rsid w:val="00AC54D0"/>
    <w:rsid w:val="00AC5511"/>
    <w:rsid w:val="00AC5516"/>
    <w:rsid w:val="00AC5815"/>
    <w:rsid w:val="00AC5BEF"/>
    <w:rsid w:val="00AC5D95"/>
    <w:rsid w:val="00AC5DD3"/>
    <w:rsid w:val="00AC5DED"/>
    <w:rsid w:val="00AC5ECA"/>
    <w:rsid w:val="00AC5EE5"/>
    <w:rsid w:val="00AC5F9F"/>
    <w:rsid w:val="00AC6124"/>
    <w:rsid w:val="00AC6166"/>
    <w:rsid w:val="00AC61BB"/>
    <w:rsid w:val="00AC6229"/>
    <w:rsid w:val="00AC63AD"/>
    <w:rsid w:val="00AC640C"/>
    <w:rsid w:val="00AC66C9"/>
    <w:rsid w:val="00AC69FC"/>
    <w:rsid w:val="00AC6AAF"/>
    <w:rsid w:val="00AC6AC1"/>
    <w:rsid w:val="00AC6B14"/>
    <w:rsid w:val="00AC6D1F"/>
    <w:rsid w:val="00AC6E73"/>
    <w:rsid w:val="00AC6F29"/>
    <w:rsid w:val="00AC6FA3"/>
    <w:rsid w:val="00AC7158"/>
    <w:rsid w:val="00AC72E6"/>
    <w:rsid w:val="00AC74B8"/>
    <w:rsid w:val="00AC752A"/>
    <w:rsid w:val="00AC78E2"/>
    <w:rsid w:val="00AC79BC"/>
    <w:rsid w:val="00AC7A5B"/>
    <w:rsid w:val="00AC7C7A"/>
    <w:rsid w:val="00AC7CB9"/>
    <w:rsid w:val="00AC7E90"/>
    <w:rsid w:val="00AD0076"/>
    <w:rsid w:val="00AD007A"/>
    <w:rsid w:val="00AD0168"/>
    <w:rsid w:val="00AD016B"/>
    <w:rsid w:val="00AD0204"/>
    <w:rsid w:val="00AD0249"/>
    <w:rsid w:val="00AD0366"/>
    <w:rsid w:val="00AD0468"/>
    <w:rsid w:val="00AD0671"/>
    <w:rsid w:val="00AD0781"/>
    <w:rsid w:val="00AD08D6"/>
    <w:rsid w:val="00AD0A0B"/>
    <w:rsid w:val="00AD0C7E"/>
    <w:rsid w:val="00AD0CB1"/>
    <w:rsid w:val="00AD0D04"/>
    <w:rsid w:val="00AD1034"/>
    <w:rsid w:val="00AD10BD"/>
    <w:rsid w:val="00AD115B"/>
    <w:rsid w:val="00AD12D8"/>
    <w:rsid w:val="00AD12F3"/>
    <w:rsid w:val="00AD1358"/>
    <w:rsid w:val="00AD1515"/>
    <w:rsid w:val="00AD161C"/>
    <w:rsid w:val="00AD1822"/>
    <w:rsid w:val="00AD18C4"/>
    <w:rsid w:val="00AD1B44"/>
    <w:rsid w:val="00AD1CD5"/>
    <w:rsid w:val="00AD1D4E"/>
    <w:rsid w:val="00AD1F7B"/>
    <w:rsid w:val="00AD206C"/>
    <w:rsid w:val="00AD2177"/>
    <w:rsid w:val="00AD2239"/>
    <w:rsid w:val="00AD22BE"/>
    <w:rsid w:val="00AD22F4"/>
    <w:rsid w:val="00AD23B8"/>
    <w:rsid w:val="00AD2474"/>
    <w:rsid w:val="00AD2581"/>
    <w:rsid w:val="00AD2647"/>
    <w:rsid w:val="00AD284E"/>
    <w:rsid w:val="00AD28F9"/>
    <w:rsid w:val="00AD291C"/>
    <w:rsid w:val="00AD291E"/>
    <w:rsid w:val="00AD2970"/>
    <w:rsid w:val="00AD29B2"/>
    <w:rsid w:val="00AD2A3C"/>
    <w:rsid w:val="00AD2B15"/>
    <w:rsid w:val="00AD2B9C"/>
    <w:rsid w:val="00AD2BC6"/>
    <w:rsid w:val="00AD2C30"/>
    <w:rsid w:val="00AD2C37"/>
    <w:rsid w:val="00AD2C95"/>
    <w:rsid w:val="00AD2DF2"/>
    <w:rsid w:val="00AD2E3D"/>
    <w:rsid w:val="00AD331A"/>
    <w:rsid w:val="00AD331F"/>
    <w:rsid w:val="00AD3386"/>
    <w:rsid w:val="00AD33BB"/>
    <w:rsid w:val="00AD3772"/>
    <w:rsid w:val="00AD3880"/>
    <w:rsid w:val="00AD38DC"/>
    <w:rsid w:val="00AD3AFE"/>
    <w:rsid w:val="00AD3D3F"/>
    <w:rsid w:val="00AD3EDE"/>
    <w:rsid w:val="00AD400A"/>
    <w:rsid w:val="00AD41DA"/>
    <w:rsid w:val="00AD4213"/>
    <w:rsid w:val="00AD4555"/>
    <w:rsid w:val="00AD4580"/>
    <w:rsid w:val="00AD4631"/>
    <w:rsid w:val="00AD4745"/>
    <w:rsid w:val="00AD4A12"/>
    <w:rsid w:val="00AD4A83"/>
    <w:rsid w:val="00AD4DA9"/>
    <w:rsid w:val="00AD4E20"/>
    <w:rsid w:val="00AD4E25"/>
    <w:rsid w:val="00AD4E2E"/>
    <w:rsid w:val="00AD51C5"/>
    <w:rsid w:val="00AD52F3"/>
    <w:rsid w:val="00AD54B7"/>
    <w:rsid w:val="00AD54E3"/>
    <w:rsid w:val="00AD551E"/>
    <w:rsid w:val="00AD55F0"/>
    <w:rsid w:val="00AD5681"/>
    <w:rsid w:val="00AD5A06"/>
    <w:rsid w:val="00AD5BCD"/>
    <w:rsid w:val="00AD5C46"/>
    <w:rsid w:val="00AD5C49"/>
    <w:rsid w:val="00AD5C54"/>
    <w:rsid w:val="00AD5D1C"/>
    <w:rsid w:val="00AD5F23"/>
    <w:rsid w:val="00AD601A"/>
    <w:rsid w:val="00AD60EA"/>
    <w:rsid w:val="00AD6139"/>
    <w:rsid w:val="00AD632B"/>
    <w:rsid w:val="00AD643F"/>
    <w:rsid w:val="00AD6498"/>
    <w:rsid w:val="00AD6543"/>
    <w:rsid w:val="00AD6570"/>
    <w:rsid w:val="00AD6634"/>
    <w:rsid w:val="00AD67C8"/>
    <w:rsid w:val="00AD6925"/>
    <w:rsid w:val="00AD6A07"/>
    <w:rsid w:val="00AD6C2C"/>
    <w:rsid w:val="00AD6C88"/>
    <w:rsid w:val="00AD6D9D"/>
    <w:rsid w:val="00AD6E61"/>
    <w:rsid w:val="00AD6F13"/>
    <w:rsid w:val="00AD70FE"/>
    <w:rsid w:val="00AD7125"/>
    <w:rsid w:val="00AD71CB"/>
    <w:rsid w:val="00AD72F8"/>
    <w:rsid w:val="00AD72FF"/>
    <w:rsid w:val="00AD769D"/>
    <w:rsid w:val="00AD76E0"/>
    <w:rsid w:val="00AD7961"/>
    <w:rsid w:val="00AD79F4"/>
    <w:rsid w:val="00AD7A74"/>
    <w:rsid w:val="00AD7B0A"/>
    <w:rsid w:val="00AD7D58"/>
    <w:rsid w:val="00AD7D8A"/>
    <w:rsid w:val="00AD7DE6"/>
    <w:rsid w:val="00AD7EAB"/>
    <w:rsid w:val="00AD7F4A"/>
    <w:rsid w:val="00AE00AD"/>
    <w:rsid w:val="00AE01A6"/>
    <w:rsid w:val="00AE01A7"/>
    <w:rsid w:val="00AE0499"/>
    <w:rsid w:val="00AE0519"/>
    <w:rsid w:val="00AE0573"/>
    <w:rsid w:val="00AE0625"/>
    <w:rsid w:val="00AE0813"/>
    <w:rsid w:val="00AE0A3D"/>
    <w:rsid w:val="00AE0B61"/>
    <w:rsid w:val="00AE0D87"/>
    <w:rsid w:val="00AE0D98"/>
    <w:rsid w:val="00AE0E35"/>
    <w:rsid w:val="00AE0E3E"/>
    <w:rsid w:val="00AE0E4C"/>
    <w:rsid w:val="00AE1011"/>
    <w:rsid w:val="00AE11B3"/>
    <w:rsid w:val="00AE131B"/>
    <w:rsid w:val="00AE1374"/>
    <w:rsid w:val="00AE13EF"/>
    <w:rsid w:val="00AE156E"/>
    <w:rsid w:val="00AE1574"/>
    <w:rsid w:val="00AE162C"/>
    <w:rsid w:val="00AE17F4"/>
    <w:rsid w:val="00AE1A37"/>
    <w:rsid w:val="00AE1ABB"/>
    <w:rsid w:val="00AE1E61"/>
    <w:rsid w:val="00AE1EB5"/>
    <w:rsid w:val="00AE1ED9"/>
    <w:rsid w:val="00AE1F04"/>
    <w:rsid w:val="00AE1F09"/>
    <w:rsid w:val="00AE1F49"/>
    <w:rsid w:val="00AE206F"/>
    <w:rsid w:val="00AE21C8"/>
    <w:rsid w:val="00AE2230"/>
    <w:rsid w:val="00AE2279"/>
    <w:rsid w:val="00AE2316"/>
    <w:rsid w:val="00AE2319"/>
    <w:rsid w:val="00AE23CC"/>
    <w:rsid w:val="00AE24A4"/>
    <w:rsid w:val="00AE250A"/>
    <w:rsid w:val="00AE2523"/>
    <w:rsid w:val="00AE2595"/>
    <w:rsid w:val="00AE2794"/>
    <w:rsid w:val="00AE280F"/>
    <w:rsid w:val="00AE292C"/>
    <w:rsid w:val="00AE2942"/>
    <w:rsid w:val="00AE2A0C"/>
    <w:rsid w:val="00AE2A1C"/>
    <w:rsid w:val="00AE2A4F"/>
    <w:rsid w:val="00AE2AD4"/>
    <w:rsid w:val="00AE2AE7"/>
    <w:rsid w:val="00AE2F04"/>
    <w:rsid w:val="00AE3004"/>
    <w:rsid w:val="00AE3011"/>
    <w:rsid w:val="00AE3014"/>
    <w:rsid w:val="00AE3054"/>
    <w:rsid w:val="00AE3077"/>
    <w:rsid w:val="00AE31F4"/>
    <w:rsid w:val="00AE33C8"/>
    <w:rsid w:val="00AE3458"/>
    <w:rsid w:val="00AE35F6"/>
    <w:rsid w:val="00AE36C9"/>
    <w:rsid w:val="00AE3804"/>
    <w:rsid w:val="00AE3A33"/>
    <w:rsid w:val="00AE3C21"/>
    <w:rsid w:val="00AE3D90"/>
    <w:rsid w:val="00AE3DA9"/>
    <w:rsid w:val="00AE3E43"/>
    <w:rsid w:val="00AE3EF4"/>
    <w:rsid w:val="00AE4015"/>
    <w:rsid w:val="00AE4046"/>
    <w:rsid w:val="00AE414F"/>
    <w:rsid w:val="00AE41EE"/>
    <w:rsid w:val="00AE42BF"/>
    <w:rsid w:val="00AE43E2"/>
    <w:rsid w:val="00AE4529"/>
    <w:rsid w:val="00AE46EB"/>
    <w:rsid w:val="00AE473E"/>
    <w:rsid w:val="00AE4777"/>
    <w:rsid w:val="00AE47DC"/>
    <w:rsid w:val="00AE4AD4"/>
    <w:rsid w:val="00AE4B10"/>
    <w:rsid w:val="00AE4C43"/>
    <w:rsid w:val="00AE4CE0"/>
    <w:rsid w:val="00AE4CF8"/>
    <w:rsid w:val="00AE4E65"/>
    <w:rsid w:val="00AE4E73"/>
    <w:rsid w:val="00AE4FF7"/>
    <w:rsid w:val="00AE5084"/>
    <w:rsid w:val="00AE5176"/>
    <w:rsid w:val="00AE5182"/>
    <w:rsid w:val="00AE5271"/>
    <w:rsid w:val="00AE53D8"/>
    <w:rsid w:val="00AE53DF"/>
    <w:rsid w:val="00AE540E"/>
    <w:rsid w:val="00AE5420"/>
    <w:rsid w:val="00AE5433"/>
    <w:rsid w:val="00AE565F"/>
    <w:rsid w:val="00AE5730"/>
    <w:rsid w:val="00AE5836"/>
    <w:rsid w:val="00AE5A49"/>
    <w:rsid w:val="00AE5C0C"/>
    <w:rsid w:val="00AE5C63"/>
    <w:rsid w:val="00AE5D00"/>
    <w:rsid w:val="00AE5DA6"/>
    <w:rsid w:val="00AE5DAD"/>
    <w:rsid w:val="00AE5EBE"/>
    <w:rsid w:val="00AE5F53"/>
    <w:rsid w:val="00AE60A4"/>
    <w:rsid w:val="00AE6260"/>
    <w:rsid w:val="00AE62B3"/>
    <w:rsid w:val="00AE6731"/>
    <w:rsid w:val="00AE68A5"/>
    <w:rsid w:val="00AE6ABB"/>
    <w:rsid w:val="00AE6CB4"/>
    <w:rsid w:val="00AE6D6E"/>
    <w:rsid w:val="00AE6D91"/>
    <w:rsid w:val="00AE6F51"/>
    <w:rsid w:val="00AE6FAC"/>
    <w:rsid w:val="00AE7078"/>
    <w:rsid w:val="00AE7124"/>
    <w:rsid w:val="00AE7158"/>
    <w:rsid w:val="00AE7244"/>
    <w:rsid w:val="00AE7586"/>
    <w:rsid w:val="00AE7660"/>
    <w:rsid w:val="00AE7793"/>
    <w:rsid w:val="00AE788F"/>
    <w:rsid w:val="00AE78EE"/>
    <w:rsid w:val="00AE78FC"/>
    <w:rsid w:val="00AE7904"/>
    <w:rsid w:val="00AE799F"/>
    <w:rsid w:val="00AE7ADC"/>
    <w:rsid w:val="00AE7D76"/>
    <w:rsid w:val="00AE7D8D"/>
    <w:rsid w:val="00AE7F26"/>
    <w:rsid w:val="00AF0049"/>
    <w:rsid w:val="00AF015F"/>
    <w:rsid w:val="00AF0991"/>
    <w:rsid w:val="00AF0A32"/>
    <w:rsid w:val="00AF0B95"/>
    <w:rsid w:val="00AF0C5E"/>
    <w:rsid w:val="00AF0CCA"/>
    <w:rsid w:val="00AF0D14"/>
    <w:rsid w:val="00AF109A"/>
    <w:rsid w:val="00AF14AC"/>
    <w:rsid w:val="00AF14E5"/>
    <w:rsid w:val="00AF159A"/>
    <w:rsid w:val="00AF16C1"/>
    <w:rsid w:val="00AF1727"/>
    <w:rsid w:val="00AF176B"/>
    <w:rsid w:val="00AF1785"/>
    <w:rsid w:val="00AF180B"/>
    <w:rsid w:val="00AF1878"/>
    <w:rsid w:val="00AF1A8A"/>
    <w:rsid w:val="00AF1BE0"/>
    <w:rsid w:val="00AF1CD8"/>
    <w:rsid w:val="00AF1EC0"/>
    <w:rsid w:val="00AF1F7F"/>
    <w:rsid w:val="00AF1FBD"/>
    <w:rsid w:val="00AF1FD7"/>
    <w:rsid w:val="00AF2030"/>
    <w:rsid w:val="00AF21A9"/>
    <w:rsid w:val="00AF2278"/>
    <w:rsid w:val="00AF24CA"/>
    <w:rsid w:val="00AF26B3"/>
    <w:rsid w:val="00AF26E3"/>
    <w:rsid w:val="00AF2720"/>
    <w:rsid w:val="00AF2759"/>
    <w:rsid w:val="00AF27E8"/>
    <w:rsid w:val="00AF2820"/>
    <w:rsid w:val="00AF287B"/>
    <w:rsid w:val="00AF28F8"/>
    <w:rsid w:val="00AF2928"/>
    <w:rsid w:val="00AF2A83"/>
    <w:rsid w:val="00AF2B3D"/>
    <w:rsid w:val="00AF2B59"/>
    <w:rsid w:val="00AF2D3B"/>
    <w:rsid w:val="00AF30B7"/>
    <w:rsid w:val="00AF30C1"/>
    <w:rsid w:val="00AF316A"/>
    <w:rsid w:val="00AF336E"/>
    <w:rsid w:val="00AF340F"/>
    <w:rsid w:val="00AF3708"/>
    <w:rsid w:val="00AF38CD"/>
    <w:rsid w:val="00AF3943"/>
    <w:rsid w:val="00AF39BE"/>
    <w:rsid w:val="00AF39BF"/>
    <w:rsid w:val="00AF3A4A"/>
    <w:rsid w:val="00AF3B7A"/>
    <w:rsid w:val="00AF3B8F"/>
    <w:rsid w:val="00AF3CEC"/>
    <w:rsid w:val="00AF3D8B"/>
    <w:rsid w:val="00AF3E0F"/>
    <w:rsid w:val="00AF3F56"/>
    <w:rsid w:val="00AF41B8"/>
    <w:rsid w:val="00AF4235"/>
    <w:rsid w:val="00AF4337"/>
    <w:rsid w:val="00AF43A8"/>
    <w:rsid w:val="00AF43F4"/>
    <w:rsid w:val="00AF4496"/>
    <w:rsid w:val="00AF457F"/>
    <w:rsid w:val="00AF48A6"/>
    <w:rsid w:val="00AF4948"/>
    <w:rsid w:val="00AF4A5E"/>
    <w:rsid w:val="00AF4BCA"/>
    <w:rsid w:val="00AF4C98"/>
    <w:rsid w:val="00AF4F73"/>
    <w:rsid w:val="00AF5088"/>
    <w:rsid w:val="00AF5320"/>
    <w:rsid w:val="00AF53BB"/>
    <w:rsid w:val="00AF5558"/>
    <w:rsid w:val="00AF5763"/>
    <w:rsid w:val="00AF57A3"/>
    <w:rsid w:val="00AF57E4"/>
    <w:rsid w:val="00AF58E0"/>
    <w:rsid w:val="00AF5C1F"/>
    <w:rsid w:val="00AF5E07"/>
    <w:rsid w:val="00AF5E1C"/>
    <w:rsid w:val="00AF607C"/>
    <w:rsid w:val="00AF60A5"/>
    <w:rsid w:val="00AF611D"/>
    <w:rsid w:val="00AF6132"/>
    <w:rsid w:val="00AF619C"/>
    <w:rsid w:val="00AF62C9"/>
    <w:rsid w:val="00AF62CE"/>
    <w:rsid w:val="00AF6490"/>
    <w:rsid w:val="00AF656E"/>
    <w:rsid w:val="00AF66A4"/>
    <w:rsid w:val="00AF67C9"/>
    <w:rsid w:val="00AF69A7"/>
    <w:rsid w:val="00AF6A1A"/>
    <w:rsid w:val="00AF6B06"/>
    <w:rsid w:val="00AF6EA2"/>
    <w:rsid w:val="00AF70CD"/>
    <w:rsid w:val="00AF70D3"/>
    <w:rsid w:val="00AF7197"/>
    <w:rsid w:val="00AF7251"/>
    <w:rsid w:val="00AF72C7"/>
    <w:rsid w:val="00AF7368"/>
    <w:rsid w:val="00AF7487"/>
    <w:rsid w:val="00AF748F"/>
    <w:rsid w:val="00AF7502"/>
    <w:rsid w:val="00AF7631"/>
    <w:rsid w:val="00AF7713"/>
    <w:rsid w:val="00AF7993"/>
    <w:rsid w:val="00AF7A2A"/>
    <w:rsid w:val="00AF7A7C"/>
    <w:rsid w:val="00AF7B60"/>
    <w:rsid w:val="00AF7B65"/>
    <w:rsid w:val="00AF7C2C"/>
    <w:rsid w:val="00AF7C53"/>
    <w:rsid w:val="00AF7EFA"/>
    <w:rsid w:val="00AF7F3E"/>
    <w:rsid w:val="00AF7FC0"/>
    <w:rsid w:val="00B0001E"/>
    <w:rsid w:val="00B00064"/>
    <w:rsid w:val="00B00260"/>
    <w:rsid w:val="00B002B0"/>
    <w:rsid w:val="00B00386"/>
    <w:rsid w:val="00B00413"/>
    <w:rsid w:val="00B0062A"/>
    <w:rsid w:val="00B00842"/>
    <w:rsid w:val="00B00946"/>
    <w:rsid w:val="00B00984"/>
    <w:rsid w:val="00B00A2A"/>
    <w:rsid w:val="00B00A9B"/>
    <w:rsid w:val="00B00AE3"/>
    <w:rsid w:val="00B00BE4"/>
    <w:rsid w:val="00B00BEF"/>
    <w:rsid w:val="00B00D91"/>
    <w:rsid w:val="00B0101E"/>
    <w:rsid w:val="00B011E4"/>
    <w:rsid w:val="00B0120A"/>
    <w:rsid w:val="00B012C1"/>
    <w:rsid w:val="00B0142F"/>
    <w:rsid w:val="00B014A7"/>
    <w:rsid w:val="00B0157D"/>
    <w:rsid w:val="00B015AD"/>
    <w:rsid w:val="00B0186A"/>
    <w:rsid w:val="00B0190E"/>
    <w:rsid w:val="00B01925"/>
    <w:rsid w:val="00B01A22"/>
    <w:rsid w:val="00B01A24"/>
    <w:rsid w:val="00B01A7D"/>
    <w:rsid w:val="00B01C32"/>
    <w:rsid w:val="00B01D1B"/>
    <w:rsid w:val="00B01D2B"/>
    <w:rsid w:val="00B01FC0"/>
    <w:rsid w:val="00B01FDE"/>
    <w:rsid w:val="00B02046"/>
    <w:rsid w:val="00B02172"/>
    <w:rsid w:val="00B02285"/>
    <w:rsid w:val="00B02539"/>
    <w:rsid w:val="00B02550"/>
    <w:rsid w:val="00B02683"/>
    <w:rsid w:val="00B026B3"/>
    <w:rsid w:val="00B02778"/>
    <w:rsid w:val="00B027D4"/>
    <w:rsid w:val="00B02A39"/>
    <w:rsid w:val="00B02ABF"/>
    <w:rsid w:val="00B02BA6"/>
    <w:rsid w:val="00B02CCF"/>
    <w:rsid w:val="00B02DA6"/>
    <w:rsid w:val="00B02FF6"/>
    <w:rsid w:val="00B03036"/>
    <w:rsid w:val="00B03251"/>
    <w:rsid w:val="00B032E3"/>
    <w:rsid w:val="00B03485"/>
    <w:rsid w:val="00B0357B"/>
    <w:rsid w:val="00B03619"/>
    <w:rsid w:val="00B03684"/>
    <w:rsid w:val="00B037FA"/>
    <w:rsid w:val="00B0398F"/>
    <w:rsid w:val="00B039C2"/>
    <w:rsid w:val="00B03A51"/>
    <w:rsid w:val="00B03ADE"/>
    <w:rsid w:val="00B03C64"/>
    <w:rsid w:val="00B03C86"/>
    <w:rsid w:val="00B03E95"/>
    <w:rsid w:val="00B03ECF"/>
    <w:rsid w:val="00B03ED8"/>
    <w:rsid w:val="00B04164"/>
    <w:rsid w:val="00B041F9"/>
    <w:rsid w:val="00B042E9"/>
    <w:rsid w:val="00B04311"/>
    <w:rsid w:val="00B044FD"/>
    <w:rsid w:val="00B045DB"/>
    <w:rsid w:val="00B04613"/>
    <w:rsid w:val="00B04812"/>
    <w:rsid w:val="00B048BF"/>
    <w:rsid w:val="00B04952"/>
    <w:rsid w:val="00B049D8"/>
    <w:rsid w:val="00B04BD3"/>
    <w:rsid w:val="00B05038"/>
    <w:rsid w:val="00B050E0"/>
    <w:rsid w:val="00B05201"/>
    <w:rsid w:val="00B0565C"/>
    <w:rsid w:val="00B057D1"/>
    <w:rsid w:val="00B05803"/>
    <w:rsid w:val="00B058FB"/>
    <w:rsid w:val="00B05924"/>
    <w:rsid w:val="00B05945"/>
    <w:rsid w:val="00B059AF"/>
    <w:rsid w:val="00B059D5"/>
    <w:rsid w:val="00B05C21"/>
    <w:rsid w:val="00B05D33"/>
    <w:rsid w:val="00B05D5F"/>
    <w:rsid w:val="00B05E26"/>
    <w:rsid w:val="00B05EF8"/>
    <w:rsid w:val="00B05F5F"/>
    <w:rsid w:val="00B05FEE"/>
    <w:rsid w:val="00B06301"/>
    <w:rsid w:val="00B063F4"/>
    <w:rsid w:val="00B0648F"/>
    <w:rsid w:val="00B0672F"/>
    <w:rsid w:val="00B06851"/>
    <w:rsid w:val="00B06947"/>
    <w:rsid w:val="00B069D3"/>
    <w:rsid w:val="00B06AC6"/>
    <w:rsid w:val="00B06B60"/>
    <w:rsid w:val="00B06CCB"/>
    <w:rsid w:val="00B06E72"/>
    <w:rsid w:val="00B06ECA"/>
    <w:rsid w:val="00B0701C"/>
    <w:rsid w:val="00B07031"/>
    <w:rsid w:val="00B07097"/>
    <w:rsid w:val="00B0727A"/>
    <w:rsid w:val="00B0740C"/>
    <w:rsid w:val="00B07444"/>
    <w:rsid w:val="00B07484"/>
    <w:rsid w:val="00B074B9"/>
    <w:rsid w:val="00B07628"/>
    <w:rsid w:val="00B0771A"/>
    <w:rsid w:val="00B07904"/>
    <w:rsid w:val="00B07952"/>
    <w:rsid w:val="00B07966"/>
    <w:rsid w:val="00B079B4"/>
    <w:rsid w:val="00B07A36"/>
    <w:rsid w:val="00B07BA8"/>
    <w:rsid w:val="00B07C51"/>
    <w:rsid w:val="00B07D13"/>
    <w:rsid w:val="00B07EDD"/>
    <w:rsid w:val="00B07FD6"/>
    <w:rsid w:val="00B1001A"/>
    <w:rsid w:val="00B1006F"/>
    <w:rsid w:val="00B100E1"/>
    <w:rsid w:val="00B101A2"/>
    <w:rsid w:val="00B1023C"/>
    <w:rsid w:val="00B10359"/>
    <w:rsid w:val="00B103F4"/>
    <w:rsid w:val="00B105F6"/>
    <w:rsid w:val="00B10819"/>
    <w:rsid w:val="00B10870"/>
    <w:rsid w:val="00B108DB"/>
    <w:rsid w:val="00B108E9"/>
    <w:rsid w:val="00B10911"/>
    <w:rsid w:val="00B1094C"/>
    <w:rsid w:val="00B10958"/>
    <w:rsid w:val="00B10973"/>
    <w:rsid w:val="00B10999"/>
    <w:rsid w:val="00B10A39"/>
    <w:rsid w:val="00B10B25"/>
    <w:rsid w:val="00B10C7F"/>
    <w:rsid w:val="00B10CA3"/>
    <w:rsid w:val="00B10CFF"/>
    <w:rsid w:val="00B10DC5"/>
    <w:rsid w:val="00B10E28"/>
    <w:rsid w:val="00B10E45"/>
    <w:rsid w:val="00B10FB1"/>
    <w:rsid w:val="00B11042"/>
    <w:rsid w:val="00B1120E"/>
    <w:rsid w:val="00B11213"/>
    <w:rsid w:val="00B11270"/>
    <w:rsid w:val="00B11317"/>
    <w:rsid w:val="00B11719"/>
    <w:rsid w:val="00B1175F"/>
    <w:rsid w:val="00B117AF"/>
    <w:rsid w:val="00B1189B"/>
    <w:rsid w:val="00B11A3B"/>
    <w:rsid w:val="00B11BBE"/>
    <w:rsid w:val="00B11C58"/>
    <w:rsid w:val="00B11DBD"/>
    <w:rsid w:val="00B11ECA"/>
    <w:rsid w:val="00B11ECB"/>
    <w:rsid w:val="00B11F56"/>
    <w:rsid w:val="00B11F93"/>
    <w:rsid w:val="00B11FF3"/>
    <w:rsid w:val="00B121B4"/>
    <w:rsid w:val="00B12275"/>
    <w:rsid w:val="00B1227B"/>
    <w:rsid w:val="00B1236B"/>
    <w:rsid w:val="00B123AC"/>
    <w:rsid w:val="00B124C7"/>
    <w:rsid w:val="00B1253B"/>
    <w:rsid w:val="00B12552"/>
    <w:rsid w:val="00B1256C"/>
    <w:rsid w:val="00B125D5"/>
    <w:rsid w:val="00B12653"/>
    <w:rsid w:val="00B12746"/>
    <w:rsid w:val="00B12973"/>
    <w:rsid w:val="00B12A74"/>
    <w:rsid w:val="00B12BDA"/>
    <w:rsid w:val="00B12C06"/>
    <w:rsid w:val="00B12FF0"/>
    <w:rsid w:val="00B13035"/>
    <w:rsid w:val="00B13184"/>
    <w:rsid w:val="00B1368D"/>
    <w:rsid w:val="00B13700"/>
    <w:rsid w:val="00B13705"/>
    <w:rsid w:val="00B13809"/>
    <w:rsid w:val="00B13A6B"/>
    <w:rsid w:val="00B13AB7"/>
    <w:rsid w:val="00B13AE0"/>
    <w:rsid w:val="00B13D02"/>
    <w:rsid w:val="00B13ED3"/>
    <w:rsid w:val="00B13EDA"/>
    <w:rsid w:val="00B13F42"/>
    <w:rsid w:val="00B13F75"/>
    <w:rsid w:val="00B13F7A"/>
    <w:rsid w:val="00B1405C"/>
    <w:rsid w:val="00B1405F"/>
    <w:rsid w:val="00B140E5"/>
    <w:rsid w:val="00B14141"/>
    <w:rsid w:val="00B14166"/>
    <w:rsid w:val="00B1420D"/>
    <w:rsid w:val="00B1428E"/>
    <w:rsid w:val="00B14414"/>
    <w:rsid w:val="00B1452B"/>
    <w:rsid w:val="00B1455B"/>
    <w:rsid w:val="00B1479D"/>
    <w:rsid w:val="00B14814"/>
    <w:rsid w:val="00B149C9"/>
    <w:rsid w:val="00B149DB"/>
    <w:rsid w:val="00B149E9"/>
    <w:rsid w:val="00B14A7D"/>
    <w:rsid w:val="00B14CD6"/>
    <w:rsid w:val="00B14D85"/>
    <w:rsid w:val="00B14E6A"/>
    <w:rsid w:val="00B14E8D"/>
    <w:rsid w:val="00B14EF2"/>
    <w:rsid w:val="00B14F46"/>
    <w:rsid w:val="00B14F67"/>
    <w:rsid w:val="00B14F73"/>
    <w:rsid w:val="00B15051"/>
    <w:rsid w:val="00B15110"/>
    <w:rsid w:val="00B1515E"/>
    <w:rsid w:val="00B151D0"/>
    <w:rsid w:val="00B152DE"/>
    <w:rsid w:val="00B153D8"/>
    <w:rsid w:val="00B1542B"/>
    <w:rsid w:val="00B154AF"/>
    <w:rsid w:val="00B1557A"/>
    <w:rsid w:val="00B157D7"/>
    <w:rsid w:val="00B157F6"/>
    <w:rsid w:val="00B15889"/>
    <w:rsid w:val="00B15ABC"/>
    <w:rsid w:val="00B15AE5"/>
    <w:rsid w:val="00B15B72"/>
    <w:rsid w:val="00B15CAB"/>
    <w:rsid w:val="00B15D51"/>
    <w:rsid w:val="00B15E30"/>
    <w:rsid w:val="00B15E67"/>
    <w:rsid w:val="00B160C5"/>
    <w:rsid w:val="00B16282"/>
    <w:rsid w:val="00B16394"/>
    <w:rsid w:val="00B16487"/>
    <w:rsid w:val="00B16505"/>
    <w:rsid w:val="00B16541"/>
    <w:rsid w:val="00B1659D"/>
    <w:rsid w:val="00B165A1"/>
    <w:rsid w:val="00B165AC"/>
    <w:rsid w:val="00B16600"/>
    <w:rsid w:val="00B1662C"/>
    <w:rsid w:val="00B167FD"/>
    <w:rsid w:val="00B16869"/>
    <w:rsid w:val="00B16941"/>
    <w:rsid w:val="00B1695F"/>
    <w:rsid w:val="00B16A76"/>
    <w:rsid w:val="00B16AC3"/>
    <w:rsid w:val="00B16ADB"/>
    <w:rsid w:val="00B170B1"/>
    <w:rsid w:val="00B17272"/>
    <w:rsid w:val="00B17313"/>
    <w:rsid w:val="00B17489"/>
    <w:rsid w:val="00B176B4"/>
    <w:rsid w:val="00B1782B"/>
    <w:rsid w:val="00B17866"/>
    <w:rsid w:val="00B178C8"/>
    <w:rsid w:val="00B179C1"/>
    <w:rsid w:val="00B179CD"/>
    <w:rsid w:val="00B179ED"/>
    <w:rsid w:val="00B17ABD"/>
    <w:rsid w:val="00B17C3F"/>
    <w:rsid w:val="00B17C45"/>
    <w:rsid w:val="00B17DEE"/>
    <w:rsid w:val="00B17E47"/>
    <w:rsid w:val="00B17EB1"/>
    <w:rsid w:val="00B17F7E"/>
    <w:rsid w:val="00B200EC"/>
    <w:rsid w:val="00B2027C"/>
    <w:rsid w:val="00B202F7"/>
    <w:rsid w:val="00B20380"/>
    <w:rsid w:val="00B2039D"/>
    <w:rsid w:val="00B203A9"/>
    <w:rsid w:val="00B20438"/>
    <w:rsid w:val="00B204E7"/>
    <w:rsid w:val="00B204F4"/>
    <w:rsid w:val="00B2061D"/>
    <w:rsid w:val="00B20632"/>
    <w:rsid w:val="00B20A2D"/>
    <w:rsid w:val="00B20DF9"/>
    <w:rsid w:val="00B20EB5"/>
    <w:rsid w:val="00B20EBA"/>
    <w:rsid w:val="00B210D1"/>
    <w:rsid w:val="00B21103"/>
    <w:rsid w:val="00B2130D"/>
    <w:rsid w:val="00B21348"/>
    <w:rsid w:val="00B21408"/>
    <w:rsid w:val="00B21476"/>
    <w:rsid w:val="00B21523"/>
    <w:rsid w:val="00B21799"/>
    <w:rsid w:val="00B2193A"/>
    <w:rsid w:val="00B21C13"/>
    <w:rsid w:val="00B220CF"/>
    <w:rsid w:val="00B2213E"/>
    <w:rsid w:val="00B22177"/>
    <w:rsid w:val="00B225AC"/>
    <w:rsid w:val="00B226F5"/>
    <w:rsid w:val="00B227C3"/>
    <w:rsid w:val="00B22862"/>
    <w:rsid w:val="00B22929"/>
    <w:rsid w:val="00B2293B"/>
    <w:rsid w:val="00B22A44"/>
    <w:rsid w:val="00B22A89"/>
    <w:rsid w:val="00B22C27"/>
    <w:rsid w:val="00B22C2A"/>
    <w:rsid w:val="00B22CFA"/>
    <w:rsid w:val="00B22DB9"/>
    <w:rsid w:val="00B22E81"/>
    <w:rsid w:val="00B22EBD"/>
    <w:rsid w:val="00B22F4B"/>
    <w:rsid w:val="00B22FB2"/>
    <w:rsid w:val="00B22FE6"/>
    <w:rsid w:val="00B23107"/>
    <w:rsid w:val="00B2310F"/>
    <w:rsid w:val="00B23483"/>
    <w:rsid w:val="00B234D8"/>
    <w:rsid w:val="00B2351A"/>
    <w:rsid w:val="00B23575"/>
    <w:rsid w:val="00B235EA"/>
    <w:rsid w:val="00B237A6"/>
    <w:rsid w:val="00B23A1A"/>
    <w:rsid w:val="00B23A48"/>
    <w:rsid w:val="00B23C10"/>
    <w:rsid w:val="00B23E9B"/>
    <w:rsid w:val="00B23F0B"/>
    <w:rsid w:val="00B23FDE"/>
    <w:rsid w:val="00B2407C"/>
    <w:rsid w:val="00B24181"/>
    <w:rsid w:val="00B24287"/>
    <w:rsid w:val="00B242E1"/>
    <w:rsid w:val="00B24490"/>
    <w:rsid w:val="00B244F3"/>
    <w:rsid w:val="00B2470B"/>
    <w:rsid w:val="00B24804"/>
    <w:rsid w:val="00B24834"/>
    <w:rsid w:val="00B249C5"/>
    <w:rsid w:val="00B24B95"/>
    <w:rsid w:val="00B24D04"/>
    <w:rsid w:val="00B24D29"/>
    <w:rsid w:val="00B24F00"/>
    <w:rsid w:val="00B25131"/>
    <w:rsid w:val="00B253C1"/>
    <w:rsid w:val="00B25591"/>
    <w:rsid w:val="00B25779"/>
    <w:rsid w:val="00B257BF"/>
    <w:rsid w:val="00B25833"/>
    <w:rsid w:val="00B25A84"/>
    <w:rsid w:val="00B25D3E"/>
    <w:rsid w:val="00B25E12"/>
    <w:rsid w:val="00B25E35"/>
    <w:rsid w:val="00B25F03"/>
    <w:rsid w:val="00B25FA2"/>
    <w:rsid w:val="00B263B6"/>
    <w:rsid w:val="00B26596"/>
    <w:rsid w:val="00B265DE"/>
    <w:rsid w:val="00B2688D"/>
    <w:rsid w:val="00B268BC"/>
    <w:rsid w:val="00B26975"/>
    <w:rsid w:val="00B26AA6"/>
    <w:rsid w:val="00B26B55"/>
    <w:rsid w:val="00B26CCB"/>
    <w:rsid w:val="00B26D43"/>
    <w:rsid w:val="00B26DE2"/>
    <w:rsid w:val="00B26F67"/>
    <w:rsid w:val="00B27119"/>
    <w:rsid w:val="00B27347"/>
    <w:rsid w:val="00B2739B"/>
    <w:rsid w:val="00B273F3"/>
    <w:rsid w:val="00B274B2"/>
    <w:rsid w:val="00B27657"/>
    <w:rsid w:val="00B2780C"/>
    <w:rsid w:val="00B27845"/>
    <w:rsid w:val="00B2790B"/>
    <w:rsid w:val="00B27930"/>
    <w:rsid w:val="00B27942"/>
    <w:rsid w:val="00B279E6"/>
    <w:rsid w:val="00B27A59"/>
    <w:rsid w:val="00B27C72"/>
    <w:rsid w:val="00B27C9B"/>
    <w:rsid w:val="00B27C9C"/>
    <w:rsid w:val="00B27D21"/>
    <w:rsid w:val="00B27D49"/>
    <w:rsid w:val="00B27DC3"/>
    <w:rsid w:val="00B27E19"/>
    <w:rsid w:val="00B27ECB"/>
    <w:rsid w:val="00B30166"/>
    <w:rsid w:val="00B30283"/>
    <w:rsid w:val="00B3032A"/>
    <w:rsid w:val="00B30365"/>
    <w:rsid w:val="00B3043E"/>
    <w:rsid w:val="00B30571"/>
    <w:rsid w:val="00B305C2"/>
    <w:rsid w:val="00B30986"/>
    <w:rsid w:val="00B30A2E"/>
    <w:rsid w:val="00B30A37"/>
    <w:rsid w:val="00B30B05"/>
    <w:rsid w:val="00B30B64"/>
    <w:rsid w:val="00B30C11"/>
    <w:rsid w:val="00B30C5A"/>
    <w:rsid w:val="00B30D0F"/>
    <w:rsid w:val="00B30DA6"/>
    <w:rsid w:val="00B30EB1"/>
    <w:rsid w:val="00B31180"/>
    <w:rsid w:val="00B312AD"/>
    <w:rsid w:val="00B312FF"/>
    <w:rsid w:val="00B3159C"/>
    <w:rsid w:val="00B3182F"/>
    <w:rsid w:val="00B31AC4"/>
    <w:rsid w:val="00B31CA9"/>
    <w:rsid w:val="00B31EBF"/>
    <w:rsid w:val="00B31ECD"/>
    <w:rsid w:val="00B31EFD"/>
    <w:rsid w:val="00B31F18"/>
    <w:rsid w:val="00B31FAC"/>
    <w:rsid w:val="00B31FF6"/>
    <w:rsid w:val="00B320F0"/>
    <w:rsid w:val="00B3239A"/>
    <w:rsid w:val="00B3269C"/>
    <w:rsid w:val="00B32719"/>
    <w:rsid w:val="00B327D0"/>
    <w:rsid w:val="00B32894"/>
    <w:rsid w:val="00B32A7E"/>
    <w:rsid w:val="00B32AFF"/>
    <w:rsid w:val="00B32D6C"/>
    <w:rsid w:val="00B32E42"/>
    <w:rsid w:val="00B3302F"/>
    <w:rsid w:val="00B3303B"/>
    <w:rsid w:val="00B330D6"/>
    <w:rsid w:val="00B3318F"/>
    <w:rsid w:val="00B331AD"/>
    <w:rsid w:val="00B333D8"/>
    <w:rsid w:val="00B33446"/>
    <w:rsid w:val="00B33466"/>
    <w:rsid w:val="00B334CF"/>
    <w:rsid w:val="00B336A9"/>
    <w:rsid w:val="00B33897"/>
    <w:rsid w:val="00B3394C"/>
    <w:rsid w:val="00B33979"/>
    <w:rsid w:val="00B33A53"/>
    <w:rsid w:val="00B33BD9"/>
    <w:rsid w:val="00B33BEE"/>
    <w:rsid w:val="00B33EC4"/>
    <w:rsid w:val="00B33F0B"/>
    <w:rsid w:val="00B33F23"/>
    <w:rsid w:val="00B33F2E"/>
    <w:rsid w:val="00B34111"/>
    <w:rsid w:val="00B34213"/>
    <w:rsid w:val="00B34219"/>
    <w:rsid w:val="00B342CF"/>
    <w:rsid w:val="00B343B6"/>
    <w:rsid w:val="00B34415"/>
    <w:rsid w:val="00B34525"/>
    <w:rsid w:val="00B34795"/>
    <w:rsid w:val="00B3480C"/>
    <w:rsid w:val="00B348B4"/>
    <w:rsid w:val="00B348CA"/>
    <w:rsid w:val="00B348ED"/>
    <w:rsid w:val="00B34B2D"/>
    <w:rsid w:val="00B34B73"/>
    <w:rsid w:val="00B34C73"/>
    <w:rsid w:val="00B34D3B"/>
    <w:rsid w:val="00B34E36"/>
    <w:rsid w:val="00B34E58"/>
    <w:rsid w:val="00B34F17"/>
    <w:rsid w:val="00B34F64"/>
    <w:rsid w:val="00B34F89"/>
    <w:rsid w:val="00B34FA3"/>
    <w:rsid w:val="00B3513C"/>
    <w:rsid w:val="00B352BF"/>
    <w:rsid w:val="00B35321"/>
    <w:rsid w:val="00B35441"/>
    <w:rsid w:val="00B35479"/>
    <w:rsid w:val="00B354A9"/>
    <w:rsid w:val="00B355E7"/>
    <w:rsid w:val="00B355EC"/>
    <w:rsid w:val="00B355F7"/>
    <w:rsid w:val="00B3560D"/>
    <w:rsid w:val="00B3580F"/>
    <w:rsid w:val="00B35832"/>
    <w:rsid w:val="00B35A2C"/>
    <w:rsid w:val="00B35AA3"/>
    <w:rsid w:val="00B35CE4"/>
    <w:rsid w:val="00B35D71"/>
    <w:rsid w:val="00B35DF8"/>
    <w:rsid w:val="00B35E0E"/>
    <w:rsid w:val="00B35E66"/>
    <w:rsid w:val="00B35E74"/>
    <w:rsid w:val="00B35F0C"/>
    <w:rsid w:val="00B35F13"/>
    <w:rsid w:val="00B35FD4"/>
    <w:rsid w:val="00B3604F"/>
    <w:rsid w:val="00B360E1"/>
    <w:rsid w:val="00B363E5"/>
    <w:rsid w:val="00B3643E"/>
    <w:rsid w:val="00B36591"/>
    <w:rsid w:val="00B366F0"/>
    <w:rsid w:val="00B36854"/>
    <w:rsid w:val="00B36958"/>
    <w:rsid w:val="00B369FB"/>
    <w:rsid w:val="00B36A44"/>
    <w:rsid w:val="00B36A45"/>
    <w:rsid w:val="00B36BB7"/>
    <w:rsid w:val="00B36C81"/>
    <w:rsid w:val="00B36D09"/>
    <w:rsid w:val="00B36E2B"/>
    <w:rsid w:val="00B36E7B"/>
    <w:rsid w:val="00B370F3"/>
    <w:rsid w:val="00B37120"/>
    <w:rsid w:val="00B37183"/>
    <w:rsid w:val="00B3741A"/>
    <w:rsid w:val="00B37448"/>
    <w:rsid w:val="00B3765E"/>
    <w:rsid w:val="00B37913"/>
    <w:rsid w:val="00B37979"/>
    <w:rsid w:val="00B379E3"/>
    <w:rsid w:val="00B37A67"/>
    <w:rsid w:val="00B37AED"/>
    <w:rsid w:val="00B37BC9"/>
    <w:rsid w:val="00B37C35"/>
    <w:rsid w:val="00B37E63"/>
    <w:rsid w:val="00B37FE9"/>
    <w:rsid w:val="00B4003E"/>
    <w:rsid w:val="00B404AA"/>
    <w:rsid w:val="00B4054C"/>
    <w:rsid w:val="00B407AF"/>
    <w:rsid w:val="00B40856"/>
    <w:rsid w:val="00B40A07"/>
    <w:rsid w:val="00B40AD2"/>
    <w:rsid w:val="00B40ADD"/>
    <w:rsid w:val="00B40B48"/>
    <w:rsid w:val="00B40B5D"/>
    <w:rsid w:val="00B40C1F"/>
    <w:rsid w:val="00B40C60"/>
    <w:rsid w:val="00B40C79"/>
    <w:rsid w:val="00B40DC8"/>
    <w:rsid w:val="00B40F3D"/>
    <w:rsid w:val="00B41080"/>
    <w:rsid w:val="00B410C0"/>
    <w:rsid w:val="00B412CF"/>
    <w:rsid w:val="00B4130F"/>
    <w:rsid w:val="00B4137C"/>
    <w:rsid w:val="00B4146D"/>
    <w:rsid w:val="00B414CF"/>
    <w:rsid w:val="00B417C9"/>
    <w:rsid w:val="00B417F7"/>
    <w:rsid w:val="00B418CF"/>
    <w:rsid w:val="00B41A26"/>
    <w:rsid w:val="00B41A51"/>
    <w:rsid w:val="00B41BA2"/>
    <w:rsid w:val="00B41CCE"/>
    <w:rsid w:val="00B41D83"/>
    <w:rsid w:val="00B41DC5"/>
    <w:rsid w:val="00B41ECB"/>
    <w:rsid w:val="00B41F25"/>
    <w:rsid w:val="00B42021"/>
    <w:rsid w:val="00B42031"/>
    <w:rsid w:val="00B420D0"/>
    <w:rsid w:val="00B420F0"/>
    <w:rsid w:val="00B42368"/>
    <w:rsid w:val="00B42455"/>
    <w:rsid w:val="00B424C4"/>
    <w:rsid w:val="00B42514"/>
    <w:rsid w:val="00B4254C"/>
    <w:rsid w:val="00B426C8"/>
    <w:rsid w:val="00B426F3"/>
    <w:rsid w:val="00B427B0"/>
    <w:rsid w:val="00B42884"/>
    <w:rsid w:val="00B429BE"/>
    <w:rsid w:val="00B42B67"/>
    <w:rsid w:val="00B42C4E"/>
    <w:rsid w:val="00B42DED"/>
    <w:rsid w:val="00B42E88"/>
    <w:rsid w:val="00B42F1D"/>
    <w:rsid w:val="00B42FD0"/>
    <w:rsid w:val="00B43104"/>
    <w:rsid w:val="00B43362"/>
    <w:rsid w:val="00B43509"/>
    <w:rsid w:val="00B436FC"/>
    <w:rsid w:val="00B43713"/>
    <w:rsid w:val="00B43800"/>
    <w:rsid w:val="00B4381D"/>
    <w:rsid w:val="00B438B3"/>
    <w:rsid w:val="00B43C45"/>
    <w:rsid w:val="00B43DB2"/>
    <w:rsid w:val="00B43E28"/>
    <w:rsid w:val="00B43E52"/>
    <w:rsid w:val="00B43EDA"/>
    <w:rsid w:val="00B43FE5"/>
    <w:rsid w:val="00B4409B"/>
    <w:rsid w:val="00B443BB"/>
    <w:rsid w:val="00B443F2"/>
    <w:rsid w:val="00B44733"/>
    <w:rsid w:val="00B448D5"/>
    <w:rsid w:val="00B44989"/>
    <w:rsid w:val="00B44B27"/>
    <w:rsid w:val="00B44C7A"/>
    <w:rsid w:val="00B44CE9"/>
    <w:rsid w:val="00B44D13"/>
    <w:rsid w:val="00B44EA6"/>
    <w:rsid w:val="00B44ED5"/>
    <w:rsid w:val="00B44EF8"/>
    <w:rsid w:val="00B45078"/>
    <w:rsid w:val="00B45102"/>
    <w:rsid w:val="00B45136"/>
    <w:rsid w:val="00B45169"/>
    <w:rsid w:val="00B45178"/>
    <w:rsid w:val="00B451E3"/>
    <w:rsid w:val="00B452C7"/>
    <w:rsid w:val="00B4530A"/>
    <w:rsid w:val="00B453CE"/>
    <w:rsid w:val="00B4540F"/>
    <w:rsid w:val="00B4541D"/>
    <w:rsid w:val="00B45639"/>
    <w:rsid w:val="00B45739"/>
    <w:rsid w:val="00B45771"/>
    <w:rsid w:val="00B45852"/>
    <w:rsid w:val="00B45886"/>
    <w:rsid w:val="00B45891"/>
    <w:rsid w:val="00B4592C"/>
    <w:rsid w:val="00B45A8F"/>
    <w:rsid w:val="00B45B2F"/>
    <w:rsid w:val="00B45C57"/>
    <w:rsid w:val="00B45E56"/>
    <w:rsid w:val="00B4600D"/>
    <w:rsid w:val="00B46184"/>
    <w:rsid w:val="00B461AF"/>
    <w:rsid w:val="00B461F6"/>
    <w:rsid w:val="00B4622C"/>
    <w:rsid w:val="00B4624E"/>
    <w:rsid w:val="00B464E1"/>
    <w:rsid w:val="00B46625"/>
    <w:rsid w:val="00B46657"/>
    <w:rsid w:val="00B4681F"/>
    <w:rsid w:val="00B46846"/>
    <w:rsid w:val="00B46B06"/>
    <w:rsid w:val="00B46B32"/>
    <w:rsid w:val="00B46BC7"/>
    <w:rsid w:val="00B46DBD"/>
    <w:rsid w:val="00B46EA8"/>
    <w:rsid w:val="00B46EAA"/>
    <w:rsid w:val="00B46FA2"/>
    <w:rsid w:val="00B46FCA"/>
    <w:rsid w:val="00B46FEF"/>
    <w:rsid w:val="00B4708F"/>
    <w:rsid w:val="00B47093"/>
    <w:rsid w:val="00B4709D"/>
    <w:rsid w:val="00B471CB"/>
    <w:rsid w:val="00B47240"/>
    <w:rsid w:val="00B4724E"/>
    <w:rsid w:val="00B47447"/>
    <w:rsid w:val="00B475C0"/>
    <w:rsid w:val="00B475E3"/>
    <w:rsid w:val="00B475FD"/>
    <w:rsid w:val="00B47608"/>
    <w:rsid w:val="00B47703"/>
    <w:rsid w:val="00B477DA"/>
    <w:rsid w:val="00B47813"/>
    <w:rsid w:val="00B4787A"/>
    <w:rsid w:val="00B47891"/>
    <w:rsid w:val="00B47949"/>
    <w:rsid w:val="00B47A51"/>
    <w:rsid w:val="00B47BD5"/>
    <w:rsid w:val="00B47C2D"/>
    <w:rsid w:val="00B47D71"/>
    <w:rsid w:val="00B47DC5"/>
    <w:rsid w:val="00B47EF1"/>
    <w:rsid w:val="00B47F97"/>
    <w:rsid w:val="00B47FAD"/>
    <w:rsid w:val="00B50094"/>
    <w:rsid w:val="00B50098"/>
    <w:rsid w:val="00B50144"/>
    <w:rsid w:val="00B501F7"/>
    <w:rsid w:val="00B5026A"/>
    <w:rsid w:val="00B50354"/>
    <w:rsid w:val="00B504E8"/>
    <w:rsid w:val="00B5064E"/>
    <w:rsid w:val="00B5084D"/>
    <w:rsid w:val="00B50A54"/>
    <w:rsid w:val="00B50B38"/>
    <w:rsid w:val="00B50F20"/>
    <w:rsid w:val="00B50F3E"/>
    <w:rsid w:val="00B50FBA"/>
    <w:rsid w:val="00B517A2"/>
    <w:rsid w:val="00B5183E"/>
    <w:rsid w:val="00B5185A"/>
    <w:rsid w:val="00B51949"/>
    <w:rsid w:val="00B519D4"/>
    <w:rsid w:val="00B51B9C"/>
    <w:rsid w:val="00B51BEA"/>
    <w:rsid w:val="00B51C48"/>
    <w:rsid w:val="00B51FF7"/>
    <w:rsid w:val="00B5210A"/>
    <w:rsid w:val="00B52485"/>
    <w:rsid w:val="00B524DB"/>
    <w:rsid w:val="00B52572"/>
    <w:rsid w:val="00B52790"/>
    <w:rsid w:val="00B528B1"/>
    <w:rsid w:val="00B52912"/>
    <w:rsid w:val="00B52BF0"/>
    <w:rsid w:val="00B52C06"/>
    <w:rsid w:val="00B52C3B"/>
    <w:rsid w:val="00B52C56"/>
    <w:rsid w:val="00B52C7D"/>
    <w:rsid w:val="00B52CBE"/>
    <w:rsid w:val="00B52D6B"/>
    <w:rsid w:val="00B53296"/>
    <w:rsid w:val="00B53356"/>
    <w:rsid w:val="00B533CF"/>
    <w:rsid w:val="00B5352F"/>
    <w:rsid w:val="00B53563"/>
    <w:rsid w:val="00B535CF"/>
    <w:rsid w:val="00B53768"/>
    <w:rsid w:val="00B537AB"/>
    <w:rsid w:val="00B5386B"/>
    <w:rsid w:val="00B538D7"/>
    <w:rsid w:val="00B538E3"/>
    <w:rsid w:val="00B53918"/>
    <w:rsid w:val="00B5393D"/>
    <w:rsid w:val="00B539DD"/>
    <w:rsid w:val="00B53CA1"/>
    <w:rsid w:val="00B53CB0"/>
    <w:rsid w:val="00B53F80"/>
    <w:rsid w:val="00B540B6"/>
    <w:rsid w:val="00B540EC"/>
    <w:rsid w:val="00B54104"/>
    <w:rsid w:val="00B54125"/>
    <w:rsid w:val="00B5413D"/>
    <w:rsid w:val="00B542CA"/>
    <w:rsid w:val="00B544B9"/>
    <w:rsid w:val="00B544E6"/>
    <w:rsid w:val="00B544E7"/>
    <w:rsid w:val="00B5455C"/>
    <w:rsid w:val="00B545CB"/>
    <w:rsid w:val="00B54695"/>
    <w:rsid w:val="00B547F3"/>
    <w:rsid w:val="00B54850"/>
    <w:rsid w:val="00B54AC1"/>
    <w:rsid w:val="00B54CF7"/>
    <w:rsid w:val="00B54D5D"/>
    <w:rsid w:val="00B54F62"/>
    <w:rsid w:val="00B55214"/>
    <w:rsid w:val="00B552C2"/>
    <w:rsid w:val="00B55502"/>
    <w:rsid w:val="00B55619"/>
    <w:rsid w:val="00B55753"/>
    <w:rsid w:val="00B558F6"/>
    <w:rsid w:val="00B55A2B"/>
    <w:rsid w:val="00B55B3A"/>
    <w:rsid w:val="00B55B58"/>
    <w:rsid w:val="00B55B97"/>
    <w:rsid w:val="00B55C81"/>
    <w:rsid w:val="00B55CC9"/>
    <w:rsid w:val="00B55F6D"/>
    <w:rsid w:val="00B56027"/>
    <w:rsid w:val="00B56097"/>
    <w:rsid w:val="00B560A0"/>
    <w:rsid w:val="00B560D6"/>
    <w:rsid w:val="00B5619C"/>
    <w:rsid w:val="00B561D3"/>
    <w:rsid w:val="00B5626B"/>
    <w:rsid w:val="00B56351"/>
    <w:rsid w:val="00B563A6"/>
    <w:rsid w:val="00B56509"/>
    <w:rsid w:val="00B5678D"/>
    <w:rsid w:val="00B567A8"/>
    <w:rsid w:val="00B5689F"/>
    <w:rsid w:val="00B56AAF"/>
    <w:rsid w:val="00B56B9E"/>
    <w:rsid w:val="00B56C19"/>
    <w:rsid w:val="00B56C55"/>
    <w:rsid w:val="00B56E48"/>
    <w:rsid w:val="00B56FAE"/>
    <w:rsid w:val="00B56FF6"/>
    <w:rsid w:val="00B5705F"/>
    <w:rsid w:val="00B5749D"/>
    <w:rsid w:val="00B575A6"/>
    <w:rsid w:val="00B57912"/>
    <w:rsid w:val="00B5791A"/>
    <w:rsid w:val="00B579AF"/>
    <w:rsid w:val="00B57AE8"/>
    <w:rsid w:val="00B57BED"/>
    <w:rsid w:val="00B57E58"/>
    <w:rsid w:val="00B57F7A"/>
    <w:rsid w:val="00B6014C"/>
    <w:rsid w:val="00B601C6"/>
    <w:rsid w:val="00B6034C"/>
    <w:rsid w:val="00B60444"/>
    <w:rsid w:val="00B606CC"/>
    <w:rsid w:val="00B60710"/>
    <w:rsid w:val="00B607FF"/>
    <w:rsid w:val="00B60806"/>
    <w:rsid w:val="00B608E9"/>
    <w:rsid w:val="00B60944"/>
    <w:rsid w:val="00B609AC"/>
    <w:rsid w:val="00B60B35"/>
    <w:rsid w:val="00B60B55"/>
    <w:rsid w:val="00B60C05"/>
    <w:rsid w:val="00B60D40"/>
    <w:rsid w:val="00B60E19"/>
    <w:rsid w:val="00B60ED1"/>
    <w:rsid w:val="00B60F7E"/>
    <w:rsid w:val="00B61059"/>
    <w:rsid w:val="00B6109B"/>
    <w:rsid w:val="00B611C6"/>
    <w:rsid w:val="00B612DC"/>
    <w:rsid w:val="00B6140D"/>
    <w:rsid w:val="00B6144D"/>
    <w:rsid w:val="00B61452"/>
    <w:rsid w:val="00B61473"/>
    <w:rsid w:val="00B6163A"/>
    <w:rsid w:val="00B61673"/>
    <w:rsid w:val="00B616B6"/>
    <w:rsid w:val="00B618B7"/>
    <w:rsid w:val="00B61942"/>
    <w:rsid w:val="00B61A1F"/>
    <w:rsid w:val="00B61A23"/>
    <w:rsid w:val="00B61B1E"/>
    <w:rsid w:val="00B61C0B"/>
    <w:rsid w:val="00B61C42"/>
    <w:rsid w:val="00B61CFE"/>
    <w:rsid w:val="00B61D2F"/>
    <w:rsid w:val="00B61DE1"/>
    <w:rsid w:val="00B61E51"/>
    <w:rsid w:val="00B61FE8"/>
    <w:rsid w:val="00B6222E"/>
    <w:rsid w:val="00B622FA"/>
    <w:rsid w:val="00B62432"/>
    <w:rsid w:val="00B626E9"/>
    <w:rsid w:val="00B62717"/>
    <w:rsid w:val="00B6276D"/>
    <w:rsid w:val="00B627CB"/>
    <w:rsid w:val="00B62820"/>
    <w:rsid w:val="00B62BD8"/>
    <w:rsid w:val="00B62EF0"/>
    <w:rsid w:val="00B62F72"/>
    <w:rsid w:val="00B62F8B"/>
    <w:rsid w:val="00B62FA5"/>
    <w:rsid w:val="00B63106"/>
    <w:rsid w:val="00B6312A"/>
    <w:rsid w:val="00B632FA"/>
    <w:rsid w:val="00B63382"/>
    <w:rsid w:val="00B633DF"/>
    <w:rsid w:val="00B6340E"/>
    <w:rsid w:val="00B6348E"/>
    <w:rsid w:val="00B63517"/>
    <w:rsid w:val="00B635B0"/>
    <w:rsid w:val="00B635EF"/>
    <w:rsid w:val="00B63699"/>
    <w:rsid w:val="00B639E0"/>
    <w:rsid w:val="00B63AA4"/>
    <w:rsid w:val="00B63DD7"/>
    <w:rsid w:val="00B6425B"/>
    <w:rsid w:val="00B64325"/>
    <w:rsid w:val="00B643B0"/>
    <w:rsid w:val="00B644EF"/>
    <w:rsid w:val="00B64508"/>
    <w:rsid w:val="00B645F7"/>
    <w:rsid w:val="00B646BC"/>
    <w:rsid w:val="00B64885"/>
    <w:rsid w:val="00B6489C"/>
    <w:rsid w:val="00B649B9"/>
    <w:rsid w:val="00B64AA7"/>
    <w:rsid w:val="00B64ACB"/>
    <w:rsid w:val="00B64B57"/>
    <w:rsid w:val="00B64C92"/>
    <w:rsid w:val="00B64E0D"/>
    <w:rsid w:val="00B64E49"/>
    <w:rsid w:val="00B65054"/>
    <w:rsid w:val="00B65160"/>
    <w:rsid w:val="00B651E3"/>
    <w:rsid w:val="00B65361"/>
    <w:rsid w:val="00B655A3"/>
    <w:rsid w:val="00B65821"/>
    <w:rsid w:val="00B6582A"/>
    <w:rsid w:val="00B6582F"/>
    <w:rsid w:val="00B658E5"/>
    <w:rsid w:val="00B658F0"/>
    <w:rsid w:val="00B65B61"/>
    <w:rsid w:val="00B65BAF"/>
    <w:rsid w:val="00B65C61"/>
    <w:rsid w:val="00B65CB7"/>
    <w:rsid w:val="00B65CDB"/>
    <w:rsid w:val="00B65D62"/>
    <w:rsid w:val="00B65EC1"/>
    <w:rsid w:val="00B65FCA"/>
    <w:rsid w:val="00B66018"/>
    <w:rsid w:val="00B66102"/>
    <w:rsid w:val="00B66128"/>
    <w:rsid w:val="00B6616B"/>
    <w:rsid w:val="00B66393"/>
    <w:rsid w:val="00B66526"/>
    <w:rsid w:val="00B66618"/>
    <w:rsid w:val="00B6664E"/>
    <w:rsid w:val="00B668D0"/>
    <w:rsid w:val="00B6692E"/>
    <w:rsid w:val="00B66969"/>
    <w:rsid w:val="00B66CF5"/>
    <w:rsid w:val="00B66E0E"/>
    <w:rsid w:val="00B66EB6"/>
    <w:rsid w:val="00B66F92"/>
    <w:rsid w:val="00B6716C"/>
    <w:rsid w:val="00B6722F"/>
    <w:rsid w:val="00B67537"/>
    <w:rsid w:val="00B67546"/>
    <w:rsid w:val="00B67548"/>
    <w:rsid w:val="00B67648"/>
    <w:rsid w:val="00B676A6"/>
    <w:rsid w:val="00B677AD"/>
    <w:rsid w:val="00B67881"/>
    <w:rsid w:val="00B678CD"/>
    <w:rsid w:val="00B678D2"/>
    <w:rsid w:val="00B6799C"/>
    <w:rsid w:val="00B679D8"/>
    <w:rsid w:val="00B67AAA"/>
    <w:rsid w:val="00B67C62"/>
    <w:rsid w:val="00B67E27"/>
    <w:rsid w:val="00B67EDD"/>
    <w:rsid w:val="00B67F0F"/>
    <w:rsid w:val="00B70342"/>
    <w:rsid w:val="00B7049D"/>
    <w:rsid w:val="00B704A0"/>
    <w:rsid w:val="00B7051E"/>
    <w:rsid w:val="00B70532"/>
    <w:rsid w:val="00B70578"/>
    <w:rsid w:val="00B7072E"/>
    <w:rsid w:val="00B70849"/>
    <w:rsid w:val="00B70855"/>
    <w:rsid w:val="00B7087F"/>
    <w:rsid w:val="00B70903"/>
    <w:rsid w:val="00B70918"/>
    <w:rsid w:val="00B70923"/>
    <w:rsid w:val="00B70964"/>
    <w:rsid w:val="00B70AEA"/>
    <w:rsid w:val="00B70AEE"/>
    <w:rsid w:val="00B70C04"/>
    <w:rsid w:val="00B70CA3"/>
    <w:rsid w:val="00B70CC0"/>
    <w:rsid w:val="00B70E0D"/>
    <w:rsid w:val="00B70E5A"/>
    <w:rsid w:val="00B70F02"/>
    <w:rsid w:val="00B70F8D"/>
    <w:rsid w:val="00B70FD9"/>
    <w:rsid w:val="00B70FDD"/>
    <w:rsid w:val="00B71059"/>
    <w:rsid w:val="00B710A3"/>
    <w:rsid w:val="00B7135F"/>
    <w:rsid w:val="00B71565"/>
    <w:rsid w:val="00B7178F"/>
    <w:rsid w:val="00B717EA"/>
    <w:rsid w:val="00B717F3"/>
    <w:rsid w:val="00B71836"/>
    <w:rsid w:val="00B71884"/>
    <w:rsid w:val="00B71895"/>
    <w:rsid w:val="00B7189C"/>
    <w:rsid w:val="00B7197C"/>
    <w:rsid w:val="00B71ADC"/>
    <w:rsid w:val="00B71BE1"/>
    <w:rsid w:val="00B71BEE"/>
    <w:rsid w:val="00B71DA6"/>
    <w:rsid w:val="00B72083"/>
    <w:rsid w:val="00B720B8"/>
    <w:rsid w:val="00B72183"/>
    <w:rsid w:val="00B72239"/>
    <w:rsid w:val="00B7224E"/>
    <w:rsid w:val="00B7240D"/>
    <w:rsid w:val="00B72420"/>
    <w:rsid w:val="00B72595"/>
    <w:rsid w:val="00B72673"/>
    <w:rsid w:val="00B72725"/>
    <w:rsid w:val="00B72A58"/>
    <w:rsid w:val="00B72B16"/>
    <w:rsid w:val="00B72B50"/>
    <w:rsid w:val="00B72B6E"/>
    <w:rsid w:val="00B72BE0"/>
    <w:rsid w:val="00B72C60"/>
    <w:rsid w:val="00B72DD8"/>
    <w:rsid w:val="00B72EDB"/>
    <w:rsid w:val="00B72EFB"/>
    <w:rsid w:val="00B72F53"/>
    <w:rsid w:val="00B73015"/>
    <w:rsid w:val="00B73217"/>
    <w:rsid w:val="00B7325E"/>
    <w:rsid w:val="00B73294"/>
    <w:rsid w:val="00B734DD"/>
    <w:rsid w:val="00B734F3"/>
    <w:rsid w:val="00B73674"/>
    <w:rsid w:val="00B73745"/>
    <w:rsid w:val="00B73819"/>
    <w:rsid w:val="00B7385D"/>
    <w:rsid w:val="00B738F7"/>
    <w:rsid w:val="00B73AF4"/>
    <w:rsid w:val="00B73B03"/>
    <w:rsid w:val="00B73B4E"/>
    <w:rsid w:val="00B73B65"/>
    <w:rsid w:val="00B73C1C"/>
    <w:rsid w:val="00B73D61"/>
    <w:rsid w:val="00B73DB1"/>
    <w:rsid w:val="00B73F95"/>
    <w:rsid w:val="00B73FAD"/>
    <w:rsid w:val="00B740C1"/>
    <w:rsid w:val="00B742CB"/>
    <w:rsid w:val="00B7430F"/>
    <w:rsid w:val="00B74317"/>
    <w:rsid w:val="00B7443E"/>
    <w:rsid w:val="00B74499"/>
    <w:rsid w:val="00B745F0"/>
    <w:rsid w:val="00B7472C"/>
    <w:rsid w:val="00B7483F"/>
    <w:rsid w:val="00B7495B"/>
    <w:rsid w:val="00B749CF"/>
    <w:rsid w:val="00B74CC2"/>
    <w:rsid w:val="00B74E65"/>
    <w:rsid w:val="00B74EBD"/>
    <w:rsid w:val="00B74F0D"/>
    <w:rsid w:val="00B74F2D"/>
    <w:rsid w:val="00B74F65"/>
    <w:rsid w:val="00B74FBD"/>
    <w:rsid w:val="00B75022"/>
    <w:rsid w:val="00B7534A"/>
    <w:rsid w:val="00B753A6"/>
    <w:rsid w:val="00B754FC"/>
    <w:rsid w:val="00B75515"/>
    <w:rsid w:val="00B755A5"/>
    <w:rsid w:val="00B755BA"/>
    <w:rsid w:val="00B755FB"/>
    <w:rsid w:val="00B75720"/>
    <w:rsid w:val="00B75926"/>
    <w:rsid w:val="00B75986"/>
    <w:rsid w:val="00B759C0"/>
    <w:rsid w:val="00B75A06"/>
    <w:rsid w:val="00B75A37"/>
    <w:rsid w:val="00B75A83"/>
    <w:rsid w:val="00B75B9B"/>
    <w:rsid w:val="00B75BDD"/>
    <w:rsid w:val="00B75CF6"/>
    <w:rsid w:val="00B75D7D"/>
    <w:rsid w:val="00B75D89"/>
    <w:rsid w:val="00B75DA3"/>
    <w:rsid w:val="00B75ED1"/>
    <w:rsid w:val="00B75EEA"/>
    <w:rsid w:val="00B75F4C"/>
    <w:rsid w:val="00B760FA"/>
    <w:rsid w:val="00B76129"/>
    <w:rsid w:val="00B761C1"/>
    <w:rsid w:val="00B76354"/>
    <w:rsid w:val="00B76368"/>
    <w:rsid w:val="00B76694"/>
    <w:rsid w:val="00B766E6"/>
    <w:rsid w:val="00B766FA"/>
    <w:rsid w:val="00B768A9"/>
    <w:rsid w:val="00B768E4"/>
    <w:rsid w:val="00B7692F"/>
    <w:rsid w:val="00B76DB9"/>
    <w:rsid w:val="00B76F27"/>
    <w:rsid w:val="00B771CA"/>
    <w:rsid w:val="00B77217"/>
    <w:rsid w:val="00B7733B"/>
    <w:rsid w:val="00B77374"/>
    <w:rsid w:val="00B773B8"/>
    <w:rsid w:val="00B77523"/>
    <w:rsid w:val="00B77561"/>
    <w:rsid w:val="00B777FC"/>
    <w:rsid w:val="00B77883"/>
    <w:rsid w:val="00B77994"/>
    <w:rsid w:val="00B779C0"/>
    <w:rsid w:val="00B77BC2"/>
    <w:rsid w:val="00B77E17"/>
    <w:rsid w:val="00B77E89"/>
    <w:rsid w:val="00B80112"/>
    <w:rsid w:val="00B8015C"/>
    <w:rsid w:val="00B8028C"/>
    <w:rsid w:val="00B803A9"/>
    <w:rsid w:val="00B80445"/>
    <w:rsid w:val="00B80490"/>
    <w:rsid w:val="00B8056C"/>
    <w:rsid w:val="00B808A8"/>
    <w:rsid w:val="00B8093E"/>
    <w:rsid w:val="00B80B79"/>
    <w:rsid w:val="00B80C11"/>
    <w:rsid w:val="00B80E36"/>
    <w:rsid w:val="00B80E3A"/>
    <w:rsid w:val="00B80EF3"/>
    <w:rsid w:val="00B810FB"/>
    <w:rsid w:val="00B81269"/>
    <w:rsid w:val="00B8147E"/>
    <w:rsid w:val="00B8151E"/>
    <w:rsid w:val="00B81569"/>
    <w:rsid w:val="00B816D3"/>
    <w:rsid w:val="00B81710"/>
    <w:rsid w:val="00B8171A"/>
    <w:rsid w:val="00B817A6"/>
    <w:rsid w:val="00B81921"/>
    <w:rsid w:val="00B81A00"/>
    <w:rsid w:val="00B81A0B"/>
    <w:rsid w:val="00B81A5E"/>
    <w:rsid w:val="00B81A79"/>
    <w:rsid w:val="00B81DA5"/>
    <w:rsid w:val="00B8211F"/>
    <w:rsid w:val="00B822B9"/>
    <w:rsid w:val="00B8233D"/>
    <w:rsid w:val="00B8242A"/>
    <w:rsid w:val="00B82532"/>
    <w:rsid w:val="00B826FB"/>
    <w:rsid w:val="00B827D2"/>
    <w:rsid w:val="00B82854"/>
    <w:rsid w:val="00B82A0D"/>
    <w:rsid w:val="00B82AD7"/>
    <w:rsid w:val="00B82AF0"/>
    <w:rsid w:val="00B82B1E"/>
    <w:rsid w:val="00B82D6A"/>
    <w:rsid w:val="00B82D6B"/>
    <w:rsid w:val="00B82DDC"/>
    <w:rsid w:val="00B82F04"/>
    <w:rsid w:val="00B82F7C"/>
    <w:rsid w:val="00B83310"/>
    <w:rsid w:val="00B83348"/>
    <w:rsid w:val="00B83456"/>
    <w:rsid w:val="00B8347C"/>
    <w:rsid w:val="00B835AE"/>
    <w:rsid w:val="00B8387E"/>
    <w:rsid w:val="00B8388C"/>
    <w:rsid w:val="00B838B8"/>
    <w:rsid w:val="00B838FD"/>
    <w:rsid w:val="00B83979"/>
    <w:rsid w:val="00B83C31"/>
    <w:rsid w:val="00B83C97"/>
    <w:rsid w:val="00B83E95"/>
    <w:rsid w:val="00B83F47"/>
    <w:rsid w:val="00B83F62"/>
    <w:rsid w:val="00B84169"/>
    <w:rsid w:val="00B84198"/>
    <w:rsid w:val="00B842B1"/>
    <w:rsid w:val="00B842D5"/>
    <w:rsid w:val="00B84314"/>
    <w:rsid w:val="00B8452A"/>
    <w:rsid w:val="00B8453A"/>
    <w:rsid w:val="00B84819"/>
    <w:rsid w:val="00B849AC"/>
    <w:rsid w:val="00B84B88"/>
    <w:rsid w:val="00B84E3B"/>
    <w:rsid w:val="00B84FA6"/>
    <w:rsid w:val="00B8502D"/>
    <w:rsid w:val="00B85130"/>
    <w:rsid w:val="00B85144"/>
    <w:rsid w:val="00B851A3"/>
    <w:rsid w:val="00B851B3"/>
    <w:rsid w:val="00B8520C"/>
    <w:rsid w:val="00B85462"/>
    <w:rsid w:val="00B854CE"/>
    <w:rsid w:val="00B85525"/>
    <w:rsid w:val="00B8586B"/>
    <w:rsid w:val="00B8588C"/>
    <w:rsid w:val="00B85BB4"/>
    <w:rsid w:val="00B85C52"/>
    <w:rsid w:val="00B85C74"/>
    <w:rsid w:val="00B85DAB"/>
    <w:rsid w:val="00B85EBD"/>
    <w:rsid w:val="00B85EF7"/>
    <w:rsid w:val="00B85FE7"/>
    <w:rsid w:val="00B86038"/>
    <w:rsid w:val="00B86055"/>
    <w:rsid w:val="00B86343"/>
    <w:rsid w:val="00B863FE"/>
    <w:rsid w:val="00B865A0"/>
    <w:rsid w:val="00B8666A"/>
    <w:rsid w:val="00B8672A"/>
    <w:rsid w:val="00B868A1"/>
    <w:rsid w:val="00B8697B"/>
    <w:rsid w:val="00B86987"/>
    <w:rsid w:val="00B86A26"/>
    <w:rsid w:val="00B86B21"/>
    <w:rsid w:val="00B86B3C"/>
    <w:rsid w:val="00B86D20"/>
    <w:rsid w:val="00B8701C"/>
    <w:rsid w:val="00B8710E"/>
    <w:rsid w:val="00B8714F"/>
    <w:rsid w:val="00B871B9"/>
    <w:rsid w:val="00B8739A"/>
    <w:rsid w:val="00B875CA"/>
    <w:rsid w:val="00B87807"/>
    <w:rsid w:val="00B87821"/>
    <w:rsid w:val="00B878CB"/>
    <w:rsid w:val="00B878EB"/>
    <w:rsid w:val="00B87929"/>
    <w:rsid w:val="00B879B4"/>
    <w:rsid w:val="00B879F4"/>
    <w:rsid w:val="00B87A1A"/>
    <w:rsid w:val="00B87A5F"/>
    <w:rsid w:val="00B87B64"/>
    <w:rsid w:val="00B87BA4"/>
    <w:rsid w:val="00B87BF5"/>
    <w:rsid w:val="00B87C94"/>
    <w:rsid w:val="00B87CD2"/>
    <w:rsid w:val="00B87E1E"/>
    <w:rsid w:val="00B87EBA"/>
    <w:rsid w:val="00B87F6E"/>
    <w:rsid w:val="00B87F90"/>
    <w:rsid w:val="00B87FCA"/>
    <w:rsid w:val="00B90119"/>
    <w:rsid w:val="00B90129"/>
    <w:rsid w:val="00B901BD"/>
    <w:rsid w:val="00B9032F"/>
    <w:rsid w:val="00B90429"/>
    <w:rsid w:val="00B90769"/>
    <w:rsid w:val="00B9078A"/>
    <w:rsid w:val="00B9085B"/>
    <w:rsid w:val="00B908C5"/>
    <w:rsid w:val="00B90A46"/>
    <w:rsid w:val="00B90B7F"/>
    <w:rsid w:val="00B90C1D"/>
    <w:rsid w:val="00B90C8E"/>
    <w:rsid w:val="00B90D9A"/>
    <w:rsid w:val="00B90DAE"/>
    <w:rsid w:val="00B90F0D"/>
    <w:rsid w:val="00B90F5B"/>
    <w:rsid w:val="00B91027"/>
    <w:rsid w:val="00B9117E"/>
    <w:rsid w:val="00B91384"/>
    <w:rsid w:val="00B91538"/>
    <w:rsid w:val="00B9157F"/>
    <w:rsid w:val="00B915D8"/>
    <w:rsid w:val="00B91723"/>
    <w:rsid w:val="00B917EE"/>
    <w:rsid w:val="00B9181B"/>
    <w:rsid w:val="00B91A19"/>
    <w:rsid w:val="00B91B74"/>
    <w:rsid w:val="00B91BB7"/>
    <w:rsid w:val="00B91E80"/>
    <w:rsid w:val="00B91F53"/>
    <w:rsid w:val="00B91FC7"/>
    <w:rsid w:val="00B92140"/>
    <w:rsid w:val="00B9227C"/>
    <w:rsid w:val="00B92357"/>
    <w:rsid w:val="00B923F8"/>
    <w:rsid w:val="00B92484"/>
    <w:rsid w:val="00B92494"/>
    <w:rsid w:val="00B9279E"/>
    <w:rsid w:val="00B9299C"/>
    <w:rsid w:val="00B92A16"/>
    <w:rsid w:val="00B92A4B"/>
    <w:rsid w:val="00B92C4D"/>
    <w:rsid w:val="00B92DBB"/>
    <w:rsid w:val="00B92EB3"/>
    <w:rsid w:val="00B931A5"/>
    <w:rsid w:val="00B93303"/>
    <w:rsid w:val="00B93465"/>
    <w:rsid w:val="00B9351C"/>
    <w:rsid w:val="00B935E7"/>
    <w:rsid w:val="00B935F7"/>
    <w:rsid w:val="00B93640"/>
    <w:rsid w:val="00B9379D"/>
    <w:rsid w:val="00B937A0"/>
    <w:rsid w:val="00B9394C"/>
    <w:rsid w:val="00B939C1"/>
    <w:rsid w:val="00B93A91"/>
    <w:rsid w:val="00B93D43"/>
    <w:rsid w:val="00B93DA1"/>
    <w:rsid w:val="00B93DC4"/>
    <w:rsid w:val="00B93DE5"/>
    <w:rsid w:val="00B93E66"/>
    <w:rsid w:val="00B93E7C"/>
    <w:rsid w:val="00B93EB4"/>
    <w:rsid w:val="00B93F0E"/>
    <w:rsid w:val="00B9404F"/>
    <w:rsid w:val="00B94051"/>
    <w:rsid w:val="00B940C1"/>
    <w:rsid w:val="00B940FE"/>
    <w:rsid w:val="00B9421E"/>
    <w:rsid w:val="00B9426C"/>
    <w:rsid w:val="00B9426E"/>
    <w:rsid w:val="00B94296"/>
    <w:rsid w:val="00B94339"/>
    <w:rsid w:val="00B943A1"/>
    <w:rsid w:val="00B94477"/>
    <w:rsid w:val="00B94505"/>
    <w:rsid w:val="00B94528"/>
    <w:rsid w:val="00B9460E"/>
    <w:rsid w:val="00B946C2"/>
    <w:rsid w:val="00B946C9"/>
    <w:rsid w:val="00B947C2"/>
    <w:rsid w:val="00B949EF"/>
    <w:rsid w:val="00B94A52"/>
    <w:rsid w:val="00B94B92"/>
    <w:rsid w:val="00B94BF7"/>
    <w:rsid w:val="00B94C8C"/>
    <w:rsid w:val="00B94EC5"/>
    <w:rsid w:val="00B94ECE"/>
    <w:rsid w:val="00B94F17"/>
    <w:rsid w:val="00B94F4A"/>
    <w:rsid w:val="00B9522B"/>
    <w:rsid w:val="00B95294"/>
    <w:rsid w:val="00B953A3"/>
    <w:rsid w:val="00B9556D"/>
    <w:rsid w:val="00B9559D"/>
    <w:rsid w:val="00B95634"/>
    <w:rsid w:val="00B95679"/>
    <w:rsid w:val="00B95749"/>
    <w:rsid w:val="00B9579A"/>
    <w:rsid w:val="00B95841"/>
    <w:rsid w:val="00B958B0"/>
    <w:rsid w:val="00B958B7"/>
    <w:rsid w:val="00B958EC"/>
    <w:rsid w:val="00B959A3"/>
    <w:rsid w:val="00B95A44"/>
    <w:rsid w:val="00B95A9D"/>
    <w:rsid w:val="00B95AF7"/>
    <w:rsid w:val="00B95BBE"/>
    <w:rsid w:val="00B9604D"/>
    <w:rsid w:val="00B960A6"/>
    <w:rsid w:val="00B961DF"/>
    <w:rsid w:val="00B9621B"/>
    <w:rsid w:val="00B96252"/>
    <w:rsid w:val="00B9655B"/>
    <w:rsid w:val="00B96565"/>
    <w:rsid w:val="00B96572"/>
    <w:rsid w:val="00B96698"/>
    <w:rsid w:val="00B966E0"/>
    <w:rsid w:val="00B967A0"/>
    <w:rsid w:val="00B96859"/>
    <w:rsid w:val="00B96963"/>
    <w:rsid w:val="00B96994"/>
    <w:rsid w:val="00B96B17"/>
    <w:rsid w:val="00B96B74"/>
    <w:rsid w:val="00B96B8F"/>
    <w:rsid w:val="00B96B9C"/>
    <w:rsid w:val="00B96CD6"/>
    <w:rsid w:val="00B96CFB"/>
    <w:rsid w:val="00B96E6C"/>
    <w:rsid w:val="00B96E97"/>
    <w:rsid w:val="00B96F1A"/>
    <w:rsid w:val="00B97058"/>
    <w:rsid w:val="00B971CA"/>
    <w:rsid w:val="00B97205"/>
    <w:rsid w:val="00B972D5"/>
    <w:rsid w:val="00B973C3"/>
    <w:rsid w:val="00B9740C"/>
    <w:rsid w:val="00B97500"/>
    <w:rsid w:val="00B9771D"/>
    <w:rsid w:val="00B97757"/>
    <w:rsid w:val="00B97A92"/>
    <w:rsid w:val="00B97BC5"/>
    <w:rsid w:val="00B97DFE"/>
    <w:rsid w:val="00B97FDB"/>
    <w:rsid w:val="00BA00A2"/>
    <w:rsid w:val="00BA00AA"/>
    <w:rsid w:val="00BA014B"/>
    <w:rsid w:val="00BA0318"/>
    <w:rsid w:val="00BA0603"/>
    <w:rsid w:val="00BA06CC"/>
    <w:rsid w:val="00BA0907"/>
    <w:rsid w:val="00BA0A47"/>
    <w:rsid w:val="00BA0AB9"/>
    <w:rsid w:val="00BA0AC3"/>
    <w:rsid w:val="00BA0B11"/>
    <w:rsid w:val="00BA0BDC"/>
    <w:rsid w:val="00BA0C2D"/>
    <w:rsid w:val="00BA0C3E"/>
    <w:rsid w:val="00BA0DCD"/>
    <w:rsid w:val="00BA0FEC"/>
    <w:rsid w:val="00BA10AC"/>
    <w:rsid w:val="00BA10C0"/>
    <w:rsid w:val="00BA12D6"/>
    <w:rsid w:val="00BA1377"/>
    <w:rsid w:val="00BA138E"/>
    <w:rsid w:val="00BA13B2"/>
    <w:rsid w:val="00BA14AB"/>
    <w:rsid w:val="00BA158C"/>
    <w:rsid w:val="00BA15D6"/>
    <w:rsid w:val="00BA16A0"/>
    <w:rsid w:val="00BA17ED"/>
    <w:rsid w:val="00BA18FB"/>
    <w:rsid w:val="00BA19FD"/>
    <w:rsid w:val="00BA1AE8"/>
    <w:rsid w:val="00BA1B1B"/>
    <w:rsid w:val="00BA1CC9"/>
    <w:rsid w:val="00BA1D3A"/>
    <w:rsid w:val="00BA1D7A"/>
    <w:rsid w:val="00BA1E16"/>
    <w:rsid w:val="00BA1E18"/>
    <w:rsid w:val="00BA2017"/>
    <w:rsid w:val="00BA20E8"/>
    <w:rsid w:val="00BA2145"/>
    <w:rsid w:val="00BA21FB"/>
    <w:rsid w:val="00BA22D7"/>
    <w:rsid w:val="00BA2327"/>
    <w:rsid w:val="00BA2347"/>
    <w:rsid w:val="00BA25AC"/>
    <w:rsid w:val="00BA26B2"/>
    <w:rsid w:val="00BA2715"/>
    <w:rsid w:val="00BA275A"/>
    <w:rsid w:val="00BA2773"/>
    <w:rsid w:val="00BA281B"/>
    <w:rsid w:val="00BA2A76"/>
    <w:rsid w:val="00BA2B5F"/>
    <w:rsid w:val="00BA2C24"/>
    <w:rsid w:val="00BA2C27"/>
    <w:rsid w:val="00BA2C8C"/>
    <w:rsid w:val="00BA2E58"/>
    <w:rsid w:val="00BA2E66"/>
    <w:rsid w:val="00BA2E86"/>
    <w:rsid w:val="00BA2FE8"/>
    <w:rsid w:val="00BA2FFC"/>
    <w:rsid w:val="00BA3160"/>
    <w:rsid w:val="00BA3354"/>
    <w:rsid w:val="00BA348F"/>
    <w:rsid w:val="00BA3506"/>
    <w:rsid w:val="00BA3933"/>
    <w:rsid w:val="00BA3AC4"/>
    <w:rsid w:val="00BA3ACD"/>
    <w:rsid w:val="00BA3B17"/>
    <w:rsid w:val="00BA3D9D"/>
    <w:rsid w:val="00BA3E5D"/>
    <w:rsid w:val="00BA3E7E"/>
    <w:rsid w:val="00BA3EF7"/>
    <w:rsid w:val="00BA3F4C"/>
    <w:rsid w:val="00BA4089"/>
    <w:rsid w:val="00BA4124"/>
    <w:rsid w:val="00BA41FD"/>
    <w:rsid w:val="00BA42C9"/>
    <w:rsid w:val="00BA4455"/>
    <w:rsid w:val="00BA450F"/>
    <w:rsid w:val="00BA451A"/>
    <w:rsid w:val="00BA460B"/>
    <w:rsid w:val="00BA463C"/>
    <w:rsid w:val="00BA46EC"/>
    <w:rsid w:val="00BA47B0"/>
    <w:rsid w:val="00BA48F4"/>
    <w:rsid w:val="00BA4995"/>
    <w:rsid w:val="00BA4A6D"/>
    <w:rsid w:val="00BA4CCF"/>
    <w:rsid w:val="00BA4D36"/>
    <w:rsid w:val="00BA4D50"/>
    <w:rsid w:val="00BA4E31"/>
    <w:rsid w:val="00BA4F41"/>
    <w:rsid w:val="00BA4F7C"/>
    <w:rsid w:val="00BA5040"/>
    <w:rsid w:val="00BA5202"/>
    <w:rsid w:val="00BA5383"/>
    <w:rsid w:val="00BA53AB"/>
    <w:rsid w:val="00BA548B"/>
    <w:rsid w:val="00BA5690"/>
    <w:rsid w:val="00BA5793"/>
    <w:rsid w:val="00BA5A48"/>
    <w:rsid w:val="00BA5A6C"/>
    <w:rsid w:val="00BA5B32"/>
    <w:rsid w:val="00BA5B53"/>
    <w:rsid w:val="00BA5C95"/>
    <w:rsid w:val="00BA5CB0"/>
    <w:rsid w:val="00BA5CDE"/>
    <w:rsid w:val="00BA5D6E"/>
    <w:rsid w:val="00BA61B7"/>
    <w:rsid w:val="00BA62B6"/>
    <w:rsid w:val="00BA63D3"/>
    <w:rsid w:val="00BA63FF"/>
    <w:rsid w:val="00BA65DE"/>
    <w:rsid w:val="00BA661F"/>
    <w:rsid w:val="00BA6703"/>
    <w:rsid w:val="00BA6796"/>
    <w:rsid w:val="00BA67A8"/>
    <w:rsid w:val="00BA67CF"/>
    <w:rsid w:val="00BA687B"/>
    <w:rsid w:val="00BA68F4"/>
    <w:rsid w:val="00BA69D4"/>
    <w:rsid w:val="00BA69F6"/>
    <w:rsid w:val="00BA6B4A"/>
    <w:rsid w:val="00BA6BE3"/>
    <w:rsid w:val="00BA6CBA"/>
    <w:rsid w:val="00BA707E"/>
    <w:rsid w:val="00BA70E9"/>
    <w:rsid w:val="00BA71AB"/>
    <w:rsid w:val="00BA741C"/>
    <w:rsid w:val="00BA74DF"/>
    <w:rsid w:val="00BA752A"/>
    <w:rsid w:val="00BA7653"/>
    <w:rsid w:val="00BA7679"/>
    <w:rsid w:val="00BA7831"/>
    <w:rsid w:val="00BA7850"/>
    <w:rsid w:val="00BA796D"/>
    <w:rsid w:val="00BA7C95"/>
    <w:rsid w:val="00BA7CC1"/>
    <w:rsid w:val="00BB005E"/>
    <w:rsid w:val="00BB007C"/>
    <w:rsid w:val="00BB0082"/>
    <w:rsid w:val="00BB01F7"/>
    <w:rsid w:val="00BB01F9"/>
    <w:rsid w:val="00BB0436"/>
    <w:rsid w:val="00BB0692"/>
    <w:rsid w:val="00BB074E"/>
    <w:rsid w:val="00BB07BA"/>
    <w:rsid w:val="00BB08A9"/>
    <w:rsid w:val="00BB09A6"/>
    <w:rsid w:val="00BB0A23"/>
    <w:rsid w:val="00BB0B04"/>
    <w:rsid w:val="00BB0B2C"/>
    <w:rsid w:val="00BB0C88"/>
    <w:rsid w:val="00BB0CDC"/>
    <w:rsid w:val="00BB0F91"/>
    <w:rsid w:val="00BB1097"/>
    <w:rsid w:val="00BB11EA"/>
    <w:rsid w:val="00BB1395"/>
    <w:rsid w:val="00BB1435"/>
    <w:rsid w:val="00BB145B"/>
    <w:rsid w:val="00BB1501"/>
    <w:rsid w:val="00BB169E"/>
    <w:rsid w:val="00BB16A8"/>
    <w:rsid w:val="00BB1782"/>
    <w:rsid w:val="00BB17B9"/>
    <w:rsid w:val="00BB18B7"/>
    <w:rsid w:val="00BB1A7F"/>
    <w:rsid w:val="00BB1AE6"/>
    <w:rsid w:val="00BB1BAE"/>
    <w:rsid w:val="00BB1FBC"/>
    <w:rsid w:val="00BB2020"/>
    <w:rsid w:val="00BB20A9"/>
    <w:rsid w:val="00BB220E"/>
    <w:rsid w:val="00BB225B"/>
    <w:rsid w:val="00BB231D"/>
    <w:rsid w:val="00BB2480"/>
    <w:rsid w:val="00BB24CD"/>
    <w:rsid w:val="00BB24D6"/>
    <w:rsid w:val="00BB2511"/>
    <w:rsid w:val="00BB265B"/>
    <w:rsid w:val="00BB2694"/>
    <w:rsid w:val="00BB2698"/>
    <w:rsid w:val="00BB269A"/>
    <w:rsid w:val="00BB28BE"/>
    <w:rsid w:val="00BB2901"/>
    <w:rsid w:val="00BB291D"/>
    <w:rsid w:val="00BB2A85"/>
    <w:rsid w:val="00BB2B0B"/>
    <w:rsid w:val="00BB2B18"/>
    <w:rsid w:val="00BB2EA9"/>
    <w:rsid w:val="00BB3040"/>
    <w:rsid w:val="00BB304C"/>
    <w:rsid w:val="00BB30A5"/>
    <w:rsid w:val="00BB3158"/>
    <w:rsid w:val="00BB315E"/>
    <w:rsid w:val="00BB3180"/>
    <w:rsid w:val="00BB31B1"/>
    <w:rsid w:val="00BB3213"/>
    <w:rsid w:val="00BB338B"/>
    <w:rsid w:val="00BB3528"/>
    <w:rsid w:val="00BB352F"/>
    <w:rsid w:val="00BB3558"/>
    <w:rsid w:val="00BB35DA"/>
    <w:rsid w:val="00BB365D"/>
    <w:rsid w:val="00BB36C9"/>
    <w:rsid w:val="00BB370C"/>
    <w:rsid w:val="00BB37B0"/>
    <w:rsid w:val="00BB394D"/>
    <w:rsid w:val="00BB3971"/>
    <w:rsid w:val="00BB3A40"/>
    <w:rsid w:val="00BB3AB9"/>
    <w:rsid w:val="00BB3B28"/>
    <w:rsid w:val="00BB3B61"/>
    <w:rsid w:val="00BB3BEF"/>
    <w:rsid w:val="00BB3CDB"/>
    <w:rsid w:val="00BB3E1C"/>
    <w:rsid w:val="00BB3EE7"/>
    <w:rsid w:val="00BB3EF4"/>
    <w:rsid w:val="00BB4038"/>
    <w:rsid w:val="00BB4045"/>
    <w:rsid w:val="00BB4226"/>
    <w:rsid w:val="00BB42B4"/>
    <w:rsid w:val="00BB42CF"/>
    <w:rsid w:val="00BB43AC"/>
    <w:rsid w:val="00BB44CA"/>
    <w:rsid w:val="00BB46A3"/>
    <w:rsid w:val="00BB46D3"/>
    <w:rsid w:val="00BB4736"/>
    <w:rsid w:val="00BB47A8"/>
    <w:rsid w:val="00BB47AD"/>
    <w:rsid w:val="00BB4899"/>
    <w:rsid w:val="00BB4B17"/>
    <w:rsid w:val="00BB4B80"/>
    <w:rsid w:val="00BB4BC4"/>
    <w:rsid w:val="00BB4BD6"/>
    <w:rsid w:val="00BB4CBD"/>
    <w:rsid w:val="00BB4D75"/>
    <w:rsid w:val="00BB4E55"/>
    <w:rsid w:val="00BB4F55"/>
    <w:rsid w:val="00BB4FD1"/>
    <w:rsid w:val="00BB502F"/>
    <w:rsid w:val="00BB5044"/>
    <w:rsid w:val="00BB5207"/>
    <w:rsid w:val="00BB52DC"/>
    <w:rsid w:val="00BB52F7"/>
    <w:rsid w:val="00BB560C"/>
    <w:rsid w:val="00BB576E"/>
    <w:rsid w:val="00BB595C"/>
    <w:rsid w:val="00BB5A86"/>
    <w:rsid w:val="00BB5B25"/>
    <w:rsid w:val="00BB5BB8"/>
    <w:rsid w:val="00BB5C7D"/>
    <w:rsid w:val="00BB5D09"/>
    <w:rsid w:val="00BB5D89"/>
    <w:rsid w:val="00BB5D98"/>
    <w:rsid w:val="00BB5E71"/>
    <w:rsid w:val="00BB5ED5"/>
    <w:rsid w:val="00BB5F73"/>
    <w:rsid w:val="00BB5F76"/>
    <w:rsid w:val="00BB5FFF"/>
    <w:rsid w:val="00BB6051"/>
    <w:rsid w:val="00BB61E0"/>
    <w:rsid w:val="00BB6335"/>
    <w:rsid w:val="00BB633A"/>
    <w:rsid w:val="00BB6433"/>
    <w:rsid w:val="00BB6837"/>
    <w:rsid w:val="00BB6948"/>
    <w:rsid w:val="00BB69D6"/>
    <w:rsid w:val="00BB6A7C"/>
    <w:rsid w:val="00BB6A80"/>
    <w:rsid w:val="00BB6A86"/>
    <w:rsid w:val="00BB6BCA"/>
    <w:rsid w:val="00BB6D1F"/>
    <w:rsid w:val="00BB6DAC"/>
    <w:rsid w:val="00BB6F2B"/>
    <w:rsid w:val="00BB6F68"/>
    <w:rsid w:val="00BB7052"/>
    <w:rsid w:val="00BB7108"/>
    <w:rsid w:val="00BB71B2"/>
    <w:rsid w:val="00BB722B"/>
    <w:rsid w:val="00BB724C"/>
    <w:rsid w:val="00BB7270"/>
    <w:rsid w:val="00BB727B"/>
    <w:rsid w:val="00BB7514"/>
    <w:rsid w:val="00BB7694"/>
    <w:rsid w:val="00BB792B"/>
    <w:rsid w:val="00BB79FC"/>
    <w:rsid w:val="00BB7AA2"/>
    <w:rsid w:val="00BB7AC9"/>
    <w:rsid w:val="00BB7BE1"/>
    <w:rsid w:val="00BB7CEA"/>
    <w:rsid w:val="00BB7FDC"/>
    <w:rsid w:val="00BC0082"/>
    <w:rsid w:val="00BC04D6"/>
    <w:rsid w:val="00BC0519"/>
    <w:rsid w:val="00BC0543"/>
    <w:rsid w:val="00BC054D"/>
    <w:rsid w:val="00BC0574"/>
    <w:rsid w:val="00BC060D"/>
    <w:rsid w:val="00BC061E"/>
    <w:rsid w:val="00BC06B7"/>
    <w:rsid w:val="00BC0927"/>
    <w:rsid w:val="00BC09EB"/>
    <w:rsid w:val="00BC0B7A"/>
    <w:rsid w:val="00BC0BFD"/>
    <w:rsid w:val="00BC0C83"/>
    <w:rsid w:val="00BC0E5F"/>
    <w:rsid w:val="00BC104A"/>
    <w:rsid w:val="00BC1076"/>
    <w:rsid w:val="00BC1178"/>
    <w:rsid w:val="00BC1300"/>
    <w:rsid w:val="00BC1671"/>
    <w:rsid w:val="00BC16E9"/>
    <w:rsid w:val="00BC1A13"/>
    <w:rsid w:val="00BC1AE3"/>
    <w:rsid w:val="00BC1B53"/>
    <w:rsid w:val="00BC1BAC"/>
    <w:rsid w:val="00BC1BEE"/>
    <w:rsid w:val="00BC1CE1"/>
    <w:rsid w:val="00BC1D0B"/>
    <w:rsid w:val="00BC1EFC"/>
    <w:rsid w:val="00BC1F16"/>
    <w:rsid w:val="00BC1F4D"/>
    <w:rsid w:val="00BC1FA6"/>
    <w:rsid w:val="00BC2011"/>
    <w:rsid w:val="00BC2092"/>
    <w:rsid w:val="00BC2253"/>
    <w:rsid w:val="00BC22C2"/>
    <w:rsid w:val="00BC22C7"/>
    <w:rsid w:val="00BC2377"/>
    <w:rsid w:val="00BC237B"/>
    <w:rsid w:val="00BC23A1"/>
    <w:rsid w:val="00BC23E2"/>
    <w:rsid w:val="00BC243F"/>
    <w:rsid w:val="00BC28A4"/>
    <w:rsid w:val="00BC2A74"/>
    <w:rsid w:val="00BC2A83"/>
    <w:rsid w:val="00BC2AB7"/>
    <w:rsid w:val="00BC2C58"/>
    <w:rsid w:val="00BC2C75"/>
    <w:rsid w:val="00BC2CB5"/>
    <w:rsid w:val="00BC2D03"/>
    <w:rsid w:val="00BC2D47"/>
    <w:rsid w:val="00BC2E71"/>
    <w:rsid w:val="00BC3207"/>
    <w:rsid w:val="00BC329C"/>
    <w:rsid w:val="00BC32DB"/>
    <w:rsid w:val="00BC34A6"/>
    <w:rsid w:val="00BC358B"/>
    <w:rsid w:val="00BC36B9"/>
    <w:rsid w:val="00BC36C3"/>
    <w:rsid w:val="00BC36CC"/>
    <w:rsid w:val="00BC37BC"/>
    <w:rsid w:val="00BC37EA"/>
    <w:rsid w:val="00BC38EF"/>
    <w:rsid w:val="00BC3B6B"/>
    <w:rsid w:val="00BC3BCC"/>
    <w:rsid w:val="00BC3C1A"/>
    <w:rsid w:val="00BC3F0E"/>
    <w:rsid w:val="00BC3FB8"/>
    <w:rsid w:val="00BC4059"/>
    <w:rsid w:val="00BC41A0"/>
    <w:rsid w:val="00BC41AD"/>
    <w:rsid w:val="00BC4284"/>
    <w:rsid w:val="00BC42E6"/>
    <w:rsid w:val="00BC43AF"/>
    <w:rsid w:val="00BC44C7"/>
    <w:rsid w:val="00BC4570"/>
    <w:rsid w:val="00BC4654"/>
    <w:rsid w:val="00BC4681"/>
    <w:rsid w:val="00BC468B"/>
    <w:rsid w:val="00BC4750"/>
    <w:rsid w:val="00BC4753"/>
    <w:rsid w:val="00BC4A99"/>
    <w:rsid w:val="00BC4B2B"/>
    <w:rsid w:val="00BC4C36"/>
    <w:rsid w:val="00BC4C69"/>
    <w:rsid w:val="00BC4CB1"/>
    <w:rsid w:val="00BC4DA7"/>
    <w:rsid w:val="00BC4E54"/>
    <w:rsid w:val="00BC5094"/>
    <w:rsid w:val="00BC5106"/>
    <w:rsid w:val="00BC535C"/>
    <w:rsid w:val="00BC53FE"/>
    <w:rsid w:val="00BC56A3"/>
    <w:rsid w:val="00BC580F"/>
    <w:rsid w:val="00BC58FC"/>
    <w:rsid w:val="00BC5911"/>
    <w:rsid w:val="00BC596E"/>
    <w:rsid w:val="00BC59EE"/>
    <w:rsid w:val="00BC5A56"/>
    <w:rsid w:val="00BC5A9E"/>
    <w:rsid w:val="00BC5BEA"/>
    <w:rsid w:val="00BC5FB6"/>
    <w:rsid w:val="00BC6099"/>
    <w:rsid w:val="00BC6128"/>
    <w:rsid w:val="00BC6167"/>
    <w:rsid w:val="00BC61B3"/>
    <w:rsid w:val="00BC61FF"/>
    <w:rsid w:val="00BC62EB"/>
    <w:rsid w:val="00BC639E"/>
    <w:rsid w:val="00BC63F5"/>
    <w:rsid w:val="00BC6562"/>
    <w:rsid w:val="00BC65A0"/>
    <w:rsid w:val="00BC665A"/>
    <w:rsid w:val="00BC66A0"/>
    <w:rsid w:val="00BC683B"/>
    <w:rsid w:val="00BC6892"/>
    <w:rsid w:val="00BC68DD"/>
    <w:rsid w:val="00BC68E6"/>
    <w:rsid w:val="00BC6995"/>
    <w:rsid w:val="00BC69AB"/>
    <w:rsid w:val="00BC6AE5"/>
    <w:rsid w:val="00BC6B77"/>
    <w:rsid w:val="00BC6D0F"/>
    <w:rsid w:val="00BC6DDB"/>
    <w:rsid w:val="00BC6E05"/>
    <w:rsid w:val="00BC6FC3"/>
    <w:rsid w:val="00BC6FF5"/>
    <w:rsid w:val="00BC702E"/>
    <w:rsid w:val="00BC7180"/>
    <w:rsid w:val="00BC719F"/>
    <w:rsid w:val="00BC732A"/>
    <w:rsid w:val="00BC734B"/>
    <w:rsid w:val="00BC74CA"/>
    <w:rsid w:val="00BC74DA"/>
    <w:rsid w:val="00BC77C0"/>
    <w:rsid w:val="00BC78AE"/>
    <w:rsid w:val="00BC7A38"/>
    <w:rsid w:val="00BC7ABC"/>
    <w:rsid w:val="00BC7B03"/>
    <w:rsid w:val="00BC7BB1"/>
    <w:rsid w:val="00BC7C1E"/>
    <w:rsid w:val="00BC7D56"/>
    <w:rsid w:val="00BC7E0C"/>
    <w:rsid w:val="00BC7E99"/>
    <w:rsid w:val="00BD0122"/>
    <w:rsid w:val="00BD0144"/>
    <w:rsid w:val="00BD0274"/>
    <w:rsid w:val="00BD042A"/>
    <w:rsid w:val="00BD04DE"/>
    <w:rsid w:val="00BD0565"/>
    <w:rsid w:val="00BD0751"/>
    <w:rsid w:val="00BD084A"/>
    <w:rsid w:val="00BD0880"/>
    <w:rsid w:val="00BD09FA"/>
    <w:rsid w:val="00BD0A00"/>
    <w:rsid w:val="00BD0A70"/>
    <w:rsid w:val="00BD0BB6"/>
    <w:rsid w:val="00BD0BC9"/>
    <w:rsid w:val="00BD0BDE"/>
    <w:rsid w:val="00BD0CCC"/>
    <w:rsid w:val="00BD0CE7"/>
    <w:rsid w:val="00BD0CEF"/>
    <w:rsid w:val="00BD0EBD"/>
    <w:rsid w:val="00BD0F1E"/>
    <w:rsid w:val="00BD106A"/>
    <w:rsid w:val="00BD1127"/>
    <w:rsid w:val="00BD1197"/>
    <w:rsid w:val="00BD120F"/>
    <w:rsid w:val="00BD1223"/>
    <w:rsid w:val="00BD126E"/>
    <w:rsid w:val="00BD1510"/>
    <w:rsid w:val="00BD1547"/>
    <w:rsid w:val="00BD155D"/>
    <w:rsid w:val="00BD1561"/>
    <w:rsid w:val="00BD163A"/>
    <w:rsid w:val="00BD1923"/>
    <w:rsid w:val="00BD1BB6"/>
    <w:rsid w:val="00BD1C1C"/>
    <w:rsid w:val="00BD1CFA"/>
    <w:rsid w:val="00BD1D16"/>
    <w:rsid w:val="00BD1E55"/>
    <w:rsid w:val="00BD206A"/>
    <w:rsid w:val="00BD213A"/>
    <w:rsid w:val="00BD2169"/>
    <w:rsid w:val="00BD2192"/>
    <w:rsid w:val="00BD2350"/>
    <w:rsid w:val="00BD2392"/>
    <w:rsid w:val="00BD2449"/>
    <w:rsid w:val="00BD2592"/>
    <w:rsid w:val="00BD267C"/>
    <w:rsid w:val="00BD26B8"/>
    <w:rsid w:val="00BD274E"/>
    <w:rsid w:val="00BD278D"/>
    <w:rsid w:val="00BD27BB"/>
    <w:rsid w:val="00BD28E5"/>
    <w:rsid w:val="00BD293B"/>
    <w:rsid w:val="00BD2966"/>
    <w:rsid w:val="00BD2A31"/>
    <w:rsid w:val="00BD2AF0"/>
    <w:rsid w:val="00BD2B19"/>
    <w:rsid w:val="00BD2B33"/>
    <w:rsid w:val="00BD2C33"/>
    <w:rsid w:val="00BD2D2E"/>
    <w:rsid w:val="00BD2DB4"/>
    <w:rsid w:val="00BD2FC3"/>
    <w:rsid w:val="00BD326A"/>
    <w:rsid w:val="00BD3271"/>
    <w:rsid w:val="00BD33F7"/>
    <w:rsid w:val="00BD341F"/>
    <w:rsid w:val="00BD349A"/>
    <w:rsid w:val="00BD3503"/>
    <w:rsid w:val="00BD3627"/>
    <w:rsid w:val="00BD365C"/>
    <w:rsid w:val="00BD3969"/>
    <w:rsid w:val="00BD3A46"/>
    <w:rsid w:val="00BD3C84"/>
    <w:rsid w:val="00BD3EC5"/>
    <w:rsid w:val="00BD4045"/>
    <w:rsid w:val="00BD40CB"/>
    <w:rsid w:val="00BD4218"/>
    <w:rsid w:val="00BD43EF"/>
    <w:rsid w:val="00BD4725"/>
    <w:rsid w:val="00BD48A8"/>
    <w:rsid w:val="00BD4AA1"/>
    <w:rsid w:val="00BD4D1C"/>
    <w:rsid w:val="00BD4D50"/>
    <w:rsid w:val="00BD4EB3"/>
    <w:rsid w:val="00BD4EC8"/>
    <w:rsid w:val="00BD504D"/>
    <w:rsid w:val="00BD5086"/>
    <w:rsid w:val="00BD50BD"/>
    <w:rsid w:val="00BD5196"/>
    <w:rsid w:val="00BD5289"/>
    <w:rsid w:val="00BD53C9"/>
    <w:rsid w:val="00BD54B0"/>
    <w:rsid w:val="00BD55E5"/>
    <w:rsid w:val="00BD56A7"/>
    <w:rsid w:val="00BD598F"/>
    <w:rsid w:val="00BD59D5"/>
    <w:rsid w:val="00BD5B2D"/>
    <w:rsid w:val="00BD5B38"/>
    <w:rsid w:val="00BD5B7B"/>
    <w:rsid w:val="00BD5BDB"/>
    <w:rsid w:val="00BD5C32"/>
    <w:rsid w:val="00BD5E5A"/>
    <w:rsid w:val="00BD5EA0"/>
    <w:rsid w:val="00BD62FD"/>
    <w:rsid w:val="00BD634B"/>
    <w:rsid w:val="00BD6360"/>
    <w:rsid w:val="00BD637B"/>
    <w:rsid w:val="00BD66E0"/>
    <w:rsid w:val="00BD68CE"/>
    <w:rsid w:val="00BD69BC"/>
    <w:rsid w:val="00BD6A3A"/>
    <w:rsid w:val="00BD6C9F"/>
    <w:rsid w:val="00BD6CA5"/>
    <w:rsid w:val="00BD6D06"/>
    <w:rsid w:val="00BD6EB5"/>
    <w:rsid w:val="00BD6ED1"/>
    <w:rsid w:val="00BD6ED4"/>
    <w:rsid w:val="00BD700F"/>
    <w:rsid w:val="00BD71BE"/>
    <w:rsid w:val="00BD7222"/>
    <w:rsid w:val="00BD72C0"/>
    <w:rsid w:val="00BD74A8"/>
    <w:rsid w:val="00BD7544"/>
    <w:rsid w:val="00BD77AF"/>
    <w:rsid w:val="00BD77C7"/>
    <w:rsid w:val="00BD7825"/>
    <w:rsid w:val="00BD78CA"/>
    <w:rsid w:val="00BD78F3"/>
    <w:rsid w:val="00BD7A02"/>
    <w:rsid w:val="00BD7A55"/>
    <w:rsid w:val="00BD7AD4"/>
    <w:rsid w:val="00BD7AEA"/>
    <w:rsid w:val="00BD7B15"/>
    <w:rsid w:val="00BD7B7B"/>
    <w:rsid w:val="00BD7BE3"/>
    <w:rsid w:val="00BD7C66"/>
    <w:rsid w:val="00BD7CEB"/>
    <w:rsid w:val="00BD7E3E"/>
    <w:rsid w:val="00BD7F17"/>
    <w:rsid w:val="00BE01ED"/>
    <w:rsid w:val="00BE03AF"/>
    <w:rsid w:val="00BE0748"/>
    <w:rsid w:val="00BE0784"/>
    <w:rsid w:val="00BE078C"/>
    <w:rsid w:val="00BE084A"/>
    <w:rsid w:val="00BE0BCE"/>
    <w:rsid w:val="00BE0E97"/>
    <w:rsid w:val="00BE10B5"/>
    <w:rsid w:val="00BE1279"/>
    <w:rsid w:val="00BE159A"/>
    <w:rsid w:val="00BE15CD"/>
    <w:rsid w:val="00BE15D1"/>
    <w:rsid w:val="00BE1651"/>
    <w:rsid w:val="00BE16DE"/>
    <w:rsid w:val="00BE1709"/>
    <w:rsid w:val="00BE17FA"/>
    <w:rsid w:val="00BE18FE"/>
    <w:rsid w:val="00BE1C22"/>
    <w:rsid w:val="00BE1C70"/>
    <w:rsid w:val="00BE1E1F"/>
    <w:rsid w:val="00BE1E7A"/>
    <w:rsid w:val="00BE1E8B"/>
    <w:rsid w:val="00BE1F18"/>
    <w:rsid w:val="00BE1F1A"/>
    <w:rsid w:val="00BE1F50"/>
    <w:rsid w:val="00BE207F"/>
    <w:rsid w:val="00BE20B6"/>
    <w:rsid w:val="00BE217B"/>
    <w:rsid w:val="00BE2314"/>
    <w:rsid w:val="00BE234C"/>
    <w:rsid w:val="00BE2408"/>
    <w:rsid w:val="00BE249F"/>
    <w:rsid w:val="00BE24D9"/>
    <w:rsid w:val="00BE254E"/>
    <w:rsid w:val="00BE261F"/>
    <w:rsid w:val="00BE265B"/>
    <w:rsid w:val="00BE265D"/>
    <w:rsid w:val="00BE275F"/>
    <w:rsid w:val="00BE292D"/>
    <w:rsid w:val="00BE2967"/>
    <w:rsid w:val="00BE2983"/>
    <w:rsid w:val="00BE2B4D"/>
    <w:rsid w:val="00BE2C4F"/>
    <w:rsid w:val="00BE2C7D"/>
    <w:rsid w:val="00BE2D08"/>
    <w:rsid w:val="00BE2D96"/>
    <w:rsid w:val="00BE2E4C"/>
    <w:rsid w:val="00BE3125"/>
    <w:rsid w:val="00BE313C"/>
    <w:rsid w:val="00BE3550"/>
    <w:rsid w:val="00BE35A9"/>
    <w:rsid w:val="00BE3615"/>
    <w:rsid w:val="00BE37E3"/>
    <w:rsid w:val="00BE37F0"/>
    <w:rsid w:val="00BE391F"/>
    <w:rsid w:val="00BE3968"/>
    <w:rsid w:val="00BE39C8"/>
    <w:rsid w:val="00BE3A0F"/>
    <w:rsid w:val="00BE3B9C"/>
    <w:rsid w:val="00BE3E7C"/>
    <w:rsid w:val="00BE3F42"/>
    <w:rsid w:val="00BE408E"/>
    <w:rsid w:val="00BE410E"/>
    <w:rsid w:val="00BE4146"/>
    <w:rsid w:val="00BE4361"/>
    <w:rsid w:val="00BE4442"/>
    <w:rsid w:val="00BE4494"/>
    <w:rsid w:val="00BE458A"/>
    <w:rsid w:val="00BE47B6"/>
    <w:rsid w:val="00BE4826"/>
    <w:rsid w:val="00BE497C"/>
    <w:rsid w:val="00BE49E2"/>
    <w:rsid w:val="00BE4AF8"/>
    <w:rsid w:val="00BE4C00"/>
    <w:rsid w:val="00BE4DDF"/>
    <w:rsid w:val="00BE4EAD"/>
    <w:rsid w:val="00BE5076"/>
    <w:rsid w:val="00BE50FA"/>
    <w:rsid w:val="00BE519C"/>
    <w:rsid w:val="00BE51D1"/>
    <w:rsid w:val="00BE5258"/>
    <w:rsid w:val="00BE54D2"/>
    <w:rsid w:val="00BE5503"/>
    <w:rsid w:val="00BE552D"/>
    <w:rsid w:val="00BE57B7"/>
    <w:rsid w:val="00BE5838"/>
    <w:rsid w:val="00BE5B6D"/>
    <w:rsid w:val="00BE5BA3"/>
    <w:rsid w:val="00BE5BD3"/>
    <w:rsid w:val="00BE5C55"/>
    <w:rsid w:val="00BE5E1C"/>
    <w:rsid w:val="00BE5EE9"/>
    <w:rsid w:val="00BE5F46"/>
    <w:rsid w:val="00BE5F84"/>
    <w:rsid w:val="00BE6096"/>
    <w:rsid w:val="00BE60D1"/>
    <w:rsid w:val="00BE60EF"/>
    <w:rsid w:val="00BE61DE"/>
    <w:rsid w:val="00BE637E"/>
    <w:rsid w:val="00BE63C8"/>
    <w:rsid w:val="00BE63E0"/>
    <w:rsid w:val="00BE64F2"/>
    <w:rsid w:val="00BE650F"/>
    <w:rsid w:val="00BE6547"/>
    <w:rsid w:val="00BE6575"/>
    <w:rsid w:val="00BE67CF"/>
    <w:rsid w:val="00BE6A2C"/>
    <w:rsid w:val="00BE6ACE"/>
    <w:rsid w:val="00BE6C99"/>
    <w:rsid w:val="00BE6E5B"/>
    <w:rsid w:val="00BE6F47"/>
    <w:rsid w:val="00BE6FB2"/>
    <w:rsid w:val="00BE71B5"/>
    <w:rsid w:val="00BE7243"/>
    <w:rsid w:val="00BE72BC"/>
    <w:rsid w:val="00BE7390"/>
    <w:rsid w:val="00BE73F1"/>
    <w:rsid w:val="00BE73F3"/>
    <w:rsid w:val="00BE76CC"/>
    <w:rsid w:val="00BE77AA"/>
    <w:rsid w:val="00BE77D6"/>
    <w:rsid w:val="00BE78DB"/>
    <w:rsid w:val="00BE7942"/>
    <w:rsid w:val="00BE7975"/>
    <w:rsid w:val="00BE7AA4"/>
    <w:rsid w:val="00BE7BDE"/>
    <w:rsid w:val="00BE7C70"/>
    <w:rsid w:val="00BE7CDB"/>
    <w:rsid w:val="00BE7F8D"/>
    <w:rsid w:val="00BF022C"/>
    <w:rsid w:val="00BF027D"/>
    <w:rsid w:val="00BF02AA"/>
    <w:rsid w:val="00BF0535"/>
    <w:rsid w:val="00BF05CF"/>
    <w:rsid w:val="00BF068B"/>
    <w:rsid w:val="00BF06BC"/>
    <w:rsid w:val="00BF07E8"/>
    <w:rsid w:val="00BF07F4"/>
    <w:rsid w:val="00BF0919"/>
    <w:rsid w:val="00BF09F9"/>
    <w:rsid w:val="00BF0A7E"/>
    <w:rsid w:val="00BF0CD1"/>
    <w:rsid w:val="00BF0D66"/>
    <w:rsid w:val="00BF0FCF"/>
    <w:rsid w:val="00BF1041"/>
    <w:rsid w:val="00BF109B"/>
    <w:rsid w:val="00BF10EF"/>
    <w:rsid w:val="00BF1114"/>
    <w:rsid w:val="00BF11A3"/>
    <w:rsid w:val="00BF1385"/>
    <w:rsid w:val="00BF1394"/>
    <w:rsid w:val="00BF139C"/>
    <w:rsid w:val="00BF151F"/>
    <w:rsid w:val="00BF1743"/>
    <w:rsid w:val="00BF1851"/>
    <w:rsid w:val="00BF195A"/>
    <w:rsid w:val="00BF1ADE"/>
    <w:rsid w:val="00BF1C99"/>
    <w:rsid w:val="00BF1CAF"/>
    <w:rsid w:val="00BF1DD7"/>
    <w:rsid w:val="00BF1EFB"/>
    <w:rsid w:val="00BF1FC6"/>
    <w:rsid w:val="00BF203F"/>
    <w:rsid w:val="00BF2053"/>
    <w:rsid w:val="00BF2078"/>
    <w:rsid w:val="00BF2169"/>
    <w:rsid w:val="00BF2256"/>
    <w:rsid w:val="00BF23F5"/>
    <w:rsid w:val="00BF249C"/>
    <w:rsid w:val="00BF24BB"/>
    <w:rsid w:val="00BF264D"/>
    <w:rsid w:val="00BF265A"/>
    <w:rsid w:val="00BF2752"/>
    <w:rsid w:val="00BF28BC"/>
    <w:rsid w:val="00BF290B"/>
    <w:rsid w:val="00BF2971"/>
    <w:rsid w:val="00BF2972"/>
    <w:rsid w:val="00BF29E2"/>
    <w:rsid w:val="00BF2A5E"/>
    <w:rsid w:val="00BF2ABD"/>
    <w:rsid w:val="00BF2B3D"/>
    <w:rsid w:val="00BF2DC7"/>
    <w:rsid w:val="00BF2E4A"/>
    <w:rsid w:val="00BF3394"/>
    <w:rsid w:val="00BF341C"/>
    <w:rsid w:val="00BF34CF"/>
    <w:rsid w:val="00BF3573"/>
    <w:rsid w:val="00BF35CE"/>
    <w:rsid w:val="00BF360C"/>
    <w:rsid w:val="00BF3694"/>
    <w:rsid w:val="00BF369D"/>
    <w:rsid w:val="00BF36B1"/>
    <w:rsid w:val="00BF3794"/>
    <w:rsid w:val="00BF3B88"/>
    <w:rsid w:val="00BF3BEA"/>
    <w:rsid w:val="00BF3D8D"/>
    <w:rsid w:val="00BF3EB3"/>
    <w:rsid w:val="00BF3F1E"/>
    <w:rsid w:val="00BF3FBB"/>
    <w:rsid w:val="00BF3FF1"/>
    <w:rsid w:val="00BF4175"/>
    <w:rsid w:val="00BF4486"/>
    <w:rsid w:val="00BF481D"/>
    <w:rsid w:val="00BF4E8B"/>
    <w:rsid w:val="00BF4F13"/>
    <w:rsid w:val="00BF5034"/>
    <w:rsid w:val="00BF5187"/>
    <w:rsid w:val="00BF5234"/>
    <w:rsid w:val="00BF52DB"/>
    <w:rsid w:val="00BF5543"/>
    <w:rsid w:val="00BF571C"/>
    <w:rsid w:val="00BF5728"/>
    <w:rsid w:val="00BF5982"/>
    <w:rsid w:val="00BF5B25"/>
    <w:rsid w:val="00BF5E1A"/>
    <w:rsid w:val="00BF5E66"/>
    <w:rsid w:val="00BF5ECD"/>
    <w:rsid w:val="00BF5EF9"/>
    <w:rsid w:val="00BF5F03"/>
    <w:rsid w:val="00BF5F1D"/>
    <w:rsid w:val="00BF5F94"/>
    <w:rsid w:val="00BF5FC1"/>
    <w:rsid w:val="00BF5FDB"/>
    <w:rsid w:val="00BF613B"/>
    <w:rsid w:val="00BF616F"/>
    <w:rsid w:val="00BF6254"/>
    <w:rsid w:val="00BF62D7"/>
    <w:rsid w:val="00BF62E0"/>
    <w:rsid w:val="00BF6306"/>
    <w:rsid w:val="00BF6602"/>
    <w:rsid w:val="00BF661C"/>
    <w:rsid w:val="00BF6892"/>
    <w:rsid w:val="00BF6AB8"/>
    <w:rsid w:val="00BF6B4A"/>
    <w:rsid w:val="00BF6C87"/>
    <w:rsid w:val="00BF6CEA"/>
    <w:rsid w:val="00BF708F"/>
    <w:rsid w:val="00BF70A1"/>
    <w:rsid w:val="00BF712F"/>
    <w:rsid w:val="00BF716C"/>
    <w:rsid w:val="00BF71ED"/>
    <w:rsid w:val="00BF723E"/>
    <w:rsid w:val="00BF7427"/>
    <w:rsid w:val="00BF753B"/>
    <w:rsid w:val="00BF767F"/>
    <w:rsid w:val="00BF768F"/>
    <w:rsid w:val="00BF790D"/>
    <w:rsid w:val="00BF795D"/>
    <w:rsid w:val="00BF798F"/>
    <w:rsid w:val="00BF7991"/>
    <w:rsid w:val="00BF7A25"/>
    <w:rsid w:val="00BF7BFA"/>
    <w:rsid w:val="00BF7EAA"/>
    <w:rsid w:val="00BF7EF4"/>
    <w:rsid w:val="00C00126"/>
    <w:rsid w:val="00C00401"/>
    <w:rsid w:val="00C00441"/>
    <w:rsid w:val="00C0054E"/>
    <w:rsid w:val="00C00608"/>
    <w:rsid w:val="00C0062B"/>
    <w:rsid w:val="00C00631"/>
    <w:rsid w:val="00C00636"/>
    <w:rsid w:val="00C0076D"/>
    <w:rsid w:val="00C0090F"/>
    <w:rsid w:val="00C00979"/>
    <w:rsid w:val="00C009BE"/>
    <w:rsid w:val="00C00B01"/>
    <w:rsid w:val="00C00B03"/>
    <w:rsid w:val="00C00C03"/>
    <w:rsid w:val="00C00C3D"/>
    <w:rsid w:val="00C00DAD"/>
    <w:rsid w:val="00C00DED"/>
    <w:rsid w:val="00C00E34"/>
    <w:rsid w:val="00C00E90"/>
    <w:rsid w:val="00C00E9F"/>
    <w:rsid w:val="00C012E6"/>
    <w:rsid w:val="00C01330"/>
    <w:rsid w:val="00C0155F"/>
    <w:rsid w:val="00C01633"/>
    <w:rsid w:val="00C01671"/>
    <w:rsid w:val="00C01825"/>
    <w:rsid w:val="00C0182D"/>
    <w:rsid w:val="00C01892"/>
    <w:rsid w:val="00C018BE"/>
    <w:rsid w:val="00C01936"/>
    <w:rsid w:val="00C01B8A"/>
    <w:rsid w:val="00C01C33"/>
    <w:rsid w:val="00C01CD6"/>
    <w:rsid w:val="00C01D80"/>
    <w:rsid w:val="00C01DCD"/>
    <w:rsid w:val="00C01F1A"/>
    <w:rsid w:val="00C01FB9"/>
    <w:rsid w:val="00C02005"/>
    <w:rsid w:val="00C02229"/>
    <w:rsid w:val="00C02257"/>
    <w:rsid w:val="00C023A5"/>
    <w:rsid w:val="00C025AC"/>
    <w:rsid w:val="00C0262D"/>
    <w:rsid w:val="00C0275E"/>
    <w:rsid w:val="00C027F2"/>
    <w:rsid w:val="00C02809"/>
    <w:rsid w:val="00C028A6"/>
    <w:rsid w:val="00C028CB"/>
    <w:rsid w:val="00C02945"/>
    <w:rsid w:val="00C0295A"/>
    <w:rsid w:val="00C02997"/>
    <w:rsid w:val="00C02AF3"/>
    <w:rsid w:val="00C02B65"/>
    <w:rsid w:val="00C02C75"/>
    <w:rsid w:val="00C02D0D"/>
    <w:rsid w:val="00C02D3E"/>
    <w:rsid w:val="00C02DD6"/>
    <w:rsid w:val="00C02E4E"/>
    <w:rsid w:val="00C02FCC"/>
    <w:rsid w:val="00C0303C"/>
    <w:rsid w:val="00C030EB"/>
    <w:rsid w:val="00C03196"/>
    <w:rsid w:val="00C0322E"/>
    <w:rsid w:val="00C033D9"/>
    <w:rsid w:val="00C035A1"/>
    <w:rsid w:val="00C035B3"/>
    <w:rsid w:val="00C03694"/>
    <w:rsid w:val="00C03695"/>
    <w:rsid w:val="00C037FD"/>
    <w:rsid w:val="00C0385F"/>
    <w:rsid w:val="00C03A65"/>
    <w:rsid w:val="00C03A99"/>
    <w:rsid w:val="00C03BE0"/>
    <w:rsid w:val="00C03C56"/>
    <w:rsid w:val="00C03CA8"/>
    <w:rsid w:val="00C03DD6"/>
    <w:rsid w:val="00C03DDF"/>
    <w:rsid w:val="00C03E3B"/>
    <w:rsid w:val="00C03E76"/>
    <w:rsid w:val="00C03EB0"/>
    <w:rsid w:val="00C03F56"/>
    <w:rsid w:val="00C04068"/>
    <w:rsid w:val="00C04075"/>
    <w:rsid w:val="00C040E7"/>
    <w:rsid w:val="00C044B3"/>
    <w:rsid w:val="00C044E6"/>
    <w:rsid w:val="00C0456F"/>
    <w:rsid w:val="00C04627"/>
    <w:rsid w:val="00C046D4"/>
    <w:rsid w:val="00C0484A"/>
    <w:rsid w:val="00C0485D"/>
    <w:rsid w:val="00C04873"/>
    <w:rsid w:val="00C049B0"/>
    <w:rsid w:val="00C04A70"/>
    <w:rsid w:val="00C04C45"/>
    <w:rsid w:val="00C04DDF"/>
    <w:rsid w:val="00C04F1A"/>
    <w:rsid w:val="00C04F57"/>
    <w:rsid w:val="00C04F89"/>
    <w:rsid w:val="00C04FFD"/>
    <w:rsid w:val="00C0510F"/>
    <w:rsid w:val="00C0535D"/>
    <w:rsid w:val="00C05422"/>
    <w:rsid w:val="00C0542E"/>
    <w:rsid w:val="00C054C2"/>
    <w:rsid w:val="00C054C5"/>
    <w:rsid w:val="00C05547"/>
    <w:rsid w:val="00C055BE"/>
    <w:rsid w:val="00C0568D"/>
    <w:rsid w:val="00C056D1"/>
    <w:rsid w:val="00C057FB"/>
    <w:rsid w:val="00C05822"/>
    <w:rsid w:val="00C05887"/>
    <w:rsid w:val="00C058E1"/>
    <w:rsid w:val="00C059AB"/>
    <w:rsid w:val="00C059F6"/>
    <w:rsid w:val="00C05D37"/>
    <w:rsid w:val="00C05E3A"/>
    <w:rsid w:val="00C05FDC"/>
    <w:rsid w:val="00C06047"/>
    <w:rsid w:val="00C060A0"/>
    <w:rsid w:val="00C060CF"/>
    <w:rsid w:val="00C06108"/>
    <w:rsid w:val="00C06190"/>
    <w:rsid w:val="00C061BE"/>
    <w:rsid w:val="00C06242"/>
    <w:rsid w:val="00C06245"/>
    <w:rsid w:val="00C06287"/>
    <w:rsid w:val="00C062B2"/>
    <w:rsid w:val="00C062EA"/>
    <w:rsid w:val="00C06310"/>
    <w:rsid w:val="00C064C0"/>
    <w:rsid w:val="00C0659F"/>
    <w:rsid w:val="00C065D0"/>
    <w:rsid w:val="00C06733"/>
    <w:rsid w:val="00C0676A"/>
    <w:rsid w:val="00C06947"/>
    <w:rsid w:val="00C06B8A"/>
    <w:rsid w:val="00C06D66"/>
    <w:rsid w:val="00C06D68"/>
    <w:rsid w:val="00C06E82"/>
    <w:rsid w:val="00C06E91"/>
    <w:rsid w:val="00C06FC3"/>
    <w:rsid w:val="00C07034"/>
    <w:rsid w:val="00C072FC"/>
    <w:rsid w:val="00C07327"/>
    <w:rsid w:val="00C07779"/>
    <w:rsid w:val="00C07995"/>
    <w:rsid w:val="00C07A4B"/>
    <w:rsid w:val="00C07A87"/>
    <w:rsid w:val="00C07B2D"/>
    <w:rsid w:val="00C07B9C"/>
    <w:rsid w:val="00C07C40"/>
    <w:rsid w:val="00C07C70"/>
    <w:rsid w:val="00C07D4A"/>
    <w:rsid w:val="00C07D78"/>
    <w:rsid w:val="00C07ED4"/>
    <w:rsid w:val="00C07EF8"/>
    <w:rsid w:val="00C1015D"/>
    <w:rsid w:val="00C1044A"/>
    <w:rsid w:val="00C106C3"/>
    <w:rsid w:val="00C106DF"/>
    <w:rsid w:val="00C10703"/>
    <w:rsid w:val="00C10789"/>
    <w:rsid w:val="00C108FB"/>
    <w:rsid w:val="00C10963"/>
    <w:rsid w:val="00C109A0"/>
    <w:rsid w:val="00C10A0A"/>
    <w:rsid w:val="00C10A7E"/>
    <w:rsid w:val="00C10AE2"/>
    <w:rsid w:val="00C10C84"/>
    <w:rsid w:val="00C10C88"/>
    <w:rsid w:val="00C10D5C"/>
    <w:rsid w:val="00C10F8D"/>
    <w:rsid w:val="00C10FF8"/>
    <w:rsid w:val="00C110AB"/>
    <w:rsid w:val="00C110BD"/>
    <w:rsid w:val="00C11161"/>
    <w:rsid w:val="00C111E6"/>
    <w:rsid w:val="00C1136D"/>
    <w:rsid w:val="00C1139A"/>
    <w:rsid w:val="00C11596"/>
    <w:rsid w:val="00C116C7"/>
    <w:rsid w:val="00C11809"/>
    <w:rsid w:val="00C1182A"/>
    <w:rsid w:val="00C118C8"/>
    <w:rsid w:val="00C11B9A"/>
    <w:rsid w:val="00C11D19"/>
    <w:rsid w:val="00C11E89"/>
    <w:rsid w:val="00C11F17"/>
    <w:rsid w:val="00C121A6"/>
    <w:rsid w:val="00C121D3"/>
    <w:rsid w:val="00C12343"/>
    <w:rsid w:val="00C12396"/>
    <w:rsid w:val="00C12448"/>
    <w:rsid w:val="00C12599"/>
    <w:rsid w:val="00C126A6"/>
    <w:rsid w:val="00C12749"/>
    <w:rsid w:val="00C12771"/>
    <w:rsid w:val="00C128A0"/>
    <w:rsid w:val="00C128E8"/>
    <w:rsid w:val="00C1295A"/>
    <w:rsid w:val="00C12A2E"/>
    <w:rsid w:val="00C12B7C"/>
    <w:rsid w:val="00C12D83"/>
    <w:rsid w:val="00C12D84"/>
    <w:rsid w:val="00C12DE5"/>
    <w:rsid w:val="00C12E00"/>
    <w:rsid w:val="00C12E91"/>
    <w:rsid w:val="00C12E9D"/>
    <w:rsid w:val="00C13060"/>
    <w:rsid w:val="00C131AD"/>
    <w:rsid w:val="00C1327C"/>
    <w:rsid w:val="00C13372"/>
    <w:rsid w:val="00C13424"/>
    <w:rsid w:val="00C13473"/>
    <w:rsid w:val="00C1356E"/>
    <w:rsid w:val="00C13660"/>
    <w:rsid w:val="00C13788"/>
    <w:rsid w:val="00C13B13"/>
    <w:rsid w:val="00C13B35"/>
    <w:rsid w:val="00C13B4E"/>
    <w:rsid w:val="00C13DF9"/>
    <w:rsid w:val="00C13FDC"/>
    <w:rsid w:val="00C14261"/>
    <w:rsid w:val="00C142CD"/>
    <w:rsid w:val="00C145FC"/>
    <w:rsid w:val="00C14619"/>
    <w:rsid w:val="00C14661"/>
    <w:rsid w:val="00C146AB"/>
    <w:rsid w:val="00C146B8"/>
    <w:rsid w:val="00C1474F"/>
    <w:rsid w:val="00C14763"/>
    <w:rsid w:val="00C14776"/>
    <w:rsid w:val="00C148B1"/>
    <w:rsid w:val="00C14937"/>
    <w:rsid w:val="00C14943"/>
    <w:rsid w:val="00C1495E"/>
    <w:rsid w:val="00C14AB2"/>
    <w:rsid w:val="00C14AE1"/>
    <w:rsid w:val="00C14F02"/>
    <w:rsid w:val="00C15090"/>
    <w:rsid w:val="00C150F1"/>
    <w:rsid w:val="00C15137"/>
    <w:rsid w:val="00C1519D"/>
    <w:rsid w:val="00C1530D"/>
    <w:rsid w:val="00C1582B"/>
    <w:rsid w:val="00C15992"/>
    <w:rsid w:val="00C15B3D"/>
    <w:rsid w:val="00C15CE9"/>
    <w:rsid w:val="00C15D3F"/>
    <w:rsid w:val="00C15D59"/>
    <w:rsid w:val="00C15D93"/>
    <w:rsid w:val="00C15D94"/>
    <w:rsid w:val="00C15E14"/>
    <w:rsid w:val="00C16069"/>
    <w:rsid w:val="00C16143"/>
    <w:rsid w:val="00C161FD"/>
    <w:rsid w:val="00C16499"/>
    <w:rsid w:val="00C165A5"/>
    <w:rsid w:val="00C1661B"/>
    <w:rsid w:val="00C168C5"/>
    <w:rsid w:val="00C168ED"/>
    <w:rsid w:val="00C169EB"/>
    <w:rsid w:val="00C16C40"/>
    <w:rsid w:val="00C16C6E"/>
    <w:rsid w:val="00C16C6F"/>
    <w:rsid w:val="00C16CC4"/>
    <w:rsid w:val="00C16D47"/>
    <w:rsid w:val="00C16D4F"/>
    <w:rsid w:val="00C16E23"/>
    <w:rsid w:val="00C16F6B"/>
    <w:rsid w:val="00C16FFF"/>
    <w:rsid w:val="00C170F1"/>
    <w:rsid w:val="00C17170"/>
    <w:rsid w:val="00C17394"/>
    <w:rsid w:val="00C1740A"/>
    <w:rsid w:val="00C17484"/>
    <w:rsid w:val="00C17485"/>
    <w:rsid w:val="00C175C8"/>
    <w:rsid w:val="00C175EF"/>
    <w:rsid w:val="00C17724"/>
    <w:rsid w:val="00C17827"/>
    <w:rsid w:val="00C17902"/>
    <w:rsid w:val="00C179C6"/>
    <w:rsid w:val="00C17B91"/>
    <w:rsid w:val="00C17CD3"/>
    <w:rsid w:val="00C17D12"/>
    <w:rsid w:val="00C17F73"/>
    <w:rsid w:val="00C20102"/>
    <w:rsid w:val="00C2010F"/>
    <w:rsid w:val="00C2026B"/>
    <w:rsid w:val="00C20316"/>
    <w:rsid w:val="00C204F2"/>
    <w:rsid w:val="00C206ED"/>
    <w:rsid w:val="00C2085F"/>
    <w:rsid w:val="00C20867"/>
    <w:rsid w:val="00C20941"/>
    <w:rsid w:val="00C209E8"/>
    <w:rsid w:val="00C20BF4"/>
    <w:rsid w:val="00C20F75"/>
    <w:rsid w:val="00C211C2"/>
    <w:rsid w:val="00C21448"/>
    <w:rsid w:val="00C2154D"/>
    <w:rsid w:val="00C215C2"/>
    <w:rsid w:val="00C216CC"/>
    <w:rsid w:val="00C218B2"/>
    <w:rsid w:val="00C21A54"/>
    <w:rsid w:val="00C21AAA"/>
    <w:rsid w:val="00C21B40"/>
    <w:rsid w:val="00C21BA8"/>
    <w:rsid w:val="00C21CFA"/>
    <w:rsid w:val="00C21D52"/>
    <w:rsid w:val="00C21DAE"/>
    <w:rsid w:val="00C21EA3"/>
    <w:rsid w:val="00C21F0B"/>
    <w:rsid w:val="00C22038"/>
    <w:rsid w:val="00C22079"/>
    <w:rsid w:val="00C2209E"/>
    <w:rsid w:val="00C220D9"/>
    <w:rsid w:val="00C220E4"/>
    <w:rsid w:val="00C22148"/>
    <w:rsid w:val="00C222FE"/>
    <w:rsid w:val="00C223F0"/>
    <w:rsid w:val="00C224F4"/>
    <w:rsid w:val="00C22550"/>
    <w:rsid w:val="00C22573"/>
    <w:rsid w:val="00C22784"/>
    <w:rsid w:val="00C22891"/>
    <w:rsid w:val="00C22908"/>
    <w:rsid w:val="00C22C7E"/>
    <w:rsid w:val="00C22CF1"/>
    <w:rsid w:val="00C22CFD"/>
    <w:rsid w:val="00C22DAB"/>
    <w:rsid w:val="00C22E13"/>
    <w:rsid w:val="00C22E86"/>
    <w:rsid w:val="00C22EE0"/>
    <w:rsid w:val="00C23065"/>
    <w:rsid w:val="00C23215"/>
    <w:rsid w:val="00C23285"/>
    <w:rsid w:val="00C2346D"/>
    <w:rsid w:val="00C2372D"/>
    <w:rsid w:val="00C23852"/>
    <w:rsid w:val="00C23A02"/>
    <w:rsid w:val="00C23A12"/>
    <w:rsid w:val="00C23A74"/>
    <w:rsid w:val="00C23A82"/>
    <w:rsid w:val="00C23A9A"/>
    <w:rsid w:val="00C23CCB"/>
    <w:rsid w:val="00C23CCC"/>
    <w:rsid w:val="00C23D7C"/>
    <w:rsid w:val="00C23D9D"/>
    <w:rsid w:val="00C23F44"/>
    <w:rsid w:val="00C2412B"/>
    <w:rsid w:val="00C2417C"/>
    <w:rsid w:val="00C2425D"/>
    <w:rsid w:val="00C243B8"/>
    <w:rsid w:val="00C245CD"/>
    <w:rsid w:val="00C245E6"/>
    <w:rsid w:val="00C24631"/>
    <w:rsid w:val="00C2464F"/>
    <w:rsid w:val="00C24B02"/>
    <w:rsid w:val="00C24B19"/>
    <w:rsid w:val="00C24BF0"/>
    <w:rsid w:val="00C24BF4"/>
    <w:rsid w:val="00C24BF8"/>
    <w:rsid w:val="00C24E3D"/>
    <w:rsid w:val="00C24F74"/>
    <w:rsid w:val="00C25010"/>
    <w:rsid w:val="00C25071"/>
    <w:rsid w:val="00C250BC"/>
    <w:rsid w:val="00C25356"/>
    <w:rsid w:val="00C253B3"/>
    <w:rsid w:val="00C25425"/>
    <w:rsid w:val="00C25482"/>
    <w:rsid w:val="00C2557B"/>
    <w:rsid w:val="00C255A1"/>
    <w:rsid w:val="00C2572C"/>
    <w:rsid w:val="00C25BE5"/>
    <w:rsid w:val="00C25BFB"/>
    <w:rsid w:val="00C25C17"/>
    <w:rsid w:val="00C25C29"/>
    <w:rsid w:val="00C25D46"/>
    <w:rsid w:val="00C25E5F"/>
    <w:rsid w:val="00C261EF"/>
    <w:rsid w:val="00C262A7"/>
    <w:rsid w:val="00C26344"/>
    <w:rsid w:val="00C26442"/>
    <w:rsid w:val="00C265A8"/>
    <w:rsid w:val="00C26772"/>
    <w:rsid w:val="00C26787"/>
    <w:rsid w:val="00C267CC"/>
    <w:rsid w:val="00C267DA"/>
    <w:rsid w:val="00C269BB"/>
    <w:rsid w:val="00C26A31"/>
    <w:rsid w:val="00C26A55"/>
    <w:rsid w:val="00C26C1C"/>
    <w:rsid w:val="00C26D7F"/>
    <w:rsid w:val="00C26DFE"/>
    <w:rsid w:val="00C26E00"/>
    <w:rsid w:val="00C26F91"/>
    <w:rsid w:val="00C2702D"/>
    <w:rsid w:val="00C27078"/>
    <w:rsid w:val="00C270B6"/>
    <w:rsid w:val="00C27135"/>
    <w:rsid w:val="00C27139"/>
    <w:rsid w:val="00C271B8"/>
    <w:rsid w:val="00C2732C"/>
    <w:rsid w:val="00C2734A"/>
    <w:rsid w:val="00C2735C"/>
    <w:rsid w:val="00C2737F"/>
    <w:rsid w:val="00C27429"/>
    <w:rsid w:val="00C274CD"/>
    <w:rsid w:val="00C27583"/>
    <w:rsid w:val="00C275AC"/>
    <w:rsid w:val="00C275CE"/>
    <w:rsid w:val="00C276AA"/>
    <w:rsid w:val="00C27732"/>
    <w:rsid w:val="00C2774A"/>
    <w:rsid w:val="00C27A9A"/>
    <w:rsid w:val="00C27AE0"/>
    <w:rsid w:val="00C27B53"/>
    <w:rsid w:val="00C27B7D"/>
    <w:rsid w:val="00C27B8B"/>
    <w:rsid w:val="00C27D67"/>
    <w:rsid w:val="00C27DC7"/>
    <w:rsid w:val="00C27E02"/>
    <w:rsid w:val="00C27F44"/>
    <w:rsid w:val="00C300A4"/>
    <w:rsid w:val="00C30176"/>
    <w:rsid w:val="00C3018B"/>
    <w:rsid w:val="00C301C8"/>
    <w:rsid w:val="00C30286"/>
    <w:rsid w:val="00C3029D"/>
    <w:rsid w:val="00C303D0"/>
    <w:rsid w:val="00C304F7"/>
    <w:rsid w:val="00C30577"/>
    <w:rsid w:val="00C30977"/>
    <w:rsid w:val="00C30ACB"/>
    <w:rsid w:val="00C30B7B"/>
    <w:rsid w:val="00C30CAF"/>
    <w:rsid w:val="00C30DFB"/>
    <w:rsid w:val="00C30F5D"/>
    <w:rsid w:val="00C31099"/>
    <w:rsid w:val="00C310C0"/>
    <w:rsid w:val="00C314FE"/>
    <w:rsid w:val="00C3172E"/>
    <w:rsid w:val="00C31886"/>
    <w:rsid w:val="00C31A31"/>
    <w:rsid w:val="00C31B93"/>
    <w:rsid w:val="00C31C09"/>
    <w:rsid w:val="00C31C67"/>
    <w:rsid w:val="00C31C7B"/>
    <w:rsid w:val="00C31CD4"/>
    <w:rsid w:val="00C32116"/>
    <w:rsid w:val="00C32164"/>
    <w:rsid w:val="00C321AE"/>
    <w:rsid w:val="00C3226D"/>
    <w:rsid w:val="00C3230D"/>
    <w:rsid w:val="00C3248C"/>
    <w:rsid w:val="00C324F5"/>
    <w:rsid w:val="00C327EF"/>
    <w:rsid w:val="00C32AF1"/>
    <w:rsid w:val="00C32C72"/>
    <w:rsid w:val="00C32CBC"/>
    <w:rsid w:val="00C32F1A"/>
    <w:rsid w:val="00C32F9E"/>
    <w:rsid w:val="00C33137"/>
    <w:rsid w:val="00C334C5"/>
    <w:rsid w:val="00C33E37"/>
    <w:rsid w:val="00C33E74"/>
    <w:rsid w:val="00C33ECB"/>
    <w:rsid w:val="00C33F75"/>
    <w:rsid w:val="00C33F89"/>
    <w:rsid w:val="00C33FE8"/>
    <w:rsid w:val="00C3406C"/>
    <w:rsid w:val="00C340CD"/>
    <w:rsid w:val="00C3436F"/>
    <w:rsid w:val="00C34388"/>
    <w:rsid w:val="00C344B8"/>
    <w:rsid w:val="00C34833"/>
    <w:rsid w:val="00C34877"/>
    <w:rsid w:val="00C348DE"/>
    <w:rsid w:val="00C3498E"/>
    <w:rsid w:val="00C34A0E"/>
    <w:rsid w:val="00C34A51"/>
    <w:rsid w:val="00C34AE9"/>
    <w:rsid w:val="00C34DCC"/>
    <w:rsid w:val="00C35037"/>
    <w:rsid w:val="00C350D7"/>
    <w:rsid w:val="00C35233"/>
    <w:rsid w:val="00C352D3"/>
    <w:rsid w:val="00C35398"/>
    <w:rsid w:val="00C354DB"/>
    <w:rsid w:val="00C355DC"/>
    <w:rsid w:val="00C3578F"/>
    <w:rsid w:val="00C35AF5"/>
    <w:rsid w:val="00C35D13"/>
    <w:rsid w:val="00C35DA7"/>
    <w:rsid w:val="00C35F06"/>
    <w:rsid w:val="00C35F29"/>
    <w:rsid w:val="00C35F4A"/>
    <w:rsid w:val="00C36044"/>
    <w:rsid w:val="00C3610F"/>
    <w:rsid w:val="00C361B6"/>
    <w:rsid w:val="00C362AC"/>
    <w:rsid w:val="00C36362"/>
    <w:rsid w:val="00C36388"/>
    <w:rsid w:val="00C363FE"/>
    <w:rsid w:val="00C3648B"/>
    <w:rsid w:val="00C3667D"/>
    <w:rsid w:val="00C36694"/>
    <w:rsid w:val="00C3669B"/>
    <w:rsid w:val="00C36770"/>
    <w:rsid w:val="00C36B08"/>
    <w:rsid w:val="00C36B94"/>
    <w:rsid w:val="00C36D25"/>
    <w:rsid w:val="00C36E88"/>
    <w:rsid w:val="00C36F00"/>
    <w:rsid w:val="00C37148"/>
    <w:rsid w:val="00C3714E"/>
    <w:rsid w:val="00C37179"/>
    <w:rsid w:val="00C371DC"/>
    <w:rsid w:val="00C3737C"/>
    <w:rsid w:val="00C373EB"/>
    <w:rsid w:val="00C3757F"/>
    <w:rsid w:val="00C3759D"/>
    <w:rsid w:val="00C376A5"/>
    <w:rsid w:val="00C37791"/>
    <w:rsid w:val="00C37798"/>
    <w:rsid w:val="00C37861"/>
    <w:rsid w:val="00C3789C"/>
    <w:rsid w:val="00C37B4A"/>
    <w:rsid w:val="00C37D84"/>
    <w:rsid w:val="00C37E91"/>
    <w:rsid w:val="00C37EA6"/>
    <w:rsid w:val="00C37EC4"/>
    <w:rsid w:val="00C37EE0"/>
    <w:rsid w:val="00C37FD1"/>
    <w:rsid w:val="00C37FFC"/>
    <w:rsid w:val="00C400B7"/>
    <w:rsid w:val="00C4013F"/>
    <w:rsid w:val="00C40237"/>
    <w:rsid w:val="00C40356"/>
    <w:rsid w:val="00C40666"/>
    <w:rsid w:val="00C40749"/>
    <w:rsid w:val="00C408BB"/>
    <w:rsid w:val="00C40903"/>
    <w:rsid w:val="00C40997"/>
    <w:rsid w:val="00C40AA6"/>
    <w:rsid w:val="00C40AFC"/>
    <w:rsid w:val="00C40E9F"/>
    <w:rsid w:val="00C40EAE"/>
    <w:rsid w:val="00C40EB3"/>
    <w:rsid w:val="00C41001"/>
    <w:rsid w:val="00C41124"/>
    <w:rsid w:val="00C41173"/>
    <w:rsid w:val="00C41189"/>
    <w:rsid w:val="00C412E9"/>
    <w:rsid w:val="00C41359"/>
    <w:rsid w:val="00C415EF"/>
    <w:rsid w:val="00C41727"/>
    <w:rsid w:val="00C41A27"/>
    <w:rsid w:val="00C41A9C"/>
    <w:rsid w:val="00C41AA8"/>
    <w:rsid w:val="00C41AB7"/>
    <w:rsid w:val="00C41BFB"/>
    <w:rsid w:val="00C41CAC"/>
    <w:rsid w:val="00C41CC0"/>
    <w:rsid w:val="00C41D06"/>
    <w:rsid w:val="00C41D22"/>
    <w:rsid w:val="00C41F97"/>
    <w:rsid w:val="00C42118"/>
    <w:rsid w:val="00C42654"/>
    <w:rsid w:val="00C42805"/>
    <w:rsid w:val="00C428CF"/>
    <w:rsid w:val="00C42BFE"/>
    <w:rsid w:val="00C42C15"/>
    <w:rsid w:val="00C42CC0"/>
    <w:rsid w:val="00C42CE3"/>
    <w:rsid w:val="00C42F55"/>
    <w:rsid w:val="00C432B2"/>
    <w:rsid w:val="00C432EC"/>
    <w:rsid w:val="00C43763"/>
    <w:rsid w:val="00C4380B"/>
    <w:rsid w:val="00C438CE"/>
    <w:rsid w:val="00C43A9D"/>
    <w:rsid w:val="00C43B15"/>
    <w:rsid w:val="00C43DD0"/>
    <w:rsid w:val="00C43EEA"/>
    <w:rsid w:val="00C44078"/>
    <w:rsid w:val="00C44132"/>
    <w:rsid w:val="00C441E1"/>
    <w:rsid w:val="00C44302"/>
    <w:rsid w:val="00C4441D"/>
    <w:rsid w:val="00C444E8"/>
    <w:rsid w:val="00C4459E"/>
    <w:rsid w:val="00C44635"/>
    <w:rsid w:val="00C446AB"/>
    <w:rsid w:val="00C44747"/>
    <w:rsid w:val="00C4487B"/>
    <w:rsid w:val="00C448D1"/>
    <w:rsid w:val="00C448D4"/>
    <w:rsid w:val="00C448DF"/>
    <w:rsid w:val="00C4496C"/>
    <w:rsid w:val="00C449F1"/>
    <w:rsid w:val="00C44AC1"/>
    <w:rsid w:val="00C44AEC"/>
    <w:rsid w:val="00C44AFA"/>
    <w:rsid w:val="00C44B1D"/>
    <w:rsid w:val="00C44B36"/>
    <w:rsid w:val="00C44C54"/>
    <w:rsid w:val="00C44E02"/>
    <w:rsid w:val="00C45100"/>
    <w:rsid w:val="00C451D8"/>
    <w:rsid w:val="00C45250"/>
    <w:rsid w:val="00C45270"/>
    <w:rsid w:val="00C4539F"/>
    <w:rsid w:val="00C45502"/>
    <w:rsid w:val="00C4571B"/>
    <w:rsid w:val="00C45785"/>
    <w:rsid w:val="00C4578B"/>
    <w:rsid w:val="00C457A4"/>
    <w:rsid w:val="00C457CE"/>
    <w:rsid w:val="00C4583D"/>
    <w:rsid w:val="00C45928"/>
    <w:rsid w:val="00C45AB3"/>
    <w:rsid w:val="00C45AB8"/>
    <w:rsid w:val="00C45B17"/>
    <w:rsid w:val="00C45CDE"/>
    <w:rsid w:val="00C45E0B"/>
    <w:rsid w:val="00C45E99"/>
    <w:rsid w:val="00C45ECD"/>
    <w:rsid w:val="00C45EF0"/>
    <w:rsid w:val="00C462BC"/>
    <w:rsid w:val="00C462E4"/>
    <w:rsid w:val="00C46332"/>
    <w:rsid w:val="00C463EF"/>
    <w:rsid w:val="00C46495"/>
    <w:rsid w:val="00C465B6"/>
    <w:rsid w:val="00C46617"/>
    <w:rsid w:val="00C46692"/>
    <w:rsid w:val="00C466EA"/>
    <w:rsid w:val="00C46744"/>
    <w:rsid w:val="00C46745"/>
    <w:rsid w:val="00C467F8"/>
    <w:rsid w:val="00C46872"/>
    <w:rsid w:val="00C468F6"/>
    <w:rsid w:val="00C468FC"/>
    <w:rsid w:val="00C46C9F"/>
    <w:rsid w:val="00C46EA6"/>
    <w:rsid w:val="00C46FA1"/>
    <w:rsid w:val="00C46FC7"/>
    <w:rsid w:val="00C47172"/>
    <w:rsid w:val="00C47214"/>
    <w:rsid w:val="00C472A2"/>
    <w:rsid w:val="00C472DE"/>
    <w:rsid w:val="00C47387"/>
    <w:rsid w:val="00C47394"/>
    <w:rsid w:val="00C47445"/>
    <w:rsid w:val="00C474BD"/>
    <w:rsid w:val="00C474D1"/>
    <w:rsid w:val="00C4752D"/>
    <w:rsid w:val="00C47558"/>
    <w:rsid w:val="00C4760F"/>
    <w:rsid w:val="00C476AA"/>
    <w:rsid w:val="00C4775A"/>
    <w:rsid w:val="00C4790E"/>
    <w:rsid w:val="00C479F3"/>
    <w:rsid w:val="00C47ACB"/>
    <w:rsid w:val="00C47B09"/>
    <w:rsid w:val="00C47C71"/>
    <w:rsid w:val="00C47C8B"/>
    <w:rsid w:val="00C47C93"/>
    <w:rsid w:val="00C47D4E"/>
    <w:rsid w:val="00C47D65"/>
    <w:rsid w:val="00C47E67"/>
    <w:rsid w:val="00C5004D"/>
    <w:rsid w:val="00C500BC"/>
    <w:rsid w:val="00C50163"/>
    <w:rsid w:val="00C501C7"/>
    <w:rsid w:val="00C501F5"/>
    <w:rsid w:val="00C50360"/>
    <w:rsid w:val="00C50517"/>
    <w:rsid w:val="00C50670"/>
    <w:rsid w:val="00C506EE"/>
    <w:rsid w:val="00C50714"/>
    <w:rsid w:val="00C5084A"/>
    <w:rsid w:val="00C50956"/>
    <w:rsid w:val="00C50A8A"/>
    <w:rsid w:val="00C50D05"/>
    <w:rsid w:val="00C50DE7"/>
    <w:rsid w:val="00C50EF5"/>
    <w:rsid w:val="00C50FBA"/>
    <w:rsid w:val="00C510A7"/>
    <w:rsid w:val="00C511DE"/>
    <w:rsid w:val="00C513E2"/>
    <w:rsid w:val="00C51641"/>
    <w:rsid w:val="00C517C9"/>
    <w:rsid w:val="00C51838"/>
    <w:rsid w:val="00C518D5"/>
    <w:rsid w:val="00C51C48"/>
    <w:rsid w:val="00C51E8A"/>
    <w:rsid w:val="00C51EB3"/>
    <w:rsid w:val="00C51F32"/>
    <w:rsid w:val="00C51FCB"/>
    <w:rsid w:val="00C52135"/>
    <w:rsid w:val="00C5213C"/>
    <w:rsid w:val="00C52142"/>
    <w:rsid w:val="00C52167"/>
    <w:rsid w:val="00C521C0"/>
    <w:rsid w:val="00C52229"/>
    <w:rsid w:val="00C522F9"/>
    <w:rsid w:val="00C5245D"/>
    <w:rsid w:val="00C52614"/>
    <w:rsid w:val="00C526A9"/>
    <w:rsid w:val="00C5283A"/>
    <w:rsid w:val="00C5290E"/>
    <w:rsid w:val="00C52963"/>
    <w:rsid w:val="00C5299E"/>
    <w:rsid w:val="00C52D3D"/>
    <w:rsid w:val="00C52DF7"/>
    <w:rsid w:val="00C52F17"/>
    <w:rsid w:val="00C530DC"/>
    <w:rsid w:val="00C5310C"/>
    <w:rsid w:val="00C53132"/>
    <w:rsid w:val="00C53456"/>
    <w:rsid w:val="00C53473"/>
    <w:rsid w:val="00C534CC"/>
    <w:rsid w:val="00C5350D"/>
    <w:rsid w:val="00C5359B"/>
    <w:rsid w:val="00C5359C"/>
    <w:rsid w:val="00C5376F"/>
    <w:rsid w:val="00C538A1"/>
    <w:rsid w:val="00C53C48"/>
    <w:rsid w:val="00C53CDF"/>
    <w:rsid w:val="00C53DBB"/>
    <w:rsid w:val="00C53E07"/>
    <w:rsid w:val="00C53E64"/>
    <w:rsid w:val="00C53F8E"/>
    <w:rsid w:val="00C5418D"/>
    <w:rsid w:val="00C5437C"/>
    <w:rsid w:val="00C54498"/>
    <w:rsid w:val="00C545D6"/>
    <w:rsid w:val="00C54876"/>
    <w:rsid w:val="00C5489D"/>
    <w:rsid w:val="00C548C6"/>
    <w:rsid w:val="00C54A02"/>
    <w:rsid w:val="00C54ADB"/>
    <w:rsid w:val="00C54C18"/>
    <w:rsid w:val="00C54DB7"/>
    <w:rsid w:val="00C54E22"/>
    <w:rsid w:val="00C54E43"/>
    <w:rsid w:val="00C54EA3"/>
    <w:rsid w:val="00C54F31"/>
    <w:rsid w:val="00C550B1"/>
    <w:rsid w:val="00C5510F"/>
    <w:rsid w:val="00C55161"/>
    <w:rsid w:val="00C55212"/>
    <w:rsid w:val="00C553E3"/>
    <w:rsid w:val="00C55612"/>
    <w:rsid w:val="00C5578B"/>
    <w:rsid w:val="00C557F1"/>
    <w:rsid w:val="00C5582C"/>
    <w:rsid w:val="00C55917"/>
    <w:rsid w:val="00C55994"/>
    <w:rsid w:val="00C55B3E"/>
    <w:rsid w:val="00C55BBE"/>
    <w:rsid w:val="00C55C07"/>
    <w:rsid w:val="00C55CB7"/>
    <w:rsid w:val="00C55D18"/>
    <w:rsid w:val="00C55E95"/>
    <w:rsid w:val="00C55ECC"/>
    <w:rsid w:val="00C55F4A"/>
    <w:rsid w:val="00C55FA7"/>
    <w:rsid w:val="00C562E3"/>
    <w:rsid w:val="00C56420"/>
    <w:rsid w:val="00C56625"/>
    <w:rsid w:val="00C5666F"/>
    <w:rsid w:val="00C56880"/>
    <w:rsid w:val="00C568D8"/>
    <w:rsid w:val="00C568E9"/>
    <w:rsid w:val="00C5698A"/>
    <w:rsid w:val="00C569FD"/>
    <w:rsid w:val="00C56ADB"/>
    <w:rsid w:val="00C56B58"/>
    <w:rsid w:val="00C56C7E"/>
    <w:rsid w:val="00C56D35"/>
    <w:rsid w:val="00C56E48"/>
    <w:rsid w:val="00C56E7F"/>
    <w:rsid w:val="00C56E83"/>
    <w:rsid w:val="00C56F5C"/>
    <w:rsid w:val="00C57001"/>
    <w:rsid w:val="00C571BB"/>
    <w:rsid w:val="00C5721B"/>
    <w:rsid w:val="00C5727C"/>
    <w:rsid w:val="00C5736A"/>
    <w:rsid w:val="00C5746B"/>
    <w:rsid w:val="00C5747A"/>
    <w:rsid w:val="00C574B5"/>
    <w:rsid w:val="00C57515"/>
    <w:rsid w:val="00C575E1"/>
    <w:rsid w:val="00C576C5"/>
    <w:rsid w:val="00C577C4"/>
    <w:rsid w:val="00C57906"/>
    <w:rsid w:val="00C5793C"/>
    <w:rsid w:val="00C57BF0"/>
    <w:rsid w:val="00C57C38"/>
    <w:rsid w:val="00C60092"/>
    <w:rsid w:val="00C600AF"/>
    <w:rsid w:val="00C601DE"/>
    <w:rsid w:val="00C6020D"/>
    <w:rsid w:val="00C602B3"/>
    <w:rsid w:val="00C606E9"/>
    <w:rsid w:val="00C6099F"/>
    <w:rsid w:val="00C60A0C"/>
    <w:rsid w:val="00C60D6D"/>
    <w:rsid w:val="00C60DC8"/>
    <w:rsid w:val="00C60E46"/>
    <w:rsid w:val="00C61281"/>
    <w:rsid w:val="00C614BA"/>
    <w:rsid w:val="00C616E7"/>
    <w:rsid w:val="00C61774"/>
    <w:rsid w:val="00C61889"/>
    <w:rsid w:val="00C6192E"/>
    <w:rsid w:val="00C61A25"/>
    <w:rsid w:val="00C61CC4"/>
    <w:rsid w:val="00C61E57"/>
    <w:rsid w:val="00C61EE5"/>
    <w:rsid w:val="00C61F2B"/>
    <w:rsid w:val="00C61F76"/>
    <w:rsid w:val="00C61F9B"/>
    <w:rsid w:val="00C620EB"/>
    <w:rsid w:val="00C62237"/>
    <w:rsid w:val="00C62490"/>
    <w:rsid w:val="00C6253D"/>
    <w:rsid w:val="00C62588"/>
    <w:rsid w:val="00C625C0"/>
    <w:rsid w:val="00C62616"/>
    <w:rsid w:val="00C626D7"/>
    <w:rsid w:val="00C626DF"/>
    <w:rsid w:val="00C626F2"/>
    <w:rsid w:val="00C626F7"/>
    <w:rsid w:val="00C62924"/>
    <w:rsid w:val="00C629A9"/>
    <w:rsid w:val="00C62A4F"/>
    <w:rsid w:val="00C62A7C"/>
    <w:rsid w:val="00C62AB3"/>
    <w:rsid w:val="00C62AC7"/>
    <w:rsid w:val="00C62B4F"/>
    <w:rsid w:val="00C62C8E"/>
    <w:rsid w:val="00C62D5A"/>
    <w:rsid w:val="00C62D88"/>
    <w:rsid w:val="00C62DD1"/>
    <w:rsid w:val="00C62E0B"/>
    <w:rsid w:val="00C62E62"/>
    <w:rsid w:val="00C62F6E"/>
    <w:rsid w:val="00C63085"/>
    <w:rsid w:val="00C630C8"/>
    <w:rsid w:val="00C63156"/>
    <w:rsid w:val="00C63532"/>
    <w:rsid w:val="00C635B0"/>
    <w:rsid w:val="00C6362A"/>
    <w:rsid w:val="00C63712"/>
    <w:rsid w:val="00C63925"/>
    <w:rsid w:val="00C63947"/>
    <w:rsid w:val="00C63BA5"/>
    <w:rsid w:val="00C63C41"/>
    <w:rsid w:val="00C63D20"/>
    <w:rsid w:val="00C63D58"/>
    <w:rsid w:val="00C63F45"/>
    <w:rsid w:val="00C63F51"/>
    <w:rsid w:val="00C63F5A"/>
    <w:rsid w:val="00C64033"/>
    <w:rsid w:val="00C6408A"/>
    <w:rsid w:val="00C6427C"/>
    <w:rsid w:val="00C6428B"/>
    <w:rsid w:val="00C643C4"/>
    <w:rsid w:val="00C64401"/>
    <w:rsid w:val="00C6452C"/>
    <w:rsid w:val="00C64731"/>
    <w:rsid w:val="00C647E4"/>
    <w:rsid w:val="00C64A57"/>
    <w:rsid w:val="00C64A80"/>
    <w:rsid w:val="00C64BFC"/>
    <w:rsid w:val="00C64E0C"/>
    <w:rsid w:val="00C64FE6"/>
    <w:rsid w:val="00C65006"/>
    <w:rsid w:val="00C6515A"/>
    <w:rsid w:val="00C65190"/>
    <w:rsid w:val="00C6526D"/>
    <w:rsid w:val="00C652C0"/>
    <w:rsid w:val="00C65324"/>
    <w:rsid w:val="00C65434"/>
    <w:rsid w:val="00C65608"/>
    <w:rsid w:val="00C6568C"/>
    <w:rsid w:val="00C65733"/>
    <w:rsid w:val="00C657E8"/>
    <w:rsid w:val="00C658C9"/>
    <w:rsid w:val="00C6593C"/>
    <w:rsid w:val="00C65999"/>
    <w:rsid w:val="00C65BBF"/>
    <w:rsid w:val="00C65C80"/>
    <w:rsid w:val="00C65CAD"/>
    <w:rsid w:val="00C65D12"/>
    <w:rsid w:val="00C65D90"/>
    <w:rsid w:val="00C65FE5"/>
    <w:rsid w:val="00C66084"/>
    <w:rsid w:val="00C66270"/>
    <w:rsid w:val="00C66544"/>
    <w:rsid w:val="00C666AD"/>
    <w:rsid w:val="00C6680D"/>
    <w:rsid w:val="00C669B1"/>
    <w:rsid w:val="00C66A6E"/>
    <w:rsid w:val="00C66ADC"/>
    <w:rsid w:val="00C66BFB"/>
    <w:rsid w:val="00C66DA8"/>
    <w:rsid w:val="00C67480"/>
    <w:rsid w:val="00C675A6"/>
    <w:rsid w:val="00C675AC"/>
    <w:rsid w:val="00C675D5"/>
    <w:rsid w:val="00C67605"/>
    <w:rsid w:val="00C6776B"/>
    <w:rsid w:val="00C67803"/>
    <w:rsid w:val="00C67845"/>
    <w:rsid w:val="00C678B8"/>
    <w:rsid w:val="00C678C7"/>
    <w:rsid w:val="00C679B8"/>
    <w:rsid w:val="00C67C6E"/>
    <w:rsid w:val="00C67CB0"/>
    <w:rsid w:val="00C67DAD"/>
    <w:rsid w:val="00C67DB8"/>
    <w:rsid w:val="00C67DED"/>
    <w:rsid w:val="00C67E64"/>
    <w:rsid w:val="00C67ED1"/>
    <w:rsid w:val="00C70097"/>
    <w:rsid w:val="00C702B2"/>
    <w:rsid w:val="00C70301"/>
    <w:rsid w:val="00C706BD"/>
    <w:rsid w:val="00C708E3"/>
    <w:rsid w:val="00C708FE"/>
    <w:rsid w:val="00C70910"/>
    <w:rsid w:val="00C709CC"/>
    <w:rsid w:val="00C70AAD"/>
    <w:rsid w:val="00C70BD7"/>
    <w:rsid w:val="00C70C97"/>
    <w:rsid w:val="00C70C98"/>
    <w:rsid w:val="00C711EE"/>
    <w:rsid w:val="00C712BA"/>
    <w:rsid w:val="00C712DE"/>
    <w:rsid w:val="00C71510"/>
    <w:rsid w:val="00C71524"/>
    <w:rsid w:val="00C7166C"/>
    <w:rsid w:val="00C716FB"/>
    <w:rsid w:val="00C71711"/>
    <w:rsid w:val="00C71737"/>
    <w:rsid w:val="00C717BC"/>
    <w:rsid w:val="00C719B2"/>
    <w:rsid w:val="00C71A19"/>
    <w:rsid w:val="00C71CBC"/>
    <w:rsid w:val="00C71EEA"/>
    <w:rsid w:val="00C721FD"/>
    <w:rsid w:val="00C722D3"/>
    <w:rsid w:val="00C723CA"/>
    <w:rsid w:val="00C72448"/>
    <w:rsid w:val="00C7255E"/>
    <w:rsid w:val="00C72626"/>
    <w:rsid w:val="00C7276B"/>
    <w:rsid w:val="00C727F2"/>
    <w:rsid w:val="00C7286F"/>
    <w:rsid w:val="00C728D4"/>
    <w:rsid w:val="00C728F2"/>
    <w:rsid w:val="00C72907"/>
    <w:rsid w:val="00C7293A"/>
    <w:rsid w:val="00C72C0C"/>
    <w:rsid w:val="00C72D6B"/>
    <w:rsid w:val="00C72DF1"/>
    <w:rsid w:val="00C72F61"/>
    <w:rsid w:val="00C72FA1"/>
    <w:rsid w:val="00C7308A"/>
    <w:rsid w:val="00C73194"/>
    <w:rsid w:val="00C7334C"/>
    <w:rsid w:val="00C7342F"/>
    <w:rsid w:val="00C7345C"/>
    <w:rsid w:val="00C73794"/>
    <w:rsid w:val="00C73830"/>
    <w:rsid w:val="00C738E6"/>
    <w:rsid w:val="00C7393C"/>
    <w:rsid w:val="00C739FC"/>
    <w:rsid w:val="00C73C1F"/>
    <w:rsid w:val="00C73D90"/>
    <w:rsid w:val="00C73FCA"/>
    <w:rsid w:val="00C74028"/>
    <w:rsid w:val="00C740C9"/>
    <w:rsid w:val="00C740DE"/>
    <w:rsid w:val="00C7415D"/>
    <w:rsid w:val="00C74213"/>
    <w:rsid w:val="00C74335"/>
    <w:rsid w:val="00C7456E"/>
    <w:rsid w:val="00C745E0"/>
    <w:rsid w:val="00C7470A"/>
    <w:rsid w:val="00C749A4"/>
    <w:rsid w:val="00C74A87"/>
    <w:rsid w:val="00C74B05"/>
    <w:rsid w:val="00C74B93"/>
    <w:rsid w:val="00C74C23"/>
    <w:rsid w:val="00C74CBB"/>
    <w:rsid w:val="00C74EF3"/>
    <w:rsid w:val="00C74F60"/>
    <w:rsid w:val="00C75006"/>
    <w:rsid w:val="00C750F8"/>
    <w:rsid w:val="00C75125"/>
    <w:rsid w:val="00C75322"/>
    <w:rsid w:val="00C753B3"/>
    <w:rsid w:val="00C756AF"/>
    <w:rsid w:val="00C75709"/>
    <w:rsid w:val="00C757E2"/>
    <w:rsid w:val="00C75808"/>
    <w:rsid w:val="00C75998"/>
    <w:rsid w:val="00C759A5"/>
    <w:rsid w:val="00C759DE"/>
    <w:rsid w:val="00C759F0"/>
    <w:rsid w:val="00C75A47"/>
    <w:rsid w:val="00C75C2A"/>
    <w:rsid w:val="00C75C63"/>
    <w:rsid w:val="00C75C7A"/>
    <w:rsid w:val="00C75CC8"/>
    <w:rsid w:val="00C75DAB"/>
    <w:rsid w:val="00C75DCB"/>
    <w:rsid w:val="00C75E55"/>
    <w:rsid w:val="00C76105"/>
    <w:rsid w:val="00C761A2"/>
    <w:rsid w:val="00C76224"/>
    <w:rsid w:val="00C763D0"/>
    <w:rsid w:val="00C76496"/>
    <w:rsid w:val="00C764A6"/>
    <w:rsid w:val="00C76564"/>
    <w:rsid w:val="00C769C7"/>
    <w:rsid w:val="00C76AEE"/>
    <w:rsid w:val="00C76AFC"/>
    <w:rsid w:val="00C76C36"/>
    <w:rsid w:val="00C76DD9"/>
    <w:rsid w:val="00C76F00"/>
    <w:rsid w:val="00C76F09"/>
    <w:rsid w:val="00C771EA"/>
    <w:rsid w:val="00C7724A"/>
    <w:rsid w:val="00C7724F"/>
    <w:rsid w:val="00C772A8"/>
    <w:rsid w:val="00C77337"/>
    <w:rsid w:val="00C773A5"/>
    <w:rsid w:val="00C773C1"/>
    <w:rsid w:val="00C776D0"/>
    <w:rsid w:val="00C77729"/>
    <w:rsid w:val="00C77907"/>
    <w:rsid w:val="00C77A48"/>
    <w:rsid w:val="00C77A83"/>
    <w:rsid w:val="00C77CE2"/>
    <w:rsid w:val="00C77E0D"/>
    <w:rsid w:val="00C77EB2"/>
    <w:rsid w:val="00C800D5"/>
    <w:rsid w:val="00C80232"/>
    <w:rsid w:val="00C80467"/>
    <w:rsid w:val="00C805D6"/>
    <w:rsid w:val="00C807FA"/>
    <w:rsid w:val="00C808C0"/>
    <w:rsid w:val="00C80AE9"/>
    <w:rsid w:val="00C80B29"/>
    <w:rsid w:val="00C80B37"/>
    <w:rsid w:val="00C80C18"/>
    <w:rsid w:val="00C80CC0"/>
    <w:rsid w:val="00C80D30"/>
    <w:rsid w:val="00C80E80"/>
    <w:rsid w:val="00C80EB2"/>
    <w:rsid w:val="00C80F42"/>
    <w:rsid w:val="00C81174"/>
    <w:rsid w:val="00C812F0"/>
    <w:rsid w:val="00C81479"/>
    <w:rsid w:val="00C81485"/>
    <w:rsid w:val="00C814FF"/>
    <w:rsid w:val="00C8159B"/>
    <w:rsid w:val="00C81810"/>
    <w:rsid w:val="00C819D2"/>
    <w:rsid w:val="00C81A7D"/>
    <w:rsid w:val="00C81B11"/>
    <w:rsid w:val="00C81BC6"/>
    <w:rsid w:val="00C81C08"/>
    <w:rsid w:val="00C81D62"/>
    <w:rsid w:val="00C81D95"/>
    <w:rsid w:val="00C81ED2"/>
    <w:rsid w:val="00C81F01"/>
    <w:rsid w:val="00C81F4E"/>
    <w:rsid w:val="00C81FA0"/>
    <w:rsid w:val="00C82059"/>
    <w:rsid w:val="00C82387"/>
    <w:rsid w:val="00C823B3"/>
    <w:rsid w:val="00C82451"/>
    <w:rsid w:val="00C824A6"/>
    <w:rsid w:val="00C8258F"/>
    <w:rsid w:val="00C826EA"/>
    <w:rsid w:val="00C8274B"/>
    <w:rsid w:val="00C82A3A"/>
    <w:rsid w:val="00C82A6F"/>
    <w:rsid w:val="00C82B1E"/>
    <w:rsid w:val="00C82B80"/>
    <w:rsid w:val="00C82C2B"/>
    <w:rsid w:val="00C82C42"/>
    <w:rsid w:val="00C82F65"/>
    <w:rsid w:val="00C830D6"/>
    <w:rsid w:val="00C83195"/>
    <w:rsid w:val="00C831B9"/>
    <w:rsid w:val="00C8320B"/>
    <w:rsid w:val="00C834CA"/>
    <w:rsid w:val="00C83568"/>
    <w:rsid w:val="00C835D0"/>
    <w:rsid w:val="00C83934"/>
    <w:rsid w:val="00C839F3"/>
    <w:rsid w:val="00C83B32"/>
    <w:rsid w:val="00C83B8E"/>
    <w:rsid w:val="00C83D4F"/>
    <w:rsid w:val="00C83D6E"/>
    <w:rsid w:val="00C83E5B"/>
    <w:rsid w:val="00C843AE"/>
    <w:rsid w:val="00C8464B"/>
    <w:rsid w:val="00C84673"/>
    <w:rsid w:val="00C846F3"/>
    <w:rsid w:val="00C84820"/>
    <w:rsid w:val="00C84B2C"/>
    <w:rsid w:val="00C84B84"/>
    <w:rsid w:val="00C84CAD"/>
    <w:rsid w:val="00C84DC0"/>
    <w:rsid w:val="00C84DD4"/>
    <w:rsid w:val="00C84DE5"/>
    <w:rsid w:val="00C84E7E"/>
    <w:rsid w:val="00C85046"/>
    <w:rsid w:val="00C85174"/>
    <w:rsid w:val="00C8532D"/>
    <w:rsid w:val="00C853BF"/>
    <w:rsid w:val="00C853CA"/>
    <w:rsid w:val="00C8557B"/>
    <w:rsid w:val="00C85649"/>
    <w:rsid w:val="00C85673"/>
    <w:rsid w:val="00C856E6"/>
    <w:rsid w:val="00C85717"/>
    <w:rsid w:val="00C85747"/>
    <w:rsid w:val="00C859B3"/>
    <w:rsid w:val="00C85AEC"/>
    <w:rsid w:val="00C85B8D"/>
    <w:rsid w:val="00C85B9B"/>
    <w:rsid w:val="00C85C10"/>
    <w:rsid w:val="00C85E0A"/>
    <w:rsid w:val="00C85E26"/>
    <w:rsid w:val="00C85E83"/>
    <w:rsid w:val="00C85EDC"/>
    <w:rsid w:val="00C86028"/>
    <w:rsid w:val="00C86135"/>
    <w:rsid w:val="00C863CB"/>
    <w:rsid w:val="00C86407"/>
    <w:rsid w:val="00C8642B"/>
    <w:rsid w:val="00C865D4"/>
    <w:rsid w:val="00C865DC"/>
    <w:rsid w:val="00C8667C"/>
    <w:rsid w:val="00C86795"/>
    <w:rsid w:val="00C868B5"/>
    <w:rsid w:val="00C8690C"/>
    <w:rsid w:val="00C8692B"/>
    <w:rsid w:val="00C86C7F"/>
    <w:rsid w:val="00C86D00"/>
    <w:rsid w:val="00C86D9C"/>
    <w:rsid w:val="00C86F73"/>
    <w:rsid w:val="00C87203"/>
    <w:rsid w:val="00C872EB"/>
    <w:rsid w:val="00C873F5"/>
    <w:rsid w:val="00C873FE"/>
    <w:rsid w:val="00C87552"/>
    <w:rsid w:val="00C875B5"/>
    <w:rsid w:val="00C87782"/>
    <w:rsid w:val="00C87786"/>
    <w:rsid w:val="00C879ED"/>
    <w:rsid w:val="00C87A3C"/>
    <w:rsid w:val="00C87A89"/>
    <w:rsid w:val="00C87C4A"/>
    <w:rsid w:val="00C87EFE"/>
    <w:rsid w:val="00C87F9E"/>
    <w:rsid w:val="00C9002B"/>
    <w:rsid w:val="00C9018F"/>
    <w:rsid w:val="00C901C0"/>
    <w:rsid w:val="00C9029D"/>
    <w:rsid w:val="00C902C4"/>
    <w:rsid w:val="00C902F0"/>
    <w:rsid w:val="00C9032D"/>
    <w:rsid w:val="00C9037A"/>
    <w:rsid w:val="00C9056A"/>
    <w:rsid w:val="00C9062F"/>
    <w:rsid w:val="00C90641"/>
    <w:rsid w:val="00C9070F"/>
    <w:rsid w:val="00C907D8"/>
    <w:rsid w:val="00C9081C"/>
    <w:rsid w:val="00C90867"/>
    <w:rsid w:val="00C909B2"/>
    <w:rsid w:val="00C90B84"/>
    <w:rsid w:val="00C90BA0"/>
    <w:rsid w:val="00C90C74"/>
    <w:rsid w:val="00C90CF4"/>
    <w:rsid w:val="00C90DBC"/>
    <w:rsid w:val="00C90F0C"/>
    <w:rsid w:val="00C910DB"/>
    <w:rsid w:val="00C911D1"/>
    <w:rsid w:val="00C9132A"/>
    <w:rsid w:val="00C913F6"/>
    <w:rsid w:val="00C91568"/>
    <w:rsid w:val="00C915DC"/>
    <w:rsid w:val="00C916E6"/>
    <w:rsid w:val="00C91800"/>
    <w:rsid w:val="00C9198B"/>
    <w:rsid w:val="00C919CB"/>
    <w:rsid w:val="00C91AEF"/>
    <w:rsid w:val="00C91DE8"/>
    <w:rsid w:val="00C91ECF"/>
    <w:rsid w:val="00C91F35"/>
    <w:rsid w:val="00C9222A"/>
    <w:rsid w:val="00C92275"/>
    <w:rsid w:val="00C92477"/>
    <w:rsid w:val="00C9263B"/>
    <w:rsid w:val="00C92647"/>
    <w:rsid w:val="00C9268F"/>
    <w:rsid w:val="00C92724"/>
    <w:rsid w:val="00C92767"/>
    <w:rsid w:val="00C927E0"/>
    <w:rsid w:val="00C928DF"/>
    <w:rsid w:val="00C92A19"/>
    <w:rsid w:val="00C92A7E"/>
    <w:rsid w:val="00C92AF2"/>
    <w:rsid w:val="00C92B32"/>
    <w:rsid w:val="00C92B48"/>
    <w:rsid w:val="00C92BF2"/>
    <w:rsid w:val="00C92EA8"/>
    <w:rsid w:val="00C92F35"/>
    <w:rsid w:val="00C92F7B"/>
    <w:rsid w:val="00C92FA3"/>
    <w:rsid w:val="00C9304B"/>
    <w:rsid w:val="00C93147"/>
    <w:rsid w:val="00C93166"/>
    <w:rsid w:val="00C93190"/>
    <w:rsid w:val="00C931F5"/>
    <w:rsid w:val="00C93211"/>
    <w:rsid w:val="00C932C9"/>
    <w:rsid w:val="00C93361"/>
    <w:rsid w:val="00C934BF"/>
    <w:rsid w:val="00C93857"/>
    <w:rsid w:val="00C93D89"/>
    <w:rsid w:val="00C93DCC"/>
    <w:rsid w:val="00C93DDF"/>
    <w:rsid w:val="00C941F9"/>
    <w:rsid w:val="00C9421F"/>
    <w:rsid w:val="00C94277"/>
    <w:rsid w:val="00C942AA"/>
    <w:rsid w:val="00C9434B"/>
    <w:rsid w:val="00C943BB"/>
    <w:rsid w:val="00C94454"/>
    <w:rsid w:val="00C944F3"/>
    <w:rsid w:val="00C946D5"/>
    <w:rsid w:val="00C946F7"/>
    <w:rsid w:val="00C948B3"/>
    <w:rsid w:val="00C94958"/>
    <w:rsid w:val="00C949A4"/>
    <w:rsid w:val="00C94A0B"/>
    <w:rsid w:val="00C94A9C"/>
    <w:rsid w:val="00C94B64"/>
    <w:rsid w:val="00C94BEF"/>
    <w:rsid w:val="00C94C70"/>
    <w:rsid w:val="00C94D0D"/>
    <w:rsid w:val="00C95116"/>
    <w:rsid w:val="00C951B9"/>
    <w:rsid w:val="00C951ED"/>
    <w:rsid w:val="00C95290"/>
    <w:rsid w:val="00C95348"/>
    <w:rsid w:val="00C953B5"/>
    <w:rsid w:val="00C954CA"/>
    <w:rsid w:val="00C9561C"/>
    <w:rsid w:val="00C95695"/>
    <w:rsid w:val="00C957D8"/>
    <w:rsid w:val="00C95A9C"/>
    <w:rsid w:val="00C95ADD"/>
    <w:rsid w:val="00C95C79"/>
    <w:rsid w:val="00C95D64"/>
    <w:rsid w:val="00C95E9E"/>
    <w:rsid w:val="00C95F05"/>
    <w:rsid w:val="00C95F67"/>
    <w:rsid w:val="00C95F9D"/>
    <w:rsid w:val="00C96082"/>
    <w:rsid w:val="00C96223"/>
    <w:rsid w:val="00C962DF"/>
    <w:rsid w:val="00C9660B"/>
    <w:rsid w:val="00C966D6"/>
    <w:rsid w:val="00C96788"/>
    <w:rsid w:val="00C9686B"/>
    <w:rsid w:val="00C968EE"/>
    <w:rsid w:val="00C96922"/>
    <w:rsid w:val="00C969D1"/>
    <w:rsid w:val="00C96A43"/>
    <w:rsid w:val="00C96A5C"/>
    <w:rsid w:val="00C96A63"/>
    <w:rsid w:val="00C96C88"/>
    <w:rsid w:val="00C96D54"/>
    <w:rsid w:val="00C96E1E"/>
    <w:rsid w:val="00C96F04"/>
    <w:rsid w:val="00C97006"/>
    <w:rsid w:val="00C9707D"/>
    <w:rsid w:val="00C97104"/>
    <w:rsid w:val="00C9717E"/>
    <w:rsid w:val="00C97226"/>
    <w:rsid w:val="00C97463"/>
    <w:rsid w:val="00C97690"/>
    <w:rsid w:val="00C97ACE"/>
    <w:rsid w:val="00C97B56"/>
    <w:rsid w:val="00C97B94"/>
    <w:rsid w:val="00C97BAC"/>
    <w:rsid w:val="00C97C58"/>
    <w:rsid w:val="00C97F5B"/>
    <w:rsid w:val="00CA020E"/>
    <w:rsid w:val="00CA0314"/>
    <w:rsid w:val="00CA033B"/>
    <w:rsid w:val="00CA0452"/>
    <w:rsid w:val="00CA0480"/>
    <w:rsid w:val="00CA054B"/>
    <w:rsid w:val="00CA0589"/>
    <w:rsid w:val="00CA066A"/>
    <w:rsid w:val="00CA06AD"/>
    <w:rsid w:val="00CA06C6"/>
    <w:rsid w:val="00CA0A2C"/>
    <w:rsid w:val="00CA0A4D"/>
    <w:rsid w:val="00CA0B29"/>
    <w:rsid w:val="00CA0BB9"/>
    <w:rsid w:val="00CA0C7F"/>
    <w:rsid w:val="00CA0E0B"/>
    <w:rsid w:val="00CA0F41"/>
    <w:rsid w:val="00CA112A"/>
    <w:rsid w:val="00CA1385"/>
    <w:rsid w:val="00CA13D1"/>
    <w:rsid w:val="00CA1588"/>
    <w:rsid w:val="00CA168C"/>
    <w:rsid w:val="00CA16AC"/>
    <w:rsid w:val="00CA1724"/>
    <w:rsid w:val="00CA17B7"/>
    <w:rsid w:val="00CA1907"/>
    <w:rsid w:val="00CA19E5"/>
    <w:rsid w:val="00CA1D02"/>
    <w:rsid w:val="00CA1D63"/>
    <w:rsid w:val="00CA1D88"/>
    <w:rsid w:val="00CA1E94"/>
    <w:rsid w:val="00CA1F2C"/>
    <w:rsid w:val="00CA2231"/>
    <w:rsid w:val="00CA2255"/>
    <w:rsid w:val="00CA2282"/>
    <w:rsid w:val="00CA2284"/>
    <w:rsid w:val="00CA23B8"/>
    <w:rsid w:val="00CA23F7"/>
    <w:rsid w:val="00CA2472"/>
    <w:rsid w:val="00CA2478"/>
    <w:rsid w:val="00CA25B9"/>
    <w:rsid w:val="00CA26A9"/>
    <w:rsid w:val="00CA26AC"/>
    <w:rsid w:val="00CA27B5"/>
    <w:rsid w:val="00CA294C"/>
    <w:rsid w:val="00CA2D3A"/>
    <w:rsid w:val="00CA2DA8"/>
    <w:rsid w:val="00CA2DE4"/>
    <w:rsid w:val="00CA2F4C"/>
    <w:rsid w:val="00CA2F83"/>
    <w:rsid w:val="00CA3095"/>
    <w:rsid w:val="00CA3130"/>
    <w:rsid w:val="00CA32BD"/>
    <w:rsid w:val="00CA3602"/>
    <w:rsid w:val="00CA36AE"/>
    <w:rsid w:val="00CA3700"/>
    <w:rsid w:val="00CA3756"/>
    <w:rsid w:val="00CA387D"/>
    <w:rsid w:val="00CA39F9"/>
    <w:rsid w:val="00CA3A59"/>
    <w:rsid w:val="00CA3A9D"/>
    <w:rsid w:val="00CA3B6B"/>
    <w:rsid w:val="00CA3C02"/>
    <w:rsid w:val="00CA3CC3"/>
    <w:rsid w:val="00CA3DB2"/>
    <w:rsid w:val="00CA3EC0"/>
    <w:rsid w:val="00CA4033"/>
    <w:rsid w:val="00CA42C8"/>
    <w:rsid w:val="00CA437E"/>
    <w:rsid w:val="00CA4490"/>
    <w:rsid w:val="00CA45D4"/>
    <w:rsid w:val="00CA4606"/>
    <w:rsid w:val="00CA4738"/>
    <w:rsid w:val="00CA47E3"/>
    <w:rsid w:val="00CA4857"/>
    <w:rsid w:val="00CA487A"/>
    <w:rsid w:val="00CA4913"/>
    <w:rsid w:val="00CA4C03"/>
    <w:rsid w:val="00CA4C23"/>
    <w:rsid w:val="00CA4CB0"/>
    <w:rsid w:val="00CA4F86"/>
    <w:rsid w:val="00CA500A"/>
    <w:rsid w:val="00CA5214"/>
    <w:rsid w:val="00CA5249"/>
    <w:rsid w:val="00CA54CC"/>
    <w:rsid w:val="00CA55B8"/>
    <w:rsid w:val="00CA5689"/>
    <w:rsid w:val="00CA5738"/>
    <w:rsid w:val="00CA576D"/>
    <w:rsid w:val="00CA5773"/>
    <w:rsid w:val="00CA5D1C"/>
    <w:rsid w:val="00CA5E16"/>
    <w:rsid w:val="00CA5EAC"/>
    <w:rsid w:val="00CA5F1D"/>
    <w:rsid w:val="00CA5F63"/>
    <w:rsid w:val="00CA6043"/>
    <w:rsid w:val="00CA60F3"/>
    <w:rsid w:val="00CA621B"/>
    <w:rsid w:val="00CA62E4"/>
    <w:rsid w:val="00CA6360"/>
    <w:rsid w:val="00CA6389"/>
    <w:rsid w:val="00CA64F4"/>
    <w:rsid w:val="00CA6508"/>
    <w:rsid w:val="00CA6656"/>
    <w:rsid w:val="00CA66EA"/>
    <w:rsid w:val="00CA66F0"/>
    <w:rsid w:val="00CA67A1"/>
    <w:rsid w:val="00CA67A6"/>
    <w:rsid w:val="00CA68B7"/>
    <w:rsid w:val="00CA68D3"/>
    <w:rsid w:val="00CA6976"/>
    <w:rsid w:val="00CA6A42"/>
    <w:rsid w:val="00CA6D41"/>
    <w:rsid w:val="00CA7008"/>
    <w:rsid w:val="00CA715F"/>
    <w:rsid w:val="00CA7295"/>
    <w:rsid w:val="00CA739D"/>
    <w:rsid w:val="00CA782D"/>
    <w:rsid w:val="00CA79F1"/>
    <w:rsid w:val="00CA7A5A"/>
    <w:rsid w:val="00CA7AD8"/>
    <w:rsid w:val="00CA7B8B"/>
    <w:rsid w:val="00CA7C5D"/>
    <w:rsid w:val="00CA7C66"/>
    <w:rsid w:val="00CA7FB2"/>
    <w:rsid w:val="00CB00B6"/>
    <w:rsid w:val="00CB00E4"/>
    <w:rsid w:val="00CB013D"/>
    <w:rsid w:val="00CB0180"/>
    <w:rsid w:val="00CB01DE"/>
    <w:rsid w:val="00CB0202"/>
    <w:rsid w:val="00CB02FC"/>
    <w:rsid w:val="00CB0392"/>
    <w:rsid w:val="00CB03B4"/>
    <w:rsid w:val="00CB0794"/>
    <w:rsid w:val="00CB088C"/>
    <w:rsid w:val="00CB091A"/>
    <w:rsid w:val="00CB0A30"/>
    <w:rsid w:val="00CB0A85"/>
    <w:rsid w:val="00CB0B18"/>
    <w:rsid w:val="00CB0B5A"/>
    <w:rsid w:val="00CB0E35"/>
    <w:rsid w:val="00CB0EC3"/>
    <w:rsid w:val="00CB0F54"/>
    <w:rsid w:val="00CB109A"/>
    <w:rsid w:val="00CB10DC"/>
    <w:rsid w:val="00CB1134"/>
    <w:rsid w:val="00CB1205"/>
    <w:rsid w:val="00CB126B"/>
    <w:rsid w:val="00CB1318"/>
    <w:rsid w:val="00CB1380"/>
    <w:rsid w:val="00CB13EE"/>
    <w:rsid w:val="00CB14A4"/>
    <w:rsid w:val="00CB17E7"/>
    <w:rsid w:val="00CB188A"/>
    <w:rsid w:val="00CB18B7"/>
    <w:rsid w:val="00CB196A"/>
    <w:rsid w:val="00CB198E"/>
    <w:rsid w:val="00CB19B7"/>
    <w:rsid w:val="00CB1A43"/>
    <w:rsid w:val="00CB1D8F"/>
    <w:rsid w:val="00CB1E88"/>
    <w:rsid w:val="00CB213F"/>
    <w:rsid w:val="00CB21FC"/>
    <w:rsid w:val="00CB24B1"/>
    <w:rsid w:val="00CB2527"/>
    <w:rsid w:val="00CB2683"/>
    <w:rsid w:val="00CB2732"/>
    <w:rsid w:val="00CB2742"/>
    <w:rsid w:val="00CB27B0"/>
    <w:rsid w:val="00CB2892"/>
    <w:rsid w:val="00CB2AFD"/>
    <w:rsid w:val="00CB2B9F"/>
    <w:rsid w:val="00CB2BC9"/>
    <w:rsid w:val="00CB2E1E"/>
    <w:rsid w:val="00CB2FB8"/>
    <w:rsid w:val="00CB31A7"/>
    <w:rsid w:val="00CB320A"/>
    <w:rsid w:val="00CB3422"/>
    <w:rsid w:val="00CB3640"/>
    <w:rsid w:val="00CB3647"/>
    <w:rsid w:val="00CB364F"/>
    <w:rsid w:val="00CB36BA"/>
    <w:rsid w:val="00CB386D"/>
    <w:rsid w:val="00CB3922"/>
    <w:rsid w:val="00CB39BE"/>
    <w:rsid w:val="00CB39C4"/>
    <w:rsid w:val="00CB39D0"/>
    <w:rsid w:val="00CB3AE1"/>
    <w:rsid w:val="00CB3B93"/>
    <w:rsid w:val="00CB3BBD"/>
    <w:rsid w:val="00CB3BD6"/>
    <w:rsid w:val="00CB3C7E"/>
    <w:rsid w:val="00CB3D27"/>
    <w:rsid w:val="00CB3D8C"/>
    <w:rsid w:val="00CB3F1F"/>
    <w:rsid w:val="00CB3F70"/>
    <w:rsid w:val="00CB3FD4"/>
    <w:rsid w:val="00CB40A0"/>
    <w:rsid w:val="00CB40BF"/>
    <w:rsid w:val="00CB4319"/>
    <w:rsid w:val="00CB4322"/>
    <w:rsid w:val="00CB43B0"/>
    <w:rsid w:val="00CB4418"/>
    <w:rsid w:val="00CB4444"/>
    <w:rsid w:val="00CB45CB"/>
    <w:rsid w:val="00CB463E"/>
    <w:rsid w:val="00CB47CD"/>
    <w:rsid w:val="00CB48C3"/>
    <w:rsid w:val="00CB48F1"/>
    <w:rsid w:val="00CB49EC"/>
    <w:rsid w:val="00CB4B64"/>
    <w:rsid w:val="00CB4B74"/>
    <w:rsid w:val="00CB4B8A"/>
    <w:rsid w:val="00CB4BCE"/>
    <w:rsid w:val="00CB4DB7"/>
    <w:rsid w:val="00CB4E01"/>
    <w:rsid w:val="00CB4F00"/>
    <w:rsid w:val="00CB4F58"/>
    <w:rsid w:val="00CB50DE"/>
    <w:rsid w:val="00CB50F5"/>
    <w:rsid w:val="00CB50F9"/>
    <w:rsid w:val="00CB5134"/>
    <w:rsid w:val="00CB517F"/>
    <w:rsid w:val="00CB519B"/>
    <w:rsid w:val="00CB5240"/>
    <w:rsid w:val="00CB524F"/>
    <w:rsid w:val="00CB54D0"/>
    <w:rsid w:val="00CB54F4"/>
    <w:rsid w:val="00CB5635"/>
    <w:rsid w:val="00CB56B8"/>
    <w:rsid w:val="00CB5891"/>
    <w:rsid w:val="00CB58C4"/>
    <w:rsid w:val="00CB58C7"/>
    <w:rsid w:val="00CB58DE"/>
    <w:rsid w:val="00CB595D"/>
    <w:rsid w:val="00CB5C34"/>
    <w:rsid w:val="00CB5D62"/>
    <w:rsid w:val="00CB5D87"/>
    <w:rsid w:val="00CB5DC0"/>
    <w:rsid w:val="00CB648D"/>
    <w:rsid w:val="00CB64BC"/>
    <w:rsid w:val="00CB6506"/>
    <w:rsid w:val="00CB6601"/>
    <w:rsid w:val="00CB66AB"/>
    <w:rsid w:val="00CB66ED"/>
    <w:rsid w:val="00CB674F"/>
    <w:rsid w:val="00CB68C2"/>
    <w:rsid w:val="00CB68E8"/>
    <w:rsid w:val="00CB691B"/>
    <w:rsid w:val="00CB694F"/>
    <w:rsid w:val="00CB6A49"/>
    <w:rsid w:val="00CB6B30"/>
    <w:rsid w:val="00CB6C38"/>
    <w:rsid w:val="00CB6D0F"/>
    <w:rsid w:val="00CB6D74"/>
    <w:rsid w:val="00CB6DD3"/>
    <w:rsid w:val="00CB6ED6"/>
    <w:rsid w:val="00CB6F36"/>
    <w:rsid w:val="00CB6F61"/>
    <w:rsid w:val="00CB70BD"/>
    <w:rsid w:val="00CB7165"/>
    <w:rsid w:val="00CB7257"/>
    <w:rsid w:val="00CB7262"/>
    <w:rsid w:val="00CB7492"/>
    <w:rsid w:val="00CB7503"/>
    <w:rsid w:val="00CB75EB"/>
    <w:rsid w:val="00CB7903"/>
    <w:rsid w:val="00CB79B7"/>
    <w:rsid w:val="00CB7B33"/>
    <w:rsid w:val="00CB7D13"/>
    <w:rsid w:val="00CB7DB8"/>
    <w:rsid w:val="00CB7F33"/>
    <w:rsid w:val="00CC01F9"/>
    <w:rsid w:val="00CC0288"/>
    <w:rsid w:val="00CC02C9"/>
    <w:rsid w:val="00CC050E"/>
    <w:rsid w:val="00CC063D"/>
    <w:rsid w:val="00CC0659"/>
    <w:rsid w:val="00CC069A"/>
    <w:rsid w:val="00CC08EC"/>
    <w:rsid w:val="00CC09E8"/>
    <w:rsid w:val="00CC0CAC"/>
    <w:rsid w:val="00CC0E50"/>
    <w:rsid w:val="00CC1013"/>
    <w:rsid w:val="00CC10AF"/>
    <w:rsid w:val="00CC1257"/>
    <w:rsid w:val="00CC1398"/>
    <w:rsid w:val="00CC145A"/>
    <w:rsid w:val="00CC1595"/>
    <w:rsid w:val="00CC16A2"/>
    <w:rsid w:val="00CC1702"/>
    <w:rsid w:val="00CC170C"/>
    <w:rsid w:val="00CC1761"/>
    <w:rsid w:val="00CC1832"/>
    <w:rsid w:val="00CC1847"/>
    <w:rsid w:val="00CC1918"/>
    <w:rsid w:val="00CC1C38"/>
    <w:rsid w:val="00CC1D05"/>
    <w:rsid w:val="00CC20DE"/>
    <w:rsid w:val="00CC2172"/>
    <w:rsid w:val="00CC2206"/>
    <w:rsid w:val="00CC2249"/>
    <w:rsid w:val="00CC2283"/>
    <w:rsid w:val="00CC2314"/>
    <w:rsid w:val="00CC244D"/>
    <w:rsid w:val="00CC2652"/>
    <w:rsid w:val="00CC26B4"/>
    <w:rsid w:val="00CC272F"/>
    <w:rsid w:val="00CC279B"/>
    <w:rsid w:val="00CC27B7"/>
    <w:rsid w:val="00CC2839"/>
    <w:rsid w:val="00CC2883"/>
    <w:rsid w:val="00CC2985"/>
    <w:rsid w:val="00CC2987"/>
    <w:rsid w:val="00CC2B8E"/>
    <w:rsid w:val="00CC2CC8"/>
    <w:rsid w:val="00CC2D3B"/>
    <w:rsid w:val="00CC2D6D"/>
    <w:rsid w:val="00CC2DBC"/>
    <w:rsid w:val="00CC2EEE"/>
    <w:rsid w:val="00CC2FDB"/>
    <w:rsid w:val="00CC326F"/>
    <w:rsid w:val="00CC35FF"/>
    <w:rsid w:val="00CC361D"/>
    <w:rsid w:val="00CC37B0"/>
    <w:rsid w:val="00CC3A6B"/>
    <w:rsid w:val="00CC3A84"/>
    <w:rsid w:val="00CC3CB8"/>
    <w:rsid w:val="00CC3D40"/>
    <w:rsid w:val="00CC3DE4"/>
    <w:rsid w:val="00CC3E0B"/>
    <w:rsid w:val="00CC403F"/>
    <w:rsid w:val="00CC40D7"/>
    <w:rsid w:val="00CC4144"/>
    <w:rsid w:val="00CC415C"/>
    <w:rsid w:val="00CC418B"/>
    <w:rsid w:val="00CC41A3"/>
    <w:rsid w:val="00CC4223"/>
    <w:rsid w:val="00CC436B"/>
    <w:rsid w:val="00CC43B4"/>
    <w:rsid w:val="00CC43BA"/>
    <w:rsid w:val="00CC4415"/>
    <w:rsid w:val="00CC4482"/>
    <w:rsid w:val="00CC4709"/>
    <w:rsid w:val="00CC47D9"/>
    <w:rsid w:val="00CC4939"/>
    <w:rsid w:val="00CC496B"/>
    <w:rsid w:val="00CC49A5"/>
    <w:rsid w:val="00CC49F4"/>
    <w:rsid w:val="00CC4B8E"/>
    <w:rsid w:val="00CC4C3D"/>
    <w:rsid w:val="00CC4C6B"/>
    <w:rsid w:val="00CC4CFE"/>
    <w:rsid w:val="00CC4DA7"/>
    <w:rsid w:val="00CC4DF7"/>
    <w:rsid w:val="00CC500D"/>
    <w:rsid w:val="00CC501D"/>
    <w:rsid w:val="00CC5093"/>
    <w:rsid w:val="00CC520A"/>
    <w:rsid w:val="00CC53B7"/>
    <w:rsid w:val="00CC53F8"/>
    <w:rsid w:val="00CC5526"/>
    <w:rsid w:val="00CC57A6"/>
    <w:rsid w:val="00CC57FB"/>
    <w:rsid w:val="00CC59F0"/>
    <w:rsid w:val="00CC5A20"/>
    <w:rsid w:val="00CC5A80"/>
    <w:rsid w:val="00CC5BA1"/>
    <w:rsid w:val="00CC5C63"/>
    <w:rsid w:val="00CC5E4C"/>
    <w:rsid w:val="00CC5E82"/>
    <w:rsid w:val="00CC6094"/>
    <w:rsid w:val="00CC60D7"/>
    <w:rsid w:val="00CC61E4"/>
    <w:rsid w:val="00CC6206"/>
    <w:rsid w:val="00CC62F0"/>
    <w:rsid w:val="00CC641C"/>
    <w:rsid w:val="00CC64C1"/>
    <w:rsid w:val="00CC64DC"/>
    <w:rsid w:val="00CC64FB"/>
    <w:rsid w:val="00CC652E"/>
    <w:rsid w:val="00CC6555"/>
    <w:rsid w:val="00CC657C"/>
    <w:rsid w:val="00CC65BF"/>
    <w:rsid w:val="00CC6617"/>
    <w:rsid w:val="00CC682C"/>
    <w:rsid w:val="00CC68E1"/>
    <w:rsid w:val="00CC6950"/>
    <w:rsid w:val="00CC6A2A"/>
    <w:rsid w:val="00CC6ACE"/>
    <w:rsid w:val="00CC6B46"/>
    <w:rsid w:val="00CC6B92"/>
    <w:rsid w:val="00CC6B98"/>
    <w:rsid w:val="00CC6B99"/>
    <w:rsid w:val="00CC6CE6"/>
    <w:rsid w:val="00CC6D3B"/>
    <w:rsid w:val="00CC6DEA"/>
    <w:rsid w:val="00CC6F28"/>
    <w:rsid w:val="00CC70FD"/>
    <w:rsid w:val="00CC712E"/>
    <w:rsid w:val="00CC71FA"/>
    <w:rsid w:val="00CC73A9"/>
    <w:rsid w:val="00CC73D9"/>
    <w:rsid w:val="00CC73F7"/>
    <w:rsid w:val="00CC762F"/>
    <w:rsid w:val="00CC77D5"/>
    <w:rsid w:val="00CC7801"/>
    <w:rsid w:val="00CC79AD"/>
    <w:rsid w:val="00CC79F6"/>
    <w:rsid w:val="00CC7AC1"/>
    <w:rsid w:val="00CC7B43"/>
    <w:rsid w:val="00CC7BA6"/>
    <w:rsid w:val="00CC7C07"/>
    <w:rsid w:val="00CC7C72"/>
    <w:rsid w:val="00CC7D72"/>
    <w:rsid w:val="00CC7DAA"/>
    <w:rsid w:val="00CC7E97"/>
    <w:rsid w:val="00CC7F12"/>
    <w:rsid w:val="00CD02B1"/>
    <w:rsid w:val="00CD02D0"/>
    <w:rsid w:val="00CD042B"/>
    <w:rsid w:val="00CD04C8"/>
    <w:rsid w:val="00CD0538"/>
    <w:rsid w:val="00CD057B"/>
    <w:rsid w:val="00CD0709"/>
    <w:rsid w:val="00CD0845"/>
    <w:rsid w:val="00CD0A4F"/>
    <w:rsid w:val="00CD0A9C"/>
    <w:rsid w:val="00CD0C34"/>
    <w:rsid w:val="00CD0C68"/>
    <w:rsid w:val="00CD0CC0"/>
    <w:rsid w:val="00CD0F79"/>
    <w:rsid w:val="00CD1008"/>
    <w:rsid w:val="00CD1119"/>
    <w:rsid w:val="00CD1247"/>
    <w:rsid w:val="00CD130F"/>
    <w:rsid w:val="00CD1470"/>
    <w:rsid w:val="00CD18AD"/>
    <w:rsid w:val="00CD191B"/>
    <w:rsid w:val="00CD197F"/>
    <w:rsid w:val="00CD1A25"/>
    <w:rsid w:val="00CD1A93"/>
    <w:rsid w:val="00CD1B2F"/>
    <w:rsid w:val="00CD1E4F"/>
    <w:rsid w:val="00CD1E78"/>
    <w:rsid w:val="00CD1EA9"/>
    <w:rsid w:val="00CD1FCD"/>
    <w:rsid w:val="00CD246F"/>
    <w:rsid w:val="00CD26F9"/>
    <w:rsid w:val="00CD2919"/>
    <w:rsid w:val="00CD2922"/>
    <w:rsid w:val="00CD2956"/>
    <w:rsid w:val="00CD2A89"/>
    <w:rsid w:val="00CD2B1A"/>
    <w:rsid w:val="00CD2B32"/>
    <w:rsid w:val="00CD2B8C"/>
    <w:rsid w:val="00CD2BA1"/>
    <w:rsid w:val="00CD2CAD"/>
    <w:rsid w:val="00CD2E40"/>
    <w:rsid w:val="00CD2E9B"/>
    <w:rsid w:val="00CD2F3C"/>
    <w:rsid w:val="00CD3003"/>
    <w:rsid w:val="00CD3118"/>
    <w:rsid w:val="00CD315C"/>
    <w:rsid w:val="00CD3238"/>
    <w:rsid w:val="00CD32CC"/>
    <w:rsid w:val="00CD3461"/>
    <w:rsid w:val="00CD3525"/>
    <w:rsid w:val="00CD3538"/>
    <w:rsid w:val="00CD3591"/>
    <w:rsid w:val="00CD361F"/>
    <w:rsid w:val="00CD3721"/>
    <w:rsid w:val="00CD3779"/>
    <w:rsid w:val="00CD37F0"/>
    <w:rsid w:val="00CD37F9"/>
    <w:rsid w:val="00CD383B"/>
    <w:rsid w:val="00CD387E"/>
    <w:rsid w:val="00CD392A"/>
    <w:rsid w:val="00CD3968"/>
    <w:rsid w:val="00CD39A2"/>
    <w:rsid w:val="00CD3B7A"/>
    <w:rsid w:val="00CD3C23"/>
    <w:rsid w:val="00CD3D4B"/>
    <w:rsid w:val="00CD3D79"/>
    <w:rsid w:val="00CD3E24"/>
    <w:rsid w:val="00CD3E7F"/>
    <w:rsid w:val="00CD3EC8"/>
    <w:rsid w:val="00CD4081"/>
    <w:rsid w:val="00CD4089"/>
    <w:rsid w:val="00CD40FF"/>
    <w:rsid w:val="00CD4249"/>
    <w:rsid w:val="00CD42BE"/>
    <w:rsid w:val="00CD42D5"/>
    <w:rsid w:val="00CD440F"/>
    <w:rsid w:val="00CD44A6"/>
    <w:rsid w:val="00CD4569"/>
    <w:rsid w:val="00CD4589"/>
    <w:rsid w:val="00CD45B4"/>
    <w:rsid w:val="00CD45E3"/>
    <w:rsid w:val="00CD47E3"/>
    <w:rsid w:val="00CD48C6"/>
    <w:rsid w:val="00CD4AC5"/>
    <w:rsid w:val="00CD4B3B"/>
    <w:rsid w:val="00CD4CBD"/>
    <w:rsid w:val="00CD4D42"/>
    <w:rsid w:val="00CD4DB1"/>
    <w:rsid w:val="00CD4E77"/>
    <w:rsid w:val="00CD4FAB"/>
    <w:rsid w:val="00CD5003"/>
    <w:rsid w:val="00CD503D"/>
    <w:rsid w:val="00CD5066"/>
    <w:rsid w:val="00CD530F"/>
    <w:rsid w:val="00CD543D"/>
    <w:rsid w:val="00CD544B"/>
    <w:rsid w:val="00CD5507"/>
    <w:rsid w:val="00CD5561"/>
    <w:rsid w:val="00CD5853"/>
    <w:rsid w:val="00CD5880"/>
    <w:rsid w:val="00CD589D"/>
    <w:rsid w:val="00CD58A9"/>
    <w:rsid w:val="00CD5978"/>
    <w:rsid w:val="00CD5B1C"/>
    <w:rsid w:val="00CD5BF0"/>
    <w:rsid w:val="00CD5DD1"/>
    <w:rsid w:val="00CD5E00"/>
    <w:rsid w:val="00CD5F9F"/>
    <w:rsid w:val="00CD610C"/>
    <w:rsid w:val="00CD667A"/>
    <w:rsid w:val="00CD67EF"/>
    <w:rsid w:val="00CD694F"/>
    <w:rsid w:val="00CD6AA2"/>
    <w:rsid w:val="00CD6BA7"/>
    <w:rsid w:val="00CD6C55"/>
    <w:rsid w:val="00CD6D01"/>
    <w:rsid w:val="00CD6D2F"/>
    <w:rsid w:val="00CD6D38"/>
    <w:rsid w:val="00CD6D9F"/>
    <w:rsid w:val="00CD6DAF"/>
    <w:rsid w:val="00CD6DD7"/>
    <w:rsid w:val="00CD6F87"/>
    <w:rsid w:val="00CD706B"/>
    <w:rsid w:val="00CD715A"/>
    <w:rsid w:val="00CD719C"/>
    <w:rsid w:val="00CD73B6"/>
    <w:rsid w:val="00CD771C"/>
    <w:rsid w:val="00CD7990"/>
    <w:rsid w:val="00CD7A45"/>
    <w:rsid w:val="00CD7C99"/>
    <w:rsid w:val="00CD7D74"/>
    <w:rsid w:val="00CE0012"/>
    <w:rsid w:val="00CE00EC"/>
    <w:rsid w:val="00CE037D"/>
    <w:rsid w:val="00CE03F0"/>
    <w:rsid w:val="00CE041A"/>
    <w:rsid w:val="00CE0627"/>
    <w:rsid w:val="00CE06E7"/>
    <w:rsid w:val="00CE06FB"/>
    <w:rsid w:val="00CE070B"/>
    <w:rsid w:val="00CE0770"/>
    <w:rsid w:val="00CE0855"/>
    <w:rsid w:val="00CE0AD9"/>
    <w:rsid w:val="00CE0C2C"/>
    <w:rsid w:val="00CE0C65"/>
    <w:rsid w:val="00CE0CC9"/>
    <w:rsid w:val="00CE0D32"/>
    <w:rsid w:val="00CE0D5A"/>
    <w:rsid w:val="00CE0DB9"/>
    <w:rsid w:val="00CE0DF1"/>
    <w:rsid w:val="00CE0E29"/>
    <w:rsid w:val="00CE0EF6"/>
    <w:rsid w:val="00CE0EFC"/>
    <w:rsid w:val="00CE0FAC"/>
    <w:rsid w:val="00CE0FC7"/>
    <w:rsid w:val="00CE1003"/>
    <w:rsid w:val="00CE10D7"/>
    <w:rsid w:val="00CE111B"/>
    <w:rsid w:val="00CE11AF"/>
    <w:rsid w:val="00CE13D7"/>
    <w:rsid w:val="00CE13E4"/>
    <w:rsid w:val="00CE141B"/>
    <w:rsid w:val="00CE15B2"/>
    <w:rsid w:val="00CE15E9"/>
    <w:rsid w:val="00CE1709"/>
    <w:rsid w:val="00CE1802"/>
    <w:rsid w:val="00CE182E"/>
    <w:rsid w:val="00CE1904"/>
    <w:rsid w:val="00CE1A0E"/>
    <w:rsid w:val="00CE1B13"/>
    <w:rsid w:val="00CE1C12"/>
    <w:rsid w:val="00CE1D6A"/>
    <w:rsid w:val="00CE1F6B"/>
    <w:rsid w:val="00CE1FD5"/>
    <w:rsid w:val="00CE1FEA"/>
    <w:rsid w:val="00CE20C1"/>
    <w:rsid w:val="00CE20F6"/>
    <w:rsid w:val="00CE2165"/>
    <w:rsid w:val="00CE21AD"/>
    <w:rsid w:val="00CE21C1"/>
    <w:rsid w:val="00CE220A"/>
    <w:rsid w:val="00CE2268"/>
    <w:rsid w:val="00CE22E2"/>
    <w:rsid w:val="00CE22FD"/>
    <w:rsid w:val="00CE2584"/>
    <w:rsid w:val="00CE2665"/>
    <w:rsid w:val="00CE270B"/>
    <w:rsid w:val="00CE2939"/>
    <w:rsid w:val="00CE2B68"/>
    <w:rsid w:val="00CE2BD5"/>
    <w:rsid w:val="00CE2C73"/>
    <w:rsid w:val="00CE2D48"/>
    <w:rsid w:val="00CE2DE1"/>
    <w:rsid w:val="00CE2E29"/>
    <w:rsid w:val="00CE2F00"/>
    <w:rsid w:val="00CE2F82"/>
    <w:rsid w:val="00CE2FD6"/>
    <w:rsid w:val="00CE30AB"/>
    <w:rsid w:val="00CE321F"/>
    <w:rsid w:val="00CE3224"/>
    <w:rsid w:val="00CE33C0"/>
    <w:rsid w:val="00CE3619"/>
    <w:rsid w:val="00CE3692"/>
    <w:rsid w:val="00CE36B8"/>
    <w:rsid w:val="00CE3715"/>
    <w:rsid w:val="00CE37A3"/>
    <w:rsid w:val="00CE37BF"/>
    <w:rsid w:val="00CE388F"/>
    <w:rsid w:val="00CE39ED"/>
    <w:rsid w:val="00CE3C22"/>
    <w:rsid w:val="00CE3DAA"/>
    <w:rsid w:val="00CE3E24"/>
    <w:rsid w:val="00CE3F92"/>
    <w:rsid w:val="00CE406C"/>
    <w:rsid w:val="00CE4248"/>
    <w:rsid w:val="00CE4345"/>
    <w:rsid w:val="00CE4466"/>
    <w:rsid w:val="00CE4473"/>
    <w:rsid w:val="00CE4564"/>
    <w:rsid w:val="00CE46E7"/>
    <w:rsid w:val="00CE49A6"/>
    <w:rsid w:val="00CE4A19"/>
    <w:rsid w:val="00CE4BFA"/>
    <w:rsid w:val="00CE4C2C"/>
    <w:rsid w:val="00CE4C56"/>
    <w:rsid w:val="00CE4C81"/>
    <w:rsid w:val="00CE4ECE"/>
    <w:rsid w:val="00CE50AC"/>
    <w:rsid w:val="00CE5211"/>
    <w:rsid w:val="00CE535F"/>
    <w:rsid w:val="00CE53D8"/>
    <w:rsid w:val="00CE5446"/>
    <w:rsid w:val="00CE557C"/>
    <w:rsid w:val="00CE5635"/>
    <w:rsid w:val="00CE56CC"/>
    <w:rsid w:val="00CE577A"/>
    <w:rsid w:val="00CE57A4"/>
    <w:rsid w:val="00CE58A8"/>
    <w:rsid w:val="00CE5A07"/>
    <w:rsid w:val="00CE5A39"/>
    <w:rsid w:val="00CE5AE5"/>
    <w:rsid w:val="00CE5DAB"/>
    <w:rsid w:val="00CE5DB2"/>
    <w:rsid w:val="00CE5DFB"/>
    <w:rsid w:val="00CE612C"/>
    <w:rsid w:val="00CE6160"/>
    <w:rsid w:val="00CE6181"/>
    <w:rsid w:val="00CE6186"/>
    <w:rsid w:val="00CE6227"/>
    <w:rsid w:val="00CE62F9"/>
    <w:rsid w:val="00CE6480"/>
    <w:rsid w:val="00CE659C"/>
    <w:rsid w:val="00CE660E"/>
    <w:rsid w:val="00CE6625"/>
    <w:rsid w:val="00CE69BE"/>
    <w:rsid w:val="00CE6AA5"/>
    <w:rsid w:val="00CE6C23"/>
    <w:rsid w:val="00CE6E19"/>
    <w:rsid w:val="00CE701E"/>
    <w:rsid w:val="00CE70C5"/>
    <w:rsid w:val="00CE7267"/>
    <w:rsid w:val="00CE7608"/>
    <w:rsid w:val="00CE76B6"/>
    <w:rsid w:val="00CE773B"/>
    <w:rsid w:val="00CE778D"/>
    <w:rsid w:val="00CE7914"/>
    <w:rsid w:val="00CE7941"/>
    <w:rsid w:val="00CE79C1"/>
    <w:rsid w:val="00CE7B75"/>
    <w:rsid w:val="00CE7BD3"/>
    <w:rsid w:val="00CE7CAC"/>
    <w:rsid w:val="00CE7D07"/>
    <w:rsid w:val="00CF0043"/>
    <w:rsid w:val="00CF01AC"/>
    <w:rsid w:val="00CF022F"/>
    <w:rsid w:val="00CF0279"/>
    <w:rsid w:val="00CF02DB"/>
    <w:rsid w:val="00CF04FC"/>
    <w:rsid w:val="00CF051F"/>
    <w:rsid w:val="00CF0924"/>
    <w:rsid w:val="00CF0988"/>
    <w:rsid w:val="00CF09D7"/>
    <w:rsid w:val="00CF0AEB"/>
    <w:rsid w:val="00CF0B01"/>
    <w:rsid w:val="00CF0B02"/>
    <w:rsid w:val="00CF0B75"/>
    <w:rsid w:val="00CF0B7A"/>
    <w:rsid w:val="00CF0BB3"/>
    <w:rsid w:val="00CF0C51"/>
    <w:rsid w:val="00CF0E51"/>
    <w:rsid w:val="00CF0F99"/>
    <w:rsid w:val="00CF0FF2"/>
    <w:rsid w:val="00CF107C"/>
    <w:rsid w:val="00CF13BB"/>
    <w:rsid w:val="00CF174A"/>
    <w:rsid w:val="00CF1850"/>
    <w:rsid w:val="00CF193A"/>
    <w:rsid w:val="00CF1B2D"/>
    <w:rsid w:val="00CF1B91"/>
    <w:rsid w:val="00CF1C4E"/>
    <w:rsid w:val="00CF1D02"/>
    <w:rsid w:val="00CF1D48"/>
    <w:rsid w:val="00CF1DD0"/>
    <w:rsid w:val="00CF1DFC"/>
    <w:rsid w:val="00CF1F20"/>
    <w:rsid w:val="00CF2066"/>
    <w:rsid w:val="00CF20BE"/>
    <w:rsid w:val="00CF2182"/>
    <w:rsid w:val="00CF2232"/>
    <w:rsid w:val="00CF230B"/>
    <w:rsid w:val="00CF247A"/>
    <w:rsid w:val="00CF2490"/>
    <w:rsid w:val="00CF250B"/>
    <w:rsid w:val="00CF25A5"/>
    <w:rsid w:val="00CF25C5"/>
    <w:rsid w:val="00CF265E"/>
    <w:rsid w:val="00CF289D"/>
    <w:rsid w:val="00CF28BA"/>
    <w:rsid w:val="00CF292C"/>
    <w:rsid w:val="00CF29A7"/>
    <w:rsid w:val="00CF29BE"/>
    <w:rsid w:val="00CF2B92"/>
    <w:rsid w:val="00CF2C87"/>
    <w:rsid w:val="00CF2DF2"/>
    <w:rsid w:val="00CF2FAA"/>
    <w:rsid w:val="00CF2FD5"/>
    <w:rsid w:val="00CF301F"/>
    <w:rsid w:val="00CF30D1"/>
    <w:rsid w:val="00CF3349"/>
    <w:rsid w:val="00CF3404"/>
    <w:rsid w:val="00CF3556"/>
    <w:rsid w:val="00CF366C"/>
    <w:rsid w:val="00CF36D4"/>
    <w:rsid w:val="00CF374C"/>
    <w:rsid w:val="00CF379E"/>
    <w:rsid w:val="00CF37F4"/>
    <w:rsid w:val="00CF3817"/>
    <w:rsid w:val="00CF38BF"/>
    <w:rsid w:val="00CF3935"/>
    <w:rsid w:val="00CF3B0D"/>
    <w:rsid w:val="00CF3B23"/>
    <w:rsid w:val="00CF3CCD"/>
    <w:rsid w:val="00CF3D99"/>
    <w:rsid w:val="00CF3E17"/>
    <w:rsid w:val="00CF3EE9"/>
    <w:rsid w:val="00CF3EFC"/>
    <w:rsid w:val="00CF3F1E"/>
    <w:rsid w:val="00CF3FE5"/>
    <w:rsid w:val="00CF411F"/>
    <w:rsid w:val="00CF41D6"/>
    <w:rsid w:val="00CF4261"/>
    <w:rsid w:val="00CF42B8"/>
    <w:rsid w:val="00CF4314"/>
    <w:rsid w:val="00CF4327"/>
    <w:rsid w:val="00CF43E6"/>
    <w:rsid w:val="00CF4457"/>
    <w:rsid w:val="00CF4625"/>
    <w:rsid w:val="00CF4667"/>
    <w:rsid w:val="00CF4686"/>
    <w:rsid w:val="00CF469C"/>
    <w:rsid w:val="00CF46B9"/>
    <w:rsid w:val="00CF46DB"/>
    <w:rsid w:val="00CF47DB"/>
    <w:rsid w:val="00CF4820"/>
    <w:rsid w:val="00CF4864"/>
    <w:rsid w:val="00CF4936"/>
    <w:rsid w:val="00CF4945"/>
    <w:rsid w:val="00CF4C6A"/>
    <w:rsid w:val="00CF4CD0"/>
    <w:rsid w:val="00CF4D98"/>
    <w:rsid w:val="00CF4DEE"/>
    <w:rsid w:val="00CF4F17"/>
    <w:rsid w:val="00CF4F37"/>
    <w:rsid w:val="00CF4FBB"/>
    <w:rsid w:val="00CF4FFA"/>
    <w:rsid w:val="00CF5036"/>
    <w:rsid w:val="00CF505A"/>
    <w:rsid w:val="00CF50C6"/>
    <w:rsid w:val="00CF522D"/>
    <w:rsid w:val="00CF5268"/>
    <w:rsid w:val="00CF52D8"/>
    <w:rsid w:val="00CF537C"/>
    <w:rsid w:val="00CF53EC"/>
    <w:rsid w:val="00CF5602"/>
    <w:rsid w:val="00CF569D"/>
    <w:rsid w:val="00CF5713"/>
    <w:rsid w:val="00CF57F4"/>
    <w:rsid w:val="00CF5987"/>
    <w:rsid w:val="00CF5A1F"/>
    <w:rsid w:val="00CF5AE0"/>
    <w:rsid w:val="00CF5C80"/>
    <w:rsid w:val="00CF5E37"/>
    <w:rsid w:val="00CF5E8B"/>
    <w:rsid w:val="00CF5EB3"/>
    <w:rsid w:val="00CF5F04"/>
    <w:rsid w:val="00CF60F9"/>
    <w:rsid w:val="00CF6245"/>
    <w:rsid w:val="00CF637E"/>
    <w:rsid w:val="00CF644B"/>
    <w:rsid w:val="00CF64BC"/>
    <w:rsid w:val="00CF6652"/>
    <w:rsid w:val="00CF67E0"/>
    <w:rsid w:val="00CF6823"/>
    <w:rsid w:val="00CF68C7"/>
    <w:rsid w:val="00CF69D0"/>
    <w:rsid w:val="00CF6A9D"/>
    <w:rsid w:val="00CF6F4A"/>
    <w:rsid w:val="00CF6FA2"/>
    <w:rsid w:val="00CF6FF9"/>
    <w:rsid w:val="00CF7045"/>
    <w:rsid w:val="00CF72E5"/>
    <w:rsid w:val="00CF7300"/>
    <w:rsid w:val="00CF730C"/>
    <w:rsid w:val="00CF7399"/>
    <w:rsid w:val="00CF73B8"/>
    <w:rsid w:val="00CF7534"/>
    <w:rsid w:val="00CF7647"/>
    <w:rsid w:val="00CF7750"/>
    <w:rsid w:val="00CF786D"/>
    <w:rsid w:val="00CF797E"/>
    <w:rsid w:val="00CF7A17"/>
    <w:rsid w:val="00CF7A86"/>
    <w:rsid w:val="00CF7A93"/>
    <w:rsid w:val="00CF7A9B"/>
    <w:rsid w:val="00CF7B03"/>
    <w:rsid w:val="00CF7B23"/>
    <w:rsid w:val="00CF7BF1"/>
    <w:rsid w:val="00CF7C7C"/>
    <w:rsid w:val="00CF7D41"/>
    <w:rsid w:val="00CF7F24"/>
    <w:rsid w:val="00CF7F99"/>
    <w:rsid w:val="00CF7F9C"/>
    <w:rsid w:val="00CF7FEB"/>
    <w:rsid w:val="00D0004C"/>
    <w:rsid w:val="00D001D1"/>
    <w:rsid w:val="00D00252"/>
    <w:rsid w:val="00D00288"/>
    <w:rsid w:val="00D002B1"/>
    <w:rsid w:val="00D0035C"/>
    <w:rsid w:val="00D004C9"/>
    <w:rsid w:val="00D006BB"/>
    <w:rsid w:val="00D007F3"/>
    <w:rsid w:val="00D00A81"/>
    <w:rsid w:val="00D00CED"/>
    <w:rsid w:val="00D00F4A"/>
    <w:rsid w:val="00D01010"/>
    <w:rsid w:val="00D0106A"/>
    <w:rsid w:val="00D0124B"/>
    <w:rsid w:val="00D01351"/>
    <w:rsid w:val="00D013A4"/>
    <w:rsid w:val="00D013B2"/>
    <w:rsid w:val="00D01614"/>
    <w:rsid w:val="00D0164F"/>
    <w:rsid w:val="00D01698"/>
    <w:rsid w:val="00D016DE"/>
    <w:rsid w:val="00D017C8"/>
    <w:rsid w:val="00D019CC"/>
    <w:rsid w:val="00D01B02"/>
    <w:rsid w:val="00D01B2D"/>
    <w:rsid w:val="00D01C2B"/>
    <w:rsid w:val="00D01C5D"/>
    <w:rsid w:val="00D01DEC"/>
    <w:rsid w:val="00D01E99"/>
    <w:rsid w:val="00D01F72"/>
    <w:rsid w:val="00D01F8C"/>
    <w:rsid w:val="00D0219E"/>
    <w:rsid w:val="00D02216"/>
    <w:rsid w:val="00D02297"/>
    <w:rsid w:val="00D02397"/>
    <w:rsid w:val="00D023B1"/>
    <w:rsid w:val="00D0257B"/>
    <w:rsid w:val="00D0263D"/>
    <w:rsid w:val="00D02646"/>
    <w:rsid w:val="00D02785"/>
    <w:rsid w:val="00D02867"/>
    <w:rsid w:val="00D029C8"/>
    <w:rsid w:val="00D02BEE"/>
    <w:rsid w:val="00D02C50"/>
    <w:rsid w:val="00D02CCF"/>
    <w:rsid w:val="00D02CDC"/>
    <w:rsid w:val="00D02D4E"/>
    <w:rsid w:val="00D02DE6"/>
    <w:rsid w:val="00D03067"/>
    <w:rsid w:val="00D03068"/>
    <w:rsid w:val="00D0313D"/>
    <w:rsid w:val="00D031CF"/>
    <w:rsid w:val="00D03321"/>
    <w:rsid w:val="00D0350C"/>
    <w:rsid w:val="00D03747"/>
    <w:rsid w:val="00D037D2"/>
    <w:rsid w:val="00D03863"/>
    <w:rsid w:val="00D038B7"/>
    <w:rsid w:val="00D03911"/>
    <w:rsid w:val="00D03CAD"/>
    <w:rsid w:val="00D03CC6"/>
    <w:rsid w:val="00D03D54"/>
    <w:rsid w:val="00D03D63"/>
    <w:rsid w:val="00D03E98"/>
    <w:rsid w:val="00D03F2E"/>
    <w:rsid w:val="00D04001"/>
    <w:rsid w:val="00D04029"/>
    <w:rsid w:val="00D0408F"/>
    <w:rsid w:val="00D040A4"/>
    <w:rsid w:val="00D0419F"/>
    <w:rsid w:val="00D043D0"/>
    <w:rsid w:val="00D047F2"/>
    <w:rsid w:val="00D04976"/>
    <w:rsid w:val="00D04D37"/>
    <w:rsid w:val="00D04F14"/>
    <w:rsid w:val="00D04FD6"/>
    <w:rsid w:val="00D050AF"/>
    <w:rsid w:val="00D050C4"/>
    <w:rsid w:val="00D0535F"/>
    <w:rsid w:val="00D05386"/>
    <w:rsid w:val="00D053A0"/>
    <w:rsid w:val="00D0555E"/>
    <w:rsid w:val="00D05562"/>
    <w:rsid w:val="00D056E3"/>
    <w:rsid w:val="00D05719"/>
    <w:rsid w:val="00D05777"/>
    <w:rsid w:val="00D05778"/>
    <w:rsid w:val="00D057C0"/>
    <w:rsid w:val="00D057E9"/>
    <w:rsid w:val="00D059D2"/>
    <w:rsid w:val="00D05C17"/>
    <w:rsid w:val="00D05CAF"/>
    <w:rsid w:val="00D05E0B"/>
    <w:rsid w:val="00D05F3C"/>
    <w:rsid w:val="00D05FE9"/>
    <w:rsid w:val="00D06193"/>
    <w:rsid w:val="00D0619C"/>
    <w:rsid w:val="00D061E8"/>
    <w:rsid w:val="00D06378"/>
    <w:rsid w:val="00D0658F"/>
    <w:rsid w:val="00D065DD"/>
    <w:rsid w:val="00D0667F"/>
    <w:rsid w:val="00D066AF"/>
    <w:rsid w:val="00D06719"/>
    <w:rsid w:val="00D06870"/>
    <w:rsid w:val="00D06A4D"/>
    <w:rsid w:val="00D06B6A"/>
    <w:rsid w:val="00D06CEE"/>
    <w:rsid w:val="00D06D8D"/>
    <w:rsid w:val="00D06E5A"/>
    <w:rsid w:val="00D06FDC"/>
    <w:rsid w:val="00D0728F"/>
    <w:rsid w:val="00D07492"/>
    <w:rsid w:val="00D074A6"/>
    <w:rsid w:val="00D077A8"/>
    <w:rsid w:val="00D077CB"/>
    <w:rsid w:val="00D077E0"/>
    <w:rsid w:val="00D078B1"/>
    <w:rsid w:val="00D07910"/>
    <w:rsid w:val="00D07928"/>
    <w:rsid w:val="00D079B1"/>
    <w:rsid w:val="00D079BD"/>
    <w:rsid w:val="00D07CF5"/>
    <w:rsid w:val="00D07DC2"/>
    <w:rsid w:val="00D07E88"/>
    <w:rsid w:val="00D101DA"/>
    <w:rsid w:val="00D10223"/>
    <w:rsid w:val="00D1022D"/>
    <w:rsid w:val="00D10230"/>
    <w:rsid w:val="00D1038D"/>
    <w:rsid w:val="00D10465"/>
    <w:rsid w:val="00D108FF"/>
    <w:rsid w:val="00D10965"/>
    <w:rsid w:val="00D10CFF"/>
    <w:rsid w:val="00D10DBC"/>
    <w:rsid w:val="00D10F2C"/>
    <w:rsid w:val="00D10F73"/>
    <w:rsid w:val="00D1109E"/>
    <w:rsid w:val="00D1145C"/>
    <w:rsid w:val="00D1147A"/>
    <w:rsid w:val="00D115B1"/>
    <w:rsid w:val="00D115B9"/>
    <w:rsid w:val="00D116A8"/>
    <w:rsid w:val="00D117C3"/>
    <w:rsid w:val="00D117F4"/>
    <w:rsid w:val="00D1180A"/>
    <w:rsid w:val="00D11924"/>
    <w:rsid w:val="00D11958"/>
    <w:rsid w:val="00D119FA"/>
    <w:rsid w:val="00D11B2F"/>
    <w:rsid w:val="00D11CBA"/>
    <w:rsid w:val="00D11DBE"/>
    <w:rsid w:val="00D11DEE"/>
    <w:rsid w:val="00D11E47"/>
    <w:rsid w:val="00D11ED8"/>
    <w:rsid w:val="00D11FFB"/>
    <w:rsid w:val="00D120B8"/>
    <w:rsid w:val="00D12267"/>
    <w:rsid w:val="00D122D0"/>
    <w:rsid w:val="00D1249C"/>
    <w:rsid w:val="00D124C8"/>
    <w:rsid w:val="00D12558"/>
    <w:rsid w:val="00D12794"/>
    <w:rsid w:val="00D127C6"/>
    <w:rsid w:val="00D12950"/>
    <w:rsid w:val="00D129ED"/>
    <w:rsid w:val="00D12B1D"/>
    <w:rsid w:val="00D12B7F"/>
    <w:rsid w:val="00D12CCA"/>
    <w:rsid w:val="00D12D48"/>
    <w:rsid w:val="00D1300F"/>
    <w:rsid w:val="00D13140"/>
    <w:rsid w:val="00D13199"/>
    <w:rsid w:val="00D131F6"/>
    <w:rsid w:val="00D1325C"/>
    <w:rsid w:val="00D1327A"/>
    <w:rsid w:val="00D13378"/>
    <w:rsid w:val="00D13439"/>
    <w:rsid w:val="00D13742"/>
    <w:rsid w:val="00D13747"/>
    <w:rsid w:val="00D1375E"/>
    <w:rsid w:val="00D13852"/>
    <w:rsid w:val="00D1385C"/>
    <w:rsid w:val="00D13932"/>
    <w:rsid w:val="00D13D20"/>
    <w:rsid w:val="00D13DE9"/>
    <w:rsid w:val="00D13E60"/>
    <w:rsid w:val="00D13F66"/>
    <w:rsid w:val="00D13F70"/>
    <w:rsid w:val="00D13FE7"/>
    <w:rsid w:val="00D140AD"/>
    <w:rsid w:val="00D140D7"/>
    <w:rsid w:val="00D140FD"/>
    <w:rsid w:val="00D14239"/>
    <w:rsid w:val="00D14276"/>
    <w:rsid w:val="00D14301"/>
    <w:rsid w:val="00D14335"/>
    <w:rsid w:val="00D14703"/>
    <w:rsid w:val="00D14A9F"/>
    <w:rsid w:val="00D14CA8"/>
    <w:rsid w:val="00D14DF2"/>
    <w:rsid w:val="00D14E8A"/>
    <w:rsid w:val="00D14F94"/>
    <w:rsid w:val="00D15023"/>
    <w:rsid w:val="00D1517F"/>
    <w:rsid w:val="00D151C8"/>
    <w:rsid w:val="00D15213"/>
    <w:rsid w:val="00D15218"/>
    <w:rsid w:val="00D152E8"/>
    <w:rsid w:val="00D153EA"/>
    <w:rsid w:val="00D15400"/>
    <w:rsid w:val="00D15547"/>
    <w:rsid w:val="00D15564"/>
    <w:rsid w:val="00D155B0"/>
    <w:rsid w:val="00D155C5"/>
    <w:rsid w:val="00D155CF"/>
    <w:rsid w:val="00D15644"/>
    <w:rsid w:val="00D156AE"/>
    <w:rsid w:val="00D15711"/>
    <w:rsid w:val="00D157AE"/>
    <w:rsid w:val="00D157D2"/>
    <w:rsid w:val="00D15830"/>
    <w:rsid w:val="00D158F6"/>
    <w:rsid w:val="00D1592D"/>
    <w:rsid w:val="00D159DC"/>
    <w:rsid w:val="00D15A2A"/>
    <w:rsid w:val="00D15A32"/>
    <w:rsid w:val="00D15C1A"/>
    <w:rsid w:val="00D15D74"/>
    <w:rsid w:val="00D15E2F"/>
    <w:rsid w:val="00D15ECA"/>
    <w:rsid w:val="00D15EF9"/>
    <w:rsid w:val="00D15F3A"/>
    <w:rsid w:val="00D15F8D"/>
    <w:rsid w:val="00D15F8F"/>
    <w:rsid w:val="00D15F97"/>
    <w:rsid w:val="00D15FFD"/>
    <w:rsid w:val="00D1610E"/>
    <w:rsid w:val="00D16193"/>
    <w:rsid w:val="00D161E1"/>
    <w:rsid w:val="00D161E2"/>
    <w:rsid w:val="00D16211"/>
    <w:rsid w:val="00D1650D"/>
    <w:rsid w:val="00D1658D"/>
    <w:rsid w:val="00D16670"/>
    <w:rsid w:val="00D167DA"/>
    <w:rsid w:val="00D168FF"/>
    <w:rsid w:val="00D1697B"/>
    <w:rsid w:val="00D16B6B"/>
    <w:rsid w:val="00D16B95"/>
    <w:rsid w:val="00D16C93"/>
    <w:rsid w:val="00D16F15"/>
    <w:rsid w:val="00D16F4E"/>
    <w:rsid w:val="00D17078"/>
    <w:rsid w:val="00D1719F"/>
    <w:rsid w:val="00D172F0"/>
    <w:rsid w:val="00D172FD"/>
    <w:rsid w:val="00D173C8"/>
    <w:rsid w:val="00D173D2"/>
    <w:rsid w:val="00D174E3"/>
    <w:rsid w:val="00D17588"/>
    <w:rsid w:val="00D175A4"/>
    <w:rsid w:val="00D176E9"/>
    <w:rsid w:val="00D1774C"/>
    <w:rsid w:val="00D177F0"/>
    <w:rsid w:val="00D17968"/>
    <w:rsid w:val="00D1797F"/>
    <w:rsid w:val="00D17B4D"/>
    <w:rsid w:val="00D17B82"/>
    <w:rsid w:val="00D17BAE"/>
    <w:rsid w:val="00D17BFD"/>
    <w:rsid w:val="00D17C7C"/>
    <w:rsid w:val="00D17EF7"/>
    <w:rsid w:val="00D20047"/>
    <w:rsid w:val="00D20078"/>
    <w:rsid w:val="00D20196"/>
    <w:rsid w:val="00D201CE"/>
    <w:rsid w:val="00D20368"/>
    <w:rsid w:val="00D203FC"/>
    <w:rsid w:val="00D20433"/>
    <w:rsid w:val="00D20575"/>
    <w:rsid w:val="00D2057F"/>
    <w:rsid w:val="00D205C3"/>
    <w:rsid w:val="00D2085F"/>
    <w:rsid w:val="00D20A80"/>
    <w:rsid w:val="00D20ADA"/>
    <w:rsid w:val="00D20D75"/>
    <w:rsid w:val="00D210C7"/>
    <w:rsid w:val="00D2120F"/>
    <w:rsid w:val="00D21254"/>
    <w:rsid w:val="00D212AF"/>
    <w:rsid w:val="00D21327"/>
    <w:rsid w:val="00D213F2"/>
    <w:rsid w:val="00D21452"/>
    <w:rsid w:val="00D215BA"/>
    <w:rsid w:val="00D216ED"/>
    <w:rsid w:val="00D21AEC"/>
    <w:rsid w:val="00D21BE0"/>
    <w:rsid w:val="00D21BFA"/>
    <w:rsid w:val="00D21DD8"/>
    <w:rsid w:val="00D22440"/>
    <w:rsid w:val="00D22455"/>
    <w:rsid w:val="00D22469"/>
    <w:rsid w:val="00D2253F"/>
    <w:rsid w:val="00D2261A"/>
    <w:rsid w:val="00D2261D"/>
    <w:rsid w:val="00D2263A"/>
    <w:rsid w:val="00D22663"/>
    <w:rsid w:val="00D22695"/>
    <w:rsid w:val="00D22795"/>
    <w:rsid w:val="00D227ED"/>
    <w:rsid w:val="00D22876"/>
    <w:rsid w:val="00D229DB"/>
    <w:rsid w:val="00D229F9"/>
    <w:rsid w:val="00D22A6D"/>
    <w:rsid w:val="00D22CEB"/>
    <w:rsid w:val="00D22EAD"/>
    <w:rsid w:val="00D230C2"/>
    <w:rsid w:val="00D2311A"/>
    <w:rsid w:val="00D2311C"/>
    <w:rsid w:val="00D2331E"/>
    <w:rsid w:val="00D233E5"/>
    <w:rsid w:val="00D23520"/>
    <w:rsid w:val="00D23541"/>
    <w:rsid w:val="00D235F0"/>
    <w:rsid w:val="00D23712"/>
    <w:rsid w:val="00D237E8"/>
    <w:rsid w:val="00D23B8A"/>
    <w:rsid w:val="00D23C2F"/>
    <w:rsid w:val="00D23D68"/>
    <w:rsid w:val="00D23FFB"/>
    <w:rsid w:val="00D2400D"/>
    <w:rsid w:val="00D24028"/>
    <w:rsid w:val="00D2413F"/>
    <w:rsid w:val="00D24178"/>
    <w:rsid w:val="00D2426A"/>
    <w:rsid w:val="00D24310"/>
    <w:rsid w:val="00D243E0"/>
    <w:rsid w:val="00D24648"/>
    <w:rsid w:val="00D246FF"/>
    <w:rsid w:val="00D2484C"/>
    <w:rsid w:val="00D24958"/>
    <w:rsid w:val="00D24A4C"/>
    <w:rsid w:val="00D24AD6"/>
    <w:rsid w:val="00D24B2D"/>
    <w:rsid w:val="00D24B64"/>
    <w:rsid w:val="00D24B67"/>
    <w:rsid w:val="00D24BD0"/>
    <w:rsid w:val="00D24CE6"/>
    <w:rsid w:val="00D24E30"/>
    <w:rsid w:val="00D24E53"/>
    <w:rsid w:val="00D24F8C"/>
    <w:rsid w:val="00D25075"/>
    <w:rsid w:val="00D251A2"/>
    <w:rsid w:val="00D25279"/>
    <w:rsid w:val="00D25288"/>
    <w:rsid w:val="00D2536D"/>
    <w:rsid w:val="00D2547A"/>
    <w:rsid w:val="00D25483"/>
    <w:rsid w:val="00D254CA"/>
    <w:rsid w:val="00D2590A"/>
    <w:rsid w:val="00D259D9"/>
    <w:rsid w:val="00D25AFB"/>
    <w:rsid w:val="00D25B60"/>
    <w:rsid w:val="00D25BD3"/>
    <w:rsid w:val="00D25C00"/>
    <w:rsid w:val="00D25D75"/>
    <w:rsid w:val="00D25D85"/>
    <w:rsid w:val="00D25EAD"/>
    <w:rsid w:val="00D25EE6"/>
    <w:rsid w:val="00D26082"/>
    <w:rsid w:val="00D2620E"/>
    <w:rsid w:val="00D262AD"/>
    <w:rsid w:val="00D262DD"/>
    <w:rsid w:val="00D264BB"/>
    <w:rsid w:val="00D26544"/>
    <w:rsid w:val="00D26681"/>
    <w:rsid w:val="00D267B5"/>
    <w:rsid w:val="00D2682C"/>
    <w:rsid w:val="00D268D6"/>
    <w:rsid w:val="00D26960"/>
    <w:rsid w:val="00D26990"/>
    <w:rsid w:val="00D269AD"/>
    <w:rsid w:val="00D269B8"/>
    <w:rsid w:val="00D26B0D"/>
    <w:rsid w:val="00D26BEE"/>
    <w:rsid w:val="00D26EA3"/>
    <w:rsid w:val="00D271AB"/>
    <w:rsid w:val="00D271D3"/>
    <w:rsid w:val="00D27210"/>
    <w:rsid w:val="00D27221"/>
    <w:rsid w:val="00D2726E"/>
    <w:rsid w:val="00D272C1"/>
    <w:rsid w:val="00D273D2"/>
    <w:rsid w:val="00D2747C"/>
    <w:rsid w:val="00D274A8"/>
    <w:rsid w:val="00D274DA"/>
    <w:rsid w:val="00D274E0"/>
    <w:rsid w:val="00D274E9"/>
    <w:rsid w:val="00D27627"/>
    <w:rsid w:val="00D27668"/>
    <w:rsid w:val="00D2767B"/>
    <w:rsid w:val="00D27AB1"/>
    <w:rsid w:val="00D27C98"/>
    <w:rsid w:val="00D27C9E"/>
    <w:rsid w:val="00D27DD4"/>
    <w:rsid w:val="00D27E17"/>
    <w:rsid w:val="00D27EC2"/>
    <w:rsid w:val="00D300A9"/>
    <w:rsid w:val="00D300AF"/>
    <w:rsid w:val="00D302A6"/>
    <w:rsid w:val="00D302DC"/>
    <w:rsid w:val="00D30409"/>
    <w:rsid w:val="00D30523"/>
    <w:rsid w:val="00D30942"/>
    <w:rsid w:val="00D30953"/>
    <w:rsid w:val="00D30B76"/>
    <w:rsid w:val="00D30DA2"/>
    <w:rsid w:val="00D31047"/>
    <w:rsid w:val="00D3122E"/>
    <w:rsid w:val="00D312C0"/>
    <w:rsid w:val="00D31425"/>
    <w:rsid w:val="00D3151F"/>
    <w:rsid w:val="00D315B0"/>
    <w:rsid w:val="00D317FE"/>
    <w:rsid w:val="00D31901"/>
    <w:rsid w:val="00D31967"/>
    <w:rsid w:val="00D31981"/>
    <w:rsid w:val="00D31A3D"/>
    <w:rsid w:val="00D31A65"/>
    <w:rsid w:val="00D31C6A"/>
    <w:rsid w:val="00D31C94"/>
    <w:rsid w:val="00D31DBD"/>
    <w:rsid w:val="00D31DC0"/>
    <w:rsid w:val="00D31F3C"/>
    <w:rsid w:val="00D321CD"/>
    <w:rsid w:val="00D321D9"/>
    <w:rsid w:val="00D323CA"/>
    <w:rsid w:val="00D323E0"/>
    <w:rsid w:val="00D32425"/>
    <w:rsid w:val="00D326AC"/>
    <w:rsid w:val="00D326CF"/>
    <w:rsid w:val="00D326D6"/>
    <w:rsid w:val="00D32719"/>
    <w:rsid w:val="00D3273D"/>
    <w:rsid w:val="00D3275F"/>
    <w:rsid w:val="00D3279B"/>
    <w:rsid w:val="00D3299C"/>
    <w:rsid w:val="00D329E6"/>
    <w:rsid w:val="00D32B7C"/>
    <w:rsid w:val="00D32D97"/>
    <w:rsid w:val="00D32DB1"/>
    <w:rsid w:val="00D32E63"/>
    <w:rsid w:val="00D32FD2"/>
    <w:rsid w:val="00D32FD7"/>
    <w:rsid w:val="00D3304C"/>
    <w:rsid w:val="00D333BC"/>
    <w:rsid w:val="00D33504"/>
    <w:rsid w:val="00D33581"/>
    <w:rsid w:val="00D33637"/>
    <w:rsid w:val="00D337B5"/>
    <w:rsid w:val="00D33905"/>
    <w:rsid w:val="00D3390B"/>
    <w:rsid w:val="00D33A23"/>
    <w:rsid w:val="00D33A80"/>
    <w:rsid w:val="00D33BCF"/>
    <w:rsid w:val="00D33DF6"/>
    <w:rsid w:val="00D33E49"/>
    <w:rsid w:val="00D33F44"/>
    <w:rsid w:val="00D33FAC"/>
    <w:rsid w:val="00D33FE8"/>
    <w:rsid w:val="00D342E6"/>
    <w:rsid w:val="00D34321"/>
    <w:rsid w:val="00D3454C"/>
    <w:rsid w:val="00D3467D"/>
    <w:rsid w:val="00D346CD"/>
    <w:rsid w:val="00D347F5"/>
    <w:rsid w:val="00D349A9"/>
    <w:rsid w:val="00D34A17"/>
    <w:rsid w:val="00D34B48"/>
    <w:rsid w:val="00D34CE2"/>
    <w:rsid w:val="00D34D95"/>
    <w:rsid w:val="00D34E65"/>
    <w:rsid w:val="00D34FD2"/>
    <w:rsid w:val="00D35082"/>
    <w:rsid w:val="00D35160"/>
    <w:rsid w:val="00D35174"/>
    <w:rsid w:val="00D3529D"/>
    <w:rsid w:val="00D352F6"/>
    <w:rsid w:val="00D353DB"/>
    <w:rsid w:val="00D3548C"/>
    <w:rsid w:val="00D354ED"/>
    <w:rsid w:val="00D35579"/>
    <w:rsid w:val="00D3558D"/>
    <w:rsid w:val="00D355B6"/>
    <w:rsid w:val="00D358D1"/>
    <w:rsid w:val="00D3590C"/>
    <w:rsid w:val="00D35929"/>
    <w:rsid w:val="00D359E6"/>
    <w:rsid w:val="00D35A15"/>
    <w:rsid w:val="00D35BB4"/>
    <w:rsid w:val="00D35C2C"/>
    <w:rsid w:val="00D35F3F"/>
    <w:rsid w:val="00D35F78"/>
    <w:rsid w:val="00D36049"/>
    <w:rsid w:val="00D361F5"/>
    <w:rsid w:val="00D3631E"/>
    <w:rsid w:val="00D36367"/>
    <w:rsid w:val="00D3642D"/>
    <w:rsid w:val="00D364EC"/>
    <w:rsid w:val="00D3659E"/>
    <w:rsid w:val="00D366A2"/>
    <w:rsid w:val="00D366CB"/>
    <w:rsid w:val="00D36776"/>
    <w:rsid w:val="00D36852"/>
    <w:rsid w:val="00D36933"/>
    <w:rsid w:val="00D3694E"/>
    <w:rsid w:val="00D3696D"/>
    <w:rsid w:val="00D36A9D"/>
    <w:rsid w:val="00D36B48"/>
    <w:rsid w:val="00D36CA3"/>
    <w:rsid w:val="00D36F69"/>
    <w:rsid w:val="00D37072"/>
    <w:rsid w:val="00D37100"/>
    <w:rsid w:val="00D3711B"/>
    <w:rsid w:val="00D3716B"/>
    <w:rsid w:val="00D3718C"/>
    <w:rsid w:val="00D3732E"/>
    <w:rsid w:val="00D37474"/>
    <w:rsid w:val="00D3761A"/>
    <w:rsid w:val="00D37735"/>
    <w:rsid w:val="00D37867"/>
    <w:rsid w:val="00D3786B"/>
    <w:rsid w:val="00D37894"/>
    <w:rsid w:val="00D37936"/>
    <w:rsid w:val="00D3799A"/>
    <w:rsid w:val="00D379E5"/>
    <w:rsid w:val="00D37A0C"/>
    <w:rsid w:val="00D37A9D"/>
    <w:rsid w:val="00D37E7A"/>
    <w:rsid w:val="00D37E95"/>
    <w:rsid w:val="00D40082"/>
    <w:rsid w:val="00D400F4"/>
    <w:rsid w:val="00D4031C"/>
    <w:rsid w:val="00D4040F"/>
    <w:rsid w:val="00D404C7"/>
    <w:rsid w:val="00D404EC"/>
    <w:rsid w:val="00D405A6"/>
    <w:rsid w:val="00D405D4"/>
    <w:rsid w:val="00D405E6"/>
    <w:rsid w:val="00D405EB"/>
    <w:rsid w:val="00D40623"/>
    <w:rsid w:val="00D407CB"/>
    <w:rsid w:val="00D40885"/>
    <w:rsid w:val="00D408DE"/>
    <w:rsid w:val="00D408E7"/>
    <w:rsid w:val="00D40D61"/>
    <w:rsid w:val="00D40D86"/>
    <w:rsid w:val="00D40E4F"/>
    <w:rsid w:val="00D40EC6"/>
    <w:rsid w:val="00D40FA4"/>
    <w:rsid w:val="00D41036"/>
    <w:rsid w:val="00D41166"/>
    <w:rsid w:val="00D41228"/>
    <w:rsid w:val="00D4139B"/>
    <w:rsid w:val="00D413CA"/>
    <w:rsid w:val="00D4141E"/>
    <w:rsid w:val="00D4161D"/>
    <w:rsid w:val="00D416F5"/>
    <w:rsid w:val="00D41732"/>
    <w:rsid w:val="00D4197D"/>
    <w:rsid w:val="00D41A84"/>
    <w:rsid w:val="00D41AA2"/>
    <w:rsid w:val="00D41AB6"/>
    <w:rsid w:val="00D41ABB"/>
    <w:rsid w:val="00D41BE0"/>
    <w:rsid w:val="00D41DC2"/>
    <w:rsid w:val="00D41E88"/>
    <w:rsid w:val="00D41F16"/>
    <w:rsid w:val="00D42034"/>
    <w:rsid w:val="00D420F0"/>
    <w:rsid w:val="00D421B7"/>
    <w:rsid w:val="00D42280"/>
    <w:rsid w:val="00D423AD"/>
    <w:rsid w:val="00D4243A"/>
    <w:rsid w:val="00D42651"/>
    <w:rsid w:val="00D426E2"/>
    <w:rsid w:val="00D426F6"/>
    <w:rsid w:val="00D4271C"/>
    <w:rsid w:val="00D427F5"/>
    <w:rsid w:val="00D428EB"/>
    <w:rsid w:val="00D4291D"/>
    <w:rsid w:val="00D42A5E"/>
    <w:rsid w:val="00D42AD4"/>
    <w:rsid w:val="00D42B77"/>
    <w:rsid w:val="00D42B8C"/>
    <w:rsid w:val="00D42DF9"/>
    <w:rsid w:val="00D42E34"/>
    <w:rsid w:val="00D42E76"/>
    <w:rsid w:val="00D43073"/>
    <w:rsid w:val="00D430C2"/>
    <w:rsid w:val="00D432D1"/>
    <w:rsid w:val="00D4346B"/>
    <w:rsid w:val="00D43572"/>
    <w:rsid w:val="00D43737"/>
    <w:rsid w:val="00D43783"/>
    <w:rsid w:val="00D43803"/>
    <w:rsid w:val="00D43853"/>
    <w:rsid w:val="00D438B6"/>
    <w:rsid w:val="00D43B83"/>
    <w:rsid w:val="00D43E55"/>
    <w:rsid w:val="00D43EAD"/>
    <w:rsid w:val="00D4402B"/>
    <w:rsid w:val="00D44104"/>
    <w:rsid w:val="00D4448D"/>
    <w:rsid w:val="00D444E3"/>
    <w:rsid w:val="00D4452D"/>
    <w:rsid w:val="00D445EF"/>
    <w:rsid w:val="00D446DA"/>
    <w:rsid w:val="00D447A6"/>
    <w:rsid w:val="00D447F9"/>
    <w:rsid w:val="00D44994"/>
    <w:rsid w:val="00D449D7"/>
    <w:rsid w:val="00D44A36"/>
    <w:rsid w:val="00D44A5E"/>
    <w:rsid w:val="00D44AB2"/>
    <w:rsid w:val="00D44B6A"/>
    <w:rsid w:val="00D44B87"/>
    <w:rsid w:val="00D44B9A"/>
    <w:rsid w:val="00D44F03"/>
    <w:rsid w:val="00D44F28"/>
    <w:rsid w:val="00D45255"/>
    <w:rsid w:val="00D45268"/>
    <w:rsid w:val="00D453EF"/>
    <w:rsid w:val="00D45406"/>
    <w:rsid w:val="00D45514"/>
    <w:rsid w:val="00D456E3"/>
    <w:rsid w:val="00D457E9"/>
    <w:rsid w:val="00D45852"/>
    <w:rsid w:val="00D45853"/>
    <w:rsid w:val="00D458E7"/>
    <w:rsid w:val="00D4593F"/>
    <w:rsid w:val="00D45984"/>
    <w:rsid w:val="00D459FC"/>
    <w:rsid w:val="00D45A30"/>
    <w:rsid w:val="00D45B0D"/>
    <w:rsid w:val="00D45B2E"/>
    <w:rsid w:val="00D45C6C"/>
    <w:rsid w:val="00D45D74"/>
    <w:rsid w:val="00D45DE1"/>
    <w:rsid w:val="00D45ED2"/>
    <w:rsid w:val="00D46014"/>
    <w:rsid w:val="00D46097"/>
    <w:rsid w:val="00D460AC"/>
    <w:rsid w:val="00D4613F"/>
    <w:rsid w:val="00D4621B"/>
    <w:rsid w:val="00D46234"/>
    <w:rsid w:val="00D46329"/>
    <w:rsid w:val="00D463BD"/>
    <w:rsid w:val="00D4641C"/>
    <w:rsid w:val="00D464BE"/>
    <w:rsid w:val="00D4658D"/>
    <w:rsid w:val="00D4693F"/>
    <w:rsid w:val="00D46A0E"/>
    <w:rsid w:val="00D46BBA"/>
    <w:rsid w:val="00D46C0B"/>
    <w:rsid w:val="00D46C27"/>
    <w:rsid w:val="00D46D2D"/>
    <w:rsid w:val="00D46D55"/>
    <w:rsid w:val="00D470F9"/>
    <w:rsid w:val="00D47261"/>
    <w:rsid w:val="00D47269"/>
    <w:rsid w:val="00D4728E"/>
    <w:rsid w:val="00D473E8"/>
    <w:rsid w:val="00D4742A"/>
    <w:rsid w:val="00D474C3"/>
    <w:rsid w:val="00D4757F"/>
    <w:rsid w:val="00D475DC"/>
    <w:rsid w:val="00D476A2"/>
    <w:rsid w:val="00D47740"/>
    <w:rsid w:val="00D47763"/>
    <w:rsid w:val="00D47DBB"/>
    <w:rsid w:val="00D47E5F"/>
    <w:rsid w:val="00D47E9A"/>
    <w:rsid w:val="00D47EB2"/>
    <w:rsid w:val="00D47ED6"/>
    <w:rsid w:val="00D50189"/>
    <w:rsid w:val="00D501A0"/>
    <w:rsid w:val="00D5021D"/>
    <w:rsid w:val="00D5024A"/>
    <w:rsid w:val="00D502B3"/>
    <w:rsid w:val="00D50304"/>
    <w:rsid w:val="00D50587"/>
    <w:rsid w:val="00D50709"/>
    <w:rsid w:val="00D5073F"/>
    <w:rsid w:val="00D5074C"/>
    <w:rsid w:val="00D507D3"/>
    <w:rsid w:val="00D50898"/>
    <w:rsid w:val="00D509A6"/>
    <w:rsid w:val="00D509EC"/>
    <w:rsid w:val="00D509F9"/>
    <w:rsid w:val="00D50C5D"/>
    <w:rsid w:val="00D50C66"/>
    <w:rsid w:val="00D50D2C"/>
    <w:rsid w:val="00D50DA5"/>
    <w:rsid w:val="00D50EBD"/>
    <w:rsid w:val="00D50FB3"/>
    <w:rsid w:val="00D5103C"/>
    <w:rsid w:val="00D510AB"/>
    <w:rsid w:val="00D5111F"/>
    <w:rsid w:val="00D511A5"/>
    <w:rsid w:val="00D511CF"/>
    <w:rsid w:val="00D514BC"/>
    <w:rsid w:val="00D51545"/>
    <w:rsid w:val="00D515A2"/>
    <w:rsid w:val="00D515F7"/>
    <w:rsid w:val="00D51658"/>
    <w:rsid w:val="00D51848"/>
    <w:rsid w:val="00D518C2"/>
    <w:rsid w:val="00D518CC"/>
    <w:rsid w:val="00D518E8"/>
    <w:rsid w:val="00D51906"/>
    <w:rsid w:val="00D51936"/>
    <w:rsid w:val="00D519B7"/>
    <w:rsid w:val="00D519EE"/>
    <w:rsid w:val="00D51ACB"/>
    <w:rsid w:val="00D51E1B"/>
    <w:rsid w:val="00D52005"/>
    <w:rsid w:val="00D520B5"/>
    <w:rsid w:val="00D52316"/>
    <w:rsid w:val="00D52439"/>
    <w:rsid w:val="00D525B5"/>
    <w:rsid w:val="00D52952"/>
    <w:rsid w:val="00D52ACD"/>
    <w:rsid w:val="00D52B6F"/>
    <w:rsid w:val="00D52C83"/>
    <w:rsid w:val="00D52D3A"/>
    <w:rsid w:val="00D52DC9"/>
    <w:rsid w:val="00D52F69"/>
    <w:rsid w:val="00D53023"/>
    <w:rsid w:val="00D5318C"/>
    <w:rsid w:val="00D531E0"/>
    <w:rsid w:val="00D53258"/>
    <w:rsid w:val="00D532E1"/>
    <w:rsid w:val="00D53431"/>
    <w:rsid w:val="00D536BB"/>
    <w:rsid w:val="00D53736"/>
    <w:rsid w:val="00D538FE"/>
    <w:rsid w:val="00D53A57"/>
    <w:rsid w:val="00D53ADB"/>
    <w:rsid w:val="00D53B05"/>
    <w:rsid w:val="00D53BB5"/>
    <w:rsid w:val="00D53C8D"/>
    <w:rsid w:val="00D53D2E"/>
    <w:rsid w:val="00D53DB6"/>
    <w:rsid w:val="00D53E47"/>
    <w:rsid w:val="00D53F8B"/>
    <w:rsid w:val="00D53F95"/>
    <w:rsid w:val="00D54253"/>
    <w:rsid w:val="00D545F3"/>
    <w:rsid w:val="00D5466E"/>
    <w:rsid w:val="00D546A3"/>
    <w:rsid w:val="00D54706"/>
    <w:rsid w:val="00D547B4"/>
    <w:rsid w:val="00D547E9"/>
    <w:rsid w:val="00D548D9"/>
    <w:rsid w:val="00D5493B"/>
    <w:rsid w:val="00D54AB8"/>
    <w:rsid w:val="00D54AD2"/>
    <w:rsid w:val="00D54B9C"/>
    <w:rsid w:val="00D54C72"/>
    <w:rsid w:val="00D54D46"/>
    <w:rsid w:val="00D54FC3"/>
    <w:rsid w:val="00D5504A"/>
    <w:rsid w:val="00D55288"/>
    <w:rsid w:val="00D5528F"/>
    <w:rsid w:val="00D55383"/>
    <w:rsid w:val="00D55663"/>
    <w:rsid w:val="00D5567A"/>
    <w:rsid w:val="00D55682"/>
    <w:rsid w:val="00D55714"/>
    <w:rsid w:val="00D55C4F"/>
    <w:rsid w:val="00D55D50"/>
    <w:rsid w:val="00D55DC5"/>
    <w:rsid w:val="00D55E53"/>
    <w:rsid w:val="00D55E92"/>
    <w:rsid w:val="00D55EBF"/>
    <w:rsid w:val="00D55EF7"/>
    <w:rsid w:val="00D55F24"/>
    <w:rsid w:val="00D55FE7"/>
    <w:rsid w:val="00D56054"/>
    <w:rsid w:val="00D56206"/>
    <w:rsid w:val="00D56360"/>
    <w:rsid w:val="00D564D0"/>
    <w:rsid w:val="00D56735"/>
    <w:rsid w:val="00D56818"/>
    <w:rsid w:val="00D569CB"/>
    <w:rsid w:val="00D56A92"/>
    <w:rsid w:val="00D56D26"/>
    <w:rsid w:val="00D56E00"/>
    <w:rsid w:val="00D56ED1"/>
    <w:rsid w:val="00D56F94"/>
    <w:rsid w:val="00D57001"/>
    <w:rsid w:val="00D57134"/>
    <w:rsid w:val="00D571BE"/>
    <w:rsid w:val="00D57281"/>
    <w:rsid w:val="00D574B4"/>
    <w:rsid w:val="00D57500"/>
    <w:rsid w:val="00D575A8"/>
    <w:rsid w:val="00D5799A"/>
    <w:rsid w:val="00D57ABE"/>
    <w:rsid w:val="00D57B25"/>
    <w:rsid w:val="00D57D1A"/>
    <w:rsid w:val="00D57E3A"/>
    <w:rsid w:val="00D57E7B"/>
    <w:rsid w:val="00D57EFB"/>
    <w:rsid w:val="00D60188"/>
    <w:rsid w:val="00D602BD"/>
    <w:rsid w:val="00D602E3"/>
    <w:rsid w:val="00D604E7"/>
    <w:rsid w:val="00D60737"/>
    <w:rsid w:val="00D60904"/>
    <w:rsid w:val="00D609E7"/>
    <w:rsid w:val="00D60C3F"/>
    <w:rsid w:val="00D60D52"/>
    <w:rsid w:val="00D60D75"/>
    <w:rsid w:val="00D60EC0"/>
    <w:rsid w:val="00D60EF6"/>
    <w:rsid w:val="00D61078"/>
    <w:rsid w:val="00D61135"/>
    <w:rsid w:val="00D612A5"/>
    <w:rsid w:val="00D612C4"/>
    <w:rsid w:val="00D61306"/>
    <w:rsid w:val="00D61447"/>
    <w:rsid w:val="00D615FC"/>
    <w:rsid w:val="00D61771"/>
    <w:rsid w:val="00D617EE"/>
    <w:rsid w:val="00D61825"/>
    <w:rsid w:val="00D6195A"/>
    <w:rsid w:val="00D619A6"/>
    <w:rsid w:val="00D61B6C"/>
    <w:rsid w:val="00D61C29"/>
    <w:rsid w:val="00D61CC3"/>
    <w:rsid w:val="00D61CDC"/>
    <w:rsid w:val="00D61CEB"/>
    <w:rsid w:val="00D61D87"/>
    <w:rsid w:val="00D61DCA"/>
    <w:rsid w:val="00D61EE2"/>
    <w:rsid w:val="00D62004"/>
    <w:rsid w:val="00D6207F"/>
    <w:rsid w:val="00D6217F"/>
    <w:rsid w:val="00D6220E"/>
    <w:rsid w:val="00D6233D"/>
    <w:rsid w:val="00D62344"/>
    <w:rsid w:val="00D6235B"/>
    <w:rsid w:val="00D6246B"/>
    <w:rsid w:val="00D624EC"/>
    <w:rsid w:val="00D624F0"/>
    <w:rsid w:val="00D62576"/>
    <w:rsid w:val="00D62678"/>
    <w:rsid w:val="00D62894"/>
    <w:rsid w:val="00D628AF"/>
    <w:rsid w:val="00D6295A"/>
    <w:rsid w:val="00D62A0C"/>
    <w:rsid w:val="00D62A55"/>
    <w:rsid w:val="00D62AC6"/>
    <w:rsid w:val="00D62B99"/>
    <w:rsid w:val="00D62C08"/>
    <w:rsid w:val="00D62D0E"/>
    <w:rsid w:val="00D62D2B"/>
    <w:rsid w:val="00D62E02"/>
    <w:rsid w:val="00D62E8D"/>
    <w:rsid w:val="00D62F9F"/>
    <w:rsid w:val="00D62FB6"/>
    <w:rsid w:val="00D630D8"/>
    <w:rsid w:val="00D63206"/>
    <w:rsid w:val="00D63277"/>
    <w:rsid w:val="00D6328B"/>
    <w:rsid w:val="00D632B6"/>
    <w:rsid w:val="00D632BD"/>
    <w:rsid w:val="00D63394"/>
    <w:rsid w:val="00D633E6"/>
    <w:rsid w:val="00D6340C"/>
    <w:rsid w:val="00D635C2"/>
    <w:rsid w:val="00D6365A"/>
    <w:rsid w:val="00D63679"/>
    <w:rsid w:val="00D63713"/>
    <w:rsid w:val="00D6379B"/>
    <w:rsid w:val="00D638F6"/>
    <w:rsid w:val="00D63992"/>
    <w:rsid w:val="00D639CD"/>
    <w:rsid w:val="00D63A89"/>
    <w:rsid w:val="00D63B91"/>
    <w:rsid w:val="00D63B9C"/>
    <w:rsid w:val="00D63BEA"/>
    <w:rsid w:val="00D63C65"/>
    <w:rsid w:val="00D63CF7"/>
    <w:rsid w:val="00D63D78"/>
    <w:rsid w:val="00D63EF9"/>
    <w:rsid w:val="00D63F73"/>
    <w:rsid w:val="00D64146"/>
    <w:rsid w:val="00D64171"/>
    <w:rsid w:val="00D6419A"/>
    <w:rsid w:val="00D641FB"/>
    <w:rsid w:val="00D64237"/>
    <w:rsid w:val="00D643C7"/>
    <w:rsid w:val="00D6446F"/>
    <w:rsid w:val="00D6466D"/>
    <w:rsid w:val="00D646D4"/>
    <w:rsid w:val="00D64781"/>
    <w:rsid w:val="00D64804"/>
    <w:rsid w:val="00D64983"/>
    <w:rsid w:val="00D64A13"/>
    <w:rsid w:val="00D64CC7"/>
    <w:rsid w:val="00D64E22"/>
    <w:rsid w:val="00D64E44"/>
    <w:rsid w:val="00D64F19"/>
    <w:rsid w:val="00D64F3D"/>
    <w:rsid w:val="00D64F60"/>
    <w:rsid w:val="00D64F87"/>
    <w:rsid w:val="00D64FD5"/>
    <w:rsid w:val="00D65194"/>
    <w:rsid w:val="00D651FF"/>
    <w:rsid w:val="00D6520C"/>
    <w:rsid w:val="00D65260"/>
    <w:rsid w:val="00D6534D"/>
    <w:rsid w:val="00D65363"/>
    <w:rsid w:val="00D654B1"/>
    <w:rsid w:val="00D654B9"/>
    <w:rsid w:val="00D65622"/>
    <w:rsid w:val="00D65920"/>
    <w:rsid w:val="00D65966"/>
    <w:rsid w:val="00D659E7"/>
    <w:rsid w:val="00D65A79"/>
    <w:rsid w:val="00D65ADD"/>
    <w:rsid w:val="00D65B09"/>
    <w:rsid w:val="00D65DC2"/>
    <w:rsid w:val="00D65EAC"/>
    <w:rsid w:val="00D65EB1"/>
    <w:rsid w:val="00D65F23"/>
    <w:rsid w:val="00D66180"/>
    <w:rsid w:val="00D661B8"/>
    <w:rsid w:val="00D661ED"/>
    <w:rsid w:val="00D662CC"/>
    <w:rsid w:val="00D662FD"/>
    <w:rsid w:val="00D66442"/>
    <w:rsid w:val="00D6644C"/>
    <w:rsid w:val="00D66464"/>
    <w:rsid w:val="00D66655"/>
    <w:rsid w:val="00D668E2"/>
    <w:rsid w:val="00D668F6"/>
    <w:rsid w:val="00D66A1F"/>
    <w:rsid w:val="00D66A35"/>
    <w:rsid w:val="00D66AC8"/>
    <w:rsid w:val="00D66E4F"/>
    <w:rsid w:val="00D66F1E"/>
    <w:rsid w:val="00D66F4E"/>
    <w:rsid w:val="00D66F85"/>
    <w:rsid w:val="00D66FA5"/>
    <w:rsid w:val="00D66FE3"/>
    <w:rsid w:val="00D670A8"/>
    <w:rsid w:val="00D6714E"/>
    <w:rsid w:val="00D67196"/>
    <w:rsid w:val="00D671DD"/>
    <w:rsid w:val="00D67263"/>
    <w:rsid w:val="00D672FF"/>
    <w:rsid w:val="00D674B3"/>
    <w:rsid w:val="00D6765B"/>
    <w:rsid w:val="00D6769C"/>
    <w:rsid w:val="00D676BD"/>
    <w:rsid w:val="00D676D5"/>
    <w:rsid w:val="00D6788E"/>
    <w:rsid w:val="00D679A7"/>
    <w:rsid w:val="00D67A3B"/>
    <w:rsid w:val="00D67A47"/>
    <w:rsid w:val="00D67A90"/>
    <w:rsid w:val="00D67CC4"/>
    <w:rsid w:val="00D67EA9"/>
    <w:rsid w:val="00D67ECC"/>
    <w:rsid w:val="00D67F47"/>
    <w:rsid w:val="00D70018"/>
    <w:rsid w:val="00D7005E"/>
    <w:rsid w:val="00D70184"/>
    <w:rsid w:val="00D701FD"/>
    <w:rsid w:val="00D702B2"/>
    <w:rsid w:val="00D70306"/>
    <w:rsid w:val="00D70459"/>
    <w:rsid w:val="00D7048D"/>
    <w:rsid w:val="00D704C1"/>
    <w:rsid w:val="00D70533"/>
    <w:rsid w:val="00D7056E"/>
    <w:rsid w:val="00D7057E"/>
    <w:rsid w:val="00D70600"/>
    <w:rsid w:val="00D70731"/>
    <w:rsid w:val="00D70827"/>
    <w:rsid w:val="00D708A0"/>
    <w:rsid w:val="00D70910"/>
    <w:rsid w:val="00D70BD3"/>
    <w:rsid w:val="00D70BDE"/>
    <w:rsid w:val="00D70EAB"/>
    <w:rsid w:val="00D70F64"/>
    <w:rsid w:val="00D70F82"/>
    <w:rsid w:val="00D70FF7"/>
    <w:rsid w:val="00D7100D"/>
    <w:rsid w:val="00D7107D"/>
    <w:rsid w:val="00D710AC"/>
    <w:rsid w:val="00D710B6"/>
    <w:rsid w:val="00D710DE"/>
    <w:rsid w:val="00D710EB"/>
    <w:rsid w:val="00D71168"/>
    <w:rsid w:val="00D71173"/>
    <w:rsid w:val="00D71319"/>
    <w:rsid w:val="00D713E0"/>
    <w:rsid w:val="00D71450"/>
    <w:rsid w:val="00D7149E"/>
    <w:rsid w:val="00D714D2"/>
    <w:rsid w:val="00D715B5"/>
    <w:rsid w:val="00D71605"/>
    <w:rsid w:val="00D71651"/>
    <w:rsid w:val="00D71699"/>
    <w:rsid w:val="00D716DF"/>
    <w:rsid w:val="00D71994"/>
    <w:rsid w:val="00D719C3"/>
    <w:rsid w:val="00D71B7B"/>
    <w:rsid w:val="00D71DB5"/>
    <w:rsid w:val="00D71E40"/>
    <w:rsid w:val="00D71F32"/>
    <w:rsid w:val="00D71F63"/>
    <w:rsid w:val="00D720B4"/>
    <w:rsid w:val="00D720F1"/>
    <w:rsid w:val="00D7238B"/>
    <w:rsid w:val="00D723E9"/>
    <w:rsid w:val="00D7243C"/>
    <w:rsid w:val="00D724C6"/>
    <w:rsid w:val="00D72609"/>
    <w:rsid w:val="00D72686"/>
    <w:rsid w:val="00D72729"/>
    <w:rsid w:val="00D72803"/>
    <w:rsid w:val="00D7284E"/>
    <w:rsid w:val="00D72944"/>
    <w:rsid w:val="00D72A5C"/>
    <w:rsid w:val="00D72B48"/>
    <w:rsid w:val="00D730AD"/>
    <w:rsid w:val="00D730E7"/>
    <w:rsid w:val="00D73160"/>
    <w:rsid w:val="00D73200"/>
    <w:rsid w:val="00D7340E"/>
    <w:rsid w:val="00D7347B"/>
    <w:rsid w:val="00D73480"/>
    <w:rsid w:val="00D7348A"/>
    <w:rsid w:val="00D73516"/>
    <w:rsid w:val="00D73580"/>
    <w:rsid w:val="00D73597"/>
    <w:rsid w:val="00D737D5"/>
    <w:rsid w:val="00D7387E"/>
    <w:rsid w:val="00D73944"/>
    <w:rsid w:val="00D739DC"/>
    <w:rsid w:val="00D73AB5"/>
    <w:rsid w:val="00D73B30"/>
    <w:rsid w:val="00D73D17"/>
    <w:rsid w:val="00D73FEE"/>
    <w:rsid w:val="00D740B7"/>
    <w:rsid w:val="00D7418E"/>
    <w:rsid w:val="00D74225"/>
    <w:rsid w:val="00D7436D"/>
    <w:rsid w:val="00D74570"/>
    <w:rsid w:val="00D74763"/>
    <w:rsid w:val="00D74786"/>
    <w:rsid w:val="00D748C3"/>
    <w:rsid w:val="00D74AA6"/>
    <w:rsid w:val="00D74ADB"/>
    <w:rsid w:val="00D74B63"/>
    <w:rsid w:val="00D74BAB"/>
    <w:rsid w:val="00D74C75"/>
    <w:rsid w:val="00D74EA3"/>
    <w:rsid w:val="00D74F6B"/>
    <w:rsid w:val="00D74FCC"/>
    <w:rsid w:val="00D7500B"/>
    <w:rsid w:val="00D75199"/>
    <w:rsid w:val="00D751C4"/>
    <w:rsid w:val="00D751DE"/>
    <w:rsid w:val="00D752F0"/>
    <w:rsid w:val="00D753AC"/>
    <w:rsid w:val="00D75512"/>
    <w:rsid w:val="00D75580"/>
    <w:rsid w:val="00D7567C"/>
    <w:rsid w:val="00D757C4"/>
    <w:rsid w:val="00D758FF"/>
    <w:rsid w:val="00D75A5E"/>
    <w:rsid w:val="00D75A7D"/>
    <w:rsid w:val="00D75B13"/>
    <w:rsid w:val="00D75CAD"/>
    <w:rsid w:val="00D75DBF"/>
    <w:rsid w:val="00D75E8A"/>
    <w:rsid w:val="00D7602C"/>
    <w:rsid w:val="00D76049"/>
    <w:rsid w:val="00D76130"/>
    <w:rsid w:val="00D76142"/>
    <w:rsid w:val="00D762DF"/>
    <w:rsid w:val="00D7634D"/>
    <w:rsid w:val="00D76355"/>
    <w:rsid w:val="00D76638"/>
    <w:rsid w:val="00D76719"/>
    <w:rsid w:val="00D76737"/>
    <w:rsid w:val="00D7674B"/>
    <w:rsid w:val="00D767C4"/>
    <w:rsid w:val="00D76957"/>
    <w:rsid w:val="00D76A1D"/>
    <w:rsid w:val="00D76A9F"/>
    <w:rsid w:val="00D76BD9"/>
    <w:rsid w:val="00D76C13"/>
    <w:rsid w:val="00D76C81"/>
    <w:rsid w:val="00D76CF7"/>
    <w:rsid w:val="00D76EDF"/>
    <w:rsid w:val="00D76F41"/>
    <w:rsid w:val="00D76F58"/>
    <w:rsid w:val="00D77039"/>
    <w:rsid w:val="00D770EE"/>
    <w:rsid w:val="00D770FF"/>
    <w:rsid w:val="00D77128"/>
    <w:rsid w:val="00D7714F"/>
    <w:rsid w:val="00D771A7"/>
    <w:rsid w:val="00D772AB"/>
    <w:rsid w:val="00D772F9"/>
    <w:rsid w:val="00D77390"/>
    <w:rsid w:val="00D7756D"/>
    <w:rsid w:val="00D775B2"/>
    <w:rsid w:val="00D775DE"/>
    <w:rsid w:val="00D777D6"/>
    <w:rsid w:val="00D7787C"/>
    <w:rsid w:val="00D778A8"/>
    <w:rsid w:val="00D778AB"/>
    <w:rsid w:val="00D778D7"/>
    <w:rsid w:val="00D77961"/>
    <w:rsid w:val="00D77A11"/>
    <w:rsid w:val="00D77C7D"/>
    <w:rsid w:val="00D77CD2"/>
    <w:rsid w:val="00D77E41"/>
    <w:rsid w:val="00D80015"/>
    <w:rsid w:val="00D80078"/>
    <w:rsid w:val="00D803D5"/>
    <w:rsid w:val="00D8049A"/>
    <w:rsid w:val="00D804D2"/>
    <w:rsid w:val="00D8056D"/>
    <w:rsid w:val="00D80684"/>
    <w:rsid w:val="00D80702"/>
    <w:rsid w:val="00D808A8"/>
    <w:rsid w:val="00D80957"/>
    <w:rsid w:val="00D80B87"/>
    <w:rsid w:val="00D80B8E"/>
    <w:rsid w:val="00D80BE0"/>
    <w:rsid w:val="00D80CFE"/>
    <w:rsid w:val="00D80EC5"/>
    <w:rsid w:val="00D8102E"/>
    <w:rsid w:val="00D8106C"/>
    <w:rsid w:val="00D8112A"/>
    <w:rsid w:val="00D811A0"/>
    <w:rsid w:val="00D811AE"/>
    <w:rsid w:val="00D813F4"/>
    <w:rsid w:val="00D81431"/>
    <w:rsid w:val="00D81453"/>
    <w:rsid w:val="00D81837"/>
    <w:rsid w:val="00D819A0"/>
    <w:rsid w:val="00D81A0F"/>
    <w:rsid w:val="00D81A4D"/>
    <w:rsid w:val="00D81BEE"/>
    <w:rsid w:val="00D81C18"/>
    <w:rsid w:val="00D8201C"/>
    <w:rsid w:val="00D82101"/>
    <w:rsid w:val="00D821A3"/>
    <w:rsid w:val="00D821AF"/>
    <w:rsid w:val="00D821BB"/>
    <w:rsid w:val="00D8228B"/>
    <w:rsid w:val="00D823DD"/>
    <w:rsid w:val="00D823E7"/>
    <w:rsid w:val="00D82457"/>
    <w:rsid w:val="00D8248A"/>
    <w:rsid w:val="00D824A9"/>
    <w:rsid w:val="00D82584"/>
    <w:rsid w:val="00D826A0"/>
    <w:rsid w:val="00D826DC"/>
    <w:rsid w:val="00D82808"/>
    <w:rsid w:val="00D82813"/>
    <w:rsid w:val="00D8282B"/>
    <w:rsid w:val="00D82976"/>
    <w:rsid w:val="00D82A9F"/>
    <w:rsid w:val="00D82B55"/>
    <w:rsid w:val="00D82C2B"/>
    <w:rsid w:val="00D82D2B"/>
    <w:rsid w:val="00D82E54"/>
    <w:rsid w:val="00D82E77"/>
    <w:rsid w:val="00D82EDF"/>
    <w:rsid w:val="00D82F18"/>
    <w:rsid w:val="00D830DD"/>
    <w:rsid w:val="00D8318E"/>
    <w:rsid w:val="00D8328F"/>
    <w:rsid w:val="00D832C8"/>
    <w:rsid w:val="00D8338F"/>
    <w:rsid w:val="00D833EF"/>
    <w:rsid w:val="00D83408"/>
    <w:rsid w:val="00D8341C"/>
    <w:rsid w:val="00D8352E"/>
    <w:rsid w:val="00D836F0"/>
    <w:rsid w:val="00D8373C"/>
    <w:rsid w:val="00D8376B"/>
    <w:rsid w:val="00D838F2"/>
    <w:rsid w:val="00D8398E"/>
    <w:rsid w:val="00D83B39"/>
    <w:rsid w:val="00D83D8C"/>
    <w:rsid w:val="00D83D8E"/>
    <w:rsid w:val="00D83DB4"/>
    <w:rsid w:val="00D83DC1"/>
    <w:rsid w:val="00D83EF1"/>
    <w:rsid w:val="00D83FD0"/>
    <w:rsid w:val="00D84002"/>
    <w:rsid w:val="00D84083"/>
    <w:rsid w:val="00D840D5"/>
    <w:rsid w:val="00D84193"/>
    <w:rsid w:val="00D8425D"/>
    <w:rsid w:val="00D8443D"/>
    <w:rsid w:val="00D84793"/>
    <w:rsid w:val="00D847DD"/>
    <w:rsid w:val="00D84A55"/>
    <w:rsid w:val="00D84A86"/>
    <w:rsid w:val="00D84CDA"/>
    <w:rsid w:val="00D84D02"/>
    <w:rsid w:val="00D84E69"/>
    <w:rsid w:val="00D850D4"/>
    <w:rsid w:val="00D8511C"/>
    <w:rsid w:val="00D85245"/>
    <w:rsid w:val="00D852DA"/>
    <w:rsid w:val="00D8543A"/>
    <w:rsid w:val="00D85498"/>
    <w:rsid w:val="00D85526"/>
    <w:rsid w:val="00D855C7"/>
    <w:rsid w:val="00D855F7"/>
    <w:rsid w:val="00D856C4"/>
    <w:rsid w:val="00D856D4"/>
    <w:rsid w:val="00D8575A"/>
    <w:rsid w:val="00D857B7"/>
    <w:rsid w:val="00D857FF"/>
    <w:rsid w:val="00D8587E"/>
    <w:rsid w:val="00D85917"/>
    <w:rsid w:val="00D85B64"/>
    <w:rsid w:val="00D85B88"/>
    <w:rsid w:val="00D85CE9"/>
    <w:rsid w:val="00D85D4A"/>
    <w:rsid w:val="00D85DA9"/>
    <w:rsid w:val="00D85DDA"/>
    <w:rsid w:val="00D85F13"/>
    <w:rsid w:val="00D85FF8"/>
    <w:rsid w:val="00D86017"/>
    <w:rsid w:val="00D86058"/>
    <w:rsid w:val="00D8628E"/>
    <w:rsid w:val="00D86475"/>
    <w:rsid w:val="00D8699C"/>
    <w:rsid w:val="00D86AE0"/>
    <w:rsid w:val="00D86D0F"/>
    <w:rsid w:val="00D86D6E"/>
    <w:rsid w:val="00D87053"/>
    <w:rsid w:val="00D870AC"/>
    <w:rsid w:val="00D870D0"/>
    <w:rsid w:val="00D8713E"/>
    <w:rsid w:val="00D87241"/>
    <w:rsid w:val="00D87546"/>
    <w:rsid w:val="00D87565"/>
    <w:rsid w:val="00D87636"/>
    <w:rsid w:val="00D876DA"/>
    <w:rsid w:val="00D877D2"/>
    <w:rsid w:val="00D87A5D"/>
    <w:rsid w:val="00D87B33"/>
    <w:rsid w:val="00D87B73"/>
    <w:rsid w:val="00D87E01"/>
    <w:rsid w:val="00D87E46"/>
    <w:rsid w:val="00D87F78"/>
    <w:rsid w:val="00D900AA"/>
    <w:rsid w:val="00D90137"/>
    <w:rsid w:val="00D90246"/>
    <w:rsid w:val="00D902B4"/>
    <w:rsid w:val="00D90301"/>
    <w:rsid w:val="00D9037E"/>
    <w:rsid w:val="00D903FD"/>
    <w:rsid w:val="00D9054D"/>
    <w:rsid w:val="00D9059F"/>
    <w:rsid w:val="00D9066B"/>
    <w:rsid w:val="00D90689"/>
    <w:rsid w:val="00D906F1"/>
    <w:rsid w:val="00D90761"/>
    <w:rsid w:val="00D907DF"/>
    <w:rsid w:val="00D907FC"/>
    <w:rsid w:val="00D908B9"/>
    <w:rsid w:val="00D9097E"/>
    <w:rsid w:val="00D90A4F"/>
    <w:rsid w:val="00D90AF5"/>
    <w:rsid w:val="00D90D77"/>
    <w:rsid w:val="00D90D96"/>
    <w:rsid w:val="00D90E7A"/>
    <w:rsid w:val="00D90E9F"/>
    <w:rsid w:val="00D90EBD"/>
    <w:rsid w:val="00D910A8"/>
    <w:rsid w:val="00D911FF"/>
    <w:rsid w:val="00D91327"/>
    <w:rsid w:val="00D91459"/>
    <w:rsid w:val="00D9150C"/>
    <w:rsid w:val="00D9157D"/>
    <w:rsid w:val="00D9164F"/>
    <w:rsid w:val="00D916A4"/>
    <w:rsid w:val="00D919ED"/>
    <w:rsid w:val="00D919F7"/>
    <w:rsid w:val="00D91CDE"/>
    <w:rsid w:val="00D91DCA"/>
    <w:rsid w:val="00D91E0C"/>
    <w:rsid w:val="00D91EDD"/>
    <w:rsid w:val="00D91F8D"/>
    <w:rsid w:val="00D91FA8"/>
    <w:rsid w:val="00D9200A"/>
    <w:rsid w:val="00D92067"/>
    <w:rsid w:val="00D92092"/>
    <w:rsid w:val="00D921DB"/>
    <w:rsid w:val="00D92270"/>
    <w:rsid w:val="00D9230C"/>
    <w:rsid w:val="00D92371"/>
    <w:rsid w:val="00D92484"/>
    <w:rsid w:val="00D924EE"/>
    <w:rsid w:val="00D92565"/>
    <w:rsid w:val="00D925BE"/>
    <w:rsid w:val="00D925EE"/>
    <w:rsid w:val="00D926AF"/>
    <w:rsid w:val="00D92E0D"/>
    <w:rsid w:val="00D92EC2"/>
    <w:rsid w:val="00D92F45"/>
    <w:rsid w:val="00D92F63"/>
    <w:rsid w:val="00D9316B"/>
    <w:rsid w:val="00D931DC"/>
    <w:rsid w:val="00D9322B"/>
    <w:rsid w:val="00D93489"/>
    <w:rsid w:val="00D93498"/>
    <w:rsid w:val="00D934C1"/>
    <w:rsid w:val="00D93541"/>
    <w:rsid w:val="00D93567"/>
    <w:rsid w:val="00D936AC"/>
    <w:rsid w:val="00D936BB"/>
    <w:rsid w:val="00D937AC"/>
    <w:rsid w:val="00D93826"/>
    <w:rsid w:val="00D93873"/>
    <w:rsid w:val="00D93962"/>
    <w:rsid w:val="00D939E1"/>
    <w:rsid w:val="00D93A84"/>
    <w:rsid w:val="00D93B0D"/>
    <w:rsid w:val="00D93BB2"/>
    <w:rsid w:val="00D93CA9"/>
    <w:rsid w:val="00D93D35"/>
    <w:rsid w:val="00D93E19"/>
    <w:rsid w:val="00D93EBA"/>
    <w:rsid w:val="00D93F31"/>
    <w:rsid w:val="00D93F8D"/>
    <w:rsid w:val="00D93FC0"/>
    <w:rsid w:val="00D941FF"/>
    <w:rsid w:val="00D94243"/>
    <w:rsid w:val="00D942E2"/>
    <w:rsid w:val="00D942F7"/>
    <w:rsid w:val="00D944A1"/>
    <w:rsid w:val="00D94520"/>
    <w:rsid w:val="00D945EA"/>
    <w:rsid w:val="00D94679"/>
    <w:rsid w:val="00D946A2"/>
    <w:rsid w:val="00D9481A"/>
    <w:rsid w:val="00D9492F"/>
    <w:rsid w:val="00D94B3C"/>
    <w:rsid w:val="00D94BA2"/>
    <w:rsid w:val="00D94C95"/>
    <w:rsid w:val="00D94DAB"/>
    <w:rsid w:val="00D94E8C"/>
    <w:rsid w:val="00D94EC6"/>
    <w:rsid w:val="00D95030"/>
    <w:rsid w:val="00D9505C"/>
    <w:rsid w:val="00D950B5"/>
    <w:rsid w:val="00D950E4"/>
    <w:rsid w:val="00D95109"/>
    <w:rsid w:val="00D95388"/>
    <w:rsid w:val="00D953B7"/>
    <w:rsid w:val="00D9544B"/>
    <w:rsid w:val="00D954C7"/>
    <w:rsid w:val="00D955BE"/>
    <w:rsid w:val="00D9575F"/>
    <w:rsid w:val="00D95867"/>
    <w:rsid w:val="00D958B1"/>
    <w:rsid w:val="00D95920"/>
    <w:rsid w:val="00D959B9"/>
    <w:rsid w:val="00D95CBF"/>
    <w:rsid w:val="00D95CD1"/>
    <w:rsid w:val="00D95D60"/>
    <w:rsid w:val="00D95E38"/>
    <w:rsid w:val="00D95EC2"/>
    <w:rsid w:val="00D96146"/>
    <w:rsid w:val="00D9614B"/>
    <w:rsid w:val="00D96154"/>
    <w:rsid w:val="00D96215"/>
    <w:rsid w:val="00D962AC"/>
    <w:rsid w:val="00D965B3"/>
    <w:rsid w:val="00D966BD"/>
    <w:rsid w:val="00D967A0"/>
    <w:rsid w:val="00D967F5"/>
    <w:rsid w:val="00D96CF1"/>
    <w:rsid w:val="00D96D8C"/>
    <w:rsid w:val="00D96E4F"/>
    <w:rsid w:val="00D96F3B"/>
    <w:rsid w:val="00D96F7C"/>
    <w:rsid w:val="00D96F9E"/>
    <w:rsid w:val="00D9701B"/>
    <w:rsid w:val="00D9707E"/>
    <w:rsid w:val="00D97097"/>
    <w:rsid w:val="00D971BF"/>
    <w:rsid w:val="00D97220"/>
    <w:rsid w:val="00D9739E"/>
    <w:rsid w:val="00D973A1"/>
    <w:rsid w:val="00D9761A"/>
    <w:rsid w:val="00D97977"/>
    <w:rsid w:val="00D97AEA"/>
    <w:rsid w:val="00D97B05"/>
    <w:rsid w:val="00D97C95"/>
    <w:rsid w:val="00DA00A3"/>
    <w:rsid w:val="00DA014E"/>
    <w:rsid w:val="00DA0161"/>
    <w:rsid w:val="00DA03A7"/>
    <w:rsid w:val="00DA0403"/>
    <w:rsid w:val="00DA0454"/>
    <w:rsid w:val="00DA0602"/>
    <w:rsid w:val="00DA0694"/>
    <w:rsid w:val="00DA06C5"/>
    <w:rsid w:val="00DA07AA"/>
    <w:rsid w:val="00DA07C9"/>
    <w:rsid w:val="00DA07FA"/>
    <w:rsid w:val="00DA08CA"/>
    <w:rsid w:val="00DA0926"/>
    <w:rsid w:val="00DA0C47"/>
    <w:rsid w:val="00DA0E28"/>
    <w:rsid w:val="00DA0E56"/>
    <w:rsid w:val="00DA11FB"/>
    <w:rsid w:val="00DA1215"/>
    <w:rsid w:val="00DA1287"/>
    <w:rsid w:val="00DA1522"/>
    <w:rsid w:val="00DA16AD"/>
    <w:rsid w:val="00DA178D"/>
    <w:rsid w:val="00DA17A7"/>
    <w:rsid w:val="00DA17C6"/>
    <w:rsid w:val="00DA1811"/>
    <w:rsid w:val="00DA1982"/>
    <w:rsid w:val="00DA19F7"/>
    <w:rsid w:val="00DA1B9B"/>
    <w:rsid w:val="00DA1C80"/>
    <w:rsid w:val="00DA1E20"/>
    <w:rsid w:val="00DA2183"/>
    <w:rsid w:val="00DA22DC"/>
    <w:rsid w:val="00DA23A3"/>
    <w:rsid w:val="00DA24C2"/>
    <w:rsid w:val="00DA2504"/>
    <w:rsid w:val="00DA2536"/>
    <w:rsid w:val="00DA26A9"/>
    <w:rsid w:val="00DA27DF"/>
    <w:rsid w:val="00DA28C3"/>
    <w:rsid w:val="00DA28FD"/>
    <w:rsid w:val="00DA2A7B"/>
    <w:rsid w:val="00DA2AB9"/>
    <w:rsid w:val="00DA2B62"/>
    <w:rsid w:val="00DA2B93"/>
    <w:rsid w:val="00DA2EC0"/>
    <w:rsid w:val="00DA2F49"/>
    <w:rsid w:val="00DA2FA5"/>
    <w:rsid w:val="00DA2FC7"/>
    <w:rsid w:val="00DA3155"/>
    <w:rsid w:val="00DA31D9"/>
    <w:rsid w:val="00DA324C"/>
    <w:rsid w:val="00DA33B8"/>
    <w:rsid w:val="00DA356C"/>
    <w:rsid w:val="00DA3586"/>
    <w:rsid w:val="00DA3649"/>
    <w:rsid w:val="00DA379D"/>
    <w:rsid w:val="00DA38DD"/>
    <w:rsid w:val="00DA39F0"/>
    <w:rsid w:val="00DA3A13"/>
    <w:rsid w:val="00DA3A49"/>
    <w:rsid w:val="00DA3A84"/>
    <w:rsid w:val="00DA3B6C"/>
    <w:rsid w:val="00DA3BB3"/>
    <w:rsid w:val="00DA3BC8"/>
    <w:rsid w:val="00DA3E56"/>
    <w:rsid w:val="00DA3F2C"/>
    <w:rsid w:val="00DA3FFD"/>
    <w:rsid w:val="00DA41A6"/>
    <w:rsid w:val="00DA41AA"/>
    <w:rsid w:val="00DA4248"/>
    <w:rsid w:val="00DA4461"/>
    <w:rsid w:val="00DA44DB"/>
    <w:rsid w:val="00DA45BD"/>
    <w:rsid w:val="00DA4613"/>
    <w:rsid w:val="00DA46F4"/>
    <w:rsid w:val="00DA472B"/>
    <w:rsid w:val="00DA47F1"/>
    <w:rsid w:val="00DA4811"/>
    <w:rsid w:val="00DA4911"/>
    <w:rsid w:val="00DA4B52"/>
    <w:rsid w:val="00DA4B71"/>
    <w:rsid w:val="00DA4C9B"/>
    <w:rsid w:val="00DA4E7C"/>
    <w:rsid w:val="00DA517A"/>
    <w:rsid w:val="00DA52E6"/>
    <w:rsid w:val="00DA5366"/>
    <w:rsid w:val="00DA54A6"/>
    <w:rsid w:val="00DA556D"/>
    <w:rsid w:val="00DA558F"/>
    <w:rsid w:val="00DA5631"/>
    <w:rsid w:val="00DA56C9"/>
    <w:rsid w:val="00DA577D"/>
    <w:rsid w:val="00DA5821"/>
    <w:rsid w:val="00DA58B1"/>
    <w:rsid w:val="00DA591B"/>
    <w:rsid w:val="00DA5945"/>
    <w:rsid w:val="00DA5AE0"/>
    <w:rsid w:val="00DA5AE9"/>
    <w:rsid w:val="00DA5C39"/>
    <w:rsid w:val="00DA5CF2"/>
    <w:rsid w:val="00DA612B"/>
    <w:rsid w:val="00DA62C3"/>
    <w:rsid w:val="00DA62DA"/>
    <w:rsid w:val="00DA6532"/>
    <w:rsid w:val="00DA670E"/>
    <w:rsid w:val="00DA67FA"/>
    <w:rsid w:val="00DA6863"/>
    <w:rsid w:val="00DA6A41"/>
    <w:rsid w:val="00DA6A72"/>
    <w:rsid w:val="00DA6AAD"/>
    <w:rsid w:val="00DA6B37"/>
    <w:rsid w:val="00DA6BB0"/>
    <w:rsid w:val="00DA6C86"/>
    <w:rsid w:val="00DA6CBB"/>
    <w:rsid w:val="00DA6CD1"/>
    <w:rsid w:val="00DA6D30"/>
    <w:rsid w:val="00DA6E21"/>
    <w:rsid w:val="00DA6F0D"/>
    <w:rsid w:val="00DA71F2"/>
    <w:rsid w:val="00DA72E3"/>
    <w:rsid w:val="00DA74A5"/>
    <w:rsid w:val="00DA74D1"/>
    <w:rsid w:val="00DA75F8"/>
    <w:rsid w:val="00DA7692"/>
    <w:rsid w:val="00DA7740"/>
    <w:rsid w:val="00DA7876"/>
    <w:rsid w:val="00DA78D6"/>
    <w:rsid w:val="00DA792A"/>
    <w:rsid w:val="00DA795F"/>
    <w:rsid w:val="00DA7A49"/>
    <w:rsid w:val="00DA7B7E"/>
    <w:rsid w:val="00DA7BF0"/>
    <w:rsid w:val="00DA7D69"/>
    <w:rsid w:val="00DA7D9B"/>
    <w:rsid w:val="00DB00DD"/>
    <w:rsid w:val="00DB01DE"/>
    <w:rsid w:val="00DB0256"/>
    <w:rsid w:val="00DB0289"/>
    <w:rsid w:val="00DB0549"/>
    <w:rsid w:val="00DB059A"/>
    <w:rsid w:val="00DB073F"/>
    <w:rsid w:val="00DB0773"/>
    <w:rsid w:val="00DB08EF"/>
    <w:rsid w:val="00DB094A"/>
    <w:rsid w:val="00DB0A1D"/>
    <w:rsid w:val="00DB0A3B"/>
    <w:rsid w:val="00DB0C13"/>
    <w:rsid w:val="00DB0C27"/>
    <w:rsid w:val="00DB0CD1"/>
    <w:rsid w:val="00DB0F4F"/>
    <w:rsid w:val="00DB1074"/>
    <w:rsid w:val="00DB1140"/>
    <w:rsid w:val="00DB1170"/>
    <w:rsid w:val="00DB11B2"/>
    <w:rsid w:val="00DB1311"/>
    <w:rsid w:val="00DB14BC"/>
    <w:rsid w:val="00DB15AF"/>
    <w:rsid w:val="00DB183F"/>
    <w:rsid w:val="00DB1B19"/>
    <w:rsid w:val="00DB1B42"/>
    <w:rsid w:val="00DB1BA0"/>
    <w:rsid w:val="00DB1D10"/>
    <w:rsid w:val="00DB1DA3"/>
    <w:rsid w:val="00DB1F06"/>
    <w:rsid w:val="00DB1F11"/>
    <w:rsid w:val="00DB1F3B"/>
    <w:rsid w:val="00DB2095"/>
    <w:rsid w:val="00DB2166"/>
    <w:rsid w:val="00DB2268"/>
    <w:rsid w:val="00DB24BA"/>
    <w:rsid w:val="00DB2519"/>
    <w:rsid w:val="00DB2565"/>
    <w:rsid w:val="00DB26AE"/>
    <w:rsid w:val="00DB27CA"/>
    <w:rsid w:val="00DB2846"/>
    <w:rsid w:val="00DB2A1F"/>
    <w:rsid w:val="00DB2B21"/>
    <w:rsid w:val="00DB2C82"/>
    <w:rsid w:val="00DB2D27"/>
    <w:rsid w:val="00DB2DB6"/>
    <w:rsid w:val="00DB2FFC"/>
    <w:rsid w:val="00DB3104"/>
    <w:rsid w:val="00DB31A6"/>
    <w:rsid w:val="00DB3213"/>
    <w:rsid w:val="00DB334A"/>
    <w:rsid w:val="00DB33B9"/>
    <w:rsid w:val="00DB33CA"/>
    <w:rsid w:val="00DB33E5"/>
    <w:rsid w:val="00DB33FF"/>
    <w:rsid w:val="00DB3542"/>
    <w:rsid w:val="00DB35C5"/>
    <w:rsid w:val="00DB3736"/>
    <w:rsid w:val="00DB3816"/>
    <w:rsid w:val="00DB388E"/>
    <w:rsid w:val="00DB396C"/>
    <w:rsid w:val="00DB3A05"/>
    <w:rsid w:val="00DB3A7D"/>
    <w:rsid w:val="00DB3B3B"/>
    <w:rsid w:val="00DB3C82"/>
    <w:rsid w:val="00DB3D59"/>
    <w:rsid w:val="00DB3EC6"/>
    <w:rsid w:val="00DB3F8E"/>
    <w:rsid w:val="00DB3FF3"/>
    <w:rsid w:val="00DB4074"/>
    <w:rsid w:val="00DB43F4"/>
    <w:rsid w:val="00DB4420"/>
    <w:rsid w:val="00DB4464"/>
    <w:rsid w:val="00DB4615"/>
    <w:rsid w:val="00DB4634"/>
    <w:rsid w:val="00DB466A"/>
    <w:rsid w:val="00DB474B"/>
    <w:rsid w:val="00DB479C"/>
    <w:rsid w:val="00DB47D1"/>
    <w:rsid w:val="00DB47DB"/>
    <w:rsid w:val="00DB4980"/>
    <w:rsid w:val="00DB4A28"/>
    <w:rsid w:val="00DB4B42"/>
    <w:rsid w:val="00DB4BC1"/>
    <w:rsid w:val="00DB4DC6"/>
    <w:rsid w:val="00DB4E8A"/>
    <w:rsid w:val="00DB4EA7"/>
    <w:rsid w:val="00DB4ED4"/>
    <w:rsid w:val="00DB5019"/>
    <w:rsid w:val="00DB5029"/>
    <w:rsid w:val="00DB522F"/>
    <w:rsid w:val="00DB5342"/>
    <w:rsid w:val="00DB53A6"/>
    <w:rsid w:val="00DB5578"/>
    <w:rsid w:val="00DB55C5"/>
    <w:rsid w:val="00DB567D"/>
    <w:rsid w:val="00DB56E5"/>
    <w:rsid w:val="00DB56F8"/>
    <w:rsid w:val="00DB57F4"/>
    <w:rsid w:val="00DB57FD"/>
    <w:rsid w:val="00DB5AD2"/>
    <w:rsid w:val="00DB5BB5"/>
    <w:rsid w:val="00DB5CB9"/>
    <w:rsid w:val="00DB5F94"/>
    <w:rsid w:val="00DB5FED"/>
    <w:rsid w:val="00DB612A"/>
    <w:rsid w:val="00DB6167"/>
    <w:rsid w:val="00DB61AB"/>
    <w:rsid w:val="00DB6386"/>
    <w:rsid w:val="00DB6395"/>
    <w:rsid w:val="00DB6488"/>
    <w:rsid w:val="00DB65B6"/>
    <w:rsid w:val="00DB65F3"/>
    <w:rsid w:val="00DB67E9"/>
    <w:rsid w:val="00DB6913"/>
    <w:rsid w:val="00DB6ABF"/>
    <w:rsid w:val="00DB6B4C"/>
    <w:rsid w:val="00DB6C4C"/>
    <w:rsid w:val="00DB6DE4"/>
    <w:rsid w:val="00DB6E3D"/>
    <w:rsid w:val="00DB6E40"/>
    <w:rsid w:val="00DB6EF6"/>
    <w:rsid w:val="00DB6F6E"/>
    <w:rsid w:val="00DB71B4"/>
    <w:rsid w:val="00DB724F"/>
    <w:rsid w:val="00DB72D3"/>
    <w:rsid w:val="00DB7323"/>
    <w:rsid w:val="00DB7609"/>
    <w:rsid w:val="00DB775B"/>
    <w:rsid w:val="00DB7833"/>
    <w:rsid w:val="00DB79D2"/>
    <w:rsid w:val="00DB7A37"/>
    <w:rsid w:val="00DB7A52"/>
    <w:rsid w:val="00DB7AE3"/>
    <w:rsid w:val="00DB7BCF"/>
    <w:rsid w:val="00DB7BEF"/>
    <w:rsid w:val="00DB7C21"/>
    <w:rsid w:val="00DB7C93"/>
    <w:rsid w:val="00DB7CA3"/>
    <w:rsid w:val="00DB7D77"/>
    <w:rsid w:val="00DB7DAB"/>
    <w:rsid w:val="00DB7DFA"/>
    <w:rsid w:val="00DC0030"/>
    <w:rsid w:val="00DC00F2"/>
    <w:rsid w:val="00DC020C"/>
    <w:rsid w:val="00DC0270"/>
    <w:rsid w:val="00DC0305"/>
    <w:rsid w:val="00DC0308"/>
    <w:rsid w:val="00DC0348"/>
    <w:rsid w:val="00DC062D"/>
    <w:rsid w:val="00DC06E7"/>
    <w:rsid w:val="00DC07D4"/>
    <w:rsid w:val="00DC089C"/>
    <w:rsid w:val="00DC08C2"/>
    <w:rsid w:val="00DC0970"/>
    <w:rsid w:val="00DC0AF5"/>
    <w:rsid w:val="00DC0B54"/>
    <w:rsid w:val="00DC0C86"/>
    <w:rsid w:val="00DC0CB3"/>
    <w:rsid w:val="00DC0DB5"/>
    <w:rsid w:val="00DC0DDC"/>
    <w:rsid w:val="00DC0F05"/>
    <w:rsid w:val="00DC0F47"/>
    <w:rsid w:val="00DC108B"/>
    <w:rsid w:val="00DC10E4"/>
    <w:rsid w:val="00DC1173"/>
    <w:rsid w:val="00DC11AF"/>
    <w:rsid w:val="00DC11CE"/>
    <w:rsid w:val="00DC11E3"/>
    <w:rsid w:val="00DC121E"/>
    <w:rsid w:val="00DC122F"/>
    <w:rsid w:val="00DC125C"/>
    <w:rsid w:val="00DC1676"/>
    <w:rsid w:val="00DC1755"/>
    <w:rsid w:val="00DC186A"/>
    <w:rsid w:val="00DC18A2"/>
    <w:rsid w:val="00DC1921"/>
    <w:rsid w:val="00DC193B"/>
    <w:rsid w:val="00DC1A97"/>
    <w:rsid w:val="00DC1B7D"/>
    <w:rsid w:val="00DC1C2D"/>
    <w:rsid w:val="00DC1C5C"/>
    <w:rsid w:val="00DC1C93"/>
    <w:rsid w:val="00DC1D58"/>
    <w:rsid w:val="00DC1E13"/>
    <w:rsid w:val="00DC1EDE"/>
    <w:rsid w:val="00DC2185"/>
    <w:rsid w:val="00DC21B2"/>
    <w:rsid w:val="00DC2227"/>
    <w:rsid w:val="00DC22FF"/>
    <w:rsid w:val="00DC242A"/>
    <w:rsid w:val="00DC2439"/>
    <w:rsid w:val="00DC24D6"/>
    <w:rsid w:val="00DC264D"/>
    <w:rsid w:val="00DC2650"/>
    <w:rsid w:val="00DC272F"/>
    <w:rsid w:val="00DC28CB"/>
    <w:rsid w:val="00DC29C8"/>
    <w:rsid w:val="00DC2A43"/>
    <w:rsid w:val="00DC2B40"/>
    <w:rsid w:val="00DC2C65"/>
    <w:rsid w:val="00DC2D09"/>
    <w:rsid w:val="00DC2DAD"/>
    <w:rsid w:val="00DC2E07"/>
    <w:rsid w:val="00DC2E38"/>
    <w:rsid w:val="00DC2F43"/>
    <w:rsid w:val="00DC312C"/>
    <w:rsid w:val="00DC32C5"/>
    <w:rsid w:val="00DC32C6"/>
    <w:rsid w:val="00DC354E"/>
    <w:rsid w:val="00DC3559"/>
    <w:rsid w:val="00DC364A"/>
    <w:rsid w:val="00DC36AB"/>
    <w:rsid w:val="00DC374E"/>
    <w:rsid w:val="00DC3767"/>
    <w:rsid w:val="00DC3867"/>
    <w:rsid w:val="00DC3886"/>
    <w:rsid w:val="00DC38A2"/>
    <w:rsid w:val="00DC39B7"/>
    <w:rsid w:val="00DC3B99"/>
    <w:rsid w:val="00DC3F2A"/>
    <w:rsid w:val="00DC4118"/>
    <w:rsid w:val="00DC4177"/>
    <w:rsid w:val="00DC4370"/>
    <w:rsid w:val="00DC4414"/>
    <w:rsid w:val="00DC445D"/>
    <w:rsid w:val="00DC446B"/>
    <w:rsid w:val="00DC448C"/>
    <w:rsid w:val="00DC45E6"/>
    <w:rsid w:val="00DC4634"/>
    <w:rsid w:val="00DC467B"/>
    <w:rsid w:val="00DC46E5"/>
    <w:rsid w:val="00DC4882"/>
    <w:rsid w:val="00DC4960"/>
    <w:rsid w:val="00DC49E5"/>
    <w:rsid w:val="00DC4A0A"/>
    <w:rsid w:val="00DC4D75"/>
    <w:rsid w:val="00DC4E6B"/>
    <w:rsid w:val="00DC4FA3"/>
    <w:rsid w:val="00DC51CE"/>
    <w:rsid w:val="00DC52C4"/>
    <w:rsid w:val="00DC5317"/>
    <w:rsid w:val="00DC5415"/>
    <w:rsid w:val="00DC5675"/>
    <w:rsid w:val="00DC5795"/>
    <w:rsid w:val="00DC57AF"/>
    <w:rsid w:val="00DC58B9"/>
    <w:rsid w:val="00DC58D1"/>
    <w:rsid w:val="00DC59E5"/>
    <w:rsid w:val="00DC5AF0"/>
    <w:rsid w:val="00DC5B03"/>
    <w:rsid w:val="00DC5B0B"/>
    <w:rsid w:val="00DC5BC8"/>
    <w:rsid w:val="00DC5C01"/>
    <w:rsid w:val="00DC5C0F"/>
    <w:rsid w:val="00DC5C95"/>
    <w:rsid w:val="00DC5CAD"/>
    <w:rsid w:val="00DC5CED"/>
    <w:rsid w:val="00DC5DC9"/>
    <w:rsid w:val="00DC5F59"/>
    <w:rsid w:val="00DC5FAA"/>
    <w:rsid w:val="00DC5FE2"/>
    <w:rsid w:val="00DC6101"/>
    <w:rsid w:val="00DC62E6"/>
    <w:rsid w:val="00DC63BE"/>
    <w:rsid w:val="00DC63D9"/>
    <w:rsid w:val="00DC6463"/>
    <w:rsid w:val="00DC648D"/>
    <w:rsid w:val="00DC64A6"/>
    <w:rsid w:val="00DC65FF"/>
    <w:rsid w:val="00DC66E7"/>
    <w:rsid w:val="00DC66ED"/>
    <w:rsid w:val="00DC6707"/>
    <w:rsid w:val="00DC6A24"/>
    <w:rsid w:val="00DC6A92"/>
    <w:rsid w:val="00DC6B84"/>
    <w:rsid w:val="00DC6BD2"/>
    <w:rsid w:val="00DC6C18"/>
    <w:rsid w:val="00DC6C4F"/>
    <w:rsid w:val="00DC6D32"/>
    <w:rsid w:val="00DC6D3A"/>
    <w:rsid w:val="00DC6D58"/>
    <w:rsid w:val="00DC6F45"/>
    <w:rsid w:val="00DC6FAB"/>
    <w:rsid w:val="00DC6FAE"/>
    <w:rsid w:val="00DC71CD"/>
    <w:rsid w:val="00DC71DD"/>
    <w:rsid w:val="00DC7265"/>
    <w:rsid w:val="00DC72DF"/>
    <w:rsid w:val="00DC7446"/>
    <w:rsid w:val="00DC74A5"/>
    <w:rsid w:val="00DC7591"/>
    <w:rsid w:val="00DC79F4"/>
    <w:rsid w:val="00DC7B35"/>
    <w:rsid w:val="00DC7BB8"/>
    <w:rsid w:val="00DC7DAA"/>
    <w:rsid w:val="00DC7DBD"/>
    <w:rsid w:val="00DC7EA6"/>
    <w:rsid w:val="00DC7FB4"/>
    <w:rsid w:val="00DC7FE5"/>
    <w:rsid w:val="00DC7FF9"/>
    <w:rsid w:val="00DD01AC"/>
    <w:rsid w:val="00DD02D9"/>
    <w:rsid w:val="00DD0329"/>
    <w:rsid w:val="00DD03AE"/>
    <w:rsid w:val="00DD03F7"/>
    <w:rsid w:val="00DD047F"/>
    <w:rsid w:val="00DD05D5"/>
    <w:rsid w:val="00DD0650"/>
    <w:rsid w:val="00DD07E8"/>
    <w:rsid w:val="00DD0899"/>
    <w:rsid w:val="00DD0966"/>
    <w:rsid w:val="00DD0AA0"/>
    <w:rsid w:val="00DD0B32"/>
    <w:rsid w:val="00DD0B4C"/>
    <w:rsid w:val="00DD0C3C"/>
    <w:rsid w:val="00DD0C60"/>
    <w:rsid w:val="00DD0F58"/>
    <w:rsid w:val="00DD0F86"/>
    <w:rsid w:val="00DD1018"/>
    <w:rsid w:val="00DD1049"/>
    <w:rsid w:val="00DD10D4"/>
    <w:rsid w:val="00DD1177"/>
    <w:rsid w:val="00DD12C2"/>
    <w:rsid w:val="00DD1459"/>
    <w:rsid w:val="00DD1552"/>
    <w:rsid w:val="00DD17D6"/>
    <w:rsid w:val="00DD1951"/>
    <w:rsid w:val="00DD1AF3"/>
    <w:rsid w:val="00DD1AFB"/>
    <w:rsid w:val="00DD1B0C"/>
    <w:rsid w:val="00DD1B25"/>
    <w:rsid w:val="00DD1B83"/>
    <w:rsid w:val="00DD1D00"/>
    <w:rsid w:val="00DD1DB7"/>
    <w:rsid w:val="00DD1E11"/>
    <w:rsid w:val="00DD1F0E"/>
    <w:rsid w:val="00DD200E"/>
    <w:rsid w:val="00DD202C"/>
    <w:rsid w:val="00DD21AC"/>
    <w:rsid w:val="00DD21AE"/>
    <w:rsid w:val="00DD22BA"/>
    <w:rsid w:val="00DD2387"/>
    <w:rsid w:val="00DD2459"/>
    <w:rsid w:val="00DD2493"/>
    <w:rsid w:val="00DD24A4"/>
    <w:rsid w:val="00DD24E7"/>
    <w:rsid w:val="00DD26FC"/>
    <w:rsid w:val="00DD2829"/>
    <w:rsid w:val="00DD286A"/>
    <w:rsid w:val="00DD2B20"/>
    <w:rsid w:val="00DD2BAE"/>
    <w:rsid w:val="00DD2CB4"/>
    <w:rsid w:val="00DD2CC7"/>
    <w:rsid w:val="00DD2ED4"/>
    <w:rsid w:val="00DD2EF3"/>
    <w:rsid w:val="00DD300E"/>
    <w:rsid w:val="00DD314F"/>
    <w:rsid w:val="00DD3268"/>
    <w:rsid w:val="00DD33AD"/>
    <w:rsid w:val="00DD33ED"/>
    <w:rsid w:val="00DD34A9"/>
    <w:rsid w:val="00DD3516"/>
    <w:rsid w:val="00DD363C"/>
    <w:rsid w:val="00DD3671"/>
    <w:rsid w:val="00DD368C"/>
    <w:rsid w:val="00DD36AE"/>
    <w:rsid w:val="00DD36CF"/>
    <w:rsid w:val="00DD371F"/>
    <w:rsid w:val="00DD3768"/>
    <w:rsid w:val="00DD37EB"/>
    <w:rsid w:val="00DD3810"/>
    <w:rsid w:val="00DD3852"/>
    <w:rsid w:val="00DD39B1"/>
    <w:rsid w:val="00DD39C4"/>
    <w:rsid w:val="00DD3A30"/>
    <w:rsid w:val="00DD3CD1"/>
    <w:rsid w:val="00DD3D3F"/>
    <w:rsid w:val="00DD3DEA"/>
    <w:rsid w:val="00DD3E11"/>
    <w:rsid w:val="00DD3EEA"/>
    <w:rsid w:val="00DD3F7A"/>
    <w:rsid w:val="00DD4088"/>
    <w:rsid w:val="00DD4180"/>
    <w:rsid w:val="00DD426E"/>
    <w:rsid w:val="00DD42C4"/>
    <w:rsid w:val="00DD4309"/>
    <w:rsid w:val="00DD436B"/>
    <w:rsid w:val="00DD43B9"/>
    <w:rsid w:val="00DD43D0"/>
    <w:rsid w:val="00DD43D2"/>
    <w:rsid w:val="00DD4456"/>
    <w:rsid w:val="00DD4566"/>
    <w:rsid w:val="00DD46E9"/>
    <w:rsid w:val="00DD47CC"/>
    <w:rsid w:val="00DD485E"/>
    <w:rsid w:val="00DD48C1"/>
    <w:rsid w:val="00DD4BB3"/>
    <w:rsid w:val="00DD4C38"/>
    <w:rsid w:val="00DD4D3F"/>
    <w:rsid w:val="00DD4DFA"/>
    <w:rsid w:val="00DD4E2E"/>
    <w:rsid w:val="00DD4F28"/>
    <w:rsid w:val="00DD4F72"/>
    <w:rsid w:val="00DD4F99"/>
    <w:rsid w:val="00DD4FCD"/>
    <w:rsid w:val="00DD54A5"/>
    <w:rsid w:val="00DD562E"/>
    <w:rsid w:val="00DD563D"/>
    <w:rsid w:val="00DD5895"/>
    <w:rsid w:val="00DD58CA"/>
    <w:rsid w:val="00DD5A2D"/>
    <w:rsid w:val="00DD5C8D"/>
    <w:rsid w:val="00DD5F1D"/>
    <w:rsid w:val="00DD5F56"/>
    <w:rsid w:val="00DD5F73"/>
    <w:rsid w:val="00DD6000"/>
    <w:rsid w:val="00DD6011"/>
    <w:rsid w:val="00DD6013"/>
    <w:rsid w:val="00DD601C"/>
    <w:rsid w:val="00DD60B6"/>
    <w:rsid w:val="00DD6117"/>
    <w:rsid w:val="00DD6215"/>
    <w:rsid w:val="00DD65E0"/>
    <w:rsid w:val="00DD6615"/>
    <w:rsid w:val="00DD6699"/>
    <w:rsid w:val="00DD66FF"/>
    <w:rsid w:val="00DD6759"/>
    <w:rsid w:val="00DD67B5"/>
    <w:rsid w:val="00DD687E"/>
    <w:rsid w:val="00DD6AB8"/>
    <w:rsid w:val="00DD6ACB"/>
    <w:rsid w:val="00DD6B14"/>
    <w:rsid w:val="00DD6B1F"/>
    <w:rsid w:val="00DD6BFD"/>
    <w:rsid w:val="00DD6C63"/>
    <w:rsid w:val="00DD6DA7"/>
    <w:rsid w:val="00DD6EC5"/>
    <w:rsid w:val="00DD6F13"/>
    <w:rsid w:val="00DD6F1E"/>
    <w:rsid w:val="00DD7160"/>
    <w:rsid w:val="00DD740B"/>
    <w:rsid w:val="00DD7607"/>
    <w:rsid w:val="00DD764F"/>
    <w:rsid w:val="00DD7679"/>
    <w:rsid w:val="00DD76CF"/>
    <w:rsid w:val="00DD778E"/>
    <w:rsid w:val="00DD77A3"/>
    <w:rsid w:val="00DD788D"/>
    <w:rsid w:val="00DD7930"/>
    <w:rsid w:val="00DD7948"/>
    <w:rsid w:val="00DD7AD1"/>
    <w:rsid w:val="00DD7C20"/>
    <w:rsid w:val="00DD7D18"/>
    <w:rsid w:val="00DD7DF6"/>
    <w:rsid w:val="00DD7E52"/>
    <w:rsid w:val="00DD7F23"/>
    <w:rsid w:val="00DD7FF9"/>
    <w:rsid w:val="00DE0028"/>
    <w:rsid w:val="00DE0169"/>
    <w:rsid w:val="00DE0252"/>
    <w:rsid w:val="00DE02A9"/>
    <w:rsid w:val="00DE02C1"/>
    <w:rsid w:val="00DE04AF"/>
    <w:rsid w:val="00DE051B"/>
    <w:rsid w:val="00DE055D"/>
    <w:rsid w:val="00DE069F"/>
    <w:rsid w:val="00DE0762"/>
    <w:rsid w:val="00DE087F"/>
    <w:rsid w:val="00DE08A6"/>
    <w:rsid w:val="00DE08BF"/>
    <w:rsid w:val="00DE0959"/>
    <w:rsid w:val="00DE0A6E"/>
    <w:rsid w:val="00DE0AD8"/>
    <w:rsid w:val="00DE0E7A"/>
    <w:rsid w:val="00DE0E94"/>
    <w:rsid w:val="00DE11DE"/>
    <w:rsid w:val="00DE12D0"/>
    <w:rsid w:val="00DE12ED"/>
    <w:rsid w:val="00DE135F"/>
    <w:rsid w:val="00DE13A2"/>
    <w:rsid w:val="00DE1454"/>
    <w:rsid w:val="00DE1549"/>
    <w:rsid w:val="00DE1634"/>
    <w:rsid w:val="00DE16D7"/>
    <w:rsid w:val="00DE1817"/>
    <w:rsid w:val="00DE197C"/>
    <w:rsid w:val="00DE1B65"/>
    <w:rsid w:val="00DE1BC3"/>
    <w:rsid w:val="00DE1C0C"/>
    <w:rsid w:val="00DE1D52"/>
    <w:rsid w:val="00DE2026"/>
    <w:rsid w:val="00DE2255"/>
    <w:rsid w:val="00DE2306"/>
    <w:rsid w:val="00DE2428"/>
    <w:rsid w:val="00DE27CF"/>
    <w:rsid w:val="00DE2A97"/>
    <w:rsid w:val="00DE2AB3"/>
    <w:rsid w:val="00DE2C98"/>
    <w:rsid w:val="00DE2CEF"/>
    <w:rsid w:val="00DE2CF2"/>
    <w:rsid w:val="00DE2E0C"/>
    <w:rsid w:val="00DE2E89"/>
    <w:rsid w:val="00DE2EC8"/>
    <w:rsid w:val="00DE2EEB"/>
    <w:rsid w:val="00DE2F0E"/>
    <w:rsid w:val="00DE2F3B"/>
    <w:rsid w:val="00DE30A5"/>
    <w:rsid w:val="00DE30E1"/>
    <w:rsid w:val="00DE310B"/>
    <w:rsid w:val="00DE3222"/>
    <w:rsid w:val="00DE326E"/>
    <w:rsid w:val="00DE32E5"/>
    <w:rsid w:val="00DE3305"/>
    <w:rsid w:val="00DE339F"/>
    <w:rsid w:val="00DE33BE"/>
    <w:rsid w:val="00DE348C"/>
    <w:rsid w:val="00DE3522"/>
    <w:rsid w:val="00DE35E6"/>
    <w:rsid w:val="00DE3821"/>
    <w:rsid w:val="00DE3855"/>
    <w:rsid w:val="00DE38CF"/>
    <w:rsid w:val="00DE3B7C"/>
    <w:rsid w:val="00DE3CB8"/>
    <w:rsid w:val="00DE3ECD"/>
    <w:rsid w:val="00DE3F06"/>
    <w:rsid w:val="00DE3F2A"/>
    <w:rsid w:val="00DE3F47"/>
    <w:rsid w:val="00DE3FF9"/>
    <w:rsid w:val="00DE4107"/>
    <w:rsid w:val="00DE4274"/>
    <w:rsid w:val="00DE4346"/>
    <w:rsid w:val="00DE4502"/>
    <w:rsid w:val="00DE46C4"/>
    <w:rsid w:val="00DE4871"/>
    <w:rsid w:val="00DE48CF"/>
    <w:rsid w:val="00DE4981"/>
    <w:rsid w:val="00DE4A13"/>
    <w:rsid w:val="00DE4AE6"/>
    <w:rsid w:val="00DE4B01"/>
    <w:rsid w:val="00DE4B2A"/>
    <w:rsid w:val="00DE4BAE"/>
    <w:rsid w:val="00DE4C7D"/>
    <w:rsid w:val="00DE4E52"/>
    <w:rsid w:val="00DE4E79"/>
    <w:rsid w:val="00DE4F3E"/>
    <w:rsid w:val="00DE4F4D"/>
    <w:rsid w:val="00DE4FAD"/>
    <w:rsid w:val="00DE51E7"/>
    <w:rsid w:val="00DE52FE"/>
    <w:rsid w:val="00DE5422"/>
    <w:rsid w:val="00DE543B"/>
    <w:rsid w:val="00DE55C8"/>
    <w:rsid w:val="00DE5642"/>
    <w:rsid w:val="00DE5728"/>
    <w:rsid w:val="00DE572B"/>
    <w:rsid w:val="00DE57B1"/>
    <w:rsid w:val="00DE57B5"/>
    <w:rsid w:val="00DE5946"/>
    <w:rsid w:val="00DE5A2B"/>
    <w:rsid w:val="00DE5B80"/>
    <w:rsid w:val="00DE5B99"/>
    <w:rsid w:val="00DE5BC6"/>
    <w:rsid w:val="00DE5BCB"/>
    <w:rsid w:val="00DE5F1D"/>
    <w:rsid w:val="00DE5F49"/>
    <w:rsid w:val="00DE5FC4"/>
    <w:rsid w:val="00DE6203"/>
    <w:rsid w:val="00DE625E"/>
    <w:rsid w:val="00DE63D5"/>
    <w:rsid w:val="00DE646B"/>
    <w:rsid w:val="00DE646F"/>
    <w:rsid w:val="00DE659A"/>
    <w:rsid w:val="00DE66D1"/>
    <w:rsid w:val="00DE676C"/>
    <w:rsid w:val="00DE687A"/>
    <w:rsid w:val="00DE693C"/>
    <w:rsid w:val="00DE6CC6"/>
    <w:rsid w:val="00DE6D27"/>
    <w:rsid w:val="00DE6F5C"/>
    <w:rsid w:val="00DE7153"/>
    <w:rsid w:val="00DE717B"/>
    <w:rsid w:val="00DE73D2"/>
    <w:rsid w:val="00DE7464"/>
    <w:rsid w:val="00DE74AB"/>
    <w:rsid w:val="00DE74E9"/>
    <w:rsid w:val="00DE7543"/>
    <w:rsid w:val="00DE7586"/>
    <w:rsid w:val="00DE765B"/>
    <w:rsid w:val="00DE77B2"/>
    <w:rsid w:val="00DE7822"/>
    <w:rsid w:val="00DE78D8"/>
    <w:rsid w:val="00DE792B"/>
    <w:rsid w:val="00DE7A6D"/>
    <w:rsid w:val="00DE7AAB"/>
    <w:rsid w:val="00DE7B01"/>
    <w:rsid w:val="00DE7D8F"/>
    <w:rsid w:val="00DE7EC7"/>
    <w:rsid w:val="00DE7F6D"/>
    <w:rsid w:val="00DE7FC5"/>
    <w:rsid w:val="00DF01F5"/>
    <w:rsid w:val="00DF021F"/>
    <w:rsid w:val="00DF0221"/>
    <w:rsid w:val="00DF026F"/>
    <w:rsid w:val="00DF0295"/>
    <w:rsid w:val="00DF03BC"/>
    <w:rsid w:val="00DF05F4"/>
    <w:rsid w:val="00DF0619"/>
    <w:rsid w:val="00DF06A0"/>
    <w:rsid w:val="00DF0718"/>
    <w:rsid w:val="00DF086E"/>
    <w:rsid w:val="00DF088C"/>
    <w:rsid w:val="00DF0935"/>
    <w:rsid w:val="00DF0B52"/>
    <w:rsid w:val="00DF0BF6"/>
    <w:rsid w:val="00DF0C81"/>
    <w:rsid w:val="00DF0E62"/>
    <w:rsid w:val="00DF0E75"/>
    <w:rsid w:val="00DF0ED5"/>
    <w:rsid w:val="00DF0EE9"/>
    <w:rsid w:val="00DF0F1D"/>
    <w:rsid w:val="00DF1032"/>
    <w:rsid w:val="00DF1262"/>
    <w:rsid w:val="00DF13E1"/>
    <w:rsid w:val="00DF13E8"/>
    <w:rsid w:val="00DF13FC"/>
    <w:rsid w:val="00DF143C"/>
    <w:rsid w:val="00DF146C"/>
    <w:rsid w:val="00DF14B8"/>
    <w:rsid w:val="00DF14F6"/>
    <w:rsid w:val="00DF16EF"/>
    <w:rsid w:val="00DF177D"/>
    <w:rsid w:val="00DF187E"/>
    <w:rsid w:val="00DF18E7"/>
    <w:rsid w:val="00DF19A0"/>
    <w:rsid w:val="00DF1A05"/>
    <w:rsid w:val="00DF1A08"/>
    <w:rsid w:val="00DF1CF1"/>
    <w:rsid w:val="00DF1D12"/>
    <w:rsid w:val="00DF1DBE"/>
    <w:rsid w:val="00DF1DE4"/>
    <w:rsid w:val="00DF209F"/>
    <w:rsid w:val="00DF20D6"/>
    <w:rsid w:val="00DF2234"/>
    <w:rsid w:val="00DF223A"/>
    <w:rsid w:val="00DF234F"/>
    <w:rsid w:val="00DF26E9"/>
    <w:rsid w:val="00DF271D"/>
    <w:rsid w:val="00DF27AA"/>
    <w:rsid w:val="00DF27B1"/>
    <w:rsid w:val="00DF283F"/>
    <w:rsid w:val="00DF2978"/>
    <w:rsid w:val="00DF2BE9"/>
    <w:rsid w:val="00DF2C84"/>
    <w:rsid w:val="00DF2E1F"/>
    <w:rsid w:val="00DF2ED6"/>
    <w:rsid w:val="00DF30BC"/>
    <w:rsid w:val="00DF3149"/>
    <w:rsid w:val="00DF3178"/>
    <w:rsid w:val="00DF3322"/>
    <w:rsid w:val="00DF333C"/>
    <w:rsid w:val="00DF3624"/>
    <w:rsid w:val="00DF36A0"/>
    <w:rsid w:val="00DF3918"/>
    <w:rsid w:val="00DF39CF"/>
    <w:rsid w:val="00DF3B19"/>
    <w:rsid w:val="00DF3B9D"/>
    <w:rsid w:val="00DF3CD1"/>
    <w:rsid w:val="00DF3D3C"/>
    <w:rsid w:val="00DF3DA8"/>
    <w:rsid w:val="00DF3DE5"/>
    <w:rsid w:val="00DF3F89"/>
    <w:rsid w:val="00DF403D"/>
    <w:rsid w:val="00DF40E2"/>
    <w:rsid w:val="00DF40E7"/>
    <w:rsid w:val="00DF417F"/>
    <w:rsid w:val="00DF432F"/>
    <w:rsid w:val="00DF438F"/>
    <w:rsid w:val="00DF4395"/>
    <w:rsid w:val="00DF43B5"/>
    <w:rsid w:val="00DF43D3"/>
    <w:rsid w:val="00DF4454"/>
    <w:rsid w:val="00DF447E"/>
    <w:rsid w:val="00DF45B1"/>
    <w:rsid w:val="00DF4674"/>
    <w:rsid w:val="00DF46FF"/>
    <w:rsid w:val="00DF4715"/>
    <w:rsid w:val="00DF4768"/>
    <w:rsid w:val="00DF4885"/>
    <w:rsid w:val="00DF4AC4"/>
    <w:rsid w:val="00DF4AD3"/>
    <w:rsid w:val="00DF4BE1"/>
    <w:rsid w:val="00DF4C4A"/>
    <w:rsid w:val="00DF4C75"/>
    <w:rsid w:val="00DF4E3B"/>
    <w:rsid w:val="00DF4E7D"/>
    <w:rsid w:val="00DF4EA6"/>
    <w:rsid w:val="00DF4ED1"/>
    <w:rsid w:val="00DF4F53"/>
    <w:rsid w:val="00DF5053"/>
    <w:rsid w:val="00DF50AC"/>
    <w:rsid w:val="00DF50E8"/>
    <w:rsid w:val="00DF53DC"/>
    <w:rsid w:val="00DF549E"/>
    <w:rsid w:val="00DF54A7"/>
    <w:rsid w:val="00DF552F"/>
    <w:rsid w:val="00DF562D"/>
    <w:rsid w:val="00DF5668"/>
    <w:rsid w:val="00DF5778"/>
    <w:rsid w:val="00DF57DD"/>
    <w:rsid w:val="00DF5A06"/>
    <w:rsid w:val="00DF5B20"/>
    <w:rsid w:val="00DF5B3A"/>
    <w:rsid w:val="00DF5B7B"/>
    <w:rsid w:val="00DF5BFB"/>
    <w:rsid w:val="00DF5C9B"/>
    <w:rsid w:val="00DF5CCE"/>
    <w:rsid w:val="00DF5EFE"/>
    <w:rsid w:val="00DF5F10"/>
    <w:rsid w:val="00DF62CD"/>
    <w:rsid w:val="00DF637F"/>
    <w:rsid w:val="00DF639E"/>
    <w:rsid w:val="00DF64A4"/>
    <w:rsid w:val="00DF64E2"/>
    <w:rsid w:val="00DF652F"/>
    <w:rsid w:val="00DF663D"/>
    <w:rsid w:val="00DF6645"/>
    <w:rsid w:val="00DF6796"/>
    <w:rsid w:val="00DF67C7"/>
    <w:rsid w:val="00DF67F5"/>
    <w:rsid w:val="00DF68D4"/>
    <w:rsid w:val="00DF69E9"/>
    <w:rsid w:val="00DF6F1A"/>
    <w:rsid w:val="00DF723F"/>
    <w:rsid w:val="00DF72A0"/>
    <w:rsid w:val="00DF72D8"/>
    <w:rsid w:val="00DF733E"/>
    <w:rsid w:val="00DF751B"/>
    <w:rsid w:val="00DF7526"/>
    <w:rsid w:val="00DF7635"/>
    <w:rsid w:val="00DF764C"/>
    <w:rsid w:val="00DF766C"/>
    <w:rsid w:val="00DF770C"/>
    <w:rsid w:val="00DF77EA"/>
    <w:rsid w:val="00DF7820"/>
    <w:rsid w:val="00DF78F1"/>
    <w:rsid w:val="00DF7A2A"/>
    <w:rsid w:val="00DF7A67"/>
    <w:rsid w:val="00DF7B8D"/>
    <w:rsid w:val="00DF7C39"/>
    <w:rsid w:val="00DF7CCF"/>
    <w:rsid w:val="00DF7D8C"/>
    <w:rsid w:val="00DF7EE4"/>
    <w:rsid w:val="00DF7F2F"/>
    <w:rsid w:val="00DF7FEF"/>
    <w:rsid w:val="00E00095"/>
    <w:rsid w:val="00E00151"/>
    <w:rsid w:val="00E001A5"/>
    <w:rsid w:val="00E001CF"/>
    <w:rsid w:val="00E00264"/>
    <w:rsid w:val="00E00291"/>
    <w:rsid w:val="00E00337"/>
    <w:rsid w:val="00E003FA"/>
    <w:rsid w:val="00E00442"/>
    <w:rsid w:val="00E00484"/>
    <w:rsid w:val="00E0062C"/>
    <w:rsid w:val="00E006F7"/>
    <w:rsid w:val="00E0086F"/>
    <w:rsid w:val="00E009F5"/>
    <w:rsid w:val="00E00A0B"/>
    <w:rsid w:val="00E00A27"/>
    <w:rsid w:val="00E00AC2"/>
    <w:rsid w:val="00E00B31"/>
    <w:rsid w:val="00E00C3D"/>
    <w:rsid w:val="00E00D25"/>
    <w:rsid w:val="00E00D51"/>
    <w:rsid w:val="00E00D7F"/>
    <w:rsid w:val="00E00F6C"/>
    <w:rsid w:val="00E01044"/>
    <w:rsid w:val="00E01055"/>
    <w:rsid w:val="00E01291"/>
    <w:rsid w:val="00E01433"/>
    <w:rsid w:val="00E0143C"/>
    <w:rsid w:val="00E01547"/>
    <w:rsid w:val="00E016CC"/>
    <w:rsid w:val="00E0180A"/>
    <w:rsid w:val="00E018DD"/>
    <w:rsid w:val="00E01AE5"/>
    <w:rsid w:val="00E01BB9"/>
    <w:rsid w:val="00E01BEB"/>
    <w:rsid w:val="00E01F7C"/>
    <w:rsid w:val="00E02007"/>
    <w:rsid w:val="00E02039"/>
    <w:rsid w:val="00E02106"/>
    <w:rsid w:val="00E0223B"/>
    <w:rsid w:val="00E02258"/>
    <w:rsid w:val="00E02369"/>
    <w:rsid w:val="00E023BB"/>
    <w:rsid w:val="00E02551"/>
    <w:rsid w:val="00E02620"/>
    <w:rsid w:val="00E02685"/>
    <w:rsid w:val="00E02809"/>
    <w:rsid w:val="00E02812"/>
    <w:rsid w:val="00E028B9"/>
    <w:rsid w:val="00E029F7"/>
    <w:rsid w:val="00E02AA6"/>
    <w:rsid w:val="00E02B68"/>
    <w:rsid w:val="00E02B87"/>
    <w:rsid w:val="00E02D7F"/>
    <w:rsid w:val="00E02DD5"/>
    <w:rsid w:val="00E02ED0"/>
    <w:rsid w:val="00E02FA0"/>
    <w:rsid w:val="00E02FA2"/>
    <w:rsid w:val="00E03007"/>
    <w:rsid w:val="00E03096"/>
    <w:rsid w:val="00E0314C"/>
    <w:rsid w:val="00E031EA"/>
    <w:rsid w:val="00E03461"/>
    <w:rsid w:val="00E03464"/>
    <w:rsid w:val="00E0348D"/>
    <w:rsid w:val="00E034B8"/>
    <w:rsid w:val="00E034D0"/>
    <w:rsid w:val="00E036D3"/>
    <w:rsid w:val="00E03946"/>
    <w:rsid w:val="00E03AF7"/>
    <w:rsid w:val="00E03D49"/>
    <w:rsid w:val="00E03DF1"/>
    <w:rsid w:val="00E03E04"/>
    <w:rsid w:val="00E03E12"/>
    <w:rsid w:val="00E03EE6"/>
    <w:rsid w:val="00E03FBA"/>
    <w:rsid w:val="00E0406B"/>
    <w:rsid w:val="00E040E4"/>
    <w:rsid w:val="00E040FA"/>
    <w:rsid w:val="00E04173"/>
    <w:rsid w:val="00E042D7"/>
    <w:rsid w:val="00E0430E"/>
    <w:rsid w:val="00E043A7"/>
    <w:rsid w:val="00E043F7"/>
    <w:rsid w:val="00E04501"/>
    <w:rsid w:val="00E0463B"/>
    <w:rsid w:val="00E04643"/>
    <w:rsid w:val="00E046D2"/>
    <w:rsid w:val="00E046FA"/>
    <w:rsid w:val="00E0489B"/>
    <w:rsid w:val="00E0497B"/>
    <w:rsid w:val="00E04ABC"/>
    <w:rsid w:val="00E04B58"/>
    <w:rsid w:val="00E04C5D"/>
    <w:rsid w:val="00E04D59"/>
    <w:rsid w:val="00E04E62"/>
    <w:rsid w:val="00E04E82"/>
    <w:rsid w:val="00E05112"/>
    <w:rsid w:val="00E05146"/>
    <w:rsid w:val="00E051D0"/>
    <w:rsid w:val="00E05403"/>
    <w:rsid w:val="00E055E7"/>
    <w:rsid w:val="00E0597A"/>
    <w:rsid w:val="00E05AB5"/>
    <w:rsid w:val="00E05B39"/>
    <w:rsid w:val="00E05C29"/>
    <w:rsid w:val="00E05CB7"/>
    <w:rsid w:val="00E05EC3"/>
    <w:rsid w:val="00E0608A"/>
    <w:rsid w:val="00E060ED"/>
    <w:rsid w:val="00E0612C"/>
    <w:rsid w:val="00E06236"/>
    <w:rsid w:val="00E063B8"/>
    <w:rsid w:val="00E0664A"/>
    <w:rsid w:val="00E068E8"/>
    <w:rsid w:val="00E06A78"/>
    <w:rsid w:val="00E06AB9"/>
    <w:rsid w:val="00E06B18"/>
    <w:rsid w:val="00E06D14"/>
    <w:rsid w:val="00E06F6B"/>
    <w:rsid w:val="00E07254"/>
    <w:rsid w:val="00E072B0"/>
    <w:rsid w:val="00E0733E"/>
    <w:rsid w:val="00E0738A"/>
    <w:rsid w:val="00E073F8"/>
    <w:rsid w:val="00E0743E"/>
    <w:rsid w:val="00E0765C"/>
    <w:rsid w:val="00E07848"/>
    <w:rsid w:val="00E07A08"/>
    <w:rsid w:val="00E07B4E"/>
    <w:rsid w:val="00E07BAE"/>
    <w:rsid w:val="00E07BD3"/>
    <w:rsid w:val="00E07C78"/>
    <w:rsid w:val="00E07D26"/>
    <w:rsid w:val="00E07D78"/>
    <w:rsid w:val="00E07E90"/>
    <w:rsid w:val="00E07F1D"/>
    <w:rsid w:val="00E07F4E"/>
    <w:rsid w:val="00E10053"/>
    <w:rsid w:val="00E100B5"/>
    <w:rsid w:val="00E1011B"/>
    <w:rsid w:val="00E10272"/>
    <w:rsid w:val="00E1030B"/>
    <w:rsid w:val="00E103A0"/>
    <w:rsid w:val="00E1058D"/>
    <w:rsid w:val="00E1059C"/>
    <w:rsid w:val="00E10711"/>
    <w:rsid w:val="00E107D2"/>
    <w:rsid w:val="00E10855"/>
    <w:rsid w:val="00E10A79"/>
    <w:rsid w:val="00E10B84"/>
    <w:rsid w:val="00E10C1D"/>
    <w:rsid w:val="00E10C27"/>
    <w:rsid w:val="00E110E7"/>
    <w:rsid w:val="00E11127"/>
    <w:rsid w:val="00E11153"/>
    <w:rsid w:val="00E112E8"/>
    <w:rsid w:val="00E112F9"/>
    <w:rsid w:val="00E1144F"/>
    <w:rsid w:val="00E115D2"/>
    <w:rsid w:val="00E115D8"/>
    <w:rsid w:val="00E1179D"/>
    <w:rsid w:val="00E11805"/>
    <w:rsid w:val="00E1180F"/>
    <w:rsid w:val="00E11A31"/>
    <w:rsid w:val="00E11AC9"/>
    <w:rsid w:val="00E11B75"/>
    <w:rsid w:val="00E11C24"/>
    <w:rsid w:val="00E11E21"/>
    <w:rsid w:val="00E11E5D"/>
    <w:rsid w:val="00E11E9A"/>
    <w:rsid w:val="00E11FC6"/>
    <w:rsid w:val="00E12126"/>
    <w:rsid w:val="00E1225B"/>
    <w:rsid w:val="00E1236C"/>
    <w:rsid w:val="00E123E1"/>
    <w:rsid w:val="00E12458"/>
    <w:rsid w:val="00E12565"/>
    <w:rsid w:val="00E1257A"/>
    <w:rsid w:val="00E125DF"/>
    <w:rsid w:val="00E125E3"/>
    <w:rsid w:val="00E12637"/>
    <w:rsid w:val="00E12845"/>
    <w:rsid w:val="00E12852"/>
    <w:rsid w:val="00E1286B"/>
    <w:rsid w:val="00E129C1"/>
    <w:rsid w:val="00E129E4"/>
    <w:rsid w:val="00E12E37"/>
    <w:rsid w:val="00E12F17"/>
    <w:rsid w:val="00E1321A"/>
    <w:rsid w:val="00E13269"/>
    <w:rsid w:val="00E13293"/>
    <w:rsid w:val="00E1338B"/>
    <w:rsid w:val="00E135FE"/>
    <w:rsid w:val="00E1367A"/>
    <w:rsid w:val="00E13707"/>
    <w:rsid w:val="00E1374C"/>
    <w:rsid w:val="00E137F2"/>
    <w:rsid w:val="00E1393D"/>
    <w:rsid w:val="00E139B4"/>
    <w:rsid w:val="00E13A60"/>
    <w:rsid w:val="00E13A88"/>
    <w:rsid w:val="00E13C49"/>
    <w:rsid w:val="00E13DEB"/>
    <w:rsid w:val="00E13E12"/>
    <w:rsid w:val="00E13F34"/>
    <w:rsid w:val="00E13F3A"/>
    <w:rsid w:val="00E13F60"/>
    <w:rsid w:val="00E1403D"/>
    <w:rsid w:val="00E14149"/>
    <w:rsid w:val="00E14724"/>
    <w:rsid w:val="00E14BE5"/>
    <w:rsid w:val="00E14C1B"/>
    <w:rsid w:val="00E14C34"/>
    <w:rsid w:val="00E14C82"/>
    <w:rsid w:val="00E14DF7"/>
    <w:rsid w:val="00E14E0A"/>
    <w:rsid w:val="00E15040"/>
    <w:rsid w:val="00E150AE"/>
    <w:rsid w:val="00E15204"/>
    <w:rsid w:val="00E1529F"/>
    <w:rsid w:val="00E154C2"/>
    <w:rsid w:val="00E154DA"/>
    <w:rsid w:val="00E1556F"/>
    <w:rsid w:val="00E15664"/>
    <w:rsid w:val="00E158CD"/>
    <w:rsid w:val="00E15AAE"/>
    <w:rsid w:val="00E15B62"/>
    <w:rsid w:val="00E15CFB"/>
    <w:rsid w:val="00E15D1B"/>
    <w:rsid w:val="00E15F55"/>
    <w:rsid w:val="00E16045"/>
    <w:rsid w:val="00E160EF"/>
    <w:rsid w:val="00E16138"/>
    <w:rsid w:val="00E163C3"/>
    <w:rsid w:val="00E164E3"/>
    <w:rsid w:val="00E166A5"/>
    <w:rsid w:val="00E16718"/>
    <w:rsid w:val="00E16819"/>
    <w:rsid w:val="00E16AD4"/>
    <w:rsid w:val="00E16BEC"/>
    <w:rsid w:val="00E16C93"/>
    <w:rsid w:val="00E16DB6"/>
    <w:rsid w:val="00E16ED2"/>
    <w:rsid w:val="00E16ED3"/>
    <w:rsid w:val="00E16F0A"/>
    <w:rsid w:val="00E16FB2"/>
    <w:rsid w:val="00E1704E"/>
    <w:rsid w:val="00E170A7"/>
    <w:rsid w:val="00E170D3"/>
    <w:rsid w:val="00E17259"/>
    <w:rsid w:val="00E172AE"/>
    <w:rsid w:val="00E1754C"/>
    <w:rsid w:val="00E1756D"/>
    <w:rsid w:val="00E17573"/>
    <w:rsid w:val="00E175C2"/>
    <w:rsid w:val="00E1787B"/>
    <w:rsid w:val="00E179B6"/>
    <w:rsid w:val="00E17A51"/>
    <w:rsid w:val="00E17A6D"/>
    <w:rsid w:val="00E17AA3"/>
    <w:rsid w:val="00E17BBB"/>
    <w:rsid w:val="00E17D52"/>
    <w:rsid w:val="00E17D88"/>
    <w:rsid w:val="00E17EF7"/>
    <w:rsid w:val="00E20369"/>
    <w:rsid w:val="00E203E6"/>
    <w:rsid w:val="00E203F5"/>
    <w:rsid w:val="00E2061F"/>
    <w:rsid w:val="00E20728"/>
    <w:rsid w:val="00E20742"/>
    <w:rsid w:val="00E207D8"/>
    <w:rsid w:val="00E208F0"/>
    <w:rsid w:val="00E20908"/>
    <w:rsid w:val="00E209FB"/>
    <w:rsid w:val="00E20BCD"/>
    <w:rsid w:val="00E20CD1"/>
    <w:rsid w:val="00E20E65"/>
    <w:rsid w:val="00E2133F"/>
    <w:rsid w:val="00E213A2"/>
    <w:rsid w:val="00E213AF"/>
    <w:rsid w:val="00E2147B"/>
    <w:rsid w:val="00E21670"/>
    <w:rsid w:val="00E216ED"/>
    <w:rsid w:val="00E218B3"/>
    <w:rsid w:val="00E218C8"/>
    <w:rsid w:val="00E21C03"/>
    <w:rsid w:val="00E21CA5"/>
    <w:rsid w:val="00E21DCB"/>
    <w:rsid w:val="00E21E38"/>
    <w:rsid w:val="00E21E94"/>
    <w:rsid w:val="00E21EF6"/>
    <w:rsid w:val="00E21F75"/>
    <w:rsid w:val="00E21F7B"/>
    <w:rsid w:val="00E221DA"/>
    <w:rsid w:val="00E22293"/>
    <w:rsid w:val="00E22343"/>
    <w:rsid w:val="00E22485"/>
    <w:rsid w:val="00E224E5"/>
    <w:rsid w:val="00E22543"/>
    <w:rsid w:val="00E22702"/>
    <w:rsid w:val="00E22712"/>
    <w:rsid w:val="00E22776"/>
    <w:rsid w:val="00E22957"/>
    <w:rsid w:val="00E22979"/>
    <w:rsid w:val="00E22984"/>
    <w:rsid w:val="00E229F9"/>
    <w:rsid w:val="00E22B46"/>
    <w:rsid w:val="00E22BB5"/>
    <w:rsid w:val="00E22C8B"/>
    <w:rsid w:val="00E22E5E"/>
    <w:rsid w:val="00E22ED4"/>
    <w:rsid w:val="00E232C6"/>
    <w:rsid w:val="00E232C7"/>
    <w:rsid w:val="00E232DD"/>
    <w:rsid w:val="00E23450"/>
    <w:rsid w:val="00E23570"/>
    <w:rsid w:val="00E23680"/>
    <w:rsid w:val="00E2379D"/>
    <w:rsid w:val="00E23962"/>
    <w:rsid w:val="00E239A1"/>
    <w:rsid w:val="00E23B81"/>
    <w:rsid w:val="00E23B84"/>
    <w:rsid w:val="00E23E7C"/>
    <w:rsid w:val="00E2403A"/>
    <w:rsid w:val="00E24368"/>
    <w:rsid w:val="00E244FE"/>
    <w:rsid w:val="00E245D8"/>
    <w:rsid w:val="00E24622"/>
    <w:rsid w:val="00E248B3"/>
    <w:rsid w:val="00E24935"/>
    <w:rsid w:val="00E2497A"/>
    <w:rsid w:val="00E24AF1"/>
    <w:rsid w:val="00E24B41"/>
    <w:rsid w:val="00E24BAE"/>
    <w:rsid w:val="00E24BEB"/>
    <w:rsid w:val="00E24C0C"/>
    <w:rsid w:val="00E24D2F"/>
    <w:rsid w:val="00E24EB7"/>
    <w:rsid w:val="00E24F3C"/>
    <w:rsid w:val="00E25098"/>
    <w:rsid w:val="00E25171"/>
    <w:rsid w:val="00E252F5"/>
    <w:rsid w:val="00E25500"/>
    <w:rsid w:val="00E2552E"/>
    <w:rsid w:val="00E25547"/>
    <w:rsid w:val="00E255D3"/>
    <w:rsid w:val="00E255D7"/>
    <w:rsid w:val="00E257D7"/>
    <w:rsid w:val="00E2582F"/>
    <w:rsid w:val="00E258C4"/>
    <w:rsid w:val="00E258DD"/>
    <w:rsid w:val="00E25979"/>
    <w:rsid w:val="00E25992"/>
    <w:rsid w:val="00E25A82"/>
    <w:rsid w:val="00E25A99"/>
    <w:rsid w:val="00E25AC6"/>
    <w:rsid w:val="00E25BA0"/>
    <w:rsid w:val="00E25BC6"/>
    <w:rsid w:val="00E25C69"/>
    <w:rsid w:val="00E25CC0"/>
    <w:rsid w:val="00E25DBE"/>
    <w:rsid w:val="00E2614F"/>
    <w:rsid w:val="00E26253"/>
    <w:rsid w:val="00E26355"/>
    <w:rsid w:val="00E2639B"/>
    <w:rsid w:val="00E2653C"/>
    <w:rsid w:val="00E26655"/>
    <w:rsid w:val="00E266C7"/>
    <w:rsid w:val="00E266DF"/>
    <w:rsid w:val="00E267C3"/>
    <w:rsid w:val="00E267DA"/>
    <w:rsid w:val="00E268B0"/>
    <w:rsid w:val="00E26910"/>
    <w:rsid w:val="00E26927"/>
    <w:rsid w:val="00E2692A"/>
    <w:rsid w:val="00E26934"/>
    <w:rsid w:val="00E26A6D"/>
    <w:rsid w:val="00E26B26"/>
    <w:rsid w:val="00E26B5F"/>
    <w:rsid w:val="00E26DC6"/>
    <w:rsid w:val="00E26DD2"/>
    <w:rsid w:val="00E26DED"/>
    <w:rsid w:val="00E2704C"/>
    <w:rsid w:val="00E27192"/>
    <w:rsid w:val="00E271EF"/>
    <w:rsid w:val="00E2722A"/>
    <w:rsid w:val="00E2724F"/>
    <w:rsid w:val="00E272A2"/>
    <w:rsid w:val="00E2749F"/>
    <w:rsid w:val="00E27530"/>
    <w:rsid w:val="00E27702"/>
    <w:rsid w:val="00E27753"/>
    <w:rsid w:val="00E27793"/>
    <w:rsid w:val="00E277D7"/>
    <w:rsid w:val="00E27867"/>
    <w:rsid w:val="00E2789D"/>
    <w:rsid w:val="00E278C6"/>
    <w:rsid w:val="00E27ACF"/>
    <w:rsid w:val="00E27AEE"/>
    <w:rsid w:val="00E27B4D"/>
    <w:rsid w:val="00E27EBB"/>
    <w:rsid w:val="00E27F21"/>
    <w:rsid w:val="00E300E1"/>
    <w:rsid w:val="00E301D9"/>
    <w:rsid w:val="00E301DD"/>
    <w:rsid w:val="00E301E4"/>
    <w:rsid w:val="00E301FE"/>
    <w:rsid w:val="00E304A4"/>
    <w:rsid w:val="00E304B8"/>
    <w:rsid w:val="00E3050F"/>
    <w:rsid w:val="00E30534"/>
    <w:rsid w:val="00E30618"/>
    <w:rsid w:val="00E3066C"/>
    <w:rsid w:val="00E3073B"/>
    <w:rsid w:val="00E307DF"/>
    <w:rsid w:val="00E3088B"/>
    <w:rsid w:val="00E308CA"/>
    <w:rsid w:val="00E308F3"/>
    <w:rsid w:val="00E30956"/>
    <w:rsid w:val="00E30A9F"/>
    <w:rsid w:val="00E30AA4"/>
    <w:rsid w:val="00E30CBE"/>
    <w:rsid w:val="00E30D4A"/>
    <w:rsid w:val="00E30DB8"/>
    <w:rsid w:val="00E30EE5"/>
    <w:rsid w:val="00E30FFE"/>
    <w:rsid w:val="00E31058"/>
    <w:rsid w:val="00E31065"/>
    <w:rsid w:val="00E310B0"/>
    <w:rsid w:val="00E3113F"/>
    <w:rsid w:val="00E3119A"/>
    <w:rsid w:val="00E3119B"/>
    <w:rsid w:val="00E31372"/>
    <w:rsid w:val="00E31386"/>
    <w:rsid w:val="00E313AA"/>
    <w:rsid w:val="00E313B4"/>
    <w:rsid w:val="00E31769"/>
    <w:rsid w:val="00E31826"/>
    <w:rsid w:val="00E3198A"/>
    <w:rsid w:val="00E319DA"/>
    <w:rsid w:val="00E31AD7"/>
    <w:rsid w:val="00E31B24"/>
    <w:rsid w:val="00E31BF7"/>
    <w:rsid w:val="00E31C2B"/>
    <w:rsid w:val="00E31D9E"/>
    <w:rsid w:val="00E320BB"/>
    <w:rsid w:val="00E3224E"/>
    <w:rsid w:val="00E32335"/>
    <w:rsid w:val="00E32555"/>
    <w:rsid w:val="00E32883"/>
    <w:rsid w:val="00E32901"/>
    <w:rsid w:val="00E329BA"/>
    <w:rsid w:val="00E32BB7"/>
    <w:rsid w:val="00E32C2A"/>
    <w:rsid w:val="00E32CDF"/>
    <w:rsid w:val="00E32CE7"/>
    <w:rsid w:val="00E32E12"/>
    <w:rsid w:val="00E32EA5"/>
    <w:rsid w:val="00E32EC5"/>
    <w:rsid w:val="00E32F67"/>
    <w:rsid w:val="00E32F8B"/>
    <w:rsid w:val="00E33004"/>
    <w:rsid w:val="00E3302C"/>
    <w:rsid w:val="00E330A5"/>
    <w:rsid w:val="00E33212"/>
    <w:rsid w:val="00E3332D"/>
    <w:rsid w:val="00E333C3"/>
    <w:rsid w:val="00E335CE"/>
    <w:rsid w:val="00E335EF"/>
    <w:rsid w:val="00E3368E"/>
    <w:rsid w:val="00E336DF"/>
    <w:rsid w:val="00E33A22"/>
    <w:rsid w:val="00E33A3C"/>
    <w:rsid w:val="00E33B63"/>
    <w:rsid w:val="00E33C75"/>
    <w:rsid w:val="00E33D1F"/>
    <w:rsid w:val="00E33D6B"/>
    <w:rsid w:val="00E33DDB"/>
    <w:rsid w:val="00E33F37"/>
    <w:rsid w:val="00E33F9B"/>
    <w:rsid w:val="00E3406E"/>
    <w:rsid w:val="00E341C8"/>
    <w:rsid w:val="00E34297"/>
    <w:rsid w:val="00E3447E"/>
    <w:rsid w:val="00E34506"/>
    <w:rsid w:val="00E34532"/>
    <w:rsid w:val="00E3460D"/>
    <w:rsid w:val="00E34610"/>
    <w:rsid w:val="00E34701"/>
    <w:rsid w:val="00E347B6"/>
    <w:rsid w:val="00E348A7"/>
    <w:rsid w:val="00E3499F"/>
    <w:rsid w:val="00E349A9"/>
    <w:rsid w:val="00E34B9D"/>
    <w:rsid w:val="00E34CE2"/>
    <w:rsid w:val="00E350B0"/>
    <w:rsid w:val="00E350C8"/>
    <w:rsid w:val="00E352A0"/>
    <w:rsid w:val="00E352ED"/>
    <w:rsid w:val="00E35727"/>
    <w:rsid w:val="00E3575C"/>
    <w:rsid w:val="00E35820"/>
    <w:rsid w:val="00E3585F"/>
    <w:rsid w:val="00E35A67"/>
    <w:rsid w:val="00E35BAA"/>
    <w:rsid w:val="00E35BAD"/>
    <w:rsid w:val="00E35C02"/>
    <w:rsid w:val="00E35C33"/>
    <w:rsid w:val="00E35C67"/>
    <w:rsid w:val="00E35D04"/>
    <w:rsid w:val="00E35E1D"/>
    <w:rsid w:val="00E36058"/>
    <w:rsid w:val="00E360FB"/>
    <w:rsid w:val="00E36459"/>
    <w:rsid w:val="00E36514"/>
    <w:rsid w:val="00E36526"/>
    <w:rsid w:val="00E36588"/>
    <w:rsid w:val="00E36641"/>
    <w:rsid w:val="00E3664B"/>
    <w:rsid w:val="00E3666A"/>
    <w:rsid w:val="00E36701"/>
    <w:rsid w:val="00E3683B"/>
    <w:rsid w:val="00E36AE4"/>
    <w:rsid w:val="00E36BCD"/>
    <w:rsid w:val="00E36C55"/>
    <w:rsid w:val="00E36D90"/>
    <w:rsid w:val="00E36EE3"/>
    <w:rsid w:val="00E36F0E"/>
    <w:rsid w:val="00E3703E"/>
    <w:rsid w:val="00E370B1"/>
    <w:rsid w:val="00E371D7"/>
    <w:rsid w:val="00E371E2"/>
    <w:rsid w:val="00E37267"/>
    <w:rsid w:val="00E3760B"/>
    <w:rsid w:val="00E37693"/>
    <w:rsid w:val="00E3773D"/>
    <w:rsid w:val="00E377E7"/>
    <w:rsid w:val="00E3780B"/>
    <w:rsid w:val="00E3784E"/>
    <w:rsid w:val="00E3795C"/>
    <w:rsid w:val="00E379DD"/>
    <w:rsid w:val="00E37A02"/>
    <w:rsid w:val="00E37B69"/>
    <w:rsid w:val="00E37C52"/>
    <w:rsid w:val="00E37CFC"/>
    <w:rsid w:val="00E37DA0"/>
    <w:rsid w:val="00E37E8E"/>
    <w:rsid w:val="00E37F4D"/>
    <w:rsid w:val="00E40001"/>
    <w:rsid w:val="00E40051"/>
    <w:rsid w:val="00E40060"/>
    <w:rsid w:val="00E40143"/>
    <w:rsid w:val="00E40179"/>
    <w:rsid w:val="00E4021C"/>
    <w:rsid w:val="00E40270"/>
    <w:rsid w:val="00E402A1"/>
    <w:rsid w:val="00E403C6"/>
    <w:rsid w:val="00E40606"/>
    <w:rsid w:val="00E40651"/>
    <w:rsid w:val="00E4073A"/>
    <w:rsid w:val="00E408A7"/>
    <w:rsid w:val="00E408FF"/>
    <w:rsid w:val="00E40E46"/>
    <w:rsid w:val="00E40ECF"/>
    <w:rsid w:val="00E40F4D"/>
    <w:rsid w:val="00E40F5D"/>
    <w:rsid w:val="00E40F88"/>
    <w:rsid w:val="00E41059"/>
    <w:rsid w:val="00E41074"/>
    <w:rsid w:val="00E4138D"/>
    <w:rsid w:val="00E41477"/>
    <w:rsid w:val="00E41548"/>
    <w:rsid w:val="00E4168C"/>
    <w:rsid w:val="00E4175C"/>
    <w:rsid w:val="00E417E9"/>
    <w:rsid w:val="00E41860"/>
    <w:rsid w:val="00E41A12"/>
    <w:rsid w:val="00E41A30"/>
    <w:rsid w:val="00E41BB8"/>
    <w:rsid w:val="00E41C56"/>
    <w:rsid w:val="00E41C8A"/>
    <w:rsid w:val="00E41D09"/>
    <w:rsid w:val="00E41E29"/>
    <w:rsid w:val="00E41E6D"/>
    <w:rsid w:val="00E41EF6"/>
    <w:rsid w:val="00E420AA"/>
    <w:rsid w:val="00E4224B"/>
    <w:rsid w:val="00E42261"/>
    <w:rsid w:val="00E424F2"/>
    <w:rsid w:val="00E42537"/>
    <w:rsid w:val="00E42631"/>
    <w:rsid w:val="00E426A3"/>
    <w:rsid w:val="00E426A9"/>
    <w:rsid w:val="00E4272F"/>
    <w:rsid w:val="00E42BBC"/>
    <w:rsid w:val="00E42C28"/>
    <w:rsid w:val="00E42C9D"/>
    <w:rsid w:val="00E42DC4"/>
    <w:rsid w:val="00E42EB2"/>
    <w:rsid w:val="00E42EFA"/>
    <w:rsid w:val="00E4307E"/>
    <w:rsid w:val="00E43108"/>
    <w:rsid w:val="00E43298"/>
    <w:rsid w:val="00E43315"/>
    <w:rsid w:val="00E43348"/>
    <w:rsid w:val="00E4342D"/>
    <w:rsid w:val="00E43485"/>
    <w:rsid w:val="00E43504"/>
    <w:rsid w:val="00E4356F"/>
    <w:rsid w:val="00E43687"/>
    <w:rsid w:val="00E43863"/>
    <w:rsid w:val="00E43CC9"/>
    <w:rsid w:val="00E43D4E"/>
    <w:rsid w:val="00E43ED2"/>
    <w:rsid w:val="00E43F55"/>
    <w:rsid w:val="00E43F61"/>
    <w:rsid w:val="00E43FAC"/>
    <w:rsid w:val="00E43FBB"/>
    <w:rsid w:val="00E440DF"/>
    <w:rsid w:val="00E440FA"/>
    <w:rsid w:val="00E44155"/>
    <w:rsid w:val="00E44265"/>
    <w:rsid w:val="00E4458E"/>
    <w:rsid w:val="00E446A4"/>
    <w:rsid w:val="00E446AE"/>
    <w:rsid w:val="00E446FC"/>
    <w:rsid w:val="00E447A7"/>
    <w:rsid w:val="00E448C8"/>
    <w:rsid w:val="00E4494E"/>
    <w:rsid w:val="00E44974"/>
    <w:rsid w:val="00E44C6D"/>
    <w:rsid w:val="00E44C8B"/>
    <w:rsid w:val="00E44DF3"/>
    <w:rsid w:val="00E450EC"/>
    <w:rsid w:val="00E45335"/>
    <w:rsid w:val="00E45373"/>
    <w:rsid w:val="00E453EF"/>
    <w:rsid w:val="00E45404"/>
    <w:rsid w:val="00E4543B"/>
    <w:rsid w:val="00E455A3"/>
    <w:rsid w:val="00E4564D"/>
    <w:rsid w:val="00E45722"/>
    <w:rsid w:val="00E457D1"/>
    <w:rsid w:val="00E4583C"/>
    <w:rsid w:val="00E45879"/>
    <w:rsid w:val="00E458E9"/>
    <w:rsid w:val="00E459F3"/>
    <w:rsid w:val="00E45A20"/>
    <w:rsid w:val="00E45A9C"/>
    <w:rsid w:val="00E45B52"/>
    <w:rsid w:val="00E45BA2"/>
    <w:rsid w:val="00E45C94"/>
    <w:rsid w:val="00E45EAF"/>
    <w:rsid w:val="00E45F42"/>
    <w:rsid w:val="00E45FE8"/>
    <w:rsid w:val="00E46032"/>
    <w:rsid w:val="00E4609F"/>
    <w:rsid w:val="00E4617E"/>
    <w:rsid w:val="00E461EB"/>
    <w:rsid w:val="00E4620D"/>
    <w:rsid w:val="00E46292"/>
    <w:rsid w:val="00E462F0"/>
    <w:rsid w:val="00E46438"/>
    <w:rsid w:val="00E464AB"/>
    <w:rsid w:val="00E464ED"/>
    <w:rsid w:val="00E46565"/>
    <w:rsid w:val="00E46568"/>
    <w:rsid w:val="00E465B9"/>
    <w:rsid w:val="00E466AF"/>
    <w:rsid w:val="00E46741"/>
    <w:rsid w:val="00E46771"/>
    <w:rsid w:val="00E4688A"/>
    <w:rsid w:val="00E46952"/>
    <w:rsid w:val="00E46AF3"/>
    <w:rsid w:val="00E46BB8"/>
    <w:rsid w:val="00E46C04"/>
    <w:rsid w:val="00E46D1D"/>
    <w:rsid w:val="00E46D56"/>
    <w:rsid w:val="00E46EA6"/>
    <w:rsid w:val="00E46EF4"/>
    <w:rsid w:val="00E46F32"/>
    <w:rsid w:val="00E46FB9"/>
    <w:rsid w:val="00E47049"/>
    <w:rsid w:val="00E47400"/>
    <w:rsid w:val="00E47458"/>
    <w:rsid w:val="00E47484"/>
    <w:rsid w:val="00E475A4"/>
    <w:rsid w:val="00E47649"/>
    <w:rsid w:val="00E4769C"/>
    <w:rsid w:val="00E476CB"/>
    <w:rsid w:val="00E476D5"/>
    <w:rsid w:val="00E477B9"/>
    <w:rsid w:val="00E47B2D"/>
    <w:rsid w:val="00E47B40"/>
    <w:rsid w:val="00E47C85"/>
    <w:rsid w:val="00E47EC7"/>
    <w:rsid w:val="00E47F49"/>
    <w:rsid w:val="00E5002A"/>
    <w:rsid w:val="00E50071"/>
    <w:rsid w:val="00E5013A"/>
    <w:rsid w:val="00E50294"/>
    <w:rsid w:val="00E503CF"/>
    <w:rsid w:val="00E5043D"/>
    <w:rsid w:val="00E5052A"/>
    <w:rsid w:val="00E5057A"/>
    <w:rsid w:val="00E5076F"/>
    <w:rsid w:val="00E5078F"/>
    <w:rsid w:val="00E50850"/>
    <w:rsid w:val="00E50989"/>
    <w:rsid w:val="00E5098B"/>
    <w:rsid w:val="00E509AD"/>
    <w:rsid w:val="00E50B60"/>
    <w:rsid w:val="00E50E26"/>
    <w:rsid w:val="00E50F14"/>
    <w:rsid w:val="00E50FC5"/>
    <w:rsid w:val="00E51148"/>
    <w:rsid w:val="00E51171"/>
    <w:rsid w:val="00E513A0"/>
    <w:rsid w:val="00E51581"/>
    <w:rsid w:val="00E515B8"/>
    <w:rsid w:val="00E5161A"/>
    <w:rsid w:val="00E51A3A"/>
    <w:rsid w:val="00E51B02"/>
    <w:rsid w:val="00E51B94"/>
    <w:rsid w:val="00E51F16"/>
    <w:rsid w:val="00E51F17"/>
    <w:rsid w:val="00E51F7C"/>
    <w:rsid w:val="00E5200E"/>
    <w:rsid w:val="00E520E5"/>
    <w:rsid w:val="00E5248F"/>
    <w:rsid w:val="00E52652"/>
    <w:rsid w:val="00E5279B"/>
    <w:rsid w:val="00E528CA"/>
    <w:rsid w:val="00E52A5F"/>
    <w:rsid w:val="00E52BAE"/>
    <w:rsid w:val="00E52C21"/>
    <w:rsid w:val="00E52E9C"/>
    <w:rsid w:val="00E52EE7"/>
    <w:rsid w:val="00E530DF"/>
    <w:rsid w:val="00E5330E"/>
    <w:rsid w:val="00E53337"/>
    <w:rsid w:val="00E5349B"/>
    <w:rsid w:val="00E534DE"/>
    <w:rsid w:val="00E535FB"/>
    <w:rsid w:val="00E53620"/>
    <w:rsid w:val="00E5374C"/>
    <w:rsid w:val="00E5377D"/>
    <w:rsid w:val="00E5379C"/>
    <w:rsid w:val="00E53802"/>
    <w:rsid w:val="00E53814"/>
    <w:rsid w:val="00E538EA"/>
    <w:rsid w:val="00E539FE"/>
    <w:rsid w:val="00E53B02"/>
    <w:rsid w:val="00E53B20"/>
    <w:rsid w:val="00E53C28"/>
    <w:rsid w:val="00E53C78"/>
    <w:rsid w:val="00E53DB0"/>
    <w:rsid w:val="00E53DBF"/>
    <w:rsid w:val="00E541A5"/>
    <w:rsid w:val="00E5428D"/>
    <w:rsid w:val="00E542D7"/>
    <w:rsid w:val="00E542EE"/>
    <w:rsid w:val="00E5436B"/>
    <w:rsid w:val="00E54490"/>
    <w:rsid w:val="00E54496"/>
    <w:rsid w:val="00E5455F"/>
    <w:rsid w:val="00E5476A"/>
    <w:rsid w:val="00E54A8D"/>
    <w:rsid w:val="00E54AD2"/>
    <w:rsid w:val="00E54BB8"/>
    <w:rsid w:val="00E54BFC"/>
    <w:rsid w:val="00E54FCB"/>
    <w:rsid w:val="00E550D9"/>
    <w:rsid w:val="00E5510B"/>
    <w:rsid w:val="00E5519F"/>
    <w:rsid w:val="00E552DD"/>
    <w:rsid w:val="00E55431"/>
    <w:rsid w:val="00E5545F"/>
    <w:rsid w:val="00E554C7"/>
    <w:rsid w:val="00E55522"/>
    <w:rsid w:val="00E5559A"/>
    <w:rsid w:val="00E555E6"/>
    <w:rsid w:val="00E556BE"/>
    <w:rsid w:val="00E556E4"/>
    <w:rsid w:val="00E55AA1"/>
    <w:rsid w:val="00E55AE6"/>
    <w:rsid w:val="00E55B2F"/>
    <w:rsid w:val="00E55E14"/>
    <w:rsid w:val="00E55E5D"/>
    <w:rsid w:val="00E55EBE"/>
    <w:rsid w:val="00E55EE7"/>
    <w:rsid w:val="00E55F50"/>
    <w:rsid w:val="00E56130"/>
    <w:rsid w:val="00E5614C"/>
    <w:rsid w:val="00E561CC"/>
    <w:rsid w:val="00E56465"/>
    <w:rsid w:val="00E565B1"/>
    <w:rsid w:val="00E565BC"/>
    <w:rsid w:val="00E566E6"/>
    <w:rsid w:val="00E56804"/>
    <w:rsid w:val="00E5685E"/>
    <w:rsid w:val="00E5693B"/>
    <w:rsid w:val="00E56A15"/>
    <w:rsid w:val="00E56A31"/>
    <w:rsid w:val="00E56C2D"/>
    <w:rsid w:val="00E56CDE"/>
    <w:rsid w:val="00E56D45"/>
    <w:rsid w:val="00E56EEB"/>
    <w:rsid w:val="00E56FC2"/>
    <w:rsid w:val="00E5729D"/>
    <w:rsid w:val="00E5751D"/>
    <w:rsid w:val="00E575A9"/>
    <w:rsid w:val="00E575B0"/>
    <w:rsid w:val="00E575D9"/>
    <w:rsid w:val="00E57631"/>
    <w:rsid w:val="00E576AE"/>
    <w:rsid w:val="00E57829"/>
    <w:rsid w:val="00E57873"/>
    <w:rsid w:val="00E578CC"/>
    <w:rsid w:val="00E5798E"/>
    <w:rsid w:val="00E57ADF"/>
    <w:rsid w:val="00E57B5B"/>
    <w:rsid w:val="00E57D99"/>
    <w:rsid w:val="00E6050B"/>
    <w:rsid w:val="00E605C0"/>
    <w:rsid w:val="00E60990"/>
    <w:rsid w:val="00E60BCA"/>
    <w:rsid w:val="00E60C19"/>
    <w:rsid w:val="00E60D5D"/>
    <w:rsid w:val="00E60D9B"/>
    <w:rsid w:val="00E60F12"/>
    <w:rsid w:val="00E60F30"/>
    <w:rsid w:val="00E61074"/>
    <w:rsid w:val="00E610F5"/>
    <w:rsid w:val="00E6113A"/>
    <w:rsid w:val="00E6121A"/>
    <w:rsid w:val="00E61276"/>
    <w:rsid w:val="00E612C3"/>
    <w:rsid w:val="00E612E2"/>
    <w:rsid w:val="00E6131F"/>
    <w:rsid w:val="00E613A0"/>
    <w:rsid w:val="00E614E7"/>
    <w:rsid w:val="00E61505"/>
    <w:rsid w:val="00E61550"/>
    <w:rsid w:val="00E6155F"/>
    <w:rsid w:val="00E6175D"/>
    <w:rsid w:val="00E618E6"/>
    <w:rsid w:val="00E61923"/>
    <w:rsid w:val="00E61A37"/>
    <w:rsid w:val="00E61B2E"/>
    <w:rsid w:val="00E61BBE"/>
    <w:rsid w:val="00E61BCC"/>
    <w:rsid w:val="00E61BED"/>
    <w:rsid w:val="00E61D5F"/>
    <w:rsid w:val="00E61D6C"/>
    <w:rsid w:val="00E61E38"/>
    <w:rsid w:val="00E61FF3"/>
    <w:rsid w:val="00E62067"/>
    <w:rsid w:val="00E62133"/>
    <w:rsid w:val="00E6217E"/>
    <w:rsid w:val="00E621C2"/>
    <w:rsid w:val="00E62289"/>
    <w:rsid w:val="00E62297"/>
    <w:rsid w:val="00E62314"/>
    <w:rsid w:val="00E62387"/>
    <w:rsid w:val="00E623C1"/>
    <w:rsid w:val="00E62476"/>
    <w:rsid w:val="00E6252E"/>
    <w:rsid w:val="00E6269C"/>
    <w:rsid w:val="00E627AD"/>
    <w:rsid w:val="00E628B9"/>
    <w:rsid w:val="00E628F1"/>
    <w:rsid w:val="00E62B34"/>
    <w:rsid w:val="00E62B62"/>
    <w:rsid w:val="00E62BB2"/>
    <w:rsid w:val="00E62D83"/>
    <w:rsid w:val="00E62F33"/>
    <w:rsid w:val="00E63123"/>
    <w:rsid w:val="00E63195"/>
    <w:rsid w:val="00E634B0"/>
    <w:rsid w:val="00E63694"/>
    <w:rsid w:val="00E636A7"/>
    <w:rsid w:val="00E63774"/>
    <w:rsid w:val="00E637BB"/>
    <w:rsid w:val="00E6385D"/>
    <w:rsid w:val="00E63937"/>
    <w:rsid w:val="00E63BAB"/>
    <w:rsid w:val="00E63BFB"/>
    <w:rsid w:val="00E63FD0"/>
    <w:rsid w:val="00E64009"/>
    <w:rsid w:val="00E6400A"/>
    <w:rsid w:val="00E64154"/>
    <w:rsid w:val="00E6416D"/>
    <w:rsid w:val="00E6433B"/>
    <w:rsid w:val="00E6460E"/>
    <w:rsid w:val="00E6462C"/>
    <w:rsid w:val="00E64652"/>
    <w:rsid w:val="00E646A3"/>
    <w:rsid w:val="00E6481D"/>
    <w:rsid w:val="00E6484B"/>
    <w:rsid w:val="00E64866"/>
    <w:rsid w:val="00E6486E"/>
    <w:rsid w:val="00E64A50"/>
    <w:rsid w:val="00E64A82"/>
    <w:rsid w:val="00E64D4E"/>
    <w:rsid w:val="00E64F68"/>
    <w:rsid w:val="00E65059"/>
    <w:rsid w:val="00E653D7"/>
    <w:rsid w:val="00E654DD"/>
    <w:rsid w:val="00E65577"/>
    <w:rsid w:val="00E656B5"/>
    <w:rsid w:val="00E657B3"/>
    <w:rsid w:val="00E657EC"/>
    <w:rsid w:val="00E658D6"/>
    <w:rsid w:val="00E659EE"/>
    <w:rsid w:val="00E65A60"/>
    <w:rsid w:val="00E65B42"/>
    <w:rsid w:val="00E65BC5"/>
    <w:rsid w:val="00E65DDA"/>
    <w:rsid w:val="00E65F08"/>
    <w:rsid w:val="00E66111"/>
    <w:rsid w:val="00E6613C"/>
    <w:rsid w:val="00E661E6"/>
    <w:rsid w:val="00E66206"/>
    <w:rsid w:val="00E6648F"/>
    <w:rsid w:val="00E6652F"/>
    <w:rsid w:val="00E6683D"/>
    <w:rsid w:val="00E6684A"/>
    <w:rsid w:val="00E66965"/>
    <w:rsid w:val="00E66AFB"/>
    <w:rsid w:val="00E66C24"/>
    <w:rsid w:val="00E66D03"/>
    <w:rsid w:val="00E66D0B"/>
    <w:rsid w:val="00E66DAA"/>
    <w:rsid w:val="00E66FF6"/>
    <w:rsid w:val="00E66FFA"/>
    <w:rsid w:val="00E67020"/>
    <w:rsid w:val="00E67151"/>
    <w:rsid w:val="00E671F5"/>
    <w:rsid w:val="00E673D5"/>
    <w:rsid w:val="00E67403"/>
    <w:rsid w:val="00E67487"/>
    <w:rsid w:val="00E67519"/>
    <w:rsid w:val="00E675D6"/>
    <w:rsid w:val="00E6774E"/>
    <w:rsid w:val="00E6776E"/>
    <w:rsid w:val="00E67806"/>
    <w:rsid w:val="00E67DF1"/>
    <w:rsid w:val="00E67EC5"/>
    <w:rsid w:val="00E67F83"/>
    <w:rsid w:val="00E700DD"/>
    <w:rsid w:val="00E7015D"/>
    <w:rsid w:val="00E70338"/>
    <w:rsid w:val="00E7049E"/>
    <w:rsid w:val="00E704AF"/>
    <w:rsid w:val="00E704DE"/>
    <w:rsid w:val="00E705C7"/>
    <w:rsid w:val="00E7063C"/>
    <w:rsid w:val="00E7073E"/>
    <w:rsid w:val="00E70A5D"/>
    <w:rsid w:val="00E70A64"/>
    <w:rsid w:val="00E70C01"/>
    <w:rsid w:val="00E70C09"/>
    <w:rsid w:val="00E70C24"/>
    <w:rsid w:val="00E70CB1"/>
    <w:rsid w:val="00E70CFA"/>
    <w:rsid w:val="00E70D58"/>
    <w:rsid w:val="00E70DD0"/>
    <w:rsid w:val="00E70E68"/>
    <w:rsid w:val="00E70EAA"/>
    <w:rsid w:val="00E710C9"/>
    <w:rsid w:val="00E710FF"/>
    <w:rsid w:val="00E713FA"/>
    <w:rsid w:val="00E71926"/>
    <w:rsid w:val="00E7194C"/>
    <w:rsid w:val="00E719BD"/>
    <w:rsid w:val="00E71A58"/>
    <w:rsid w:val="00E71CE2"/>
    <w:rsid w:val="00E71CED"/>
    <w:rsid w:val="00E71D56"/>
    <w:rsid w:val="00E71F6F"/>
    <w:rsid w:val="00E72333"/>
    <w:rsid w:val="00E72365"/>
    <w:rsid w:val="00E7255F"/>
    <w:rsid w:val="00E72649"/>
    <w:rsid w:val="00E726A3"/>
    <w:rsid w:val="00E726DD"/>
    <w:rsid w:val="00E72881"/>
    <w:rsid w:val="00E72926"/>
    <w:rsid w:val="00E72A72"/>
    <w:rsid w:val="00E72A74"/>
    <w:rsid w:val="00E72B80"/>
    <w:rsid w:val="00E72C5D"/>
    <w:rsid w:val="00E72E5C"/>
    <w:rsid w:val="00E72E61"/>
    <w:rsid w:val="00E72F2E"/>
    <w:rsid w:val="00E73042"/>
    <w:rsid w:val="00E73265"/>
    <w:rsid w:val="00E73398"/>
    <w:rsid w:val="00E7342D"/>
    <w:rsid w:val="00E73430"/>
    <w:rsid w:val="00E7343F"/>
    <w:rsid w:val="00E73551"/>
    <w:rsid w:val="00E7388F"/>
    <w:rsid w:val="00E7397B"/>
    <w:rsid w:val="00E739CC"/>
    <w:rsid w:val="00E73A26"/>
    <w:rsid w:val="00E73B90"/>
    <w:rsid w:val="00E73D82"/>
    <w:rsid w:val="00E73DFB"/>
    <w:rsid w:val="00E74041"/>
    <w:rsid w:val="00E74152"/>
    <w:rsid w:val="00E7425D"/>
    <w:rsid w:val="00E74263"/>
    <w:rsid w:val="00E742B6"/>
    <w:rsid w:val="00E74463"/>
    <w:rsid w:val="00E7447C"/>
    <w:rsid w:val="00E74503"/>
    <w:rsid w:val="00E74547"/>
    <w:rsid w:val="00E74874"/>
    <w:rsid w:val="00E74957"/>
    <w:rsid w:val="00E749D2"/>
    <w:rsid w:val="00E74A58"/>
    <w:rsid w:val="00E74AE7"/>
    <w:rsid w:val="00E74BD6"/>
    <w:rsid w:val="00E74D1C"/>
    <w:rsid w:val="00E74D5C"/>
    <w:rsid w:val="00E74EA1"/>
    <w:rsid w:val="00E74F62"/>
    <w:rsid w:val="00E74FEA"/>
    <w:rsid w:val="00E7501D"/>
    <w:rsid w:val="00E75115"/>
    <w:rsid w:val="00E75142"/>
    <w:rsid w:val="00E75321"/>
    <w:rsid w:val="00E7534F"/>
    <w:rsid w:val="00E753C4"/>
    <w:rsid w:val="00E754EE"/>
    <w:rsid w:val="00E75625"/>
    <w:rsid w:val="00E7573F"/>
    <w:rsid w:val="00E757B1"/>
    <w:rsid w:val="00E7588F"/>
    <w:rsid w:val="00E7593E"/>
    <w:rsid w:val="00E75A52"/>
    <w:rsid w:val="00E75A55"/>
    <w:rsid w:val="00E75AD4"/>
    <w:rsid w:val="00E75AF8"/>
    <w:rsid w:val="00E75C22"/>
    <w:rsid w:val="00E75D2D"/>
    <w:rsid w:val="00E75DCF"/>
    <w:rsid w:val="00E75DDA"/>
    <w:rsid w:val="00E75F13"/>
    <w:rsid w:val="00E75FAB"/>
    <w:rsid w:val="00E76186"/>
    <w:rsid w:val="00E76218"/>
    <w:rsid w:val="00E7639F"/>
    <w:rsid w:val="00E763C2"/>
    <w:rsid w:val="00E7641B"/>
    <w:rsid w:val="00E764B3"/>
    <w:rsid w:val="00E76694"/>
    <w:rsid w:val="00E76810"/>
    <w:rsid w:val="00E7683C"/>
    <w:rsid w:val="00E768BC"/>
    <w:rsid w:val="00E76942"/>
    <w:rsid w:val="00E76978"/>
    <w:rsid w:val="00E769A5"/>
    <w:rsid w:val="00E76B39"/>
    <w:rsid w:val="00E76BC7"/>
    <w:rsid w:val="00E76D18"/>
    <w:rsid w:val="00E76D75"/>
    <w:rsid w:val="00E76E8A"/>
    <w:rsid w:val="00E76F07"/>
    <w:rsid w:val="00E76F2E"/>
    <w:rsid w:val="00E77002"/>
    <w:rsid w:val="00E77011"/>
    <w:rsid w:val="00E7701A"/>
    <w:rsid w:val="00E7714D"/>
    <w:rsid w:val="00E77356"/>
    <w:rsid w:val="00E77391"/>
    <w:rsid w:val="00E77413"/>
    <w:rsid w:val="00E77573"/>
    <w:rsid w:val="00E77594"/>
    <w:rsid w:val="00E775F5"/>
    <w:rsid w:val="00E776BA"/>
    <w:rsid w:val="00E776C6"/>
    <w:rsid w:val="00E779CD"/>
    <w:rsid w:val="00E77A11"/>
    <w:rsid w:val="00E77A6E"/>
    <w:rsid w:val="00E77B14"/>
    <w:rsid w:val="00E77B16"/>
    <w:rsid w:val="00E77BF2"/>
    <w:rsid w:val="00E77BF4"/>
    <w:rsid w:val="00E77C46"/>
    <w:rsid w:val="00E77DB2"/>
    <w:rsid w:val="00E77DE7"/>
    <w:rsid w:val="00E77F87"/>
    <w:rsid w:val="00E80100"/>
    <w:rsid w:val="00E80247"/>
    <w:rsid w:val="00E80296"/>
    <w:rsid w:val="00E802AB"/>
    <w:rsid w:val="00E805EF"/>
    <w:rsid w:val="00E808A1"/>
    <w:rsid w:val="00E80974"/>
    <w:rsid w:val="00E809CB"/>
    <w:rsid w:val="00E80A10"/>
    <w:rsid w:val="00E80ABD"/>
    <w:rsid w:val="00E80C12"/>
    <w:rsid w:val="00E80DB5"/>
    <w:rsid w:val="00E80F32"/>
    <w:rsid w:val="00E80FB0"/>
    <w:rsid w:val="00E81014"/>
    <w:rsid w:val="00E8108D"/>
    <w:rsid w:val="00E8114C"/>
    <w:rsid w:val="00E8117C"/>
    <w:rsid w:val="00E81260"/>
    <w:rsid w:val="00E81791"/>
    <w:rsid w:val="00E817E1"/>
    <w:rsid w:val="00E817F2"/>
    <w:rsid w:val="00E81999"/>
    <w:rsid w:val="00E81BD1"/>
    <w:rsid w:val="00E81C28"/>
    <w:rsid w:val="00E81C52"/>
    <w:rsid w:val="00E81C96"/>
    <w:rsid w:val="00E81D62"/>
    <w:rsid w:val="00E81F99"/>
    <w:rsid w:val="00E82018"/>
    <w:rsid w:val="00E82307"/>
    <w:rsid w:val="00E82393"/>
    <w:rsid w:val="00E824C3"/>
    <w:rsid w:val="00E82530"/>
    <w:rsid w:val="00E8269A"/>
    <w:rsid w:val="00E82799"/>
    <w:rsid w:val="00E82874"/>
    <w:rsid w:val="00E828E5"/>
    <w:rsid w:val="00E82995"/>
    <w:rsid w:val="00E82C20"/>
    <w:rsid w:val="00E82F7D"/>
    <w:rsid w:val="00E83202"/>
    <w:rsid w:val="00E83400"/>
    <w:rsid w:val="00E83420"/>
    <w:rsid w:val="00E835DA"/>
    <w:rsid w:val="00E838B2"/>
    <w:rsid w:val="00E838F4"/>
    <w:rsid w:val="00E8394A"/>
    <w:rsid w:val="00E83950"/>
    <w:rsid w:val="00E83A49"/>
    <w:rsid w:val="00E83C4B"/>
    <w:rsid w:val="00E83E20"/>
    <w:rsid w:val="00E83F6A"/>
    <w:rsid w:val="00E83F86"/>
    <w:rsid w:val="00E83F98"/>
    <w:rsid w:val="00E83FC3"/>
    <w:rsid w:val="00E840CF"/>
    <w:rsid w:val="00E840DA"/>
    <w:rsid w:val="00E841C5"/>
    <w:rsid w:val="00E8421F"/>
    <w:rsid w:val="00E84241"/>
    <w:rsid w:val="00E84329"/>
    <w:rsid w:val="00E844EA"/>
    <w:rsid w:val="00E8452F"/>
    <w:rsid w:val="00E846A9"/>
    <w:rsid w:val="00E84749"/>
    <w:rsid w:val="00E84B8F"/>
    <w:rsid w:val="00E84BD5"/>
    <w:rsid w:val="00E84C88"/>
    <w:rsid w:val="00E84D4C"/>
    <w:rsid w:val="00E8512E"/>
    <w:rsid w:val="00E8519F"/>
    <w:rsid w:val="00E853F7"/>
    <w:rsid w:val="00E855AE"/>
    <w:rsid w:val="00E855F2"/>
    <w:rsid w:val="00E85736"/>
    <w:rsid w:val="00E85839"/>
    <w:rsid w:val="00E85852"/>
    <w:rsid w:val="00E85A31"/>
    <w:rsid w:val="00E85B01"/>
    <w:rsid w:val="00E85E12"/>
    <w:rsid w:val="00E85EBB"/>
    <w:rsid w:val="00E8616D"/>
    <w:rsid w:val="00E861F6"/>
    <w:rsid w:val="00E862B4"/>
    <w:rsid w:val="00E862BE"/>
    <w:rsid w:val="00E86325"/>
    <w:rsid w:val="00E86474"/>
    <w:rsid w:val="00E866E4"/>
    <w:rsid w:val="00E8677A"/>
    <w:rsid w:val="00E8680E"/>
    <w:rsid w:val="00E869A6"/>
    <w:rsid w:val="00E86A44"/>
    <w:rsid w:val="00E86A49"/>
    <w:rsid w:val="00E86A9E"/>
    <w:rsid w:val="00E86B1A"/>
    <w:rsid w:val="00E86D01"/>
    <w:rsid w:val="00E86D1D"/>
    <w:rsid w:val="00E86DB3"/>
    <w:rsid w:val="00E86F11"/>
    <w:rsid w:val="00E87098"/>
    <w:rsid w:val="00E8722B"/>
    <w:rsid w:val="00E87309"/>
    <w:rsid w:val="00E87413"/>
    <w:rsid w:val="00E87538"/>
    <w:rsid w:val="00E87581"/>
    <w:rsid w:val="00E87765"/>
    <w:rsid w:val="00E87A2C"/>
    <w:rsid w:val="00E87A34"/>
    <w:rsid w:val="00E87B08"/>
    <w:rsid w:val="00E87B21"/>
    <w:rsid w:val="00E87B78"/>
    <w:rsid w:val="00E87BFD"/>
    <w:rsid w:val="00E87CE9"/>
    <w:rsid w:val="00E87D33"/>
    <w:rsid w:val="00E87D8A"/>
    <w:rsid w:val="00E90008"/>
    <w:rsid w:val="00E90104"/>
    <w:rsid w:val="00E9017D"/>
    <w:rsid w:val="00E90293"/>
    <w:rsid w:val="00E902A8"/>
    <w:rsid w:val="00E9034A"/>
    <w:rsid w:val="00E90393"/>
    <w:rsid w:val="00E903FD"/>
    <w:rsid w:val="00E90420"/>
    <w:rsid w:val="00E90425"/>
    <w:rsid w:val="00E90494"/>
    <w:rsid w:val="00E904A5"/>
    <w:rsid w:val="00E9056F"/>
    <w:rsid w:val="00E90906"/>
    <w:rsid w:val="00E90908"/>
    <w:rsid w:val="00E9093A"/>
    <w:rsid w:val="00E90AA6"/>
    <w:rsid w:val="00E90CFC"/>
    <w:rsid w:val="00E90DCE"/>
    <w:rsid w:val="00E90E41"/>
    <w:rsid w:val="00E90E73"/>
    <w:rsid w:val="00E90F33"/>
    <w:rsid w:val="00E91135"/>
    <w:rsid w:val="00E914C5"/>
    <w:rsid w:val="00E914F6"/>
    <w:rsid w:val="00E91718"/>
    <w:rsid w:val="00E91751"/>
    <w:rsid w:val="00E91834"/>
    <w:rsid w:val="00E91A39"/>
    <w:rsid w:val="00E91B15"/>
    <w:rsid w:val="00E91C19"/>
    <w:rsid w:val="00E91C80"/>
    <w:rsid w:val="00E91D00"/>
    <w:rsid w:val="00E91F52"/>
    <w:rsid w:val="00E91F70"/>
    <w:rsid w:val="00E920CD"/>
    <w:rsid w:val="00E92251"/>
    <w:rsid w:val="00E9229C"/>
    <w:rsid w:val="00E922F1"/>
    <w:rsid w:val="00E92327"/>
    <w:rsid w:val="00E923A5"/>
    <w:rsid w:val="00E923EC"/>
    <w:rsid w:val="00E924E7"/>
    <w:rsid w:val="00E927B9"/>
    <w:rsid w:val="00E9299A"/>
    <w:rsid w:val="00E929DC"/>
    <w:rsid w:val="00E929FC"/>
    <w:rsid w:val="00E92A43"/>
    <w:rsid w:val="00E92A75"/>
    <w:rsid w:val="00E92B90"/>
    <w:rsid w:val="00E92C1A"/>
    <w:rsid w:val="00E92D97"/>
    <w:rsid w:val="00E92D9C"/>
    <w:rsid w:val="00E92E15"/>
    <w:rsid w:val="00E92F99"/>
    <w:rsid w:val="00E93077"/>
    <w:rsid w:val="00E93168"/>
    <w:rsid w:val="00E931B8"/>
    <w:rsid w:val="00E932D5"/>
    <w:rsid w:val="00E932E6"/>
    <w:rsid w:val="00E9349B"/>
    <w:rsid w:val="00E93660"/>
    <w:rsid w:val="00E9376D"/>
    <w:rsid w:val="00E937A5"/>
    <w:rsid w:val="00E93953"/>
    <w:rsid w:val="00E93B04"/>
    <w:rsid w:val="00E93BD2"/>
    <w:rsid w:val="00E93C7A"/>
    <w:rsid w:val="00E93D06"/>
    <w:rsid w:val="00E93DCF"/>
    <w:rsid w:val="00E93E27"/>
    <w:rsid w:val="00E93F6F"/>
    <w:rsid w:val="00E94063"/>
    <w:rsid w:val="00E94097"/>
    <w:rsid w:val="00E94463"/>
    <w:rsid w:val="00E944C3"/>
    <w:rsid w:val="00E944D8"/>
    <w:rsid w:val="00E9451E"/>
    <w:rsid w:val="00E94549"/>
    <w:rsid w:val="00E945DB"/>
    <w:rsid w:val="00E94661"/>
    <w:rsid w:val="00E946BC"/>
    <w:rsid w:val="00E94835"/>
    <w:rsid w:val="00E948C3"/>
    <w:rsid w:val="00E94A1F"/>
    <w:rsid w:val="00E94B34"/>
    <w:rsid w:val="00E94BC3"/>
    <w:rsid w:val="00E94C29"/>
    <w:rsid w:val="00E94DF3"/>
    <w:rsid w:val="00E94E64"/>
    <w:rsid w:val="00E94EC7"/>
    <w:rsid w:val="00E94F1D"/>
    <w:rsid w:val="00E951AA"/>
    <w:rsid w:val="00E9523D"/>
    <w:rsid w:val="00E9527F"/>
    <w:rsid w:val="00E95382"/>
    <w:rsid w:val="00E95413"/>
    <w:rsid w:val="00E955A8"/>
    <w:rsid w:val="00E9577C"/>
    <w:rsid w:val="00E95806"/>
    <w:rsid w:val="00E95808"/>
    <w:rsid w:val="00E958B1"/>
    <w:rsid w:val="00E95B54"/>
    <w:rsid w:val="00E95C22"/>
    <w:rsid w:val="00E95CFB"/>
    <w:rsid w:val="00E95D08"/>
    <w:rsid w:val="00E95D29"/>
    <w:rsid w:val="00E95DD1"/>
    <w:rsid w:val="00E95E89"/>
    <w:rsid w:val="00E95EB1"/>
    <w:rsid w:val="00E9603B"/>
    <w:rsid w:val="00E960FB"/>
    <w:rsid w:val="00E961D2"/>
    <w:rsid w:val="00E96208"/>
    <w:rsid w:val="00E96281"/>
    <w:rsid w:val="00E9637B"/>
    <w:rsid w:val="00E963B4"/>
    <w:rsid w:val="00E96646"/>
    <w:rsid w:val="00E966AE"/>
    <w:rsid w:val="00E967F1"/>
    <w:rsid w:val="00E9683D"/>
    <w:rsid w:val="00E9689E"/>
    <w:rsid w:val="00E968B7"/>
    <w:rsid w:val="00E96912"/>
    <w:rsid w:val="00E96996"/>
    <w:rsid w:val="00E969FD"/>
    <w:rsid w:val="00E96BDB"/>
    <w:rsid w:val="00E96C34"/>
    <w:rsid w:val="00E96D41"/>
    <w:rsid w:val="00E96DBE"/>
    <w:rsid w:val="00E96DEA"/>
    <w:rsid w:val="00E96F0C"/>
    <w:rsid w:val="00E96FA8"/>
    <w:rsid w:val="00E96FFD"/>
    <w:rsid w:val="00E9700E"/>
    <w:rsid w:val="00E972F1"/>
    <w:rsid w:val="00E9734B"/>
    <w:rsid w:val="00E97386"/>
    <w:rsid w:val="00E97428"/>
    <w:rsid w:val="00E974A1"/>
    <w:rsid w:val="00E974CD"/>
    <w:rsid w:val="00E97555"/>
    <w:rsid w:val="00E97568"/>
    <w:rsid w:val="00E976DB"/>
    <w:rsid w:val="00E977EE"/>
    <w:rsid w:val="00E97822"/>
    <w:rsid w:val="00E978C6"/>
    <w:rsid w:val="00E979F9"/>
    <w:rsid w:val="00E97AF5"/>
    <w:rsid w:val="00E97C13"/>
    <w:rsid w:val="00E97CA8"/>
    <w:rsid w:val="00E97CF7"/>
    <w:rsid w:val="00E97E36"/>
    <w:rsid w:val="00E97E53"/>
    <w:rsid w:val="00E97ED8"/>
    <w:rsid w:val="00E97FF8"/>
    <w:rsid w:val="00EA0032"/>
    <w:rsid w:val="00EA00E2"/>
    <w:rsid w:val="00EA013E"/>
    <w:rsid w:val="00EA0568"/>
    <w:rsid w:val="00EA0577"/>
    <w:rsid w:val="00EA07A1"/>
    <w:rsid w:val="00EA083C"/>
    <w:rsid w:val="00EA0B7D"/>
    <w:rsid w:val="00EA0B7F"/>
    <w:rsid w:val="00EA0C97"/>
    <w:rsid w:val="00EA0CEA"/>
    <w:rsid w:val="00EA0EE1"/>
    <w:rsid w:val="00EA0F67"/>
    <w:rsid w:val="00EA1098"/>
    <w:rsid w:val="00EA11AE"/>
    <w:rsid w:val="00EA12FF"/>
    <w:rsid w:val="00EA14B1"/>
    <w:rsid w:val="00EA14DC"/>
    <w:rsid w:val="00EA1586"/>
    <w:rsid w:val="00EA15D9"/>
    <w:rsid w:val="00EA16FB"/>
    <w:rsid w:val="00EA196C"/>
    <w:rsid w:val="00EA1AF3"/>
    <w:rsid w:val="00EA1B59"/>
    <w:rsid w:val="00EA1DEE"/>
    <w:rsid w:val="00EA1E4F"/>
    <w:rsid w:val="00EA1ED8"/>
    <w:rsid w:val="00EA1EFD"/>
    <w:rsid w:val="00EA1F6D"/>
    <w:rsid w:val="00EA1F6E"/>
    <w:rsid w:val="00EA1FAC"/>
    <w:rsid w:val="00EA2074"/>
    <w:rsid w:val="00EA21DE"/>
    <w:rsid w:val="00EA225F"/>
    <w:rsid w:val="00EA240A"/>
    <w:rsid w:val="00EA2AA4"/>
    <w:rsid w:val="00EA2B18"/>
    <w:rsid w:val="00EA2EB5"/>
    <w:rsid w:val="00EA2F99"/>
    <w:rsid w:val="00EA302D"/>
    <w:rsid w:val="00EA325E"/>
    <w:rsid w:val="00EA331D"/>
    <w:rsid w:val="00EA3411"/>
    <w:rsid w:val="00EA34BA"/>
    <w:rsid w:val="00EA37F8"/>
    <w:rsid w:val="00EA3830"/>
    <w:rsid w:val="00EA3981"/>
    <w:rsid w:val="00EA3A53"/>
    <w:rsid w:val="00EA3BDA"/>
    <w:rsid w:val="00EA3C0B"/>
    <w:rsid w:val="00EA3CEF"/>
    <w:rsid w:val="00EA3D1E"/>
    <w:rsid w:val="00EA3FD7"/>
    <w:rsid w:val="00EA4021"/>
    <w:rsid w:val="00EA4063"/>
    <w:rsid w:val="00EA40A9"/>
    <w:rsid w:val="00EA40F0"/>
    <w:rsid w:val="00EA4268"/>
    <w:rsid w:val="00EA42F0"/>
    <w:rsid w:val="00EA4349"/>
    <w:rsid w:val="00EA4447"/>
    <w:rsid w:val="00EA444A"/>
    <w:rsid w:val="00EA4458"/>
    <w:rsid w:val="00EA455F"/>
    <w:rsid w:val="00EA47B9"/>
    <w:rsid w:val="00EA4819"/>
    <w:rsid w:val="00EA48F1"/>
    <w:rsid w:val="00EA498C"/>
    <w:rsid w:val="00EA49EC"/>
    <w:rsid w:val="00EA4B75"/>
    <w:rsid w:val="00EA4B97"/>
    <w:rsid w:val="00EA4C8B"/>
    <w:rsid w:val="00EA4C8E"/>
    <w:rsid w:val="00EA4CF1"/>
    <w:rsid w:val="00EA4D1D"/>
    <w:rsid w:val="00EA4F0B"/>
    <w:rsid w:val="00EA5000"/>
    <w:rsid w:val="00EA5001"/>
    <w:rsid w:val="00EA50B1"/>
    <w:rsid w:val="00EA50D2"/>
    <w:rsid w:val="00EA528D"/>
    <w:rsid w:val="00EA5473"/>
    <w:rsid w:val="00EA5535"/>
    <w:rsid w:val="00EA563B"/>
    <w:rsid w:val="00EA569B"/>
    <w:rsid w:val="00EA5813"/>
    <w:rsid w:val="00EA5D28"/>
    <w:rsid w:val="00EA5DD8"/>
    <w:rsid w:val="00EA6006"/>
    <w:rsid w:val="00EA605A"/>
    <w:rsid w:val="00EA60DF"/>
    <w:rsid w:val="00EA6146"/>
    <w:rsid w:val="00EA6163"/>
    <w:rsid w:val="00EA632F"/>
    <w:rsid w:val="00EA643C"/>
    <w:rsid w:val="00EA643D"/>
    <w:rsid w:val="00EA67CE"/>
    <w:rsid w:val="00EA6808"/>
    <w:rsid w:val="00EA681A"/>
    <w:rsid w:val="00EA68D7"/>
    <w:rsid w:val="00EA69BC"/>
    <w:rsid w:val="00EA6AEC"/>
    <w:rsid w:val="00EA6B6B"/>
    <w:rsid w:val="00EA6BD4"/>
    <w:rsid w:val="00EA6C32"/>
    <w:rsid w:val="00EA6DE9"/>
    <w:rsid w:val="00EA6FF0"/>
    <w:rsid w:val="00EA7044"/>
    <w:rsid w:val="00EA71CD"/>
    <w:rsid w:val="00EA71EC"/>
    <w:rsid w:val="00EA735D"/>
    <w:rsid w:val="00EA73A5"/>
    <w:rsid w:val="00EA755B"/>
    <w:rsid w:val="00EA768F"/>
    <w:rsid w:val="00EA78AD"/>
    <w:rsid w:val="00EA7AB1"/>
    <w:rsid w:val="00EA7B4F"/>
    <w:rsid w:val="00EA7BC7"/>
    <w:rsid w:val="00EA7C3F"/>
    <w:rsid w:val="00EA7D65"/>
    <w:rsid w:val="00EA7E01"/>
    <w:rsid w:val="00EA7E7A"/>
    <w:rsid w:val="00EA7F9F"/>
    <w:rsid w:val="00EA7FB6"/>
    <w:rsid w:val="00EB002A"/>
    <w:rsid w:val="00EB0077"/>
    <w:rsid w:val="00EB00F5"/>
    <w:rsid w:val="00EB0149"/>
    <w:rsid w:val="00EB0437"/>
    <w:rsid w:val="00EB049C"/>
    <w:rsid w:val="00EB0598"/>
    <w:rsid w:val="00EB0729"/>
    <w:rsid w:val="00EB077E"/>
    <w:rsid w:val="00EB0817"/>
    <w:rsid w:val="00EB090D"/>
    <w:rsid w:val="00EB09BE"/>
    <w:rsid w:val="00EB0A9B"/>
    <w:rsid w:val="00EB0E03"/>
    <w:rsid w:val="00EB1141"/>
    <w:rsid w:val="00EB115D"/>
    <w:rsid w:val="00EB11A0"/>
    <w:rsid w:val="00EB11EB"/>
    <w:rsid w:val="00EB1636"/>
    <w:rsid w:val="00EB1637"/>
    <w:rsid w:val="00EB163E"/>
    <w:rsid w:val="00EB18CC"/>
    <w:rsid w:val="00EB19E3"/>
    <w:rsid w:val="00EB1A6A"/>
    <w:rsid w:val="00EB1AC7"/>
    <w:rsid w:val="00EB1B5E"/>
    <w:rsid w:val="00EB1BC8"/>
    <w:rsid w:val="00EB1C04"/>
    <w:rsid w:val="00EB1C86"/>
    <w:rsid w:val="00EB1C9F"/>
    <w:rsid w:val="00EB1EDB"/>
    <w:rsid w:val="00EB1F4D"/>
    <w:rsid w:val="00EB1FD3"/>
    <w:rsid w:val="00EB1FFD"/>
    <w:rsid w:val="00EB222B"/>
    <w:rsid w:val="00EB2296"/>
    <w:rsid w:val="00EB24CB"/>
    <w:rsid w:val="00EB2602"/>
    <w:rsid w:val="00EB272C"/>
    <w:rsid w:val="00EB2847"/>
    <w:rsid w:val="00EB2914"/>
    <w:rsid w:val="00EB2948"/>
    <w:rsid w:val="00EB2AC0"/>
    <w:rsid w:val="00EB2D15"/>
    <w:rsid w:val="00EB2D2D"/>
    <w:rsid w:val="00EB2E73"/>
    <w:rsid w:val="00EB30D6"/>
    <w:rsid w:val="00EB3229"/>
    <w:rsid w:val="00EB3252"/>
    <w:rsid w:val="00EB339D"/>
    <w:rsid w:val="00EB33EE"/>
    <w:rsid w:val="00EB35C2"/>
    <w:rsid w:val="00EB3629"/>
    <w:rsid w:val="00EB36C2"/>
    <w:rsid w:val="00EB379B"/>
    <w:rsid w:val="00EB394B"/>
    <w:rsid w:val="00EB3A49"/>
    <w:rsid w:val="00EB3AB5"/>
    <w:rsid w:val="00EB3B03"/>
    <w:rsid w:val="00EB3B91"/>
    <w:rsid w:val="00EB3BEE"/>
    <w:rsid w:val="00EB3C01"/>
    <w:rsid w:val="00EB3D99"/>
    <w:rsid w:val="00EB3F82"/>
    <w:rsid w:val="00EB403F"/>
    <w:rsid w:val="00EB41CC"/>
    <w:rsid w:val="00EB4250"/>
    <w:rsid w:val="00EB42B2"/>
    <w:rsid w:val="00EB4311"/>
    <w:rsid w:val="00EB432B"/>
    <w:rsid w:val="00EB43C0"/>
    <w:rsid w:val="00EB441A"/>
    <w:rsid w:val="00EB446C"/>
    <w:rsid w:val="00EB44A1"/>
    <w:rsid w:val="00EB4787"/>
    <w:rsid w:val="00EB496A"/>
    <w:rsid w:val="00EB4A0B"/>
    <w:rsid w:val="00EB4A54"/>
    <w:rsid w:val="00EB4B64"/>
    <w:rsid w:val="00EB4B6A"/>
    <w:rsid w:val="00EB4B85"/>
    <w:rsid w:val="00EB4C96"/>
    <w:rsid w:val="00EB4D3F"/>
    <w:rsid w:val="00EB4D45"/>
    <w:rsid w:val="00EB4DF4"/>
    <w:rsid w:val="00EB5065"/>
    <w:rsid w:val="00EB5093"/>
    <w:rsid w:val="00EB52D6"/>
    <w:rsid w:val="00EB540A"/>
    <w:rsid w:val="00EB541C"/>
    <w:rsid w:val="00EB5429"/>
    <w:rsid w:val="00EB5561"/>
    <w:rsid w:val="00EB583B"/>
    <w:rsid w:val="00EB58A4"/>
    <w:rsid w:val="00EB58DC"/>
    <w:rsid w:val="00EB59EE"/>
    <w:rsid w:val="00EB5A91"/>
    <w:rsid w:val="00EB5BBE"/>
    <w:rsid w:val="00EB5C99"/>
    <w:rsid w:val="00EB5C9C"/>
    <w:rsid w:val="00EB5CC8"/>
    <w:rsid w:val="00EB5E09"/>
    <w:rsid w:val="00EB5FC3"/>
    <w:rsid w:val="00EB5FD3"/>
    <w:rsid w:val="00EB60C9"/>
    <w:rsid w:val="00EB62C9"/>
    <w:rsid w:val="00EB634A"/>
    <w:rsid w:val="00EB64F6"/>
    <w:rsid w:val="00EB66C9"/>
    <w:rsid w:val="00EB66E9"/>
    <w:rsid w:val="00EB670A"/>
    <w:rsid w:val="00EB677D"/>
    <w:rsid w:val="00EB67B5"/>
    <w:rsid w:val="00EB68DB"/>
    <w:rsid w:val="00EB6914"/>
    <w:rsid w:val="00EB6954"/>
    <w:rsid w:val="00EB6972"/>
    <w:rsid w:val="00EB6AE4"/>
    <w:rsid w:val="00EB6B5C"/>
    <w:rsid w:val="00EB6B6F"/>
    <w:rsid w:val="00EB6BD2"/>
    <w:rsid w:val="00EB6C1A"/>
    <w:rsid w:val="00EB6C5D"/>
    <w:rsid w:val="00EB6DA8"/>
    <w:rsid w:val="00EB6DC9"/>
    <w:rsid w:val="00EB6E27"/>
    <w:rsid w:val="00EB6E2B"/>
    <w:rsid w:val="00EB6E6A"/>
    <w:rsid w:val="00EB6EF6"/>
    <w:rsid w:val="00EB71A8"/>
    <w:rsid w:val="00EB71BC"/>
    <w:rsid w:val="00EB7244"/>
    <w:rsid w:val="00EB72AB"/>
    <w:rsid w:val="00EB72B1"/>
    <w:rsid w:val="00EB7428"/>
    <w:rsid w:val="00EB74E4"/>
    <w:rsid w:val="00EB7553"/>
    <w:rsid w:val="00EB7712"/>
    <w:rsid w:val="00EB7994"/>
    <w:rsid w:val="00EB79DB"/>
    <w:rsid w:val="00EB79E4"/>
    <w:rsid w:val="00EC00C5"/>
    <w:rsid w:val="00EC018F"/>
    <w:rsid w:val="00EC02DE"/>
    <w:rsid w:val="00EC04C6"/>
    <w:rsid w:val="00EC04DE"/>
    <w:rsid w:val="00EC0758"/>
    <w:rsid w:val="00EC086A"/>
    <w:rsid w:val="00EC091D"/>
    <w:rsid w:val="00EC0A10"/>
    <w:rsid w:val="00EC0D30"/>
    <w:rsid w:val="00EC0D69"/>
    <w:rsid w:val="00EC0F04"/>
    <w:rsid w:val="00EC0F11"/>
    <w:rsid w:val="00EC0FB6"/>
    <w:rsid w:val="00EC1127"/>
    <w:rsid w:val="00EC12FE"/>
    <w:rsid w:val="00EC143A"/>
    <w:rsid w:val="00EC14AC"/>
    <w:rsid w:val="00EC14ED"/>
    <w:rsid w:val="00EC151E"/>
    <w:rsid w:val="00EC15C7"/>
    <w:rsid w:val="00EC182C"/>
    <w:rsid w:val="00EC186B"/>
    <w:rsid w:val="00EC195E"/>
    <w:rsid w:val="00EC19D4"/>
    <w:rsid w:val="00EC1A13"/>
    <w:rsid w:val="00EC1D48"/>
    <w:rsid w:val="00EC1DFF"/>
    <w:rsid w:val="00EC1E8F"/>
    <w:rsid w:val="00EC1F66"/>
    <w:rsid w:val="00EC1F6B"/>
    <w:rsid w:val="00EC21FD"/>
    <w:rsid w:val="00EC23B5"/>
    <w:rsid w:val="00EC241D"/>
    <w:rsid w:val="00EC24D2"/>
    <w:rsid w:val="00EC25CA"/>
    <w:rsid w:val="00EC2B0B"/>
    <w:rsid w:val="00EC2B69"/>
    <w:rsid w:val="00EC2C7A"/>
    <w:rsid w:val="00EC2C8D"/>
    <w:rsid w:val="00EC2D0E"/>
    <w:rsid w:val="00EC2DE4"/>
    <w:rsid w:val="00EC2E58"/>
    <w:rsid w:val="00EC3133"/>
    <w:rsid w:val="00EC314F"/>
    <w:rsid w:val="00EC3441"/>
    <w:rsid w:val="00EC3484"/>
    <w:rsid w:val="00EC353F"/>
    <w:rsid w:val="00EC3550"/>
    <w:rsid w:val="00EC37FF"/>
    <w:rsid w:val="00EC382C"/>
    <w:rsid w:val="00EC3B12"/>
    <w:rsid w:val="00EC3B84"/>
    <w:rsid w:val="00EC3C7E"/>
    <w:rsid w:val="00EC3C88"/>
    <w:rsid w:val="00EC3CB5"/>
    <w:rsid w:val="00EC3D7D"/>
    <w:rsid w:val="00EC424A"/>
    <w:rsid w:val="00EC43DF"/>
    <w:rsid w:val="00EC43E9"/>
    <w:rsid w:val="00EC459B"/>
    <w:rsid w:val="00EC45C7"/>
    <w:rsid w:val="00EC46D4"/>
    <w:rsid w:val="00EC46E3"/>
    <w:rsid w:val="00EC4AB3"/>
    <w:rsid w:val="00EC4AC3"/>
    <w:rsid w:val="00EC4AC8"/>
    <w:rsid w:val="00EC4B37"/>
    <w:rsid w:val="00EC4BED"/>
    <w:rsid w:val="00EC4EBA"/>
    <w:rsid w:val="00EC4FE1"/>
    <w:rsid w:val="00EC50C8"/>
    <w:rsid w:val="00EC5196"/>
    <w:rsid w:val="00EC51B1"/>
    <w:rsid w:val="00EC51DE"/>
    <w:rsid w:val="00EC52B7"/>
    <w:rsid w:val="00EC5334"/>
    <w:rsid w:val="00EC53A3"/>
    <w:rsid w:val="00EC5462"/>
    <w:rsid w:val="00EC54FF"/>
    <w:rsid w:val="00EC561E"/>
    <w:rsid w:val="00EC5887"/>
    <w:rsid w:val="00EC59F8"/>
    <w:rsid w:val="00EC5B51"/>
    <w:rsid w:val="00EC5C7A"/>
    <w:rsid w:val="00EC5D93"/>
    <w:rsid w:val="00EC5DB8"/>
    <w:rsid w:val="00EC5DCC"/>
    <w:rsid w:val="00EC603F"/>
    <w:rsid w:val="00EC613D"/>
    <w:rsid w:val="00EC61DC"/>
    <w:rsid w:val="00EC6405"/>
    <w:rsid w:val="00EC6430"/>
    <w:rsid w:val="00EC647E"/>
    <w:rsid w:val="00EC64B2"/>
    <w:rsid w:val="00EC64D5"/>
    <w:rsid w:val="00EC6620"/>
    <w:rsid w:val="00EC6742"/>
    <w:rsid w:val="00EC67AC"/>
    <w:rsid w:val="00EC68EA"/>
    <w:rsid w:val="00EC6BA7"/>
    <w:rsid w:val="00EC6D5B"/>
    <w:rsid w:val="00EC6D6F"/>
    <w:rsid w:val="00EC6EB2"/>
    <w:rsid w:val="00EC7040"/>
    <w:rsid w:val="00EC70CF"/>
    <w:rsid w:val="00EC70D4"/>
    <w:rsid w:val="00EC71B3"/>
    <w:rsid w:val="00EC7363"/>
    <w:rsid w:val="00EC746D"/>
    <w:rsid w:val="00EC74CB"/>
    <w:rsid w:val="00EC77DC"/>
    <w:rsid w:val="00EC7926"/>
    <w:rsid w:val="00EC7BE3"/>
    <w:rsid w:val="00EC7C5F"/>
    <w:rsid w:val="00EC7D24"/>
    <w:rsid w:val="00EC7D48"/>
    <w:rsid w:val="00EC7D9B"/>
    <w:rsid w:val="00EC7E0B"/>
    <w:rsid w:val="00ED0069"/>
    <w:rsid w:val="00ED008B"/>
    <w:rsid w:val="00ED00B4"/>
    <w:rsid w:val="00ED00E9"/>
    <w:rsid w:val="00ED0173"/>
    <w:rsid w:val="00ED01BB"/>
    <w:rsid w:val="00ED027E"/>
    <w:rsid w:val="00ED02BC"/>
    <w:rsid w:val="00ED033D"/>
    <w:rsid w:val="00ED047B"/>
    <w:rsid w:val="00ED0522"/>
    <w:rsid w:val="00ED05A9"/>
    <w:rsid w:val="00ED05D6"/>
    <w:rsid w:val="00ED06DB"/>
    <w:rsid w:val="00ED0A0F"/>
    <w:rsid w:val="00ED0AE9"/>
    <w:rsid w:val="00ED0B24"/>
    <w:rsid w:val="00ED0B8D"/>
    <w:rsid w:val="00ED0CFC"/>
    <w:rsid w:val="00ED0D33"/>
    <w:rsid w:val="00ED0D93"/>
    <w:rsid w:val="00ED0E0F"/>
    <w:rsid w:val="00ED0E6A"/>
    <w:rsid w:val="00ED0EC7"/>
    <w:rsid w:val="00ED1005"/>
    <w:rsid w:val="00ED1280"/>
    <w:rsid w:val="00ED128F"/>
    <w:rsid w:val="00ED12D4"/>
    <w:rsid w:val="00ED1380"/>
    <w:rsid w:val="00ED1396"/>
    <w:rsid w:val="00ED15EF"/>
    <w:rsid w:val="00ED16AD"/>
    <w:rsid w:val="00ED1724"/>
    <w:rsid w:val="00ED17F8"/>
    <w:rsid w:val="00ED1859"/>
    <w:rsid w:val="00ED189F"/>
    <w:rsid w:val="00ED1A30"/>
    <w:rsid w:val="00ED1A8B"/>
    <w:rsid w:val="00ED1C88"/>
    <w:rsid w:val="00ED1D48"/>
    <w:rsid w:val="00ED1E55"/>
    <w:rsid w:val="00ED1ED7"/>
    <w:rsid w:val="00ED1EFF"/>
    <w:rsid w:val="00ED2092"/>
    <w:rsid w:val="00ED20F4"/>
    <w:rsid w:val="00ED216B"/>
    <w:rsid w:val="00ED2183"/>
    <w:rsid w:val="00ED2283"/>
    <w:rsid w:val="00ED24D6"/>
    <w:rsid w:val="00ED255D"/>
    <w:rsid w:val="00ED257A"/>
    <w:rsid w:val="00ED2599"/>
    <w:rsid w:val="00ED2619"/>
    <w:rsid w:val="00ED2659"/>
    <w:rsid w:val="00ED27C5"/>
    <w:rsid w:val="00ED27F7"/>
    <w:rsid w:val="00ED284D"/>
    <w:rsid w:val="00ED29B8"/>
    <w:rsid w:val="00ED2A4A"/>
    <w:rsid w:val="00ED2AB0"/>
    <w:rsid w:val="00ED2C40"/>
    <w:rsid w:val="00ED2CED"/>
    <w:rsid w:val="00ED2D2F"/>
    <w:rsid w:val="00ED2D40"/>
    <w:rsid w:val="00ED2DB2"/>
    <w:rsid w:val="00ED2DF0"/>
    <w:rsid w:val="00ED2F26"/>
    <w:rsid w:val="00ED2F6D"/>
    <w:rsid w:val="00ED3022"/>
    <w:rsid w:val="00ED3148"/>
    <w:rsid w:val="00ED320A"/>
    <w:rsid w:val="00ED32E5"/>
    <w:rsid w:val="00ED335B"/>
    <w:rsid w:val="00ED33B8"/>
    <w:rsid w:val="00ED3503"/>
    <w:rsid w:val="00ED352B"/>
    <w:rsid w:val="00ED356E"/>
    <w:rsid w:val="00ED368D"/>
    <w:rsid w:val="00ED379D"/>
    <w:rsid w:val="00ED37A4"/>
    <w:rsid w:val="00ED385A"/>
    <w:rsid w:val="00ED396D"/>
    <w:rsid w:val="00ED3A1C"/>
    <w:rsid w:val="00ED3AB4"/>
    <w:rsid w:val="00ED3B95"/>
    <w:rsid w:val="00ED3D75"/>
    <w:rsid w:val="00ED3F9C"/>
    <w:rsid w:val="00ED3FE9"/>
    <w:rsid w:val="00ED4024"/>
    <w:rsid w:val="00ED4027"/>
    <w:rsid w:val="00ED40A6"/>
    <w:rsid w:val="00ED43E8"/>
    <w:rsid w:val="00ED4573"/>
    <w:rsid w:val="00ED472F"/>
    <w:rsid w:val="00ED4734"/>
    <w:rsid w:val="00ED4763"/>
    <w:rsid w:val="00ED4A75"/>
    <w:rsid w:val="00ED4AC3"/>
    <w:rsid w:val="00ED4C81"/>
    <w:rsid w:val="00ED4DC5"/>
    <w:rsid w:val="00ED4E15"/>
    <w:rsid w:val="00ED4E1E"/>
    <w:rsid w:val="00ED4E6F"/>
    <w:rsid w:val="00ED4F9C"/>
    <w:rsid w:val="00ED5104"/>
    <w:rsid w:val="00ED51C2"/>
    <w:rsid w:val="00ED523B"/>
    <w:rsid w:val="00ED52D2"/>
    <w:rsid w:val="00ED5390"/>
    <w:rsid w:val="00ED5433"/>
    <w:rsid w:val="00ED5463"/>
    <w:rsid w:val="00ED5534"/>
    <w:rsid w:val="00ED55F3"/>
    <w:rsid w:val="00ED5814"/>
    <w:rsid w:val="00ED58F5"/>
    <w:rsid w:val="00ED5B6A"/>
    <w:rsid w:val="00ED5C00"/>
    <w:rsid w:val="00ED5DB4"/>
    <w:rsid w:val="00ED5F03"/>
    <w:rsid w:val="00ED5F5D"/>
    <w:rsid w:val="00ED5FD9"/>
    <w:rsid w:val="00ED6173"/>
    <w:rsid w:val="00ED6319"/>
    <w:rsid w:val="00ED6405"/>
    <w:rsid w:val="00ED6416"/>
    <w:rsid w:val="00ED6456"/>
    <w:rsid w:val="00ED645D"/>
    <w:rsid w:val="00ED65AD"/>
    <w:rsid w:val="00ED6695"/>
    <w:rsid w:val="00ED674A"/>
    <w:rsid w:val="00ED67D2"/>
    <w:rsid w:val="00ED6922"/>
    <w:rsid w:val="00ED699D"/>
    <w:rsid w:val="00ED69D0"/>
    <w:rsid w:val="00ED6A16"/>
    <w:rsid w:val="00ED6AA7"/>
    <w:rsid w:val="00ED6AE8"/>
    <w:rsid w:val="00ED6C6B"/>
    <w:rsid w:val="00ED6C95"/>
    <w:rsid w:val="00ED6DAA"/>
    <w:rsid w:val="00ED6E6A"/>
    <w:rsid w:val="00ED6EE2"/>
    <w:rsid w:val="00ED6FC4"/>
    <w:rsid w:val="00ED7007"/>
    <w:rsid w:val="00ED705C"/>
    <w:rsid w:val="00ED70A7"/>
    <w:rsid w:val="00ED70C6"/>
    <w:rsid w:val="00ED70CC"/>
    <w:rsid w:val="00ED7252"/>
    <w:rsid w:val="00ED73F9"/>
    <w:rsid w:val="00ED740B"/>
    <w:rsid w:val="00ED74AE"/>
    <w:rsid w:val="00ED74D6"/>
    <w:rsid w:val="00ED77D3"/>
    <w:rsid w:val="00ED79F1"/>
    <w:rsid w:val="00ED7BC3"/>
    <w:rsid w:val="00ED7C11"/>
    <w:rsid w:val="00ED7DB0"/>
    <w:rsid w:val="00ED7E2D"/>
    <w:rsid w:val="00EE01EA"/>
    <w:rsid w:val="00EE0265"/>
    <w:rsid w:val="00EE0380"/>
    <w:rsid w:val="00EE0461"/>
    <w:rsid w:val="00EE05A8"/>
    <w:rsid w:val="00EE06F0"/>
    <w:rsid w:val="00EE08A2"/>
    <w:rsid w:val="00EE08EB"/>
    <w:rsid w:val="00EE0918"/>
    <w:rsid w:val="00EE0941"/>
    <w:rsid w:val="00EE0B28"/>
    <w:rsid w:val="00EE0B5A"/>
    <w:rsid w:val="00EE0BDD"/>
    <w:rsid w:val="00EE0E59"/>
    <w:rsid w:val="00EE0E70"/>
    <w:rsid w:val="00EE0E79"/>
    <w:rsid w:val="00EE0F88"/>
    <w:rsid w:val="00EE0FCA"/>
    <w:rsid w:val="00EE1098"/>
    <w:rsid w:val="00EE110C"/>
    <w:rsid w:val="00EE126C"/>
    <w:rsid w:val="00EE1297"/>
    <w:rsid w:val="00EE12EB"/>
    <w:rsid w:val="00EE1320"/>
    <w:rsid w:val="00EE136C"/>
    <w:rsid w:val="00EE1622"/>
    <w:rsid w:val="00EE171B"/>
    <w:rsid w:val="00EE176C"/>
    <w:rsid w:val="00EE17E5"/>
    <w:rsid w:val="00EE1923"/>
    <w:rsid w:val="00EE1A5E"/>
    <w:rsid w:val="00EE1D97"/>
    <w:rsid w:val="00EE2181"/>
    <w:rsid w:val="00EE21A6"/>
    <w:rsid w:val="00EE2335"/>
    <w:rsid w:val="00EE25E8"/>
    <w:rsid w:val="00EE267F"/>
    <w:rsid w:val="00EE272E"/>
    <w:rsid w:val="00EE2794"/>
    <w:rsid w:val="00EE2A4B"/>
    <w:rsid w:val="00EE2B29"/>
    <w:rsid w:val="00EE2B64"/>
    <w:rsid w:val="00EE2BF4"/>
    <w:rsid w:val="00EE2BFF"/>
    <w:rsid w:val="00EE2C60"/>
    <w:rsid w:val="00EE2CED"/>
    <w:rsid w:val="00EE2D0E"/>
    <w:rsid w:val="00EE2E9E"/>
    <w:rsid w:val="00EE3020"/>
    <w:rsid w:val="00EE30B2"/>
    <w:rsid w:val="00EE313E"/>
    <w:rsid w:val="00EE31A8"/>
    <w:rsid w:val="00EE31D6"/>
    <w:rsid w:val="00EE3233"/>
    <w:rsid w:val="00EE351D"/>
    <w:rsid w:val="00EE358A"/>
    <w:rsid w:val="00EE36D9"/>
    <w:rsid w:val="00EE3730"/>
    <w:rsid w:val="00EE37CD"/>
    <w:rsid w:val="00EE380D"/>
    <w:rsid w:val="00EE39F2"/>
    <w:rsid w:val="00EE3A5F"/>
    <w:rsid w:val="00EE3A66"/>
    <w:rsid w:val="00EE3C5E"/>
    <w:rsid w:val="00EE3CFE"/>
    <w:rsid w:val="00EE3D2E"/>
    <w:rsid w:val="00EE3DDF"/>
    <w:rsid w:val="00EE3E85"/>
    <w:rsid w:val="00EE3FDE"/>
    <w:rsid w:val="00EE4282"/>
    <w:rsid w:val="00EE42CF"/>
    <w:rsid w:val="00EE4409"/>
    <w:rsid w:val="00EE448C"/>
    <w:rsid w:val="00EE44EF"/>
    <w:rsid w:val="00EE4545"/>
    <w:rsid w:val="00EE477E"/>
    <w:rsid w:val="00EE4BA8"/>
    <w:rsid w:val="00EE4C3D"/>
    <w:rsid w:val="00EE51EC"/>
    <w:rsid w:val="00EE5369"/>
    <w:rsid w:val="00EE53E5"/>
    <w:rsid w:val="00EE53EF"/>
    <w:rsid w:val="00EE574C"/>
    <w:rsid w:val="00EE57D5"/>
    <w:rsid w:val="00EE5AE6"/>
    <w:rsid w:val="00EE5AEE"/>
    <w:rsid w:val="00EE5E84"/>
    <w:rsid w:val="00EE5E9F"/>
    <w:rsid w:val="00EE5ECD"/>
    <w:rsid w:val="00EE5ECE"/>
    <w:rsid w:val="00EE609C"/>
    <w:rsid w:val="00EE6177"/>
    <w:rsid w:val="00EE621F"/>
    <w:rsid w:val="00EE625A"/>
    <w:rsid w:val="00EE6529"/>
    <w:rsid w:val="00EE6613"/>
    <w:rsid w:val="00EE67E0"/>
    <w:rsid w:val="00EE6864"/>
    <w:rsid w:val="00EE68E5"/>
    <w:rsid w:val="00EE6925"/>
    <w:rsid w:val="00EE6973"/>
    <w:rsid w:val="00EE6A75"/>
    <w:rsid w:val="00EE6B22"/>
    <w:rsid w:val="00EE6C2A"/>
    <w:rsid w:val="00EE6C59"/>
    <w:rsid w:val="00EE6DB1"/>
    <w:rsid w:val="00EE6DB5"/>
    <w:rsid w:val="00EE6DDF"/>
    <w:rsid w:val="00EE6F5C"/>
    <w:rsid w:val="00EE6F7C"/>
    <w:rsid w:val="00EE708A"/>
    <w:rsid w:val="00EE708F"/>
    <w:rsid w:val="00EE70C7"/>
    <w:rsid w:val="00EE7153"/>
    <w:rsid w:val="00EE7277"/>
    <w:rsid w:val="00EE7334"/>
    <w:rsid w:val="00EE73DC"/>
    <w:rsid w:val="00EE7435"/>
    <w:rsid w:val="00EE74B7"/>
    <w:rsid w:val="00EE7530"/>
    <w:rsid w:val="00EE753B"/>
    <w:rsid w:val="00EE75CB"/>
    <w:rsid w:val="00EE7748"/>
    <w:rsid w:val="00EE777E"/>
    <w:rsid w:val="00EE7788"/>
    <w:rsid w:val="00EE7882"/>
    <w:rsid w:val="00EE7897"/>
    <w:rsid w:val="00EE78E0"/>
    <w:rsid w:val="00EE7913"/>
    <w:rsid w:val="00EE7979"/>
    <w:rsid w:val="00EE799A"/>
    <w:rsid w:val="00EE7A36"/>
    <w:rsid w:val="00EE7A9D"/>
    <w:rsid w:val="00EE7C1A"/>
    <w:rsid w:val="00EE7CC6"/>
    <w:rsid w:val="00EE7E5E"/>
    <w:rsid w:val="00EF01C3"/>
    <w:rsid w:val="00EF01D2"/>
    <w:rsid w:val="00EF028C"/>
    <w:rsid w:val="00EF02A0"/>
    <w:rsid w:val="00EF034B"/>
    <w:rsid w:val="00EF03E2"/>
    <w:rsid w:val="00EF0459"/>
    <w:rsid w:val="00EF0511"/>
    <w:rsid w:val="00EF0560"/>
    <w:rsid w:val="00EF06E2"/>
    <w:rsid w:val="00EF07CD"/>
    <w:rsid w:val="00EF094B"/>
    <w:rsid w:val="00EF09BB"/>
    <w:rsid w:val="00EF09D0"/>
    <w:rsid w:val="00EF0A13"/>
    <w:rsid w:val="00EF0AF7"/>
    <w:rsid w:val="00EF0B5B"/>
    <w:rsid w:val="00EF0D92"/>
    <w:rsid w:val="00EF0EDB"/>
    <w:rsid w:val="00EF101B"/>
    <w:rsid w:val="00EF1078"/>
    <w:rsid w:val="00EF11ED"/>
    <w:rsid w:val="00EF1271"/>
    <w:rsid w:val="00EF128C"/>
    <w:rsid w:val="00EF12B6"/>
    <w:rsid w:val="00EF12FE"/>
    <w:rsid w:val="00EF13BF"/>
    <w:rsid w:val="00EF141A"/>
    <w:rsid w:val="00EF14D7"/>
    <w:rsid w:val="00EF182A"/>
    <w:rsid w:val="00EF19E0"/>
    <w:rsid w:val="00EF1BE3"/>
    <w:rsid w:val="00EF1C1B"/>
    <w:rsid w:val="00EF1CA0"/>
    <w:rsid w:val="00EF1CF4"/>
    <w:rsid w:val="00EF1FAF"/>
    <w:rsid w:val="00EF215F"/>
    <w:rsid w:val="00EF231C"/>
    <w:rsid w:val="00EF238F"/>
    <w:rsid w:val="00EF246C"/>
    <w:rsid w:val="00EF2493"/>
    <w:rsid w:val="00EF2607"/>
    <w:rsid w:val="00EF261A"/>
    <w:rsid w:val="00EF2670"/>
    <w:rsid w:val="00EF282B"/>
    <w:rsid w:val="00EF2893"/>
    <w:rsid w:val="00EF291E"/>
    <w:rsid w:val="00EF2A12"/>
    <w:rsid w:val="00EF2ABE"/>
    <w:rsid w:val="00EF2B8C"/>
    <w:rsid w:val="00EF2C42"/>
    <w:rsid w:val="00EF2CC6"/>
    <w:rsid w:val="00EF2D6A"/>
    <w:rsid w:val="00EF2D79"/>
    <w:rsid w:val="00EF2E7B"/>
    <w:rsid w:val="00EF2F70"/>
    <w:rsid w:val="00EF30E4"/>
    <w:rsid w:val="00EF3346"/>
    <w:rsid w:val="00EF334A"/>
    <w:rsid w:val="00EF33BD"/>
    <w:rsid w:val="00EF349E"/>
    <w:rsid w:val="00EF3609"/>
    <w:rsid w:val="00EF373F"/>
    <w:rsid w:val="00EF3839"/>
    <w:rsid w:val="00EF3846"/>
    <w:rsid w:val="00EF389C"/>
    <w:rsid w:val="00EF38BA"/>
    <w:rsid w:val="00EF3983"/>
    <w:rsid w:val="00EF3A32"/>
    <w:rsid w:val="00EF3C0D"/>
    <w:rsid w:val="00EF3D11"/>
    <w:rsid w:val="00EF3D48"/>
    <w:rsid w:val="00EF3DFB"/>
    <w:rsid w:val="00EF3FE9"/>
    <w:rsid w:val="00EF4091"/>
    <w:rsid w:val="00EF414D"/>
    <w:rsid w:val="00EF41EE"/>
    <w:rsid w:val="00EF422C"/>
    <w:rsid w:val="00EF4474"/>
    <w:rsid w:val="00EF4560"/>
    <w:rsid w:val="00EF45A2"/>
    <w:rsid w:val="00EF45D8"/>
    <w:rsid w:val="00EF45DA"/>
    <w:rsid w:val="00EF4620"/>
    <w:rsid w:val="00EF4644"/>
    <w:rsid w:val="00EF4A39"/>
    <w:rsid w:val="00EF4B6C"/>
    <w:rsid w:val="00EF4D42"/>
    <w:rsid w:val="00EF4D99"/>
    <w:rsid w:val="00EF4DB0"/>
    <w:rsid w:val="00EF4DC3"/>
    <w:rsid w:val="00EF4E11"/>
    <w:rsid w:val="00EF4E20"/>
    <w:rsid w:val="00EF4FDA"/>
    <w:rsid w:val="00EF51B4"/>
    <w:rsid w:val="00EF5206"/>
    <w:rsid w:val="00EF5327"/>
    <w:rsid w:val="00EF5728"/>
    <w:rsid w:val="00EF5737"/>
    <w:rsid w:val="00EF58E8"/>
    <w:rsid w:val="00EF5AA0"/>
    <w:rsid w:val="00EF5B8B"/>
    <w:rsid w:val="00EF5D46"/>
    <w:rsid w:val="00EF5DE7"/>
    <w:rsid w:val="00EF5F95"/>
    <w:rsid w:val="00EF610B"/>
    <w:rsid w:val="00EF63F0"/>
    <w:rsid w:val="00EF65B4"/>
    <w:rsid w:val="00EF65BC"/>
    <w:rsid w:val="00EF67DC"/>
    <w:rsid w:val="00EF69B4"/>
    <w:rsid w:val="00EF6A04"/>
    <w:rsid w:val="00EF6B3B"/>
    <w:rsid w:val="00EF6BA3"/>
    <w:rsid w:val="00EF6DAF"/>
    <w:rsid w:val="00EF6ECC"/>
    <w:rsid w:val="00EF6FA6"/>
    <w:rsid w:val="00EF7079"/>
    <w:rsid w:val="00EF71AF"/>
    <w:rsid w:val="00EF7317"/>
    <w:rsid w:val="00EF7322"/>
    <w:rsid w:val="00EF7385"/>
    <w:rsid w:val="00EF73B0"/>
    <w:rsid w:val="00EF7448"/>
    <w:rsid w:val="00EF7646"/>
    <w:rsid w:val="00EF776E"/>
    <w:rsid w:val="00EF7794"/>
    <w:rsid w:val="00EF7875"/>
    <w:rsid w:val="00EF7955"/>
    <w:rsid w:val="00EF7A38"/>
    <w:rsid w:val="00EF7B50"/>
    <w:rsid w:val="00EF7BF4"/>
    <w:rsid w:val="00EF7C31"/>
    <w:rsid w:val="00EF7CC8"/>
    <w:rsid w:val="00EF7D64"/>
    <w:rsid w:val="00EF7D82"/>
    <w:rsid w:val="00EF7D8F"/>
    <w:rsid w:val="00EF7E77"/>
    <w:rsid w:val="00EF7EC6"/>
    <w:rsid w:val="00EF7F48"/>
    <w:rsid w:val="00F00204"/>
    <w:rsid w:val="00F00354"/>
    <w:rsid w:val="00F00427"/>
    <w:rsid w:val="00F004E3"/>
    <w:rsid w:val="00F005AC"/>
    <w:rsid w:val="00F00878"/>
    <w:rsid w:val="00F009A0"/>
    <w:rsid w:val="00F00A03"/>
    <w:rsid w:val="00F00AB7"/>
    <w:rsid w:val="00F00AE9"/>
    <w:rsid w:val="00F00BE7"/>
    <w:rsid w:val="00F00D8E"/>
    <w:rsid w:val="00F00FA8"/>
    <w:rsid w:val="00F010E6"/>
    <w:rsid w:val="00F0129E"/>
    <w:rsid w:val="00F0142C"/>
    <w:rsid w:val="00F0150C"/>
    <w:rsid w:val="00F01538"/>
    <w:rsid w:val="00F016E6"/>
    <w:rsid w:val="00F01701"/>
    <w:rsid w:val="00F01708"/>
    <w:rsid w:val="00F01778"/>
    <w:rsid w:val="00F01834"/>
    <w:rsid w:val="00F01848"/>
    <w:rsid w:val="00F01B8C"/>
    <w:rsid w:val="00F01BC0"/>
    <w:rsid w:val="00F01C4C"/>
    <w:rsid w:val="00F01D66"/>
    <w:rsid w:val="00F01EF7"/>
    <w:rsid w:val="00F01FD4"/>
    <w:rsid w:val="00F0219A"/>
    <w:rsid w:val="00F02206"/>
    <w:rsid w:val="00F022E8"/>
    <w:rsid w:val="00F02343"/>
    <w:rsid w:val="00F02430"/>
    <w:rsid w:val="00F02471"/>
    <w:rsid w:val="00F0247B"/>
    <w:rsid w:val="00F024A4"/>
    <w:rsid w:val="00F0253A"/>
    <w:rsid w:val="00F02623"/>
    <w:rsid w:val="00F02664"/>
    <w:rsid w:val="00F02757"/>
    <w:rsid w:val="00F02776"/>
    <w:rsid w:val="00F02CAC"/>
    <w:rsid w:val="00F02D5D"/>
    <w:rsid w:val="00F02E85"/>
    <w:rsid w:val="00F02EB2"/>
    <w:rsid w:val="00F02F26"/>
    <w:rsid w:val="00F02F54"/>
    <w:rsid w:val="00F0304C"/>
    <w:rsid w:val="00F0326C"/>
    <w:rsid w:val="00F0343C"/>
    <w:rsid w:val="00F034C6"/>
    <w:rsid w:val="00F034E4"/>
    <w:rsid w:val="00F03532"/>
    <w:rsid w:val="00F03800"/>
    <w:rsid w:val="00F03807"/>
    <w:rsid w:val="00F0380A"/>
    <w:rsid w:val="00F0384D"/>
    <w:rsid w:val="00F03868"/>
    <w:rsid w:val="00F03A89"/>
    <w:rsid w:val="00F03B4C"/>
    <w:rsid w:val="00F03D8A"/>
    <w:rsid w:val="00F03EE1"/>
    <w:rsid w:val="00F03EF6"/>
    <w:rsid w:val="00F03F06"/>
    <w:rsid w:val="00F03F35"/>
    <w:rsid w:val="00F04094"/>
    <w:rsid w:val="00F040F6"/>
    <w:rsid w:val="00F043A8"/>
    <w:rsid w:val="00F04597"/>
    <w:rsid w:val="00F0471F"/>
    <w:rsid w:val="00F047F4"/>
    <w:rsid w:val="00F04BC5"/>
    <w:rsid w:val="00F04CFF"/>
    <w:rsid w:val="00F04D78"/>
    <w:rsid w:val="00F04FA4"/>
    <w:rsid w:val="00F050DA"/>
    <w:rsid w:val="00F05166"/>
    <w:rsid w:val="00F054CB"/>
    <w:rsid w:val="00F054DE"/>
    <w:rsid w:val="00F05582"/>
    <w:rsid w:val="00F055EE"/>
    <w:rsid w:val="00F056B6"/>
    <w:rsid w:val="00F05706"/>
    <w:rsid w:val="00F05797"/>
    <w:rsid w:val="00F059D8"/>
    <w:rsid w:val="00F05A6A"/>
    <w:rsid w:val="00F05ABE"/>
    <w:rsid w:val="00F05ADC"/>
    <w:rsid w:val="00F05C73"/>
    <w:rsid w:val="00F05C86"/>
    <w:rsid w:val="00F05D97"/>
    <w:rsid w:val="00F05E13"/>
    <w:rsid w:val="00F0623F"/>
    <w:rsid w:val="00F064C5"/>
    <w:rsid w:val="00F06584"/>
    <w:rsid w:val="00F06626"/>
    <w:rsid w:val="00F0663D"/>
    <w:rsid w:val="00F066FE"/>
    <w:rsid w:val="00F067EA"/>
    <w:rsid w:val="00F068F5"/>
    <w:rsid w:val="00F069C9"/>
    <w:rsid w:val="00F06AF3"/>
    <w:rsid w:val="00F06B2D"/>
    <w:rsid w:val="00F06D90"/>
    <w:rsid w:val="00F06E5B"/>
    <w:rsid w:val="00F06FAE"/>
    <w:rsid w:val="00F06FCA"/>
    <w:rsid w:val="00F06FD5"/>
    <w:rsid w:val="00F070A1"/>
    <w:rsid w:val="00F07316"/>
    <w:rsid w:val="00F073E1"/>
    <w:rsid w:val="00F073E7"/>
    <w:rsid w:val="00F0742E"/>
    <w:rsid w:val="00F07520"/>
    <w:rsid w:val="00F076CF"/>
    <w:rsid w:val="00F0788A"/>
    <w:rsid w:val="00F07923"/>
    <w:rsid w:val="00F0798B"/>
    <w:rsid w:val="00F07AAD"/>
    <w:rsid w:val="00F07BAC"/>
    <w:rsid w:val="00F07C73"/>
    <w:rsid w:val="00F07D33"/>
    <w:rsid w:val="00F07F28"/>
    <w:rsid w:val="00F07FD6"/>
    <w:rsid w:val="00F07FE6"/>
    <w:rsid w:val="00F10065"/>
    <w:rsid w:val="00F101E1"/>
    <w:rsid w:val="00F105AD"/>
    <w:rsid w:val="00F105B5"/>
    <w:rsid w:val="00F105C4"/>
    <w:rsid w:val="00F105FF"/>
    <w:rsid w:val="00F10795"/>
    <w:rsid w:val="00F107B1"/>
    <w:rsid w:val="00F10828"/>
    <w:rsid w:val="00F10AAE"/>
    <w:rsid w:val="00F10B44"/>
    <w:rsid w:val="00F10CE0"/>
    <w:rsid w:val="00F10E34"/>
    <w:rsid w:val="00F110A2"/>
    <w:rsid w:val="00F11163"/>
    <w:rsid w:val="00F11179"/>
    <w:rsid w:val="00F111D0"/>
    <w:rsid w:val="00F11203"/>
    <w:rsid w:val="00F112DC"/>
    <w:rsid w:val="00F112DE"/>
    <w:rsid w:val="00F112E3"/>
    <w:rsid w:val="00F1136A"/>
    <w:rsid w:val="00F114E8"/>
    <w:rsid w:val="00F115FD"/>
    <w:rsid w:val="00F11609"/>
    <w:rsid w:val="00F116C2"/>
    <w:rsid w:val="00F11704"/>
    <w:rsid w:val="00F1173E"/>
    <w:rsid w:val="00F1177B"/>
    <w:rsid w:val="00F11826"/>
    <w:rsid w:val="00F11835"/>
    <w:rsid w:val="00F11990"/>
    <w:rsid w:val="00F119E1"/>
    <w:rsid w:val="00F11B60"/>
    <w:rsid w:val="00F11B96"/>
    <w:rsid w:val="00F11C8B"/>
    <w:rsid w:val="00F11ECB"/>
    <w:rsid w:val="00F120C7"/>
    <w:rsid w:val="00F12224"/>
    <w:rsid w:val="00F123AA"/>
    <w:rsid w:val="00F1240D"/>
    <w:rsid w:val="00F124AC"/>
    <w:rsid w:val="00F12699"/>
    <w:rsid w:val="00F12811"/>
    <w:rsid w:val="00F12896"/>
    <w:rsid w:val="00F12A03"/>
    <w:rsid w:val="00F12ABB"/>
    <w:rsid w:val="00F12BF6"/>
    <w:rsid w:val="00F12D21"/>
    <w:rsid w:val="00F12F5C"/>
    <w:rsid w:val="00F12FE9"/>
    <w:rsid w:val="00F13086"/>
    <w:rsid w:val="00F131F4"/>
    <w:rsid w:val="00F13250"/>
    <w:rsid w:val="00F13396"/>
    <w:rsid w:val="00F133AC"/>
    <w:rsid w:val="00F134F9"/>
    <w:rsid w:val="00F135D2"/>
    <w:rsid w:val="00F13763"/>
    <w:rsid w:val="00F137BA"/>
    <w:rsid w:val="00F138B5"/>
    <w:rsid w:val="00F13980"/>
    <w:rsid w:val="00F139CC"/>
    <w:rsid w:val="00F13A8B"/>
    <w:rsid w:val="00F13B0A"/>
    <w:rsid w:val="00F13B6C"/>
    <w:rsid w:val="00F13B94"/>
    <w:rsid w:val="00F13C44"/>
    <w:rsid w:val="00F13DF4"/>
    <w:rsid w:val="00F13F31"/>
    <w:rsid w:val="00F13F38"/>
    <w:rsid w:val="00F13F46"/>
    <w:rsid w:val="00F13F4D"/>
    <w:rsid w:val="00F140C5"/>
    <w:rsid w:val="00F141CD"/>
    <w:rsid w:val="00F14291"/>
    <w:rsid w:val="00F144A8"/>
    <w:rsid w:val="00F144CB"/>
    <w:rsid w:val="00F14929"/>
    <w:rsid w:val="00F14A2B"/>
    <w:rsid w:val="00F14B2A"/>
    <w:rsid w:val="00F14B94"/>
    <w:rsid w:val="00F14BED"/>
    <w:rsid w:val="00F14CF1"/>
    <w:rsid w:val="00F150A5"/>
    <w:rsid w:val="00F1528C"/>
    <w:rsid w:val="00F1544C"/>
    <w:rsid w:val="00F15516"/>
    <w:rsid w:val="00F15659"/>
    <w:rsid w:val="00F15719"/>
    <w:rsid w:val="00F1575F"/>
    <w:rsid w:val="00F157AE"/>
    <w:rsid w:val="00F157D0"/>
    <w:rsid w:val="00F15949"/>
    <w:rsid w:val="00F15965"/>
    <w:rsid w:val="00F15A7F"/>
    <w:rsid w:val="00F15B7C"/>
    <w:rsid w:val="00F15BCE"/>
    <w:rsid w:val="00F15CC2"/>
    <w:rsid w:val="00F15DED"/>
    <w:rsid w:val="00F15F35"/>
    <w:rsid w:val="00F16178"/>
    <w:rsid w:val="00F162F0"/>
    <w:rsid w:val="00F163F1"/>
    <w:rsid w:val="00F163F4"/>
    <w:rsid w:val="00F16401"/>
    <w:rsid w:val="00F1649A"/>
    <w:rsid w:val="00F16527"/>
    <w:rsid w:val="00F16697"/>
    <w:rsid w:val="00F169EB"/>
    <w:rsid w:val="00F16A58"/>
    <w:rsid w:val="00F16BA5"/>
    <w:rsid w:val="00F16C1D"/>
    <w:rsid w:val="00F16C36"/>
    <w:rsid w:val="00F16C9F"/>
    <w:rsid w:val="00F16D74"/>
    <w:rsid w:val="00F16F02"/>
    <w:rsid w:val="00F16F0B"/>
    <w:rsid w:val="00F16F30"/>
    <w:rsid w:val="00F17120"/>
    <w:rsid w:val="00F1712F"/>
    <w:rsid w:val="00F17460"/>
    <w:rsid w:val="00F17569"/>
    <w:rsid w:val="00F175B1"/>
    <w:rsid w:val="00F17642"/>
    <w:rsid w:val="00F176EC"/>
    <w:rsid w:val="00F177E0"/>
    <w:rsid w:val="00F1787D"/>
    <w:rsid w:val="00F17981"/>
    <w:rsid w:val="00F179FC"/>
    <w:rsid w:val="00F17BF5"/>
    <w:rsid w:val="00F17D47"/>
    <w:rsid w:val="00F17DA9"/>
    <w:rsid w:val="00F17E8D"/>
    <w:rsid w:val="00F17F0B"/>
    <w:rsid w:val="00F17F99"/>
    <w:rsid w:val="00F20008"/>
    <w:rsid w:val="00F201A5"/>
    <w:rsid w:val="00F201EA"/>
    <w:rsid w:val="00F202C5"/>
    <w:rsid w:val="00F20462"/>
    <w:rsid w:val="00F2050C"/>
    <w:rsid w:val="00F20639"/>
    <w:rsid w:val="00F206AA"/>
    <w:rsid w:val="00F207EC"/>
    <w:rsid w:val="00F208C3"/>
    <w:rsid w:val="00F20920"/>
    <w:rsid w:val="00F209D8"/>
    <w:rsid w:val="00F20B78"/>
    <w:rsid w:val="00F20BBD"/>
    <w:rsid w:val="00F20EC0"/>
    <w:rsid w:val="00F20F83"/>
    <w:rsid w:val="00F21048"/>
    <w:rsid w:val="00F21122"/>
    <w:rsid w:val="00F2119D"/>
    <w:rsid w:val="00F211E9"/>
    <w:rsid w:val="00F21343"/>
    <w:rsid w:val="00F213E4"/>
    <w:rsid w:val="00F21859"/>
    <w:rsid w:val="00F218FF"/>
    <w:rsid w:val="00F21925"/>
    <w:rsid w:val="00F219B4"/>
    <w:rsid w:val="00F21A4E"/>
    <w:rsid w:val="00F21A91"/>
    <w:rsid w:val="00F21BDD"/>
    <w:rsid w:val="00F21C7A"/>
    <w:rsid w:val="00F21DEA"/>
    <w:rsid w:val="00F21E01"/>
    <w:rsid w:val="00F21E72"/>
    <w:rsid w:val="00F21F82"/>
    <w:rsid w:val="00F21FA3"/>
    <w:rsid w:val="00F22111"/>
    <w:rsid w:val="00F22173"/>
    <w:rsid w:val="00F221A7"/>
    <w:rsid w:val="00F2234D"/>
    <w:rsid w:val="00F226B9"/>
    <w:rsid w:val="00F22989"/>
    <w:rsid w:val="00F22A01"/>
    <w:rsid w:val="00F22ACA"/>
    <w:rsid w:val="00F22D78"/>
    <w:rsid w:val="00F22FCF"/>
    <w:rsid w:val="00F23099"/>
    <w:rsid w:val="00F23104"/>
    <w:rsid w:val="00F23441"/>
    <w:rsid w:val="00F234E1"/>
    <w:rsid w:val="00F234FB"/>
    <w:rsid w:val="00F236A1"/>
    <w:rsid w:val="00F23781"/>
    <w:rsid w:val="00F23801"/>
    <w:rsid w:val="00F238F3"/>
    <w:rsid w:val="00F23B05"/>
    <w:rsid w:val="00F23B56"/>
    <w:rsid w:val="00F23C9D"/>
    <w:rsid w:val="00F23CC5"/>
    <w:rsid w:val="00F23CD6"/>
    <w:rsid w:val="00F23D9A"/>
    <w:rsid w:val="00F23E31"/>
    <w:rsid w:val="00F23ED2"/>
    <w:rsid w:val="00F23ED9"/>
    <w:rsid w:val="00F2416D"/>
    <w:rsid w:val="00F241AD"/>
    <w:rsid w:val="00F243C8"/>
    <w:rsid w:val="00F2441A"/>
    <w:rsid w:val="00F244A8"/>
    <w:rsid w:val="00F2457F"/>
    <w:rsid w:val="00F245D1"/>
    <w:rsid w:val="00F2491E"/>
    <w:rsid w:val="00F24949"/>
    <w:rsid w:val="00F24ADE"/>
    <w:rsid w:val="00F24BD7"/>
    <w:rsid w:val="00F24C75"/>
    <w:rsid w:val="00F24CCF"/>
    <w:rsid w:val="00F24CD7"/>
    <w:rsid w:val="00F250FC"/>
    <w:rsid w:val="00F25278"/>
    <w:rsid w:val="00F25422"/>
    <w:rsid w:val="00F2545D"/>
    <w:rsid w:val="00F2548F"/>
    <w:rsid w:val="00F2556C"/>
    <w:rsid w:val="00F25738"/>
    <w:rsid w:val="00F257B1"/>
    <w:rsid w:val="00F257F5"/>
    <w:rsid w:val="00F25860"/>
    <w:rsid w:val="00F258D4"/>
    <w:rsid w:val="00F25906"/>
    <w:rsid w:val="00F25A27"/>
    <w:rsid w:val="00F25A9E"/>
    <w:rsid w:val="00F25B6B"/>
    <w:rsid w:val="00F25BB8"/>
    <w:rsid w:val="00F25C21"/>
    <w:rsid w:val="00F25CBE"/>
    <w:rsid w:val="00F25D30"/>
    <w:rsid w:val="00F25D56"/>
    <w:rsid w:val="00F25E8A"/>
    <w:rsid w:val="00F25F0C"/>
    <w:rsid w:val="00F25F70"/>
    <w:rsid w:val="00F261F0"/>
    <w:rsid w:val="00F2639B"/>
    <w:rsid w:val="00F26459"/>
    <w:rsid w:val="00F264B8"/>
    <w:rsid w:val="00F2659E"/>
    <w:rsid w:val="00F26650"/>
    <w:rsid w:val="00F26685"/>
    <w:rsid w:val="00F267B1"/>
    <w:rsid w:val="00F26DB6"/>
    <w:rsid w:val="00F26E9F"/>
    <w:rsid w:val="00F26EE3"/>
    <w:rsid w:val="00F270C3"/>
    <w:rsid w:val="00F270FA"/>
    <w:rsid w:val="00F27291"/>
    <w:rsid w:val="00F272BA"/>
    <w:rsid w:val="00F272D6"/>
    <w:rsid w:val="00F27365"/>
    <w:rsid w:val="00F2742E"/>
    <w:rsid w:val="00F2743F"/>
    <w:rsid w:val="00F27483"/>
    <w:rsid w:val="00F274CF"/>
    <w:rsid w:val="00F275B8"/>
    <w:rsid w:val="00F2788B"/>
    <w:rsid w:val="00F279AC"/>
    <w:rsid w:val="00F279C0"/>
    <w:rsid w:val="00F27ABF"/>
    <w:rsid w:val="00F27B54"/>
    <w:rsid w:val="00F27B68"/>
    <w:rsid w:val="00F27CF6"/>
    <w:rsid w:val="00F27EA9"/>
    <w:rsid w:val="00F27ED7"/>
    <w:rsid w:val="00F27F07"/>
    <w:rsid w:val="00F300D7"/>
    <w:rsid w:val="00F30148"/>
    <w:rsid w:val="00F301E3"/>
    <w:rsid w:val="00F30454"/>
    <w:rsid w:val="00F30491"/>
    <w:rsid w:val="00F30752"/>
    <w:rsid w:val="00F307E9"/>
    <w:rsid w:val="00F3083B"/>
    <w:rsid w:val="00F3086F"/>
    <w:rsid w:val="00F30A7E"/>
    <w:rsid w:val="00F30B04"/>
    <w:rsid w:val="00F30BB8"/>
    <w:rsid w:val="00F30D00"/>
    <w:rsid w:val="00F30D43"/>
    <w:rsid w:val="00F30F8C"/>
    <w:rsid w:val="00F30FC9"/>
    <w:rsid w:val="00F30FED"/>
    <w:rsid w:val="00F310AA"/>
    <w:rsid w:val="00F31109"/>
    <w:rsid w:val="00F31164"/>
    <w:rsid w:val="00F3116B"/>
    <w:rsid w:val="00F311B3"/>
    <w:rsid w:val="00F3122B"/>
    <w:rsid w:val="00F312AD"/>
    <w:rsid w:val="00F31B9C"/>
    <w:rsid w:val="00F31BD4"/>
    <w:rsid w:val="00F31C38"/>
    <w:rsid w:val="00F31C63"/>
    <w:rsid w:val="00F31E48"/>
    <w:rsid w:val="00F31EB9"/>
    <w:rsid w:val="00F31FAF"/>
    <w:rsid w:val="00F31FB2"/>
    <w:rsid w:val="00F32052"/>
    <w:rsid w:val="00F320DF"/>
    <w:rsid w:val="00F3225B"/>
    <w:rsid w:val="00F3229F"/>
    <w:rsid w:val="00F322C2"/>
    <w:rsid w:val="00F3232E"/>
    <w:rsid w:val="00F32426"/>
    <w:rsid w:val="00F324DF"/>
    <w:rsid w:val="00F32508"/>
    <w:rsid w:val="00F32584"/>
    <w:rsid w:val="00F32598"/>
    <w:rsid w:val="00F326B1"/>
    <w:rsid w:val="00F3275A"/>
    <w:rsid w:val="00F329D1"/>
    <w:rsid w:val="00F32A34"/>
    <w:rsid w:val="00F32AC1"/>
    <w:rsid w:val="00F32B02"/>
    <w:rsid w:val="00F32B3D"/>
    <w:rsid w:val="00F32C06"/>
    <w:rsid w:val="00F32EFC"/>
    <w:rsid w:val="00F32FF4"/>
    <w:rsid w:val="00F33219"/>
    <w:rsid w:val="00F3325D"/>
    <w:rsid w:val="00F33293"/>
    <w:rsid w:val="00F332E0"/>
    <w:rsid w:val="00F333FD"/>
    <w:rsid w:val="00F33734"/>
    <w:rsid w:val="00F33761"/>
    <w:rsid w:val="00F33793"/>
    <w:rsid w:val="00F33B1F"/>
    <w:rsid w:val="00F33C4C"/>
    <w:rsid w:val="00F33D5E"/>
    <w:rsid w:val="00F33F58"/>
    <w:rsid w:val="00F340B5"/>
    <w:rsid w:val="00F341E0"/>
    <w:rsid w:val="00F341E4"/>
    <w:rsid w:val="00F342CB"/>
    <w:rsid w:val="00F34627"/>
    <w:rsid w:val="00F34679"/>
    <w:rsid w:val="00F3471A"/>
    <w:rsid w:val="00F3492A"/>
    <w:rsid w:val="00F34959"/>
    <w:rsid w:val="00F34BE9"/>
    <w:rsid w:val="00F34D51"/>
    <w:rsid w:val="00F34EAF"/>
    <w:rsid w:val="00F34EF3"/>
    <w:rsid w:val="00F34F7B"/>
    <w:rsid w:val="00F34FE1"/>
    <w:rsid w:val="00F34FF3"/>
    <w:rsid w:val="00F3512D"/>
    <w:rsid w:val="00F351C1"/>
    <w:rsid w:val="00F351D3"/>
    <w:rsid w:val="00F351D8"/>
    <w:rsid w:val="00F35474"/>
    <w:rsid w:val="00F3549C"/>
    <w:rsid w:val="00F357AF"/>
    <w:rsid w:val="00F35957"/>
    <w:rsid w:val="00F35971"/>
    <w:rsid w:val="00F35985"/>
    <w:rsid w:val="00F359AA"/>
    <w:rsid w:val="00F35A1A"/>
    <w:rsid w:val="00F35A2C"/>
    <w:rsid w:val="00F35ACE"/>
    <w:rsid w:val="00F35BAF"/>
    <w:rsid w:val="00F35C45"/>
    <w:rsid w:val="00F35CB5"/>
    <w:rsid w:val="00F35D94"/>
    <w:rsid w:val="00F35F0A"/>
    <w:rsid w:val="00F35F67"/>
    <w:rsid w:val="00F3605F"/>
    <w:rsid w:val="00F36183"/>
    <w:rsid w:val="00F361B2"/>
    <w:rsid w:val="00F3640C"/>
    <w:rsid w:val="00F3645F"/>
    <w:rsid w:val="00F3647A"/>
    <w:rsid w:val="00F3650D"/>
    <w:rsid w:val="00F365AE"/>
    <w:rsid w:val="00F365F4"/>
    <w:rsid w:val="00F365FF"/>
    <w:rsid w:val="00F36628"/>
    <w:rsid w:val="00F36659"/>
    <w:rsid w:val="00F3665F"/>
    <w:rsid w:val="00F3691A"/>
    <w:rsid w:val="00F36987"/>
    <w:rsid w:val="00F3698C"/>
    <w:rsid w:val="00F36A2B"/>
    <w:rsid w:val="00F36AFF"/>
    <w:rsid w:val="00F36B87"/>
    <w:rsid w:val="00F36D29"/>
    <w:rsid w:val="00F36DA5"/>
    <w:rsid w:val="00F36DDC"/>
    <w:rsid w:val="00F36E03"/>
    <w:rsid w:val="00F36E37"/>
    <w:rsid w:val="00F36EE5"/>
    <w:rsid w:val="00F36F4A"/>
    <w:rsid w:val="00F37043"/>
    <w:rsid w:val="00F3708C"/>
    <w:rsid w:val="00F370CF"/>
    <w:rsid w:val="00F370DB"/>
    <w:rsid w:val="00F374A4"/>
    <w:rsid w:val="00F37536"/>
    <w:rsid w:val="00F3766E"/>
    <w:rsid w:val="00F37712"/>
    <w:rsid w:val="00F3776E"/>
    <w:rsid w:val="00F37797"/>
    <w:rsid w:val="00F3779A"/>
    <w:rsid w:val="00F378E9"/>
    <w:rsid w:val="00F3792E"/>
    <w:rsid w:val="00F37948"/>
    <w:rsid w:val="00F37B4C"/>
    <w:rsid w:val="00F37BE7"/>
    <w:rsid w:val="00F37D53"/>
    <w:rsid w:val="00F37D7B"/>
    <w:rsid w:val="00F37DA8"/>
    <w:rsid w:val="00F37EBB"/>
    <w:rsid w:val="00F37F14"/>
    <w:rsid w:val="00F401CC"/>
    <w:rsid w:val="00F402D2"/>
    <w:rsid w:val="00F4039C"/>
    <w:rsid w:val="00F403FA"/>
    <w:rsid w:val="00F404B1"/>
    <w:rsid w:val="00F405C0"/>
    <w:rsid w:val="00F405D9"/>
    <w:rsid w:val="00F407F2"/>
    <w:rsid w:val="00F40A40"/>
    <w:rsid w:val="00F40C58"/>
    <w:rsid w:val="00F40CC2"/>
    <w:rsid w:val="00F40CCE"/>
    <w:rsid w:val="00F40DE8"/>
    <w:rsid w:val="00F40F1A"/>
    <w:rsid w:val="00F410E1"/>
    <w:rsid w:val="00F411F8"/>
    <w:rsid w:val="00F412C3"/>
    <w:rsid w:val="00F4131D"/>
    <w:rsid w:val="00F4138A"/>
    <w:rsid w:val="00F415E7"/>
    <w:rsid w:val="00F41602"/>
    <w:rsid w:val="00F416D6"/>
    <w:rsid w:val="00F417D4"/>
    <w:rsid w:val="00F41839"/>
    <w:rsid w:val="00F41A54"/>
    <w:rsid w:val="00F41AB6"/>
    <w:rsid w:val="00F41B18"/>
    <w:rsid w:val="00F41CE1"/>
    <w:rsid w:val="00F42275"/>
    <w:rsid w:val="00F424CA"/>
    <w:rsid w:val="00F42552"/>
    <w:rsid w:val="00F426D1"/>
    <w:rsid w:val="00F42795"/>
    <w:rsid w:val="00F428CD"/>
    <w:rsid w:val="00F42944"/>
    <w:rsid w:val="00F42977"/>
    <w:rsid w:val="00F429A1"/>
    <w:rsid w:val="00F429A4"/>
    <w:rsid w:val="00F42A4F"/>
    <w:rsid w:val="00F42B62"/>
    <w:rsid w:val="00F42D54"/>
    <w:rsid w:val="00F42EA3"/>
    <w:rsid w:val="00F42EE5"/>
    <w:rsid w:val="00F43109"/>
    <w:rsid w:val="00F4317E"/>
    <w:rsid w:val="00F431F3"/>
    <w:rsid w:val="00F43326"/>
    <w:rsid w:val="00F43376"/>
    <w:rsid w:val="00F433BB"/>
    <w:rsid w:val="00F434A2"/>
    <w:rsid w:val="00F43736"/>
    <w:rsid w:val="00F43813"/>
    <w:rsid w:val="00F43831"/>
    <w:rsid w:val="00F4388B"/>
    <w:rsid w:val="00F439A7"/>
    <w:rsid w:val="00F43CDC"/>
    <w:rsid w:val="00F43D16"/>
    <w:rsid w:val="00F43E7E"/>
    <w:rsid w:val="00F43FD5"/>
    <w:rsid w:val="00F441FB"/>
    <w:rsid w:val="00F442DA"/>
    <w:rsid w:val="00F44344"/>
    <w:rsid w:val="00F44482"/>
    <w:rsid w:val="00F4468A"/>
    <w:rsid w:val="00F446B4"/>
    <w:rsid w:val="00F44749"/>
    <w:rsid w:val="00F4489F"/>
    <w:rsid w:val="00F448E0"/>
    <w:rsid w:val="00F4497F"/>
    <w:rsid w:val="00F44983"/>
    <w:rsid w:val="00F44A30"/>
    <w:rsid w:val="00F44AB0"/>
    <w:rsid w:val="00F44C1E"/>
    <w:rsid w:val="00F44E7E"/>
    <w:rsid w:val="00F44ECD"/>
    <w:rsid w:val="00F452BD"/>
    <w:rsid w:val="00F454EC"/>
    <w:rsid w:val="00F4553F"/>
    <w:rsid w:val="00F45599"/>
    <w:rsid w:val="00F45692"/>
    <w:rsid w:val="00F456CE"/>
    <w:rsid w:val="00F4576C"/>
    <w:rsid w:val="00F45851"/>
    <w:rsid w:val="00F458FD"/>
    <w:rsid w:val="00F45BBE"/>
    <w:rsid w:val="00F45C9A"/>
    <w:rsid w:val="00F45CFD"/>
    <w:rsid w:val="00F45DB2"/>
    <w:rsid w:val="00F45EA4"/>
    <w:rsid w:val="00F45FF2"/>
    <w:rsid w:val="00F46146"/>
    <w:rsid w:val="00F46168"/>
    <w:rsid w:val="00F46227"/>
    <w:rsid w:val="00F462EE"/>
    <w:rsid w:val="00F46369"/>
    <w:rsid w:val="00F464D9"/>
    <w:rsid w:val="00F466E8"/>
    <w:rsid w:val="00F467AE"/>
    <w:rsid w:val="00F467FC"/>
    <w:rsid w:val="00F4683F"/>
    <w:rsid w:val="00F46A5A"/>
    <w:rsid w:val="00F46B25"/>
    <w:rsid w:val="00F46B29"/>
    <w:rsid w:val="00F46BB4"/>
    <w:rsid w:val="00F46BC5"/>
    <w:rsid w:val="00F46C99"/>
    <w:rsid w:val="00F46EF5"/>
    <w:rsid w:val="00F46F9C"/>
    <w:rsid w:val="00F470D5"/>
    <w:rsid w:val="00F47112"/>
    <w:rsid w:val="00F47264"/>
    <w:rsid w:val="00F47356"/>
    <w:rsid w:val="00F4751D"/>
    <w:rsid w:val="00F47704"/>
    <w:rsid w:val="00F47712"/>
    <w:rsid w:val="00F47757"/>
    <w:rsid w:val="00F477B4"/>
    <w:rsid w:val="00F477C7"/>
    <w:rsid w:val="00F47AA0"/>
    <w:rsid w:val="00F47ABF"/>
    <w:rsid w:val="00F47C33"/>
    <w:rsid w:val="00F47CC5"/>
    <w:rsid w:val="00F47CDB"/>
    <w:rsid w:val="00F47D9A"/>
    <w:rsid w:val="00F47E5B"/>
    <w:rsid w:val="00F47E6A"/>
    <w:rsid w:val="00F47FB6"/>
    <w:rsid w:val="00F500E0"/>
    <w:rsid w:val="00F50284"/>
    <w:rsid w:val="00F503AE"/>
    <w:rsid w:val="00F503CA"/>
    <w:rsid w:val="00F5051C"/>
    <w:rsid w:val="00F505A3"/>
    <w:rsid w:val="00F50600"/>
    <w:rsid w:val="00F5061B"/>
    <w:rsid w:val="00F507B1"/>
    <w:rsid w:val="00F50833"/>
    <w:rsid w:val="00F50B42"/>
    <w:rsid w:val="00F50C33"/>
    <w:rsid w:val="00F50C36"/>
    <w:rsid w:val="00F50D48"/>
    <w:rsid w:val="00F50E8A"/>
    <w:rsid w:val="00F50FDF"/>
    <w:rsid w:val="00F51025"/>
    <w:rsid w:val="00F511D3"/>
    <w:rsid w:val="00F514EA"/>
    <w:rsid w:val="00F5157A"/>
    <w:rsid w:val="00F51774"/>
    <w:rsid w:val="00F5181B"/>
    <w:rsid w:val="00F518F2"/>
    <w:rsid w:val="00F51951"/>
    <w:rsid w:val="00F519EC"/>
    <w:rsid w:val="00F51A38"/>
    <w:rsid w:val="00F51AC0"/>
    <w:rsid w:val="00F51B6A"/>
    <w:rsid w:val="00F51C64"/>
    <w:rsid w:val="00F51D19"/>
    <w:rsid w:val="00F51E7A"/>
    <w:rsid w:val="00F51E8A"/>
    <w:rsid w:val="00F51F1E"/>
    <w:rsid w:val="00F51FC5"/>
    <w:rsid w:val="00F51FD5"/>
    <w:rsid w:val="00F523FA"/>
    <w:rsid w:val="00F5245A"/>
    <w:rsid w:val="00F52635"/>
    <w:rsid w:val="00F526A6"/>
    <w:rsid w:val="00F5286A"/>
    <w:rsid w:val="00F528A1"/>
    <w:rsid w:val="00F529F1"/>
    <w:rsid w:val="00F52BE2"/>
    <w:rsid w:val="00F52BFC"/>
    <w:rsid w:val="00F52C62"/>
    <w:rsid w:val="00F52E7F"/>
    <w:rsid w:val="00F53033"/>
    <w:rsid w:val="00F5338F"/>
    <w:rsid w:val="00F533AA"/>
    <w:rsid w:val="00F533DB"/>
    <w:rsid w:val="00F53427"/>
    <w:rsid w:val="00F5354B"/>
    <w:rsid w:val="00F53669"/>
    <w:rsid w:val="00F537C2"/>
    <w:rsid w:val="00F537FF"/>
    <w:rsid w:val="00F538B0"/>
    <w:rsid w:val="00F53936"/>
    <w:rsid w:val="00F53A6C"/>
    <w:rsid w:val="00F53B52"/>
    <w:rsid w:val="00F53B63"/>
    <w:rsid w:val="00F53BB4"/>
    <w:rsid w:val="00F53CD5"/>
    <w:rsid w:val="00F53D4B"/>
    <w:rsid w:val="00F53D63"/>
    <w:rsid w:val="00F53D65"/>
    <w:rsid w:val="00F53D85"/>
    <w:rsid w:val="00F53DF3"/>
    <w:rsid w:val="00F53FE5"/>
    <w:rsid w:val="00F54069"/>
    <w:rsid w:val="00F541DB"/>
    <w:rsid w:val="00F541DF"/>
    <w:rsid w:val="00F5444C"/>
    <w:rsid w:val="00F54626"/>
    <w:rsid w:val="00F547CB"/>
    <w:rsid w:val="00F548B5"/>
    <w:rsid w:val="00F54901"/>
    <w:rsid w:val="00F5493F"/>
    <w:rsid w:val="00F54A34"/>
    <w:rsid w:val="00F54BF2"/>
    <w:rsid w:val="00F54CF4"/>
    <w:rsid w:val="00F54DB8"/>
    <w:rsid w:val="00F54DD2"/>
    <w:rsid w:val="00F54E56"/>
    <w:rsid w:val="00F54E63"/>
    <w:rsid w:val="00F54F3E"/>
    <w:rsid w:val="00F550F2"/>
    <w:rsid w:val="00F5516C"/>
    <w:rsid w:val="00F55205"/>
    <w:rsid w:val="00F55257"/>
    <w:rsid w:val="00F5531F"/>
    <w:rsid w:val="00F55502"/>
    <w:rsid w:val="00F55579"/>
    <w:rsid w:val="00F55654"/>
    <w:rsid w:val="00F556AC"/>
    <w:rsid w:val="00F55AE5"/>
    <w:rsid w:val="00F55CA2"/>
    <w:rsid w:val="00F55D13"/>
    <w:rsid w:val="00F55E93"/>
    <w:rsid w:val="00F560B3"/>
    <w:rsid w:val="00F56198"/>
    <w:rsid w:val="00F56266"/>
    <w:rsid w:val="00F564A9"/>
    <w:rsid w:val="00F5656E"/>
    <w:rsid w:val="00F56672"/>
    <w:rsid w:val="00F56D05"/>
    <w:rsid w:val="00F56D8E"/>
    <w:rsid w:val="00F57074"/>
    <w:rsid w:val="00F572A0"/>
    <w:rsid w:val="00F5737F"/>
    <w:rsid w:val="00F574EA"/>
    <w:rsid w:val="00F57614"/>
    <w:rsid w:val="00F57694"/>
    <w:rsid w:val="00F5797C"/>
    <w:rsid w:val="00F579CD"/>
    <w:rsid w:val="00F57ACE"/>
    <w:rsid w:val="00F57BDE"/>
    <w:rsid w:val="00F57CCA"/>
    <w:rsid w:val="00F57D29"/>
    <w:rsid w:val="00F57DE5"/>
    <w:rsid w:val="00F57E78"/>
    <w:rsid w:val="00F57E81"/>
    <w:rsid w:val="00F57F00"/>
    <w:rsid w:val="00F57F24"/>
    <w:rsid w:val="00F57F5A"/>
    <w:rsid w:val="00F6008A"/>
    <w:rsid w:val="00F601F8"/>
    <w:rsid w:val="00F602BC"/>
    <w:rsid w:val="00F602D3"/>
    <w:rsid w:val="00F604B4"/>
    <w:rsid w:val="00F6067D"/>
    <w:rsid w:val="00F60792"/>
    <w:rsid w:val="00F607CF"/>
    <w:rsid w:val="00F60B47"/>
    <w:rsid w:val="00F60B71"/>
    <w:rsid w:val="00F60BC7"/>
    <w:rsid w:val="00F60C20"/>
    <w:rsid w:val="00F60C32"/>
    <w:rsid w:val="00F60E99"/>
    <w:rsid w:val="00F60EAF"/>
    <w:rsid w:val="00F60FA2"/>
    <w:rsid w:val="00F60FEA"/>
    <w:rsid w:val="00F61099"/>
    <w:rsid w:val="00F610D6"/>
    <w:rsid w:val="00F611AB"/>
    <w:rsid w:val="00F611DD"/>
    <w:rsid w:val="00F612F4"/>
    <w:rsid w:val="00F6133E"/>
    <w:rsid w:val="00F61884"/>
    <w:rsid w:val="00F61A11"/>
    <w:rsid w:val="00F61B90"/>
    <w:rsid w:val="00F61CD6"/>
    <w:rsid w:val="00F61D13"/>
    <w:rsid w:val="00F61F2B"/>
    <w:rsid w:val="00F620FE"/>
    <w:rsid w:val="00F62115"/>
    <w:rsid w:val="00F62182"/>
    <w:rsid w:val="00F6242D"/>
    <w:rsid w:val="00F6246C"/>
    <w:rsid w:val="00F62726"/>
    <w:rsid w:val="00F62734"/>
    <w:rsid w:val="00F627C8"/>
    <w:rsid w:val="00F627E3"/>
    <w:rsid w:val="00F6284C"/>
    <w:rsid w:val="00F62939"/>
    <w:rsid w:val="00F629D4"/>
    <w:rsid w:val="00F62A17"/>
    <w:rsid w:val="00F62B7C"/>
    <w:rsid w:val="00F62C5B"/>
    <w:rsid w:val="00F62C86"/>
    <w:rsid w:val="00F62D21"/>
    <w:rsid w:val="00F62D59"/>
    <w:rsid w:val="00F62DEF"/>
    <w:rsid w:val="00F6302B"/>
    <w:rsid w:val="00F6310A"/>
    <w:rsid w:val="00F63137"/>
    <w:rsid w:val="00F63337"/>
    <w:rsid w:val="00F63609"/>
    <w:rsid w:val="00F63647"/>
    <w:rsid w:val="00F63978"/>
    <w:rsid w:val="00F63A0C"/>
    <w:rsid w:val="00F63A60"/>
    <w:rsid w:val="00F63BC1"/>
    <w:rsid w:val="00F63C04"/>
    <w:rsid w:val="00F63C4A"/>
    <w:rsid w:val="00F63D96"/>
    <w:rsid w:val="00F63E40"/>
    <w:rsid w:val="00F63EB2"/>
    <w:rsid w:val="00F63FE4"/>
    <w:rsid w:val="00F64085"/>
    <w:rsid w:val="00F643D0"/>
    <w:rsid w:val="00F64407"/>
    <w:rsid w:val="00F644CA"/>
    <w:rsid w:val="00F645A0"/>
    <w:rsid w:val="00F646EC"/>
    <w:rsid w:val="00F64855"/>
    <w:rsid w:val="00F648D0"/>
    <w:rsid w:val="00F6493A"/>
    <w:rsid w:val="00F649DF"/>
    <w:rsid w:val="00F64A06"/>
    <w:rsid w:val="00F64D79"/>
    <w:rsid w:val="00F64DB2"/>
    <w:rsid w:val="00F64DFA"/>
    <w:rsid w:val="00F64DFD"/>
    <w:rsid w:val="00F64EC1"/>
    <w:rsid w:val="00F65112"/>
    <w:rsid w:val="00F65313"/>
    <w:rsid w:val="00F65334"/>
    <w:rsid w:val="00F6534D"/>
    <w:rsid w:val="00F65387"/>
    <w:rsid w:val="00F65547"/>
    <w:rsid w:val="00F655C7"/>
    <w:rsid w:val="00F65646"/>
    <w:rsid w:val="00F656B7"/>
    <w:rsid w:val="00F65741"/>
    <w:rsid w:val="00F65934"/>
    <w:rsid w:val="00F65D89"/>
    <w:rsid w:val="00F65E38"/>
    <w:rsid w:val="00F65F6F"/>
    <w:rsid w:val="00F66454"/>
    <w:rsid w:val="00F66572"/>
    <w:rsid w:val="00F666D8"/>
    <w:rsid w:val="00F667BB"/>
    <w:rsid w:val="00F66847"/>
    <w:rsid w:val="00F6686D"/>
    <w:rsid w:val="00F668D5"/>
    <w:rsid w:val="00F669E2"/>
    <w:rsid w:val="00F66AA5"/>
    <w:rsid w:val="00F66C6C"/>
    <w:rsid w:val="00F66C84"/>
    <w:rsid w:val="00F66CFE"/>
    <w:rsid w:val="00F66D1C"/>
    <w:rsid w:val="00F66DB4"/>
    <w:rsid w:val="00F66E4B"/>
    <w:rsid w:val="00F6701F"/>
    <w:rsid w:val="00F67107"/>
    <w:rsid w:val="00F67573"/>
    <w:rsid w:val="00F6761B"/>
    <w:rsid w:val="00F6768F"/>
    <w:rsid w:val="00F6785C"/>
    <w:rsid w:val="00F67A09"/>
    <w:rsid w:val="00F67A20"/>
    <w:rsid w:val="00F67BA9"/>
    <w:rsid w:val="00F67BBE"/>
    <w:rsid w:val="00F67D01"/>
    <w:rsid w:val="00F67F7C"/>
    <w:rsid w:val="00F67FBF"/>
    <w:rsid w:val="00F701A6"/>
    <w:rsid w:val="00F701AC"/>
    <w:rsid w:val="00F701BD"/>
    <w:rsid w:val="00F701EF"/>
    <w:rsid w:val="00F70207"/>
    <w:rsid w:val="00F705B9"/>
    <w:rsid w:val="00F70727"/>
    <w:rsid w:val="00F70A5F"/>
    <w:rsid w:val="00F70A6A"/>
    <w:rsid w:val="00F70BED"/>
    <w:rsid w:val="00F70D13"/>
    <w:rsid w:val="00F70DDB"/>
    <w:rsid w:val="00F70F45"/>
    <w:rsid w:val="00F71015"/>
    <w:rsid w:val="00F7107E"/>
    <w:rsid w:val="00F710C5"/>
    <w:rsid w:val="00F71111"/>
    <w:rsid w:val="00F71120"/>
    <w:rsid w:val="00F7112F"/>
    <w:rsid w:val="00F711E2"/>
    <w:rsid w:val="00F712DF"/>
    <w:rsid w:val="00F71403"/>
    <w:rsid w:val="00F71450"/>
    <w:rsid w:val="00F7146B"/>
    <w:rsid w:val="00F716F9"/>
    <w:rsid w:val="00F71785"/>
    <w:rsid w:val="00F718E2"/>
    <w:rsid w:val="00F71A0E"/>
    <w:rsid w:val="00F71BFB"/>
    <w:rsid w:val="00F71C12"/>
    <w:rsid w:val="00F71C94"/>
    <w:rsid w:val="00F71CD3"/>
    <w:rsid w:val="00F71D0E"/>
    <w:rsid w:val="00F71E8B"/>
    <w:rsid w:val="00F71EF7"/>
    <w:rsid w:val="00F72009"/>
    <w:rsid w:val="00F72154"/>
    <w:rsid w:val="00F721EE"/>
    <w:rsid w:val="00F72375"/>
    <w:rsid w:val="00F7274F"/>
    <w:rsid w:val="00F7278F"/>
    <w:rsid w:val="00F7279C"/>
    <w:rsid w:val="00F7281F"/>
    <w:rsid w:val="00F728DC"/>
    <w:rsid w:val="00F728EC"/>
    <w:rsid w:val="00F72D01"/>
    <w:rsid w:val="00F72D14"/>
    <w:rsid w:val="00F72D6A"/>
    <w:rsid w:val="00F72DBE"/>
    <w:rsid w:val="00F72E62"/>
    <w:rsid w:val="00F730C1"/>
    <w:rsid w:val="00F73200"/>
    <w:rsid w:val="00F732BD"/>
    <w:rsid w:val="00F733AE"/>
    <w:rsid w:val="00F73436"/>
    <w:rsid w:val="00F73438"/>
    <w:rsid w:val="00F73474"/>
    <w:rsid w:val="00F737F2"/>
    <w:rsid w:val="00F738DF"/>
    <w:rsid w:val="00F73B17"/>
    <w:rsid w:val="00F73B22"/>
    <w:rsid w:val="00F73BA3"/>
    <w:rsid w:val="00F73C3B"/>
    <w:rsid w:val="00F73CF3"/>
    <w:rsid w:val="00F73D18"/>
    <w:rsid w:val="00F73EB4"/>
    <w:rsid w:val="00F7400D"/>
    <w:rsid w:val="00F740F5"/>
    <w:rsid w:val="00F742C6"/>
    <w:rsid w:val="00F74304"/>
    <w:rsid w:val="00F7433D"/>
    <w:rsid w:val="00F743FF"/>
    <w:rsid w:val="00F74496"/>
    <w:rsid w:val="00F744F0"/>
    <w:rsid w:val="00F7454B"/>
    <w:rsid w:val="00F7454E"/>
    <w:rsid w:val="00F749FD"/>
    <w:rsid w:val="00F74ACB"/>
    <w:rsid w:val="00F74AE6"/>
    <w:rsid w:val="00F74B29"/>
    <w:rsid w:val="00F74B87"/>
    <w:rsid w:val="00F74C13"/>
    <w:rsid w:val="00F74D60"/>
    <w:rsid w:val="00F74D9C"/>
    <w:rsid w:val="00F74E18"/>
    <w:rsid w:val="00F75016"/>
    <w:rsid w:val="00F750E6"/>
    <w:rsid w:val="00F752A9"/>
    <w:rsid w:val="00F7534D"/>
    <w:rsid w:val="00F753BF"/>
    <w:rsid w:val="00F754C8"/>
    <w:rsid w:val="00F75566"/>
    <w:rsid w:val="00F75582"/>
    <w:rsid w:val="00F755A3"/>
    <w:rsid w:val="00F75857"/>
    <w:rsid w:val="00F758E6"/>
    <w:rsid w:val="00F75DEF"/>
    <w:rsid w:val="00F75F28"/>
    <w:rsid w:val="00F76084"/>
    <w:rsid w:val="00F760F4"/>
    <w:rsid w:val="00F7618C"/>
    <w:rsid w:val="00F7641F"/>
    <w:rsid w:val="00F76420"/>
    <w:rsid w:val="00F76499"/>
    <w:rsid w:val="00F76580"/>
    <w:rsid w:val="00F7679B"/>
    <w:rsid w:val="00F768BD"/>
    <w:rsid w:val="00F768E5"/>
    <w:rsid w:val="00F768FE"/>
    <w:rsid w:val="00F76A6B"/>
    <w:rsid w:val="00F76D71"/>
    <w:rsid w:val="00F77286"/>
    <w:rsid w:val="00F772A6"/>
    <w:rsid w:val="00F772C2"/>
    <w:rsid w:val="00F77508"/>
    <w:rsid w:val="00F775A3"/>
    <w:rsid w:val="00F775D1"/>
    <w:rsid w:val="00F775EB"/>
    <w:rsid w:val="00F77709"/>
    <w:rsid w:val="00F77740"/>
    <w:rsid w:val="00F778E2"/>
    <w:rsid w:val="00F77AF5"/>
    <w:rsid w:val="00F77B43"/>
    <w:rsid w:val="00F77BE6"/>
    <w:rsid w:val="00F77C5E"/>
    <w:rsid w:val="00F77E16"/>
    <w:rsid w:val="00F80049"/>
    <w:rsid w:val="00F80101"/>
    <w:rsid w:val="00F8036B"/>
    <w:rsid w:val="00F8046B"/>
    <w:rsid w:val="00F8057A"/>
    <w:rsid w:val="00F806FD"/>
    <w:rsid w:val="00F8070E"/>
    <w:rsid w:val="00F80719"/>
    <w:rsid w:val="00F8080C"/>
    <w:rsid w:val="00F80816"/>
    <w:rsid w:val="00F80D83"/>
    <w:rsid w:val="00F80E7F"/>
    <w:rsid w:val="00F80F65"/>
    <w:rsid w:val="00F81102"/>
    <w:rsid w:val="00F8114E"/>
    <w:rsid w:val="00F811ED"/>
    <w:rsid w:val="00F81530"/>
    <w:rsid w:val="00F8161F"/>
    <w:rsid w:val="00F81637"/>
    <w:rsid w:val="00F816B6"/>
    <w:rsid w:val="00F819A0"/>
    <w:rsid w:val="00F81B22"/>
    <w:rsid w:val="00F81C44"/>
    <w:rsid w:val="00F81D95"/>
    <w:rsid w:val="00F81DC3"/>
    <w:rsid w:val="00F81DCC"/>
    <w:rsid w:val="00F81E48"/>
    <w:rsid w:val="00F81EA4"/>
    <w:rsid w:val="00F82443"/>
    <w:rsid w:val="00F825B6"/>
    <w:rsid w:val="00F825EC"/>
    <w:rsid w:val="00F82691"/>
    <w:rsid w:val="00F828EF"/>
    <w:rsid w:val="00F829A5"/>
    <w:rsid w:val="00F829E0"/>
    <w:rsid w:val="00F82D7D"/>
    <w:rsid w:val="00F82F3F"/>
    <w:rsid w:val="00F83073"/>
    <w:rsid w:val="00F8323D"/>
    <w:rsid w:val="00F832EF"/>
    <w:rsid w:val="00F8342D"/>
    <w:rsid w:val="00F834DE"/>
    <w:rsid w:val="00F83612"/>
    <w:rsid w:val="00F83615"/>
    <w:rsid w:val="00F8363C"/>
    <w:rsid w:val="00F836AB"/>
    <w:rsid w:val="00F8376A"/>
    <w:rsid w:val="00F8395E"/>
    <w:rsid w:val="00F8397F"/>
    <w:rsid w:val="00F83AC0"/>
    <w:rsid w:val="00F83B32"/>
    <w:rsid w:val="00F83B43"/>
    <w:rsid w:val="00F83DD7"/>
    <w:rsid w:val="00F83E03"/>
    <w:rsid w:val="00F83E4D"/>
    <w:rsid w:val="00F83FEA"/>
    <w:rsid w:val="00F84048"/>
    <w:rsid w:val="00F84116"/>
    <w:rsid w:val="00F8442A"/>
    <w:rsid w:val="00F846AE"/>
    <w:rsid w:val="00F84758"/>
    <w:rsid w:val="00F84B22"/>
    <w:rsid w:val="00F84CCF"/>
    <w:rsid w:val="00F84E45"/>
    <w:rsid w:val="00F84E8D"/>
    <w:rsid w:val="00F84E9F"/>
    <w:rsid w:val="00F850DD"/>
    <w:rsid w:val="00F8521F"/>
    <w:rsid w:val="00F8532A"/>
    <w:rsid w:val="00F853D0"/>
    <w:rsid w:val="00F855A6"/>
    <w:rsid w:val="00F858A3"/>
    <w:rsid w:val="00F85924"/>
    <w:rsid w:val="00F8592A"/>
    <w:rsid w:val="00F85C3A"/>
    <w:rsid w:val="00F85C8A"/>
    <w:rsid w:val="00F85E5E"/>
    <w:rsid w:val="00F85EEC"/>
    <w:rsid w:val="00F85F90"/>
    <w:rsid w:val="00F85FCF"/>
    <w:rsid w:val="00F860DC"/>
    <w:rsid w:val="00F860ED"/>
    <w:rsid w:val="00F86166"/>
    <w:rsid w:val="00F86278"/>
    <w:rsid w:val="00F86365"/>
    <w:rsid w:val="00F8637F"/>
    <w:rsid w:val="00F86487"/>
    <w:rsid w:val="00F8649E"/>
    <w:rsid w:val="00F86702"/>
    <w:rsid w:val="00F86779"/>
    <w:rsid w:val="00F8696E"/>
    <w:rsid w:val="00F869A8"/>
    <w:rsid w:val="00F86A52"/>
    <w:rsid w:val="00F86B69"/>
    <w:rsid w:val="00F86BB2"/>
    <w:rsid w:val="00F86D2C"/>
    <w:rsid w:val="00F86D76"/>
    <w:rsid w:val="00F86DBF"/>
    <w:rsid w:val="00F871EB"/>
    <w:rsid w:val="00F873D6"/>
    <w:rsid w:val="00F8749B"/>
    <w:rsid w:val="00F874B8"/>
    <w:rsid w:val="00F874F8"/>
    <w:rsid w:val="00F87581"/>
    <w:rsid w:val="00F87640"/>
    <w:rsid w:val="00F87846"/>
    <w:rsid w:val="00F87883"/>
    <w:rsid w:val="00F878D2"/>
    <w:rsid w:val="00F87A4E"/>
    <w:rsid w:val="00F87C91"/>
    <w:rsid w:val="00F87D14"/>
    <w:rsid w:val="00F87D59"/>
    <w:rsid w:val="00F87D82"/>
    <w:rsid w:val="00F87EE8"/>
    <w:rsid w:val="00F87F4F"/>
    <w:rsid w:val="00F87FB5"/>
    <w:rsid w:val="00F9008B"/>
    <w:rsid w:val="00F90216"/>
    <w:rsid w:val="00F902BD"/>
    <w:rsid w:val="00F90336"/>
    <w:rsid w:val="00F90493"/>
    <w:rsid w:val="00F90527"/>
    <w:rsid w:val="00F9066C"/>
    <w:rsid w:val="00F9076E"/>
    <w:rsid w:val="00F907EE"/>
    <w:rsid w:val="00F909EF"/>
    <w:rsid w:val="00F90BCC"/>
    <w:rsid w:val="00F90BCF"/>
    <w:rsid w:val="00F90D83"/>
    <w:rsid w:val="00F90F74"/>
    <w:rsid w:val="00F90F8A"/>
    <w:rsid w:val="00F90FB9"/>
    <w:rsid w:val="00F90FCE"/>
    <w:rsid w:val="00F910BE"/>
    <w:rsid w:val="00F9113E"/>
    <w:rsid w:val="00F911F4"/>
    <w:rsid w:val="00F9122A"/>
    <w:rsid w:val="00F91303"/>
    <w:rsid w:val="00F91408"/>
    <w:rsid w:val="00F9144A"/>
    <w:rsid w:val="00F9153F"/>
    <w:rsid w:val="00F9158F"/>
    <w:rsid w:val="00F915C0"/>
    <w:rsid w:val="00F9192C"/>
    <w:rsid w:val="00F9199D"/>
    <w:rsid w:val="00F91C84"/>
    <w:rsid w:val="00F91CBF"/>
    <w:rsid w:val="00F91D58"/>
    <w:rsid w:val="00F91F0B"/>
    <w:rsid w:val="00F92027"/>
    <w:rsid w:val="00F920CC"/>
    <w:rsid w:val="00F922EF"/>
    <w:rsid w:val="00F923B7"/>
    <w:rsid w:val="00F923C6"/>
    <w:rsid w:val="00F9242B"/>
    <w:rsid w:val="00F9245C"/>
    <w:rsid w:val="00F92518"/>
    <w:rsid w:val="00F926E9"/>
    <w:rsid w:val="00F92735"/>
    <w:rsid w:val="00F927D6"/>
    <w:rsid w:val="00F929BB"/>
    <w:rsid w:val="00F929C3"/>
    <w:rsid w:val="00F92B70"/>
    <w:rsid w:val="00F92BA2"/>
    <w:rsid w:val="00F92D81"/>
    <w:rsid w:val="00F9312E"/>
    <w:rsid w:val="00F93207"/>
    <w:rsid w:val="00F932FD"/>
    <w:rsid w:val="00F93420"/>
    <w:rsid w:val="00F93460"/>
    <w:rsid w:val="00F9347A"/>
    <w:rsid w:val="00F9359D"/>
    <w:rsid w:val="00F9395A"/>
    <w:rsid w:val="00F93B98"/>
    <w:rsid w:val="00F93C4B"/>
    <w:rsid w:val="00F93C6C"/>
    <w:rsid w:val="00F93C87"/>
    <w:rsid w:val="00F93D23"/>
    <w:rsid w:val="00F93EC7"/>
    <w:rsid w:val="00F940CC"/>
    <w:rsid w:val="00F94572"/>
    <w:rsid w:val="00F945BA"/>
    <w:rsid w:val="00F9460D"/>
    <w:rsid w:val="00F946EB"/>
    <w:rsid w:val="00F947ED"/>
    <w:rsid w:val="00F947F2"/>
    <w:rsid w:val="00F948D8"/>
    <w:rsid w:val="00F94A73"/>
    <w:rsid w:val="00F94AF1"/>
    <w:rsid w:val="00F94C47"/>
    <w:rsid w:val="00F94C78"/>
    <w:rsid w:val="00F94E95"/>
    <w:rsid w:val="00F94F03"/>
    <w:rsid w:val="00F94FEF"/>
    <w:rsid w:val="00F953BC"/>
    <w:rsid w:val="00F953D1"/>
    <w:rsid w:val="00F955CB"/>
    <w:rsid w:val="00F95875"/>
    <w:rsid w:val="00F95897"/>
    <w:rsid w:val="00F958F1"/>
    <w:rsid w:val="00F95914"/>
    <w:rsid w:val="00F95E88"/>
    <w:rsid w:val="00F95F15"/>
    <w:rsid w:val="00F9600E"/>
    <w:rsid w:val="00F9601F"/>
    <w:rsid w:val="00F96213"/>
    <w:rsid w:val="00F962D0"/>
    <w:rsid w:val="00F9635C"/>
    <w:rsid w:val="00F96370"/>
    <w:rsid w:val="00F96445"/>
    <w:rsid w:val="00F96503"/>
    <w:rsid w:val="00F9657A"/>
    <w:rsid w:val="00F966E8"/>
    <w:rsid w:val="00F96953"/>
    <w:rsid w:val="00F96A3C"/>
    <w:rsid w:val="00F96A94"/>
    <w:rsid w:val="00F96A9D"/>
    <w:rsid w:val="00F96B8B"/>
    <w:rsid w:val="00F96DDC"/>
    <w:rsid w:val="00F96DF2"/>
    <w:rsid w:val="00F96E2B"/>
    <w:rsid w:val="00F973D3"/>
    <w:rsid w:val="00F973E1"/>
    <w:rsid w:val="00F97411"/>
    <w:rsid w:val="00F976CB"/>
    <w:rsid w:val="00F9797F"/>
    <w:rsid w:val="00F97A3D"/>
    <w:rsid w:val="00F97AFF"/>
    <w:rsid w:val="00F97C22"/>
    <w:rsid w:val="00F97D49"/>
    <w:rsid w:val="00F97D7C"/>
    <w:rsid w:val="00F97EE1"/>
    <w:rsid w:val="00F97EF1"/>
    <w:rsid w:val="00F97FDF"/>
    <w:rsid w:val="00FA002C"/>
    <w:rsid w:val="00FA005F"/>
    <w:rsid w:val="00FA00AB"/>
    <w:rsid w:val="00FA01B3"/>
    <w:rsid w:val="00FA02A5"/>
    <w:rsid w:val="00FA02EE"/>
    <w:rsid w:val="00FA0359"/>
    <w:rsid w:val="00FA0447"/>
    <w:rsid w:val="00FA0530"/>
    <w:rsid w:val="00FA0595"/>
    <w:rsid w:val="00FA07A9"/>
    <w:rsid w:val="00FA0A07"/>
    <w:rsid w:val="00FA0AF8"/>
    <w:rsid w:val="00FA0B3B"/>
    <w:rsid w:val="00FA0C59"/>
    <w:rsid w:val="00FA0E9F"/>
    <w:rsid w:val="00FA1174"/>
    <w:rsid w:val="00FA11CB"/>
    <w:rsid w:val="00FA121B"/>
    <w:rsid w:val="00FA14A2"/>
    <w:rsid w:val="00FA14EC"/>
    <w:rsid w:val="00FA1513"/>
    <w:rsid w:val="00FA152C"/>
    <w:rsid w:val="00FA15E1"/>
    <w:rsid w:val="00FA16D5"/>
    <w:rsid w:val="00FA18D0"/>
    <w:rsid w:val="00FA19FE"/>
    <w:rsid w:val="00FA1B93"/>
    <w:rsid w:val="00FA1D9F"/>
    <w:rsid w:val="00FA1F21"/>
    <w:rsid w:val="00FA1F51"/>
    <w:rsid w:val="00FA1F77"/>
    <w:rsid w:val="00FA2076"/>
    <w:rsid w:val="00FA21C8"/>
    <w:rsid w:val="00FA21CB"/>
    <w:rsid w:val="00FA21D9"/>
    <w:rsid w:val="00FA2333"/>
    <w:rsid w:val="00FA24CA"/>
    <w:rsid w:val="00FA26D4"/>
    <w:rsid w:val="00FA28D5"/>
    <w:rsid w:val="00FA2982"/>
    <w:rsid w:val="00FA29E2"/>
    <w:rsid w:val="00FA29E8"/>
    <w:rsid w:val="00FA2AB7"/>
    <w:rsid w:val="00FA2B3B"/>
    <w:rsid w:val="00FA2C70"/>
    <w:rsid w:val="00FA2CBC"/>
    <w:rsid w:val="00FA2D64"/>
    <w:rsid w:val="00FA2D9A"/>
    <w:rsid w:val="00FA2DF6"/>
    <w:rsid w:val="00FA3473"/>
    <w:rsid w:val="00FA34C5"/>
    <w:rsid w:val="00FA358E"/>
    <w:rsid w:val="00FA3640"/>
    <w:rsid w:val="00FA373C"/>
    <w:rsid w:val="00FA37D4"/>
    <w:rsid w:val="00FA3AD1"/>
    <w:rsid w:val="00FA3C4F"/>
    <w:rsid w:val="00FA3F0D"/>
    <w:rsid w:val="00FA4090"/>
    <w:rsid w:val="00FA4106"/>
    <w:rsid w:val="00FA4202"/>
    <w:rsid w:val="00FA424E"/>
    <w:rsid w:val="00FA4271"/>
    <w:rsid w:val="00FA43A0"/>
    <w:rsid w:val="00FA44F7"/>
    <w:rsid w:val="00FA45D1"/>
    <w:rsid w:val="00FA4BC1"/>
    <w:rsid w:val="00FA4C77"/>
    <w:rsid w:val="00FA4C7C"/>
    <w:rsid w:val="00FA4DB5"/>
    <w:rsid w:val="00FA4ED2"/>
    <w:rsid w:val="00FA53F8"/>
    <w:rsid w:val="00FA54E5"/>
    <w:rsid w:val="00FA5534"/>
    <w:rsid w:val="00FA5591"/>
    <w:rsid w:val="00FA55DC"/>
    <w:rsid w:val="00FA5657"/>
    <w:rsid w:val="00FA5AEB"/>
    <w:rsid w:val="00FA5FF5"/>
    <w:rsid w:val="00FA60F4"/>
    <w:rsid w:val="00FA64BF"/>
    <w:rsid w:val="00FA653B"/>
    <w:rsid w:val="00FA65A3"/>
    <w:rsid w:val="00FA6600"/>
    <w:rsid w:val="00FA6604"/>
    <w:rsid w:val="00FA6829"/>
    <w:rsid w:val="00FA6830"/>
    <w:rsid w:val="00FA68F5"/>
    <w:rsid w:val="00FA6904"/>
    <w:rsid w:val="00FA6973"/>
    <w:rsid w:val="00FA6982"/>
    <w:rsid w:val="00FA6A1D"/>
    <w:rsid w:val="00FA6EFE"/>
    <w:rsid w:val="00FA6F8A"/>
    <w:rsid w:val="00FA6F9D"/>
    <w:rsid w:val="00FA7000"/>
    <w:rsid w:val="00FA70CE"/>
    <w:rsid w:val="00FA7262"/>
    <w:rsid w:val="00FA72AD"/>
    <w:rsid w:val="00FA73B4"/>
    <w:rsid w:val="00FA743C"/>
    <w:rsid w:val="00FA76AB"/>
    <w:rsid w:val="00FA76B9"/>
    <w:rsid w:val="00FA7728"/>
    <w:rsid w:val="00FA7867"/>
    <w:rsid w:val="00FA7A7C"/>
    <w:rsid w:val="00FA7ABB"/>
    <w:rsid w:val="00FA7B08"/>
    <w:rsid w:val="00FA7B65"/>
    <w:rsid w:val="00FA7B8A"/>
    <w:rsid w:val="00FA7CBC"/>
    <w:rsid w:val="00FA7CED"/>
    <w:rsid w:val="00FA7EDF"/>
    <w:rsid w:val="00FA7EEE"/>
    <w:rsid w:val="00FB00BF"/>
    <w:rsid w:val="00FB00C4"/>
    <w:rsid w:val="00FB012F"/>
    <w:rsid w:val="00FB016C"/>
    <w:rsid w:val="00FB0239"/>
    <w:rsid w:val="00FB04DA"/>
    <w:rsid w:val="00FB04FE"/>
    <w:rsid w:val="00FB0508"/>
    <w:rsid w:val="00FB051F"/>
    <w:rsid w:val="00FB069C"/>
    <w:rsid w:val="00FB0857"/>
    <w:rsid w:val="00FB0899"/>
    <w:rsid w:val="00FB09DB"/>
    <w:rsid w:val="00FB0B96"/>
    <w:rsid w:val="00FB0C28"/>
    <w:rsid w:val="00FB0E34"/>
    <w:rsid w:val="00FB0F75"/>
    <w:rsid w:val="00FB105F"/>
    <w:rsid w:val="00FB10F7"/>
    <w:rsid w:val="00FB113F"/>
    <w:rsid w:val="00FB1177"/>
    <w:rsid w:val="00FB119D"/>
    <w:rsid w:val="00FB126F"/>
    <w:rsid w:val="00FB12B7"/>
    <w:rsid w:val="00FB13E7"/>
    <w:rsid w:val="00FB1500"/>
    <w:rsid w:val="00FB1537"/>
    <w:rsid w:val="00FB153C"/>
    <w:rsid w:val="00FB15E0"/>
    <w:rsid w:val="00FB183D"/>
    <w:rsid w:val="00FB18E8"/>
    <w:rsid w:val="00FB197E"/>
    <w:rsid w:val="00FB1990"/>
    <w:rsid w:val="00FB1C9B"/>
    <w:rsid w:val="00FB1D24"/>
    <w:rsid w:val="00FB1D36"/>
    <w:rsid w:val="00FB1D4C"/>
    <w:rsid w:val="00FB1D93"/>
    <w:rsid w:val="00FB1EA3"/>
    <w:rsid w:val="00FB1F58"/>
    <w:rsid w:val="00FB1F73"/>
    <w:rsid w:val="00FB1FBD"/>
    <w:rsid w:val="00FB206A"/>
    <w:rsid w:val="00FB20B9"/>
    <w:rsid w:val="00FB20BC"/>
    <w:rsid w:val="00FB20C9"/>
    <w:rsid w:val="00FB211E"/>
    <w:rsid w:val="00FB212B"/>
    <w:rsid w:val="00FB216A"/>
    <w:rsid w:val="00FB22A3"/>
    <w:rsid w:val="00FB244A"/>
    <w:rsid w:val="00FB248C"/>
    <w:rsid w:val="00FB267D"/>
    <w:rsid w:val="00FB2751"/>
    <w:rsid w:val="00FB2857"/>
    <w:rsid w:val="00FB286E"/>
    <w:rsid w:val="00FB290E"/>
    <w:rsid w:val="00FB2AAB"/>
    <w:rsid w:val="00FB2B8E"/>
    <w:rsid w:val="00FB2C8A"/>
    <w:rsid w:val="00FB2D61"/>
    <w:rsid w:val="00FB30DD"/>
    <w:rsid w:val="00FB3224"/>
    <w:rsid w:val="00FB32FF"/>
    <w:rsid w:val="00FB34C7"/>
    <w:rsid w:val="00FB3707"/>
    <w:rsid w:val="00FB37A4"/>
    <w:rsid w:val="00FB385D"/>
    <w:rsid w:val="00FB3AD5"/>
    <w:rsid w:val="00FB3B15"/>
    <w:rsid w:val="00FB3CC9"/>
    <w:rsid w:val="00FB3CD3"/>
    <w:rsid w:val="00FB3D53"/>
    <w:rsid w:val="00FB3E23"/>
    <w:rsid w:val="00FB3E83"/>
    <w:rsid w:val="00FB3E91"/>
    <w:rsid w:val="00FB3E96"/>
    <w:rsid w:val="00FB402D"/>
    <w:rsid w:val="00FB412E"/>
    <w:rsid w:val="00FB4456"/>
    <w:rsid w:val="00FB452D"/>
    <w:rsid w:val="00FB454D"/>
    <w:rsid w:val="00FB4759"/>
    <w:rsid w:val="00FB47BA"/>
    <w:rsid w:val="00FB48F4"/>
    <w:rsid w:val="00FB49E9"/>
    <w:rsid w:val="00FB4D40"/>
    <w:rsid w:val="00FB4E74"/>
    <w:rsid w:val="00FB4F23"/>
    <w:rsid w:val="00FB4FC8"/>
    <w:rsid w:val="00FB5036"/>
    <w:rsid w:val="00FB5189"/>
    <w:rsid w:val="00FB521C"/>
    <w:rsid w:val="00FB5325"/>
    <w:rsid w:val="00FB569C"/>
    <w:rsid w:val="00FB5725"/>
    <w:rsid w:val="00FB5754"/>
    <w:rsid w:val="00FB5759"/>
    <w:rsid w:val="00FB577F"/>
    <w:rsid w:val="00FB58FE"/>
    <w:rsid w:val="00FB5941"/>
    <w:rsid w:val="00FB5ABA"/>
    <w:rsid w:val="00FB5B8B"/>
    <w:rsid w:val="00FB5C0B"/>
    <w:rsid w:val="00FB5C0E"/>
    <w:rsid w:val="00FB5C3E"/>
    <w:rsid w:val="00FB5E5C"/>
    <w:rsid w:val="00FB5E98"/>
    <w:rsid w:val="00FB5E9F"/>
    <w:rsid w:val="00FB5EBF"/>
    <w:rsid w:val="00FB6033"/>
    <w:rsid w:val="00FB60BB"/>
    <w:rsid w:val="00FB60ED"/>
    <w:rsid w:val="00FB612D"/>
    <w:rsid w:val="00FB6160"/>
    <w:rsid w:val="00FB62CA"/>
    <w:rsid w:val="00FB6336"/>
    <w:rsid w:val="00FB642F"/>
    <w:rsid w:val="00FB6678"/>
    <w:rsid w:val="00FB6702"/>
    <w:rsid w:val="00FB67E7"/>
    <w:rsid w:val="00FB684F"/>
    <w:rsid w:val="00FB6858"/>
    <w:rsid w:val="00FB687A"/>
    <w:rsid w:val="00FB696D"/>
    <w:rsid w:val="00FB6D19"/>
    <w:rsid w:val="00FB6DAF"/>
    <w:rsid w:val="00FB6E14"/>
    <w:rsid w:val="00FB6F53"/>
    <w:rsid w:val="00FB6FCF"/>
    <w:rsid w:val="00FB6FDB"/>
    <w:rsid w:val="00FB7197"/>
    <w:rsid w:val="00FB728B"/>
    <w:rsid w:val="00FB7315"/>
    <w:rsid w:val="00FB7340"/>
    <w:rsid w:val="00FB761B"/>
    <w:rsid w:val="00FB76EB"/>
    <w:rsid w:val="00FB76F9"/>
    <w:rsid w:val="00FB7724"/>
    <w:rsid w:val="00FB77F0"/>
    <w:rsid w:val="00FB7A08"/>
    <w:rsid w:val="00FB7B3D"/>
    <w:rsid w:val="00FB7C76"/>
    <w:rsid w:val="00FB7C81"/>
    <w:rsid w:val="00FB7E6F"/>
    <w:rsid w:val="00FB7E79"/>
    <w:rsid w:val="00FB7F4C"/>
    <w:rsid w:val="00FB7F9D"/>
    <w:rsid w:val="00FC0242"/>
    <w:rsid w:val="00FC0269"/>
    <w:rsid w:val="00FC03FC"/>
    <w:rsid w:val="00FC03FE"/>
    <w:rsid w:val="00FC055B"/>
    <w:rsid w:val="00FC0594"/>
    <w:rsid w:val="00FC0635"/>
    <w:rsid w:val="00FC06CD"/>
    <w:rsid w:val="00FC0703"/>
    <w:rsid w:val="00FC092D"/>
    <w:rsid w:val="00FC09F7"/>
    <w:rsid w:val="00FC0A02"/>
    <w:rsid w:val="00FC0B7B"/>
    <w:rsid w:val="00FC0D0B"/>
    <w:rsid w:val="00FC0DC6"/>
    <w:rsid w:val="00FC0E5E"/>
    <w:rsid w:val="00FC0ED6"/>
    <w:rsid w:val="00FC0F00"/>
    <w:rsid w:val="00FC0F37"/>
    <w:rsid w:val="00FC0F7E"/>
    <w:rsid w:val="00FC1074"/>
    <w:rsid w:val="00FC1152"/>
    <w:rsid w:val="00FC121A"/>
    <w:rsid w:val="00FC1229"/>
    <w:rsid w:val="00FC1290"/>
    <w:rsid w:val="00FC1322"/>
    <w:rsid w:val="00FC1401"/>
    <w:rsid w:val="00FC142B"/>
    <w:rsid w:val="00FC189A"/>
    <w:rsid w:val="00FC193D"/>
    <w:rsid w:val="00FC1AE8"/>
    <w:rsid w:val="00FC1B48"/>
    <w:rsid w:val="00FC1DD3"/>
    <w:rsid w:val="00FC20A3"/>
    <w:rsid w:val="00FC2200"/>
    <w:rsid w:val="00FC222B"/>
    <w:rsid w:val="00FC23F7"/>
    <w:rsid w:val="00FC2492"/>
    <w:rsid w:val="00FC251B"/>
    <w:rsid w:val="00FC2531"/>
    <w:rsid w:val="00FC25B8"/>
    <w:rsid w:val="00FC2695"/>
    <w:rsid w:val="00FC2AD7"/>
    <w:rsid w:val="00FC2B4E"/>
    <w:rsid w:val="00FC2C2E"/>
    <w:rsid w:val="00FC2C66"/>
    <w:rsid w:val="00FC2CEC"/>
    <w:rsid w:val="00FC2E74"/>
    <w:rsid w:val="00FC2F4F"/>
    <w:rsid w:val="00FC3388"/>
    <w:rsid w:val="00FC3393"/>
    <w:rsid w:val="00FC33A4"/>
    <w:rsid w:val="00FC33B2"/>
    <w:rsid w:val="00FC33B7"/>
    <w:rsid w:val="00FC3488"/>
    <w:rsid w:val="00FC35F6"/>
    <w:rsid w:val="00FC3643"/>
    <w:rsid w:val="00FC38D6"/>
    <w:rsid w:val="00FC39F7"/>
    <w:rsid w:val="00FC3A9A"/>
    <w:rsid w:val="00FC3B3C"/>
    <w:rsid w:val="00FC3B89"/>
    <w:rsid w:val="00FC3C61"/>
    <w:rsid w:val="00FC3D42"/>
    <w:rsid w:val="00FC3D9C"/>
    <w:rsid w:val="00FC3DDF"/>
    <w:rsid w:val="00FC3F97"/>
    <w:rsid w:val="00FC3FC7"/>
    <w:rsid w:val="00FC400E"/>
    <w:rsid w:val="00FC4168"/>
    <w:rsid w:val="00FC447D"/>
    <w:rsid w:val="00FC4512"/>
    <w:rsid w:val="00FC46C6"/>
    <w:rsid w:val="00FC46E8"/>
    <w:rsid w:val="00FC46FE"/>
    <w:rsid w:val="00FC4705"/>
    <w:rsid w:val="00FC4712"/>
    <w:rsid w:val="00FC4860"/>
    <w:rsid w:val="00FC4888"/>
    <w:rsid w:val="00FC4971"/>
    <w:rsid w:val="00FC4B32"/>
    <w:rsid w:val="00FC4CA2"/>
    <w:rsid w:val="00FC4DAF"/>
    <w:rsid w:val="00FC4F48"/>
    <w:rsid w:val="00FC50E1"/>
    <w:rsid w:val="00FC5133"/>
    <w:rsid w:val="00FC52A2"/>
    <w:rsid w:val="00FC54BC"/>
    <w:rsid w:val="00FC5600"/>
    <w:rsid w:val="00FC577B"/>
    <w:rsid w:val="00FC5818"/>
    <w:rsid w:val="00FC58DB"/>
    <w:rsid w:val="00FC58F8"/>
    <w:rsid w:val="00FC5944"/>
    <w:rsid w:val="00FC5A18"/>
    <w:rsid w:val="00FC5AFE"/>
    <w:rsid w:val="00FC5B05"/>
    <w:rsid w:val="00FC5BF3"/>
    <w:rsid w:val="00FC5C02"/>
    <w:rsid w:val="00FC5C9B"/>
    <w:rsid w:val="00FC5D29"/>
    <w:rsid w:val="00FC5D85"/>
    <w:rsid w:val="00FC5EAD"/>
    <w:rsid w:val="00FC5ECD"/>
    <w:rsid w:val="00FC6014"/>
    <w:rsid w:val="00FC6033"/>
    <w:rsid w:val="00FC610B"/>
    <w:rsid w:val="00FC613F"/>
    <w:rsid w:val="00FC65FC"/>
    <w:rsid w:val="00FC663B"/>
    <w:rsid w:val="00FC6678"/>
    <w:rsid w:val="00FC678D"/>
    <w:rsid w:val="00FC680D"/>
    <w:rsid w:val="00FC688D"/>
    <w:rsid w:val="00FC689F"/>
    <w:rsid w:val="00FC69AE"/>
    <w:rsid w:val="00FC6A51"/>
    <w:rsid w:val="00FC6B36"/>
    <w:rsid w:val="00FC6B39"/>
    <w:rsid w:val="00FC6B53"/>
    <w:rsid w:val="00FC6B7A"/>
    <w:rsid w:val="00FC6C9E"/>
    <w:rsid w:val="00FC6CDD"/>
    <w:rsid w:val="00FC6E02"/>
    <w:rsid w:val="00FC7178"/>
    <w:rsid w:val="00FC7225"/>
    <w:rsid w:val="00FC72BA"/>
    <w:rsid w:val="00FC72F8"/>
    <w:rsid w:val="00FC7320"/>
    <w:rsid w:val="00FC74CC"/>
    <w:rsid w:val="00FC755A"/>
    <w:rsid w:val="00FC7641"/>
    <w:rsid w:val="00FC76EC"/>
    <w:rsid w:val="00FC7909"/>
    <w:rsid w:val="00FC7912"/>
    <w:rsid w:val="00FC7942"/>
    <w:rsid w:val="00FC7A21"/>
    <w:rsid w:val="00FC7A32"/>
    <w:rsid w:val="00FC7B98"/>
    <w:rsid w:val="00FC7BBB"/>
    <w:rsid w:val="00FC7BC3"/>
    <w:rsid w:val="00FC7C28"/>
    <w:rsid w:val="00FC7C92"/>
    <w:rsid w:val="00FC7C9F"/>
    <w:rsid w:val="00FC7D76"/>
    <w:rsid w:val="00FC7DB2"/>
    <w:rsid w:val="00FD0129"/>
    <w:rsid w:val="00FD01C1"/>
    <w:rsid w:val="00FD024C"/>
    <w:rsid w:val="00FD026F"/>
    <w:rsid w:val="00FD0297"/>
    <w:rsid w:val="00FD03AB"/>
    <w:rsid w:val="00FD0793"/>
    <w:rsid w:val="00FD0811"/>
    <w:rsid w:val="00FD09BF"/>
    <w:rsid w:val="00FD09CB"/>
    <w:rsid w:val="00FD0D24"/>
    <w:rsid w:val="00FD0D73"/>
    <w:rsid w:val="00FD0F25"/>
    <w:rsid w:val="00FD11A4"/>
    <w:rsid w:val="00FD11AF"/>
    <w:rsid w:val="00FD121C"/>
    <w:rsid w:val="00FD130B"/>
    <w:rsid w:val="00FD131B"/>
    <w:rsid w:val="00FD1374"/>
    <w:rsid w:val="00FD1646"/>
    <w:rsid w:val="00FD166D"/>
    <w:rsid w:val="00FD1901"/>
    <w:rsid w:val="00FD191A"/>
    <w:rsid w:val="00FD1B88"/>
    <w:rsid w:val="00FD1D63"/>
    <w:rsid w:val="00FD1EA7"/>
    <w:rsid w:val="00FD1F6B"/>
    <w:rsid w:val="00FD20E4"/>
    <w:rsid w:val="00FD2110"/>
    <w:rsid w:val="00FD22F0"/>
    <w:rsid w:val="00FD2301"/>
    <w:rsid w:val="00FD2335"/>
    <w:rsid w:val="00FD23AB"/>
    <w:rsid w:val="00FD23D1"/>
    <w:rsid w:val="00FD2483"/>
    <w:rsid w:val="00FD25C3"/>
    <w:rsid w:val="00FD26A7"/>
    <w:rsid w:val="00FD2B67"/>
    <w:rsid w:val="00FD2E43"/>
    <w:rsid w:val="00FD2E6E"/>
    <w:rsid w:val="00FD2E89"/>
    <w:rsid w:val="00FD2EDB"/>
    <w:rsid w:val="00FD2EF1"/>
    <w:rsid w:val="00FD2F7C"/>
    <w:rsid w:val="00FD3002"/>
    <w:rsid w:val="00FD32FC"/>
    <w:rsid w:val="00FD356A"/>
    <w:rsid w:val="00FD362A"/>
    <w:rsid w:val="00FD3A3F"/>
    <w:rsid w:val="00FD3BC3"/>
    <w:rsid w:val="00FD3CAA"/>
    <w:rsid w:val="00FD3CDF"/>
    <w:rsid w:val="00FD3CE2"/>
    <w:rsid w:val="00FD3E2C"/>
    <w:rsid w:val="00FD3E41"/>
    <w:rsid w:val="00FD3E56"/>
    <w:rsid w:val="00FD3F52"/>
    <w:rsid w:val="00FD3F6E"/>
    <w:rsid w:val="00FD3FAC"/>
    <w:rsid w:val="00FD3FE8"/>
    <w:rsid w:val="00FD4083"/>
    <w:rsid w:val="00FD4244"/>
    <w:rsid w:val="00FD42F9"/>
    <w:rsid w:val="00FD4557"/>
    <w:rsid w:val="00FD4577"/>
    <w:rsid w:val="00FD4604"/>
    <w:rsid w:val="00FD4614"/>
    <w:rsid w:val="00FD4904"/>
    <w:rsid w:val="00FD4907"/>
    <w:rsid w:val="00FD4969"/>
    <w:rsid w:val="00FD4AEF"/>
    <w:rsid w:val="00FD4CB9"/>
    <w:rsid w:val="00FD4CE6"/>
    <w:rsid w:val="00FD4E1C"/>
    <w:rsid w:val="00FD4F18"/>
    <w:rsid w:val="00FD4F39"/>
    <w:rsid w:val="00FD5188"/>
    <w:rsid w:val="00FD5196"/>
    <w:rsid w:val="00FD5343"/>
    <w:rsid w:val="00FD53C4"/>
    <w:rsid w:val="00FD5438"/>
    <w:rsid w:val="00FD5464"/>
    <w:rsid w:val="00FD55F0"/>
    <w:rsid w:val="00FD5744"/>
    <w:rsid w:val="00FD5765"/>
    <w:rsid w:val="00FD57D2"/>
    <w:rsid w:val="00FD5A2C"/>
    <w:rsid w:val="00FD5CFF"/>
    <w:rsid w:val="00FD5D4A"/>
    <w:rsid w:val="00FD5DD2"/>
    <w:rsid w:val="00FD5F4F"/>
    <w:rsid w:val="00FD6016"/>
    <w:rsid w:val="00FD61CC"/>
    <w:rsid w:val="00FD63FA"/>
    <w:rsid w:val="00FD6426"/>
    <w:rsid w:val="00FD6465"/>
    <w:rsid w:val="00FD66B9"/>
    <w:rsid w:val="00FD6904"/>
    <w:rsid w:val="00FD6ACB"/>
    <w:rsid w:val="00FD6ADC"/>
    <w:rsid w:val="00FD6CCE"/>
    <w:rsid w:val="00FD6D12"/>
    <w:rsid w:val="00FD7069"/>
    <w:rsid w:val="00FD7125"/>
    <w:rsid w:val="00FD712E"/>
    <w:rsid w:val="00FD730A"/>
    <w:rsid w:val="00FD7310"/>
    <w:rsid w:val="00FD7326"/>
    <w:rsid w:val="00FD73B5"/>
    <w:rsid w:val="00FD7408"/>
    <w:rsid w:val="00FD757D"/>
    <w:rsid w:val="00FD75AA"/>
    <w:rsid w:val="00FD75FD"/>
    <w:rsid w:val="00FD7A87"/>
    <w:rsid w:val="00FD7A93"/>
    <w:rsid w:val="00FD7A9F"/>
    <w:rsid w:val="00FD7FA4"/>
    <w:rsid w:val="00FD7FA6"/>
    <w:rsid w:val="00FD7FF5"/>
    <w:rsid w:val="00FE003E"/>
    <w:rsid w:val="00FE0254"/>
    <w:rsid w:val="00FE0267"/>
    <w:rsid w:val="00FE0393"/>
    <w:rsid w:val="00FE04BB"/>
    <w:rsid w:val="00FE0505"/>
    <w:rsid w:val="00FE05BF"/>
    <w:rsid w:val="00FE0690"/>
    <w:rsid w:val="00FE076A"/>
    <w:rsid w:val="00FE0774"/>
    <w:rsid w:val="00FE077A"/>
    <w:rsid w:val="00FE07A3"/>
    <w:rsid w:val="00FE08EA"/>
    <w:rsid w:val="00FE0948"/>
    <w:rsid w:val="00FE09CF"/>
    <w:rsid w:val="00FE0C0D"/>
    <w:rsid w:val="00FE0C79"/>
    <w:rsid w:val="00FE103B"/>
    <w:rsid w:val="00FE10FE"/>
    <w:rsid w:val="00FE1108"/>
    <w:rsid w:val="00FE111B"/>
    <w:rsid w:val="00FE1127"/>
    <w:rsid w:val="00FE123B"/>
    <w:rsid w:val="00FE1406"/>
    <w:rsid w:val="00FE14DB"/>
    <w:rsid w:val="00FE14F2"/>
    <w:rsid w:val="00FE15A4"/>
    <w:rsid w:val="00FE162A"/>
    <w:rsid w:val="00FE17AB"/>
    <w:rsid w:val="00FE1878"/>
    <w:rsid w:val="00FE1B1D"/>
    <w:rsid w:val="00FE1B34"/>
    <w:rsid w:val="00FE1B95"/>
    <w:rsid w:val="00FE1BA2"/>
    <w:rsid w:val="00FE1C22"/>
    <w:rsid w:val="00FE1C84"/>
    <w:rsid w:val="00FE1C99"/>
    <w:rsid w:val="00FE1EF7"/>
    <w:rsid w:val="00FE1F35"/>
    <w:rsid w:val="00FE1F3E"/>
    <w:rsid w:val="00FE1F68"/>
    <w:rsid w:val="00FE1FC8"/>
    <w:rsid w:val="00FE212C"/>
    <w:rsid w:val="00FE21A3"/>
    <w:rsid w:val="00FE2273"/>
    <w:rsid w:val="00FE22AC"/>
    <w:rsid w:val="00FE22CF"/>
    <w:rsid w:val="00FE23DE"/>
    <w:rsid w:val="00FE280E"/>
    <w:rsid w:val="00FE2B39"/>
    <w:rsid w:val="00FE2B8A"/>
    <w:rsid w:val="00FE2C6E"/>
    <w:rsid w:val="00FE2C9B"/>
    <w:rsid w:val="00FE2DC5"/>
    <w:rsid w:val="00FE2DED"/>
    <w:rsid w:val="00FE2EA4"/>
    <w:rsid w:val="00FE2F94"/>
    <w:rsid w:val="00FE3033"/>
    <w:rsid w:val="00FE30AD"/>
    <w:rsid w:val="00FE32F9"/>
    <w:rsid w:val="00FE37A0"/>
    <w:rsid w:val="00FE38AC"/>
    <w:rsid w:val="00FE38FD"/>
    <w:rsid w:val="00FE3A56"/>
    <w:rsid w:val="00FE3AB2"/>
    <w:rsid w:val="00FE3B68"/>
    <w:rsid w:val="00FE3C85"/>
    <w:rsid w:val="00FE3D10"/>
    <w:rsid w:val="00FE3EE9"/>
    <w:rsid w:val="00FE402C"/>
    <w:rsid w:val="00FE41CD"/>
    <w:rsid w:val="00FE41D6"/>
    <w:rsid w:val="00FE4294"/>
    <w:rsid w:val="00FE43DD"/>
    <w:rsid w:val="00FE4481"/>
    <w:rsid w:val="00FE4485"/>
    <w:rsid w:val="00FE4534"/>
    <w:rsid w:val="00FE4537"/>
    <w:rsid w:val="00FE474A"/>
    <w:rsid w:val="00FE47B0"/>
    <w:rsid w:val="00FE47E8"/>
    <w:rsid w:val="00FE493C"/>
    <w:rsid w:val="00FE4C4D"/>
    <w:rsid w:val="00FE4C8B"/>
    <w:rsid w:val="00FE4D1D"/>
    <w:rsid w:val="00FE4DF5"/>
    <w:rsid w:val="00FE4F67"/>
    <w:rsid w:val="00FE5090"/>
    <w:rsid w:val="00FE50B8"/>
    <w:rsid w:val="00FE542C"/>
    <w:rsid w:val="00FE544D"/>
    <w:rsid w:val="00FE5453"/>
    <w:rsid w:val="00FE54A1"/>
    <w:rsid w:val="00FE5C43"/>
    <w:rsid w:val="00FE5D31"/>
    <w:rsid w:val="00FE5DA5"/>
    <w:rsid w:val="00FE5F39"/>
    <w:rsid w:val="00FE5FC6"/>
    <w:rsid w:val="00FE6060"/>
    <w:rsid w:val="00FE6216"/>
    <w:rsid w:val="00FE6260"/>
    <w:rsid w:val="00FE62AB"/>
    <w:rsid w:val="00FE6382"/>
    <w:rsid w:val="00FE63FE"/>
    <w:rsid w:val="00FE647A"/>
    <w:rsid w:val="00FE6554"/>
    <w:rsid w:val="00FE662A"/>
    <w:rsid w:val="00FE6773"/>
    <w:rsid w:val="00FE680F"/>
    <w:rsid w:val="00FE68D9"/>
    <w:rsid w:val="00FE6923"/>
    <w:rsid w:val="00FE69F0"/>
    <w:rsid w:val="00FE6B1F"/>
    <w:rsid w:val="00FE6B35"/>
    <w:rsid w:val="00FE6CA1"/>
    <w:rsid w:val="00FE6D4D"/>
    <w:rsid w:val="00FE6E33"/>
    <w:rsid w:val="00FE6E80"/>
    <w:rsid w:val="00FE6F10"/>
    <w:rsid w:val="00FE6F34"/>
    <w:rsid w:val="00FE6F66"/>
    <w:rsid w:val="00FE7044"/>
    <w:rsid w:val="00FE704F"/>
    <w:rsid w:val="00FE7292"/>
    <w:rsid w:val="00FE72E7"/>
    <w:rsid w:val="00FE7348"/>
    <w:rsid w:val="00FE739E"/>
    <w:rsid w:val="00FE73F0"/>
    <w:rsid w:val="00FE7487"/>
    <w:rsid w:val="00FE756E"/>
    <w:rsid w:val="00FE757E"/>
    <w:rsid w:val="00FE77E1"/>
    <w:rsid w:val="00FE7873"/>
    <w:rsid w:val="00FE7884"/>
    <w:rsid w:val="00FE79D8"/>
    <w:rsid w:val="00FE7A7A"/>
    <w:rsid w:val="00FE7C69"/>
    <w:rsid w:val="00FE7D83"/>
    <w:rsid w:val="00FF0085"/>
    <w:rsid w:val="00FF025D"/>
    <w:rsid w:val="00FF0292"/>
    <w:rsid w:val="00FF0335"/>
    <w:rsid w:val="00FF03A9"/>
    <w:rsid w:val="00FF0636"/>
    <w:rsid w:val="00FF0690"/>
    <w:rsid w:val="00FF07E1"/>
    <w:rsid w:val="00FF089B"/>
    <w:rsid w:val="00FF0B25"/>
    <w:rsid w:val="00FF0B97"/>
    <w:rsid w:val="00FF0BD1"/>
    <w:rsid w:val="00FF0CCC"/>
    <w:rsid w:val="00FF0CD0"/>
    <w:rsid w:val="00FF0CDD"/>
    <w:rsid w:val="00FF0D67"/>
    <w:rsid w:val="00FF0DF9"/>
    <w:rsid w:val="00FF0EBC"/>
    <w:rsid w:val="00FF0F20"/>
    <w:rsid w:val="00FF0F54"/>
    <w:rsid w:val="00FF0F65"/>
    <w:rsid w:val="00FF113C"/>
    <w:rsid w:val="00FF1274"/>
    <w:rsid w:val="00FF1428"/>
    <w:rsid w:val="00FF148B"/>
    <w:rsid w:val="00FF155C"/>
    <w:rsid w:val="00FF163D"/>
    <w:rsid w:val="00FF181B"/>
    <w:rsid w:val="00FF1829"/>
    <w:rsid w:val="00FF1967"/>
    <w:rsid w:val="00FF19B4"/>
    <w:rsid w:val="00FF1A92"/>
    <w:rsid w:val="00FF1B34"/>
    <w:rsid w:val="00FF1B37"/>
    <w:rsid w:val="00FF1B6A"/>
    <w:rsid w:val="00FF1B8F"/>
    <w:rsid w:val="00FF1BB7"/>
    <w:rsid w:val="00FF1BE6"/>
    <w:rsid w:val="00FF1C69"/>
    <w:rsid w:val="00FF1DED"/>
    <w:rsid w:val="00FF208F"/>
    <w:rsid w:val="00FF20BF"/>
    <w:rsid w:val="00FF215D"/>
    <w:rsid w:val="00FF21AB"/>
    <w:rsid w:val="00FF2246"/>
    <w:rsid w:val="00FF224F"/>
    <w:rsid w:val="00FF2356"/>
    <w:rsid w:val="00FF2554"/>
    <w:rsid w:val="00FF2675"/>
    <w:rsid w:val="00FF2840"/>
    <w:rsid w:val="00FF2B5C"/>
    <w:rsid w:val="00FF2C3E"/>
    <w:rsid w:val="00FF2C80"/>
    <w:rsid w:val="00FF3132"/>
    <w:rsid w:val="00FF3238"/>
    <w:rsid w:val="00FF331A"/>
    <w:rsid w:val="00FF33AA"/>
    <w:rsid w:val="00FF34F6"/>
    <w:rsid w:val="00FF352C"/>
    <w:rsid w:val="00FF3662"/>
    <w:rsid w:val="00FF36A6"/>
    <w:rsid w:val="00FF3738"/>
    <w:rsid w:val="00FF394F"/>
    <w:rsid w:val="00FF3AEF"/>
    <w:rsid w:val="00FF3CB5"/>
    <w:rsid w:val="00FF3D07"/>
    <w:rsid w:val="00FF3F52"/>
    <w:rsid w:val="00FF3FF6"/>
    <w:rsid w:val="00FF4032"/>
    <w:rsid w:val="00FF4309"/>
    <w:rsid w:val="00FF442A"/>
    <w:rsid w:val="00FF4455"/>
    <w:rsid w:val="00FF4518"/>
    <w:rsid w:val="00FF4617"/>
    <w:rsid w:val="00FF4749"/>
    <w:rsid w:val="00FF4797"/>
    <w:rsid w:val="00FF486F"/>
    <w:rsid w:val="00FF4A64"/>
    <w:rsid w:val="00FF4B44"/>
    <w:rsid w:val="00FF4BEC"/>
    <w:rsid w:val="00FF4C31"/>
    <w:rsid w:val="00FF4C3F"/>
    <w:rsid w:val="00FF4CB8"/>
    <w:rsid w:val="00FF4EE2"/>
    <w:rsid w:val="00FF4F03"/>
    <w:rsid w:val="00FF507C"/>
    <w:rsid w:val="00FF510D"/>
    <w:rsid w:val="00FF516B"/>
    <w:rsid w:val="00FF5243"/>
    <w:rsid w:val="00FF52BC"/>
    <w:rsid w:val="00FF538A"/>
    <w:rsid w:val="00FF53DE"/>
    <w:rsid w:val="00FF55D7"/>
    <w:rsid w:val="00FF57A6"/>
    <w:rsid w:val="00FF57CD"/>
    <w:rsid w:val="00FF580D"/>
    <w:rsid w:val="00FF5847"/>
    <w:rsid w:val="00FF58EE"/>
    <w:rsid w:val="00FF58F9"/>
    <w:rsid w:val="00FF5B8B"/>
    <w:rsid w:val="00FF5D96"/>
    <w:rsid w:val="00FF5D99"/>
    <w:rsid w:val="00FF5F11"/>
    <w:rsid w:val="00FF6063"/>
    <w:rsid w:val="00FF60C7"/>
    <w:rsid w:val="00FF61B8"/>
    <w:rsid w:val="00FF6224"/>
    <w:rsid w:val="00FF6263"/>
    <w:rsid w:val="00FF6388"/>
    <w:rsid w:val="00FF638E"/>
    <w:rsid w:val="00FF64C6"/>
    <w:rsid w:val="00FF6624"/>
    <w:rsid w:val="00FF6741"/>
    <w:rsid w:val="00FF6753"/>
    <w:rsid w:val="00FF686D"/>
    <w:rsid w:val="00FF68AB"/>
    <w:rsid w:val="00FF68B5"/>
    <w:rsid w:val="00FF68C5"/>
    <w:rsid w:val="00FF6AEB"/>
    <w:rsid w:val="00FF6C6D"/>
    <w:rsid w:val="00FF6D14"/>
    <w:rsid w:val="00FF6F76"/>
    <w:rsid w:val="00FF6FCE"/>
    <w:rsid w:val="00FF704F"/>
    <w:rsid w:val="00FF70DC"/>
    <w:rsid w:val="00FF70F9"/>
    <w:rsid w:val="00FF7193"/>
    <w:rsid w:val="00FF71B6"/>
    <w:rsid w:val="00FF72AA"/>
    <w:rsid w:val="00FF72AB"/>
    <w:rsid w:val="00FF73B8"/>
    <w:rsid w:val="00FF73C2"/>
    <w:rsid w:val="00FF74A3"/>
    <w:rsid w:val="00FF75BE"/>
    <w:rsid w:val="00FF7612"/>
    <w:rsid w:val="00FF76D6"/>
    <w:rsid w:val="00FF7770"/>
    <w:rsid w:val="00FF78CE"/>
    <w:rsid w:val="00FF790F"/>
    <w:rsid w:val="00FF7A39"/>
    <w:rsid w:val="00FF7C05"/>
    <w:rsid w:val="00FF7C40"/>
    <w:rsid w:val="00FF7D96"/>
    <w:rsid w:val="00FF7E05"/>
    <w:rsid w:val="00FF7F47"/>
    <w:rsid w:val="00FF7FFE"/>
    <w:rsid w:val="1FA30215"/>
    <w:rsid w:val="2D30E3DD"/>
    <w:rsid w:val="628EFAAC"/>
    <w:rsid w:val="6366504E"/>
    <w:rsid w:val="7BB71F62"/>
    <w:rsid w:val="7F7651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4EB9FC"/>
  <w15:docId w15:val="{16F5EFCA-5FC3-43AD-993A-E192D0B5C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ind w:left="284" w:hanging="284"/>
    </w:pPr>
  </w:style>
  <w:style w:type="paragraph" w:styleId="ListBullet2">
    <w:name w:val="List Bullet 2"/>
    <w:basedOn w:val="Normal"/>
    <w:uiPriority w:val="99"/>
    <w:rsid w:val="000E2291"/>
    <w:pPr>
      <w:numPr>
        <w:numId w:val="4"/>
      </w:numPr>
      <w:tabs>
        <w:tab w:val="left" w:pos="567"/>
      </w:tabs>
      <w:ind w:left="851" w:hanging="284"/>
    </w:pPr>
  </w:style>
  <w:style w:type="paragraph" w:styleId="ListBullet3">
    <w:name w:val="List Bullet 3"/>
    <w:basedOn w:val="Normal"/>
    <w:uiPriority w:val="99"/>
    <w:rsid w:val="000E2291"/>
    <w:pPr>
      <w:numPr>
        <w:numId w:val="1"/>
      </w:numPr>
      <w:tabs>
        <w:tab w:val="clear" w:pos="360"/>
        <w:tab w:val="clear" w:pos="907"/>
        <w:tab w:val="left" w:pos="851"/>
      </w:tabs>
      <w:ind w:left="1135" w:hanging="284"/>
    </w:pPr>
  </w:style>
  <w:style w:type="paragraph" w:styleId="ListBullet4">
    <w:name w:val="List Bullet 4"/>
    <w:basedOn w:val="Normal"/>
    <w:uiPriority w:val="99"/>
    <w:rsid w:val="000E2291"/>
    <w:pPr>
      <w:numPr>
        <w:numId w:val="2"/>
      </w:numPr>
      <w:tabs>
        <w:tab w:val="left" w:pos="1134"/>
      </w:tabs>
      <w:ind w:left="1418" w:hanging="284"/>
    </w:pPr>
  </w:style>
  <w:style w:type="paragraph" w:styleId="ListNumber">
    <w:name w:val="List Number"/>
    <w:basedOn w:val="Normal"/>
    <w:uiPriority w:val="99"/>
    <w:rsid w:val="000E2291"/>
    <w:pPr>
      <w:numPr>
        <w:numId w:val="5"/>
      </w:numPr>
      <w:tabs>
        <w:tab w:val="clear" w:pos="360"/>
        <w:tab w:val="left" w:pos="284"/>
      </w:tabs>
      <w:ind w:left="284" w:hanging="284"/>
    </w:pPr>
  </w:style>
  <w:style w:type="paragraph" w:styleId="ListNumber2">
    <w:name w:val="List Number 2"/>
    <w:basedOn w:val="Normal"/>
    <w:uiPriority w:val="99"/>
    <w:rsid w:val="000E2291"/>
    <w:pPr>
      <w:numPr>
        <w:numId w:val="6"/>
      </w:numPr>
      <w:tabs>
        <w:tab w:val="left" w:pos="567"/>
      </w:tabs>
      <w:ind w:left="851" w:hanging="284"/>
    </w:pPr>
  </w:style>
  <w:style w:type="paragraph" w:styleId="ListNumber3">
    <w:name w:val="List Number 3"/>
    <w:basedOn w:val="Normal"/>
    <w:uiPriority w:val="99"/>
    <w:rsid w:val="000E2291"/>
    <w:pPr>
      <w:numPr>
        <w:numId w:val="7"/>
      </w:numPr>
      <w:tabs>
        <w:tab w:val="clear" w:pos="926"/>
        <w:tab w:val="left" w:pos="851"/>
      </w:tabs>
      <w:ind w:left="1135" w:hanging="284"/>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ind w:left="1418" w:hanging="284"/>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ind w:left="1702" w:hanging="284"/>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22"/>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ind w:left="454" w:hanging="360"/>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qFormat/>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customStyle="1" w:styleId="normaltextrun">
    <w:name w:val="normaltextrun"/>
    <w:basedOn w:val="DefaultParagraphFont"/>
    <w:rsid w:val="00424596"/>
  </w:style>
  <w:style w:type="character" w:customStyle="1" w:styleId="eop">
    <w:name w:val="eop"/>
    <w:basedOn w:val="DefaultParagraphFont"/>
    <w:rsid w:val="00424596"/>
  </w:style>
  <w:style w:type="character" w:customStyle="1" w:styleId="spellingerror">
    <w:name w:val="spellingerror"/>
    <w:basedOn w:val="DefaultParagraphFont"/>
    <w:rsid w:val="00424596"/>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845935"/>
    <w:rPr>
      <w:rFonts w:ascii="Arial" w:hAnsi="Arial"/>
      <w:sz w:val="18"/>
      <w:szCs w:val="22"/>
    </w:rPr>
  </w:style>
  <w:style w:type="paragraph" w:styleId="Revision">
    <w:name w:val="Revision"/>
    <w:hidden/>
    <w:uiPriority w:val="99"/>
    <w:semiHidden/>
    <w:rsid w:val="000F0C7D"/>
    <w:rPr>
      <w:rFonts w:ascii="Arial" w:hAnsi="Arial"/>
      <w:sz w:val="18"/>
      <w:szCs w:val="22"/>
    </w:rPr>
  </w:style>
  <w:style w:type="paragraph" w:customStyle="1" w:styleId="a9">
    <w:name w:val="à¹×éÍàÃ×èÍ§"/>
    <w:basedOn w:val="Normal"/>
    <w:rsid w:val="00151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Times New Roman"/>
      <w:color w:val="0000FF"/>
      <w:sz w:val="28"/>
      <w:szCs w:val="28"/>
      <w:u w:val="single"/>
      <w:lang w:val="th-TH"/>
    </w:rPr>
  </w:style>
  <w:style w:type="character" w:customStyle="1" w:styleId="HeadSub1-5EAChar">
    <w:name w:val="HeadSub1-5EA Char"/>
    <w:link w:val="HeadSub1-5EA"/>
    <w:locked/>
    <w:rsid w:val="0081000F"/>
    <w:rPr>
      <w:rFonts w:ascii="Angsana New" w:hAnsi="Angsana New"/>
      <w:b/>
      <w:bCs/>
      <w:sz w:val="26"/>
      <w:szCs w:val="26"/>
      <w:lang w:val="en-GB"/>
    </w:rPr>
  </w:style>
  <w:style w:type="paragraph" w:customStyle="1" w:styleId="HeadSub1-5EA">
    <w:name w:val="HeadSub1-5EA"/>
    <w:basedOn w:val="Heading2"/>
    <w:next w:val="Heading2"/>
    <w:link w:val="HeadSub1-5EAChar"/>
    <w:qFormat/>
    <w:rsid w:val="0081000F"/>
    <w:pPr>
      <w:numPr>
        <w:ilvl w:val="0"/>
        <w:numId w:val="0"/>
      </w:numPr>
      <w:tabs>
        <w:tab w:val="clear" w:pos="227"/>
        <w:tab w:val="clear" w:pos="680"/>
        <w:tab w:val="clear" w:pos="907"/>
      </w:tabs>
      <w:spacing w:line="240" w:lineRule="auto"/>
      <w:ind w:left="547" w:hanging="547"/>
      <w:jc w:val="thaiDistribute"/>
    </w:pPr>
    <w:rPr>
      <w:rFonts w:ascii="Angsana New" w:hAnsi="Angsana New"/>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133518">
      <w:bodyDiv w:val="1"/>
      <w:marLeft w:val="0"/>
      <w:marRight w:val="0"/>
      <w:marTop w:val="0"/>
      <w:marBottom w:val="0"/>
      <w:divBdr>
        <w:top w:val="none" w:sz="0" w:space="0" w:color="auto"/>
        <w:left w:val="none" w:sz="0" w:space="0" w:color="auto"/>
        <w:bottom w:val="none" w:sz="0" w:space="0" w:color="auto"/>
        <w:right w:val="none" w:sz="0" w:space="0" w:color="auto"/>
      </w:divBdr>
    </w:div>
    <w:div w:id="5329753">
      <w:bodyDiv w:val="1"/>
      <w:marLeft w:val="0"/>
      <w:marRight w:val="0"/>
      <w:marTop w:val="0"/>
      <w:marBottom w:val="0"/>
      <w:divBdr>
        <w:top w:val="none" w:sz="0" w:space="0" w:color="auto"/>
        <w:left w:val="none" w:sz="0" w:space="0" w:color="auto"/>
        <w:bottom w:val="none" w:sz="0" w:space="0" w:color="auto"/>
        <w:right w:val="none" w:sz="0" w:space="0" w:color="auto"/>
      </w:divBdr>
    </w:div>
    <w:div w:id="7879721">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18631332">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2941491">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386772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6027930">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8070384">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380111">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5054347">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6749060">
      <w:bodyDiv w:val="1"/>
      <w:marLeft w:val="0"/>
      <w:marRight w:val="0"/>
      <w:marTop w:val="0"/>
      <w:marBottom w:val="0"/>
      <w:divBdr>
        <w:top w:val="none" w:sz="0" w:space="0" w:color="auto"/>
        <w:left w:val="none" w:sz="0" w:space="0" w:color="auto"/>
        <w:bottom w:val="none" w:sz="0" w:space="0" w:color="auto"/>
        <w:right w:val="none" w:sz="0" w:space="0" w:color="auto"/>
      </w:divBdr>
    </w:div>
    <w:div w:id="77213945">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79372007">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91363693">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6102613">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49251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4953264">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1657977">
      <w:bodyDiv w:val="1"/>
      <w:marLeft w:val="0"/>
      <w:marRight w:val="0"/>
      <w:marTop w:val="0"/>
      <w:marBottom w:val="0"/>
      <w:divBdr>
        <w:top w:val="none" w:sz="0" w:space="0" w:color="auto"/>
        <w:left w:val="none" w:sz="0" w:space="0" w:color="auto"/>
        <w:bottom w:val="none" w:sz="0" w:space="0" w:color="auto"/>
        <w:right w:val="none" w:sz="0" w:space="0" w:color="auto"/>
      </w:divBdr>
    </w:div>
    <w:div w:id="121775969">
      <w:bodyDiv w:val="1"/>
      <w:marLeft w:val="0"/>
      <w:marRight w:val="0"/>
      <w:marTop w:val="0"/>
      <w:marBottom w:val="0"/>
      <w:divBdr>
        <w:top w:val="none" w:sz="0" w:space="0" w:color="auto"/>
        <w:left w:val="none" w:sz="0" w:space="0" w:color="auto"/>
        <w:bottom w:val="none" w:sz="0" w:space="0" w:color="auto"/>
        <w:right w:val="none" w:sz="0" w:space="0" w:color="auto"/>
      </w:divBdr>
    </w:div>
    <w:div w:id="121923360">
      <w:bodyDiv w:val="1"/>
      <w:marLeft w:val="0"/>
      <w:marRight w:val="0"/>
      <w:marTop w:val="0"/>
      <w:marBottom w:val="0"/>
      <w:divBdr>
        <w:top w:val="none" w:sz="0" w:space="0" w:color="auto"/>
        <w:left w:val="none" w:sz="0" w:space="0" w:color="auto"/>
        <w:bottom w:val="none" w:sz="0" w:space="0" w:color="auto"/>
        <w:right w:val="none" w:sz="0" w:space="0" w:color="auto"/>
      </w:divBdr>
    </w:div>
    <w:div w:id="123013369">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26748700">
      <w:bodyDiv w:val="1"/>
      <w:marLeft w:val="0"/>
      <w:marRight w:val="0"/>
      <w:marTop w:val="0"/>
      <w:marBottom w:val="0"/>
      <w:divBdr>
        <w:top w:val="none" w:sz="0" w:space="0" w:color="auto"/>
        <w:left w:val="none" w:sz="0" w:space="0" w:color="auto"/>
        <w:bottom w:val="none" w:sz="0" w:space="0" w:color="auto"/>
        <w:right w:val="none" w:sz="0" w:space="0" w:color="auto"/>
      </w:divBdr>
    </w:div>
    <w:div w:id="128717276">
      <w:bodyDiv w:val="1"/>
      <w:marLeft w:val="0"/>
      <w:marRight w:val="0"/>
      <w:marTop w:val="0"/>
      <w:marBottom w:val="0"/>
      <w:divBdr>
        <w:top w:val="none" w:sz="0" w:space="0" w:color="auto"/>
        <w:left w:val="none" w:sz="0" w:space="0" w:color="auto"/>
        <w:bottom w:val="none" w:sz="0" w:space="0" w:color="auto"/>
        <w:right w:val="none" w:sz="0" w:space="0" w:color="auto"/>
      </w:divBdr>
    </w:div>
    <w:div w:id="136337505">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40731371">
      <w:bodyDiv w:val="1"/>
      <w:marLeft w:val="0"/>
      <w:marRight w:val="0"/>
      <w:marTop w:val="0"/>
      <w:marBottom w:val="0"/>
      <w:divBdr>
        <w:top w:val="none" w:sz="0" w:space="0" w:color="auto"/>
        <w:left w:val="none" w:sz="0" w:space="0" w:color="auto"/>
        <w:bottom w:val="none" w:sz="0" w:space="0" w:color="auto"/>
        <w:right w:val="none" w:sz="0" w:space="0" w:color="auto"/>
      </w:divBdr>
    </w:div>
    <w:div w:id="144011508">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3570210">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165584">
      <w:bodyDiv w:val="1"/>
      <w:marLeft w:val="0"/>
      <w:marRight w:val="0"/>
      <w:marTop w:val="0"/>
      <w:marBottom w:val="0"/>
      <w:divBdr>
        <w:top w:val="none" w:sz="0" w:space="0" w:color="auto"/>
        <w:left w:val="none" w:sz="0" w:space="0" w:color="auto"/>
        <w:bottom w:val="none" w:sz="0" w:space="0" w:color="auto"/>
        <w:right w:val="none" w:sz="0" w:space="0" w:color="auto"/>
      </w:divBdr>
    </w:div>
    <w:div w:id="164591888">
      <w:bodyDiv w:val="1"/>
      <w:marLeft w:val="0"/>
      <w:marRight w:val="0"/>
      <w:marTop w:val="0"/>
      <w:marBottom w:val="0"/>
      <w:divBdr>
        <w:top w:val="none" w:sz="0" w:space="0" w:color="auto"/>
        <w:left w:val="none" w:sz="0" w:space="0" w:color="auto"/>
        <w:bottom w:val="none" w:sz="0" w:space="0" w:color="auto"/>
        <w:right w:val="none" w:sz="0" w:space="0" w:color="auto"/>
      </w:divBdr>
    </w:div>
    <w:div w:id="166216538">
      <w:bodyDiv w:val="1"/>
      <w:marLeft w:val="0"/>
      <w:marRight w:val="0"/>
      <w:marTop w:val="0"/>
      <w:marBottom w:val="0"/>
      <w:divBdr>
        <w:top w:val="none" w:sz="0" w:space="0" w:color="auto"/>
        <w:left w:val="none" w:sz="0" w:space="0" w:color="auto"/>
        <w:bottom w:val="none" w:sz="0" w:space="0" w:color="auto"/>
        <w:right w:val="none" w:sz="0" w:space="0" w:color="auto"/>
      </w:divBdr>
    </w:div>
    <w:div w:id="166986759">
      <w:bodyDiv w:val="1"/>
      <w:marLeft w:val="0"/>
      <w:marRight w:val="0"/>
      <w:marTop w:val="0"/>
      <w:marBottom w:val="0"/>
      <w:divBdr>
        <w:top w:val="none" w:sz="0" w:space="0" w:color="auto"/>
        <w:left w:val="none" w:sz="0" w:space="0" w:color="auto"/>
        <w:bottom w:val="none" w:sz="0" w:space="0" w:color="auto"/>
        <w:right w:val="none" w:sz="0" w:space="0" w:color="auto"/>
      </w:divBdr>
    </w:div>
    <w:div w:id="172112841">
      <w:bodyDiv w:val="1"/>
      <w:marLeft w:val="0"/>
      <w:marRight w:val="0"/>
      <w:marTop w:val="0"/>
      <w:marBottom w:val="0"/>
      <w:divBdr>
        <w:top w:val="none" w:sz="0" w:space="0" w:color="auto"/>
        <w:left w:val="none" w:sz="0" w:space="0" w:color="auto"/>
        <w:bottom w:val="none" w:sz="0" w:space="0" w:color="auto"/>
        <w:right w:val="none" w:sz="0" w:space="0" w:color="auto"/>
      </w:divBdr>
    </w:div>
    <w:div w:id="173885614">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509057">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4560880">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182331">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8836329">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9146316">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5552970">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0287970">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114237">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503803">
      <w:bodyDiv w:val="1"/>
      <w:marLeft w:val="0"/>
      <w:marRight w:val="0"/>
      <w:marTop w:val="0"/>
      <w:marBottom w:val="0"/>
      <w:divBdr>
        <w:top w:val="none" w:sz="0" w:space="0" w:color="auto"/>
        <w:left w:val="none" w:sz="0" w:space="0" w:color="auto"/>
        <w:bottom w:val="none" w:sz="0" w:space="0" w:color="auto"/>
        <w:right w:val="none" w:sz="0" w:space="0" w:color="auto"/>
      </w:divBdr>
    </w:div>
    <w:div w:id="233051863">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6941223">
      <w:bodyDiv w:val="1"/>
      <w:marLeft w:val="0"/>
      <w:marRight w:val="0"/>
      <w:marTop w:val="0"/>
      <w:marBottom w:val="0"/>
      <w:divBdr>
        <w:top w:val="none" w:sz="0" w:space="0" w:color="auto"/>
        <w:left w:val="none" w:sz="0" w:space="0" w:color="auto"/>
        <w:bottom w:val="none" w:sz="0" w:space="0" w:color="auto"/>
        <w:right w:val="none" w:sz="0" w:space="0" w:color="auto"/>
      </w:divBdr>
    </w:div>
    <w:div w:id="237517520">
      <w:bodyDiv w:val="1"/>
      <w:marLeft w:val="0"/>
      <w:marRight w:val="0"/>
      <w:marTop w:val="0"/>
      <w:marBottom w:val="0"/>
      <w:divBdr>
        <w:top w:val="none" w:sz="0" w:space="0" w:color="auto"/>
        <w:left w:val="none" w:sz="0" w:space="0" w:color="auto"/>
        <w:bottom w:val="none" w:sz="0" w:space="0" w:color="auto"/>
        <w:right w:val="none" w:sz="0" w:space="0" w:color="auto"/>
      </w:divBdr>
    </w:div>
    <w:div w:id="237524394">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6698628">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4561246">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61307696">
      <w:bodyDiv w:val="1"/>
      <w:marLeft w:val="0"/>
      <w:marRight w:val="0"/>
      <w:marTop w:val="0"/>
      <w:marBottom w:val="0"/>
      <w:divBdr>
        <w:top w:val="none" w:sz="0" w:space="0" w:color="auto"/>
        <w:left w:val="none" w:sz="0" w:space="0" w:color="auto"/>
        <w:bottom w:val="none" w:sz="0" w:space="0" w:color="auto"/>
        <w:right w:val="none" w:sz="0" w:space="0" w:color="auto"/>
      </w:divBdr>
    </w:div>
    <w:div w:id="264845371">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66237315">
      <w:bodyDiv w:val="1"/>
      <w:marLeft w:val="0"/>
      <w:marRight w:val="0"/>
      <w:marTop w:val="0"/>
      <w:marBottom w:val="0"/>
      <w:divBdr>
        <w:top w:val="none" w:sz="0" w:space="0" w:color="auto"/>
        <w:left w:val="none" w:sz="0" w:space="0" w:color="auto"/>
        <w:bottom w:val="none" w:sz="0" w:space="0" w:color="auto"/>
        <w:right w:val="none" w:sz="0" w:space="0" w:color="auto"/>
      </w:divBdr>
    </w:div>
    <w:div w:id="270553115">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0841797">
      <w:bodyDiv w:val="1"/>
      <w:marLeft w:val="0"/>
      <w:marRight w:val="0"/>
      <w:marTop w:val="0"/>
      <w:marBottom w:val="0"/>
      <w:divBdr>
        <w:top w:val="none" w:sz="0" w:space="0" w:color="auto"/>
        <w:left w:val="none" w:sz="0" w:space="0" w:color="auto"/>
        <w:bottom w:val="none" w:sz="0" w:space="0" w:color="auto"/>
        <w:right w:val="none" w:sz="0" w:space="0" w:color="auto"/>
      </w:divBdr>
    </w:div>
    <w:div w:id="281108987">
      <w:bodyDiv w:val="1"/>
      <w:marLeft w:val="0"/>
      <w:marRight w:val="0"/>
      <w:marTop w:val="0"/>
      <w:marBottom w:val="0"/>
      <w:divBdr>
        <w:top w:val="none" w:sz="0" w:space="0" w:color="auto"/>
        <w:left w:val="none" w:sz="0" w:space="0" w:color="auto"/>
        <w:bottom w:val="none" w:sz="0" w:space="0" w:color="auto"/>
        <w:right w:val="none" w:sz="0" w:space="0" w:color="auto"/>
      </w:divBdr>
      <w:divsChild>
        <w:div w:id="523593552">
          <w:marLeft w:val="0"/>
          <w:marRight w:val="0"/>
          <w:marTop w:val="0"/>
          <w:marBottom w:val="0"/>
          <w:divBdr>
            <w:top w:val="none" w:sz="0" w:space="0" w:color="auto"/>
            <w:left w:val="none" w:sz="0" w:space="0" w:color="auto"/>
            <w:bottom w:val="none" w:sz="0" w:space="0" w:color="auto"/>
            <w:right w:val="none" w:sz="0" w:space="0" w:color="auto"/>
          </w:divBdr>
        </w:div>
      </w:divsChild>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2611904">
      <w:bodyDiv w:val="1"/>
      <w:marLeft w:val="0"/>
      <w:marRight w:val="0"/>
      <w:marTop w:val="0"/>
      <w:marBottom w:val="0"/>
      <w:divBdr>
        <w:top w:val="none" w:sz="0" w:space="0" w:color="auto"/>
        <w:left w:val="none" w:sz="0" w:space="0" w:color="auto"/>
        <w:bottom w:val="none" w:sz="0" w:space="0" w:color="auto"/>
        <w:right w:val="none" w:sz="0" w:space="0" w:color="auto"/>
      </w:divBdr>
    </w:div>
    <w:div w:id="283465361">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133080">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5643341">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1274140">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10447115">
      <w:bodyDiv w:val="1"/>
      <w:marLeft w:val="0"/>
      <w:marRight w:val="0"/>
      <w:marTop w:val="0"/>
      <w:marBottom w:val="0"/>
      <w:divBdr>
        <w:top w:val="none" w:sz="0" w:space="0" w:color="auto"/>
        <w:left w:val="none" w:sz="0" w:space="0" w:color="auto"/>
        <w:bottom w:val="none" w:sz="0" w:space="0" w:color="auto"/>
        <w:right w:val="none" w:sz="0" w:space="0" w:color="auto"/>
      </w:divBdr>
    </w:div>
    <w:div w:id="318852366">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4598068">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0303019">
      <w:bodyDiv w:val="1"/>
      <w:marLeft w:val="0"/>
      <w:marRight w:val="0"/>
      <w:marTop w:val="0"/>
      <w:marBottom w:val="0"/>
      <w:divBdr>
        <w:top w:val="none" w:sz="0" w:space="0" w:color="auto"/>
        <w:left w:val="none" w:sz="0" w:space="0" w:color="auto"/>
        <w:bottom w:val="none" w:sz="0" w:space="0" w:color="auto"/>
        <w:right w:val="none" w:sz="0" w:space="0" w:color="auto"/>
      </w:divBdr>
    </w:div>
    <w:div w:id="351689724">
      <w:bodyDiv w:val="1"/>
      <w:marLeft w:val="0"/>
      <w:marRight w:val="0"/>
      <w:marTop w:val="0"/>
      <w:marBottom w:val="0"/>
      <w:divBdr>
        <w:top w:val="none" w:sz="0" w:space="0" w:color="auto"/>
        <w:left w:val="none" w:sz="0" w:space="0" w:color="auto"/>
        <w:bottom w:val="none" w:sz="0" w:space="0" w:color="auto"/>
        <w:right w:val="none" w:sz="0" w:space="0" w:color="auto"/>
      </w:divBdr>
    </w:div>
    <w:div w:id="353506019">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3864772">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68916619">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79011755">
      <w:bodyDiv w:val="1"/>
      <w:marLeft w:val="0"/>
      <w:marRight w:val="0"/>
      <w:marTop w:val="0"/>
      <w:marBottom w:val="0"/>
      <w:divBdr>
        <w:top w:val="none" w:sz="0" w:space="0" w:color="auto"/>
        <w:left w:val="none" w:sz="0" w:space="0" w:color="auto"/>
        <w:bottom w:val="none" w:sz="0" w:space="0" w:color="auto"/>
        <w:right w:val="none" w:sz="0" w:space="0" w:color="auto"/>
      </w:divBdr>
    </w:div>
    <w:div w:id="379213474">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89619792">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1298557">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2437978">
      <w:bodyDiv w:val="1"/>
      <w:marLeft w:val="0"/>
      <w:marRight w:val="0"/>
      <w:marTop w:val="0"/>
      <w:marBottom w:val="0"/>
      <w:divBdr>
        <w:top w:val="none" w:sz="0" w:space="0" w:color="auto"/>
        <w:left w:val="none" w:sz="0" w:space="0" w:color="auto"/>
        <w:bottom w:val="none" w:sz="0" w:space="0" w:color="auto"/>
        <w:right w:val="none" w:sz="0" w:space="0" w:color="auto"/>
      </w:divBdr>
    </w:div>
    <w:div w:id="413553738">
      <w:bodyDiv w:val="1"/>
      <w:marLeft w:val="0"/>
      <w:marRight w:val="0"/>
      <w:marTop w:val="0"/>
      <w:marBottom w:val="0"/>
      <w:divBdr>
        <w:top w:val="none" w:sz="0" w:space="0" w:color="auto"/>
        <w:left w:val="none" w:sz="0" w:space="0" w:color="auto"/>
        <w:bottom w:val="none" w:sz="0" w:space="0" w:color="auto"/>
        <w:right w:val="none" w:sz="0" w:space="0" w:color="auto"/>
      </w:divBdr>
    </w:div>
    <w:div w:id="415056303">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25442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39910287">
      <w:bodyDiv w:val="1"/>
      <w:marLeft w:val="0"/>
      <w:marRight w:val="0"/>
      <w:marTop w:val="0"/>
      <w:marBottom w:val="0"/>
      <w:divBdr>
        <w:top w:val="none" w:sz="0" w:space="0" w:color="auto"/>
        <w:left w:val="none" w:sz="0" w:space="0" w:color="auto"/>
        <w:bottom w:val="none" w:sz="0" w:space="0" w:color="auto"/>
        <w:right w:val="none" w:sz="0" w:space="0" w:color="auto"/>
      </w:divBdr>
    </w:div>
    <w:div w:id="445581707">
      <w:bodyDiv w:val="1"/>
      <w:marLeft w:val="0"/>
      <w:marRight w:val="0"/>
      <w:marTop w:val="0"/>
      <w:marBottom w:val="0"/>
      <w:divBdr>
        <w:top w:val="none" w:sz="0" w:space="0" w:color="auto"/>
        <w:left w:val="none" w:sz="0" w:space="0" w:color="auto"/>
        <w:bottom w:val="none" w:sz="0" w:space="0" w:color="auto"/>
        <w:right w:val="none" w:sz="0" w:space="0" w:color="auto"/>
      </w:divBdr>
    </w:div>
    <w:div w:id="448747747">
      <w:bodyDiv w:val="1"/>
      <w:marLeft w:val="0"/>
      <w:marRight w:val="0"/>
      <w:marTop w:val="0"/>
      <w:marBottom w:val="0"/>
      <w:divBdr>
        <w:top w:val="none" w:sz="0" w:space="0" w:color="auto"/>
        <w:left w:val="none" w:sz="0" w:space="0" w:color="auto"/>
        <w:bottom w:val="none" w:sz="0" w:space="0" w:color="auto"/>
        <w:right w:val="none" w:sz="0" w:space="0" w:color="auto"/>
      </w:divBdr>
    </w:div>
    <w:div w:id="452283917">
      <w:bodyDiv w:val="1"/>
      <w:marLeft w:val="0"/>
      <w:marRight w:val="0"/>
      <w:marTop w:val="0"/>
      <w:marBottom w:val="0"/>
      <w:divBdr>
        <w:top w:val="none" w:sz="0" w:space="0" w:color="auto"/>
        <w:left w:val="none" w:sz="0" w:space="0" w:color="auto"/>
        <w:bottom w:val="none" w:sz="0" w:space="0" w:color="auto"/>
        <w:right w:val="none" w:sz="0" w:space="0" w:color="auto"/>
      </w:divBdr>
    </w:div>
    <w:div w:id="453061789">
      <w:bodyDiv w:val="1"/>
      <w:marLeft w:val="0"/>
      <w:marRight w:val="0"/>
      <w:marTop w:val="0"/>
      <w:marBottom w:val="0"/>
      <w:divBdr>
        <w:top w:val="none" w:sz="0" w:space="0" w:color="auto"/>
        <w:left w:val="none" w:sz="0" w:space="0" w:color="auto"/>
        <w:bottom w:val="none" w:sz="0" w:space="0" w:color="auto"/>
        <w:right w:val="none" w:sz="0" w:space="0" w:color="auto"/>
      </w:divBdr>
    </w:div>
    <w:div w:id="459226244">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6052604">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3333213">
      <w:bodyDiv w:val="1"/>
      <w:marLeft w:val="0"/>
      <w:marRight w:val="0"/>
      <w:marTop w:val="0"/>
      <w:marBottom w:val="0"/>
      <w:divBdr>
        <w:top w:val="none" w:sz="0" w:space="0" w:color="auto"/>
        <w:left w:val="none" w:sz="0" w:space="0" w:color="auto"/>
        <w:bottom w:val="none" w:sz="0" w:space="0" w:color="auto"/>
        <w:right w:val="none" w:sz="0" w:space="0" w:color="auto"/>
      </w:divBdr>
    </w:div>
    <w:div w:id="473371404">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1779914">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85516573">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500395539">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5024396">
      <w:bodyDiv w:val="1"/>
      <w:marLeft w:val="0"/>
      <w:marRight w:val="0"/>
      <w:marTop w:val="0"/>
      <w:marBottom w:val="0"/>
      <w:divBdr>
        <w:top w:val="none" w:sz="0" w:space="0" w:color="auto"/>
        <w:left w:val="none" w:sz="0" w:space="0" w:color="auto"/>
        <w:bottom w:val="none" w:sz="0" w:space="0" w:color="auto"/>
        <w:right w:val="none" w:sz="0" w:space="0" w:color="auto"/>
      </w:divBdr>
    </w:div>
    <w:div w:id="505708354">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3619125">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2717960">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7378646">
      <w:bodyDiv w:val="1"/>
      <w:marLeft w:val="0"/>
      <w:marRight w:val="0"/>
      <w:marTop w:val="0"/>
      <w:marBottom w:val="0"/>
      <w:divBdr>
        <w:top w:val="none" w:sz="0" w:space="0" w:color="auto"/>
        <w:left w:val="none" w:sz="0" w:space="0" w:color="auto"/>
        <w:bottom w:val="none" w:sz="0" w:space="0" w:color="auto"/>
        <w:right w:val="none" w:sz="0" w:space="0" w:color="auto"/>
      </w:divBdr>
    </w:div>
    <w:div w:id="529804618">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58858172">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66309366">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78295203">
      <w:bodyDiv w:val="1"/>
      <w:marLeft w:val="0"/>
      <w:marRight w:val="0"/>
      <w:marTop w:val="0"/>
      <w:marBottom w:val="0"/>
      <w:divBdr>
        <w:top w:val="none" w:sz="0" w:space="0" w:color="auto"/>
        <w:left w:val="none" w:sz="0" w:space="0" w:color="auto"/>
        <w:bottom w:val="none" w:sz="0" w:space="0" w:color="auto"/>
        <w:right w:val="none" w:sz="0" w:space="0" w:color="auto"/>
      </w:divBdr>
    </w:div>
    <w:div w:id="58290805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4944814">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599415947">
      <w:bodyDiv w:val="1"/>
      <w:marLeft w:val="0"/>
      <w:marRight w:val="0"/>
      <w:marTop w:val="0"/>
      <w:marBottom w:val="0"/>
      <w:divBdr>
        <w:top w:val="none" w:sz="0" w:space="0" w:color="auto"/>
        <w:left w:val="none" w:sz="0" w:space="0" w:color="auto"/>
        <w:bottom w:val="none" w:sz="0" w:space="0" w:color="auto"/>
        <w:right w:val="none" w:sz="0" w:space="0" w:color="auto"/>
      </w:divBdr>
    </w:div>
    <w:div w:id="599803257">
      <w:bodyDiv w:val="1"/>
      <w:marLeft w:val="0"/>
      <w:marRight w:val="0"/>
      <w:marTop w:val="0"/>
      <w:marBottom w:val="0"/>
      <w:divBdr>
        <w:top w:val="none" w:sz="0" w:space="0" w:color="auto"/>
        <w:left w:val="none" w:sz="0" w:space="0" w:color="auto"/>
        <w:bottom w:val="none" w:sz="0" w:space="0" w:color="auto"/>
        <w:right w:val="none" w:sz="0" w:space="0" w:color="auto"/>
      </w:divBdr>
    </w:div>
    <w:div w:id="600144386">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74149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297634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1107029">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119962">
      <w:bodyDiv w:val="1"/>
      <w:marLeft w:val="0"/>
      <w:marRight w:val="0"/>
      <w:marTop w:val="0"/>
      <w:marBottom w:val="0"/>
      <w:divBdr>
        <w:top w:val="none" w:sz="0" w:space="0" w:color="auto"/>
        <w:left w:val="none" w:sz="0" w:space="0" w:color="auto"/>
        <w:bottom w:val="none" w:sz="0" w:space="0" w:color="auto"/>
        <w:right w:val="none" w:sz="0" w:space="0" w:color="auto"/>
      </w:divBdr>
    </w:div>
    <w:div w:id="624772229">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29285021">
      <w:bodyDiv w:val="1"/>
      <w:marLeft w:val="0"/>
      <w:marRight w:val="0"/>
      <w:marTop w:val="0"/>
      <w:marBottom w:val="0"/>
      <w:divBdr>
        <w:top w:val="none" w:sz="0" w:space="0" w:color="auto"/>
        <w:left w:val="none" w:sz="0" w:space="0" w:color="auto"/>
        <w:bottom w:val="none" w:sz="0" w:space="0" w:color="auto"/>
        <w:right w:val="none" w:sz="0" w:space="0" w:color="auto"/>
      </w:divBdr>
    </w:div>
    <w:div w:id="630207284">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47441954">
      <w:bodyDiv w:val="1"/>
      <w:marLeft w:val="0"/>
      <w:marRight w:val="0"/>
      <w:marTop w:val="0"/>
      <w:marBottom w:val="0"/>
      <w:divBdr>
        <w:top w:val="none" w:sz="0" w:space="0" w:color="auto"/>
        <w:left w:val="none" w:sz="0" w:space="0" w:color="auto"/>
        <w:bottom w:val="none" w:sz="0" w:space="0" w:color="auto"/>
        <w:right w:val="none" w:sz="0" w:space="0" w:color="auto"/>
      </w:divBdr>
    </w:div>
    <w:div w:id="648555759">
      <w:bodyDiv w:val="1"/>
      <w:marLeft w:val="0"/>
      <w:marRight w:val="0"/>
      <w:marTop w:val="0"/>
      <w:marBottom w:val="0"/>
      <w:divBdr>
        <w:top w:val="none" w:sz="0" w:space="0" w:color="auto"/>
        <w:left w:val="none" w:sz="0" w:space="0" w:color="auto"/>
        <w:bottom w:val="none" w:sz="0" w:space="0" w:color="auto"/>
        <w:right w:val="none" w:sz="0" w:space="0" w:color="auto"/>
      </w:divBdr>
    </w:div>
    <w:div w:id="650140166">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2198326">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66009564">
      <w:bodyDiv w:val="1"/>
      <w:marLeft w:val="0"/>
      <w:marRight w:val="0"/>
      <w:marTop w:val="0"/>
      <w:marBottom w:val="0"/>
      <w:divBdr>
        <w:top w:val="none" w:sz="0" w:space="0" w:color="auto"/>
        <w:left w:val="none" w:sz="0" w:space="0" w:color="auto"/>
        <w:bottom w:val="none" w:sz="0" w:space="0" w:color="auto"/>
        <w:right w:val="none" w:sz="0" w:space="0" w:color="auto"/>
      </w:divBdr>
    </w:div>
    <w:div w:id="667907868">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0274885">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3460738">
      <w:bodyDiv w:val="1"/>
      <w:marLeft w:val="0"/>
      <w:marRight w:val="0"/>
      <w:marTop w:val="0"/>
      <w:marBottom w:val="0"/>
      <w:divBdr>
        <w:top w:val="none" w:sz="0" w:space="0" w:color="auto"/>
        <w:left w:val="none" w:sz="0" w:space="0" w:color="auto"/>
        <w:bottom w:val="none" w:sz="0" w:space="0" w:color="auto"/>
        <w:right w:val="none" w:sz="0" w:space="0" w:color="auto"/>
      </w:divBdr>
    </w:div>
    <w:div w:id="694887640">
      <w:bodyDiv w:val="1"/>
      <w:marLeft w:val="0"/>
      <w:marRight w:val="0"/>
      <w:marTop w:val="0"/>
      <w:marBottom w:val="0"/>
      <w:divBdr>
        <w:top w:val="none" w:sz="0" w:space="0" w:color="auto"/>
        <w:left w:val="none" w:sz="0" w:space="0" w:color="auto"/>
        <w:bottom w:val="none" w:sz="0" w:space="0" w:color="auto"/>
        <w:right w:val="none" w:sz="0" w:space="0" w:color="auto"/>
      </w:divBdr>
    </w:div>
    <w:div w:id="695814825">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697318234">
      <w:bodyDiv w:val="1"/>
      <w:marLeft w:val="0"/>
      <w:marRight w:val="0"/>
      <w:marTop w:val="0"/>
      <w:marBottom w:val="0"/>
      <w:divBdr>
        <w:top w:val="none" w:sz="0" w:space="0" w:color="auto"/>
        <w:left w:val="none" w:sz="0" w:space="0" w:color="auto"/>
        <w:bottom w:val="none" w:sz="0" w:space="0" w:color="auto"/>
        <w:right w:val="none" w:sz="0" w:space="0" w:color="auto"/>
      </w:divBdr>
    </w:div>
    <w:div w:id="697775537">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702249">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6333">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36979864">
      <w:bodyDiv w:val="1"/>
      <w:marLeft w:val="0"/>
      <w:marRight w:val="0"/>
      <w:marTop w:val="0"/>
      <w:marBottom w:val="0"/>
      <w:divBdr>
        <w:top w:val="none" w:sz="0" w:space="0" w:color="auto"/>
        <w:left w:val="none" w:sz="0" w:space="0" w:color="auto"/>
        <w:bottom w:val="none" w:sz="0" w:space="0" w:color="auto"/>
        <w:right w:val="none" w:sz="0" w:space="0" w:color="auto"/>
      </w:divBdr>
    </w:div>
    <w:div w:id="737360033">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3986659">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5496283">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1121778">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2843964">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69934357">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5255323">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6779058">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1755863">
      <w:bodyDiv w:val="1"/>
      <w:marLeft w:val="0"/>
      <w:marRight w:val="0"/>
      <w:marTop w:val="0"/>
      <w:marBottom w:val="0"/>
      <w:divBdr>
        <w:top w:val="none" w:sz="0" w:space="0" w:color="auto"/>
        <w:left w:val="none" w:sz="0" w:space="0" w:color="auto"/>
        <w:bottom w:val="none" w:sz="0" w:space="0" w:color="auto"/>
        <w:right w:val="none" w:sz="0" w:space="0" w:color="auto"/>
      </w:divBdr>
    </w:div>
    <w:div w:id="813136053">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18303397">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29448092">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38545913">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7426643">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5978044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3402232">
      <w:bodyDiv w:val="1"/>
      <w:marLeft w:val="0"/>
      <w:marRight w:val="0"/>
      <w:marTop w:val="0"/>
      <w:marBottom w:val="0"/>
      <w:divBdr>
        <w:top w:val="none" w:sz="0" w:space="0" w:color="auto"/>
        <w:left w:val="none" w:sz="0" w:space="0" w:color="auto"/>
        <w:bottom w:val="none" w:sz="0" w:space="0" w:color="auto"/>
        <w:right w:val="none" w:sz="0" w:space="0" w:color="auto"/>
      </w:divBdr>
    </w:div>
    <w:div w:id="863834229">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75664">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174099">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3371683">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2154037">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897740182">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02371922">
      <w:bodyDiv w:val="1"/>
      <w:marLeft w:val="0"/>
      <w:marRight w:val="0"/>
      <w:marTop w:val="0"/>
      <w:marBottom w:val="0"/>
      <w:divBdr>
        <w:top w:val="none" w:sz="0" w:space="0" w:color="auto"/>
        <w:left w:val="none" w:sz="0" w:space="0" w:color="auto"/>
        <w:bottom w:val="none" w:sz="0" w:space="0" w:color="auto"/>
        <w:right w:val="none" w:sz="0" w:space="0" w:color="auto"/>
      </w:divBdr>
    </w:div>
    <w:div w:id="904679601">
      <w:bodyDiv w:val="1"/>
      <w:marLeft w:val="0"/>
      <w:marRight w:val="0"/>
      <w:marTop w:val="0"/>
      <w:marBottom w:val="0"/>
      <w:divBdr>
        <w:top w:val="none" w:sz="0" w:space="0" w:color="auto"/>
        <w:left w:val="none" w:sz="0" w:space="0" w:color="auto"/>
        <w:bottom w:val="none" w:sz="0" w:space="0" w:color="auto"/>
        <w:right w:val="none" w:sz="0" w:space="0" w:color="auto"/>
      </w:divBdr>
    </w:div>
    <w:div w:id="906233627">
      <w:bodyDiv w:val="1"/>
      <w:marLeft w:val="0"/>
      <w:marRight w:val="0"/>
      <w:marTop w:val="0"/>
      <w:marBottom w:val="0"/>
      <w:divBdr>
        <w:top w:val="none" w:sz="0" w:space="0" w:color="auto"/>
        <w:left w:val="none" w:sz="0" w:space="0" w:color="auto"/>
        <w:bottom w:val="none" w:sz="0" w:space="0" w:color="auto"/>
        <w:right w:val="none" w:sz="0" w:space="0" w:color="auto"/>
      </w:divBdr>
    </w:div>
    <w:div w:id="910964083">
      <w:bodyDiv w:val="1"/>
      <w:marLeft w:val="0"/>
      <w:marRight w:val="0"/>
      <w:marTop w:val="0"/>
      <w:marBottom w:val="0"/>
      <w:divBdr>
        <w:top w:val="none" w:sz="0" w:space="0" w:color="auto"/>
        <w:left w:val="none" w:sz="0" w:space="0" w:color="auto"/>
        <w:bottom w:val="none" w:sz="0" w:space="0" w:color="auto"/>
        <w:right w:val="none" w:sz="0" w:space="0" w:color="auto"/>
      </w:divBdr>
    </w:div>
    <w:div w:id="912541635">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462830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7925719">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4829755">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1646400">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54605277">
      <w:bodyDiv w:val="1"/>
      <w:marLeft w:val="0"/>
      <w:marRight w:val="0"/>
      <w:marTop w:val="0"/>
      <w:marBottom w:val="0"/>
      <w:divBdr>
        <w:top w:val="none" w:sz="0" w:space="0" w:color="auto"/>
        <w:left w:val="none" w:sz="0" w:space="0" w:color="auto"/>
        <w:bottom w:val="none" w:sz="0" w:space="0" w:color="auto"/>
        <w:right w:val="none" w:sz="0" w:space="0" w:color="auto"/>
      </w:divBdr>
    </w:div>
    <w:div w:id="956564394">
      <w:bodyDiv w:val="1"/>
      <w:marLeft w:val="0"/>
      <w:marRight w:val="0"/>
      <w:marTop w:val="0"/>
      <w:marBottom w:val="0"/>
      <w:divBdr>
        <w:top w:val="none" w:sz="0" w:space="0" w:color="auto"/>
        <w:left w:val="none" w:sz="0" w:space="0" w:color="auto"/>
        <w:bottom w:val="none" w:sz="0" w:space="0" w:color="auto"/>
        <w:right w:val="none" w:sz="0" w:space="0" w:color="auto"/>
      </w:divBdr>
    </w:div>
    <w:div w:id="958025128">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938544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87512885">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4919825">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2202537">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2193480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28337173">
      <w:bodyDiv w:val="1"/>
      <w:marLeft w:val="0"/>
      <w:marRight w:val="0"/>
      <w:marTop w:val="0"/>
      <w:marBottom w:val="0"/>
      <w:divBdr>
        <w:top w:val="none" w:sz="0" w:space="0" w:color="auto"/>
        <w:left w:val="none" w:sz="0" w:space="0" w:color="auto"/>
        <w:bottom w:val="none" w:sz="0" w:space="0" w:color="auto"/>
        <w:right w:val="none" w:sz="0" w:space="0" w:color="auto"/>
      </w:divBdr>
    </w:div>
    <w:div w:id="1033310301">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2022287">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3549718">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4305400">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051359">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033058">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5423437">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7888123">
      <w:bodyDiv w:val="1"/>
      <w:marLeft w:val="0"/>
      <w:marRight w:val="0"/>
      <w:marTop w:val="0"/>
      <w:marBottom w:val="0"/>
      <w:divBdr>
        <w:top w:val="none" w:sz="0" w:space="0" w:color="auto"/>
        <w:left w:val="none" w:sz="0" w:space="0" w:color="auto"/>
        <w:bottom w:val="none" w:sz="0" w:space="0" w:color="auto"/>
        <w:right w:val="none" w:sz="0" w:space="0" w:color="auto"/>
      </w:divBdr>
    </w:div>
    <w:div w:id="1111705441">
      <w:bodyDiv w:val="1"/>
      <w:marLeft w:val="0"/>
      <w:marRight w:val="0"/>
      <w:marTop w:val="0"/>
      <w:marBottom w:val="0"/>
      <w:divBdr>
        <w:top w:val="none" w:sz="0" w:space="0" w:color="auto"/>
        <w:left w:val="none" w:sz="0" w:space="0" w:color="auto"/>
        <w:bottom w:val="none" w:sz="0" w:space="0" w:color="auto"/>
        <w:right w:val="none" w:sz="0" w:space="0" w:color="auto"/>
      </w:divBdr>
    </w:div>
    <w:div w:id="1114908263">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6802848">
      <w:bodyDiv w:val="1"/>
      <w:marLeft w:val="0"/>
      <w:marRight w:val="0"/>
      <w:marTop w:val="0"/>
      <w:marBottom w:val="0"/>
      <w:divBdr>
        <w:top w:val="none" w:sz="0" w:space="0" w:color="auto"/>
        <w:left w:val="none" w:sz="0" w:space="0" w:color="auto"/>
        <w:bottom w:val="none" w:sz="0" w:space="0" w:color="auto"/>
        <w:right w:val="none" w:sz="0" w:space="0" w:color="auto"/>
      </w:divBdr>
    </w:div>
    <w:div w:id="1143277656">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1825692">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5757198">
      <w:bodyDiv w:val="1"/>
      <w:marLeft w:val="0"/>
      <w:marRight w:val="0"/>
      <w:marTop w:val="0"/>
      <w:marBottom w:val="0"/>
      <w:divBdr>
        <w:top w:val="none" w:sz="0" w:space="0" w:color="auto"/>
        <w:left w:val="none" w:sz="0" w:space="0" w:color="auto"/>
        <w:bottom w:val="none" w:sz="0" w:space="0" w:color="auto"/>
        <w:right w:val="none" w:sz="0" w:space="0" w:color="auto"/>
      </w:divBdr>
    </w:div>
    <w:div w:id="1158498681">
      <w:bodyDiv w:val="1"/>
      <w:marLeft w:val="0"/>
      <w:marRight w:val="0"/>
      <w:marTop w:val="0"/>
      <w:marBottom w:val="0"/>
      <w:divBdr>
        <w:top w:val="none" w:sz="0" w:space="0" w:color="auto"/>
        <w:left w:val="none" w:sz="0" w:space="0" w:color="auto"/>
        <w:bottom w:val="none" w:sz="0" w:space="0" w:color="auto"/>
        <w:right w:val="none" w:sz="0" w:space="0" w:color="auto"/>
      </w:divBdr>
    </w:div>
    <w:div w:id="1159465079">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6163008">
      <w:bodyDiv w:val="1"/>
      <w:marLeft w:val="0"/>
      <w:marRight w:val="0"/>
      <w:marTop w:val="0"/>
      <w:marBottom w:val="0"/>
      <w:divBdr>
        <w:top w:val="none" w:sz="0" w:space="0" w:color="auto"/>
        <w:left w:val="none" w:sz="0" w:space="0" w:color="auto"/>
        <w:bottom w:val="none" w:sz="0" w:space="0" w:color="auto"/>
        <w:right w:val="none" w:sz="0" w:space="0" w:color="auto"/>
      </w:divBdr>
    </w:div>
    <w:div w:id="1173910959">
      <w:bodyDiv w:val="1"/>
      <w:marLeft w:val="0"/>
      <w:marRight w:val="0"/>
      <w:marTop w:val="0"/>
      <w:marBottom w:val="0"/>
      <w:divBdr>
        <w:top w:val="none" w:sz="0" w:space="0" w:color="auto"/>
        <w:left w:val="none" w:sz="0" w:space="0" w:color="auto"/>
        <w:bottom w:val="none" w:sz="0" w:space="0" w:color="auto"/>
        <w:right w:val="none" w:sz="0" w:space="0" w:color="auto"/>
      </w:divBdr>
    </w:div>
    <w:div w:id="1174879646">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336061">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529795">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7913637">
      <w:bodyDiv w:val="1"/>
      <w:marLeft w:val="0"/>
      <w:marRight w:val="0"/>
      <w:marTop w:val="0"/>
      <w:marBottom w:val="0"/>
      <w:divBdr>
        <w:top w:val="none" w:sz="0" w:space="0" w:color="auto"/>
        <w:left w:val="none" w:sz="0" w:space="0" w:color="auto"/>
        <w:bottom w:val="none" w:sz="0" w:space="0" w:color="auto"/>
        <w:right w:val="none" w:sz="0" w:space="0" w:color="auto"/>
      </w:divBdr>
    </w:div>
    <w:div w:id="1217358396">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1673125">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67157856">
      <w:bodyDiv w:val="1"/>
      <w:marLeft w:val="0"/>
      <w:marRight w:val="0"/>
      <w:marTop w:val="0"/>
      <w:marBottom w:val="0"/>
      <w:divBdr>
        <w:top w:val="none" w:sz="0" w:space="0" w:color="auto"/>
        <w:left w:val="none" w:sz="0" w:space="0" w:color="auto"/>
        <w:bottom w:val="none" w:sz="0" w:space="0" w:color="auto"/>
        <w:right w:val="none" w:sz="0" w:space="0" w:color="auto"/>
      </w:divBdr>
    </w:div>
    <w:div w:id="1273972562">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89975058">
      <w:bodyDiv w:val="1"/>
      <w:marLeft w:val="0"/>
      <w:marRight w:val="0"/>
      <w:marTop w:val="0"/>
      <w:marBottom w:val="0"/>
      <w:divBdr>
        <w:top w:val="none" w:sz="0" w:space="0" w:color="auto"/>
        <w:left w:val="none" w:sz="0" w:space="0" w:color="auto"/>
        <w:bottom w:val="none" w:sz="0" w:space="0" w:color="auto"/>
        <w:right w:val="none" w:sz="0" w:space="0" w:color="auto"/>
      </w:divBdr>
    </w:div>
    <w:div w:id="1290622616">
      <w:bodyDiv w:val="1"/>
      <w:marLeft w:val="0"/>
      <w:marRight w:val="0"/>
      <w:marTop w:val="0"/>
      <w:marBottom w:val="0"/>
      <w:divBdr>
        <w:top w:val="none" w:sz="0" w:space="0" w:color="auto"/>
        <w:left w:val="none" w:sz="0" w:space="0" w:color="auto"/>
        <w:bottom w:val="none" w:sz="0" w:space="0" w:color="auto"/>
        <w:right w:val="none" w:sz="0" w:space="0" w:color="auto"/>
      </w:divBdr>
    </w:div>
    <w:div w:id="1292860301">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5570516">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6009412">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4064092">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5379762">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2996958">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53535807">
      <w:bodyDiv w:val="1"/>
      <w:marLeft w:val="0"/>
      <w:marRight w:val="0"/>
      <w:marTop w:val="0"/>
      <w:marBottom w:val="0"/>
      <w:divBdr>
        <w:top w:val="none" w:sz="0" w:space="0" w:color="auto"/>
        <w:left w:val="none" w:sz="0" w:space="0" w:color="auto"/>
        <w:bottom w:val="none" w:sz="0" w:space="0" w:color="auto"/>
        <w:right w:val="none" w:sz="0" w:space="0" w:color="auto"/>
      </w:divBdr>
    </w:div>
    <w:div w:id="1358039388">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75691533">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6472445">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399748483">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7530615">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2504649">
      <w:bodyDiv w:val="1"/>
      <w:marLeft w:val="0"/>
      <w:marRight w:val="0"/>
      <w:marTop w:val="0"/>
      <w:marBottom w:val="0"/>
      <w:divBdr>
        <w:top w:val="none" w:sz="0" w:space="0" w:color="auto"/>
        <w:left w:val="none" w:sz="0" w:space="0" w:color="auto"/>
        <w:bottom w:val="none" w:sz="0" w:space="0" w:color="auto"/>
        <w:right w:val="none" w:sz="0" w:space="0" w:color="auto"/>
      </w:divBdr>
    </w:div>
    <w:div w:id="1415474316">
      <w:bodyDiv w:val="1"/>
      <w:marLeft w:val="0"/>
      <w:marRight w:val="0"/>
      <w:marTop w:val="0"/>
      <w:marBottom w:val="0"/>
      <w:divBdr>
        <w:top w:val="none" w:sz="0" w:space="0" w:color="auto"/>
        <w:left w:val="none" w:sz="0" w:space="0" w:color="auto"/>
        <w:bottom w:val="none" w:sz="0" w:space="0" w:color="auto"/>
        <w:right w:val="none" w:sz="0" w:space="0" w:color="auto"/>
      </w:divBdr>
    </w:div>
    <w:div w:id="1416631306">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192949">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33088080">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3574603">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8890382">
      <w:bodyDiv w:val="1"/>
      <w:marLeft w:val="0"/>
      <w:marRight w:val="0"/>
      <w:marTop w:val="0"/>
      <w:marBottom w:val="0"/>
      <w:divBdr>
        <w:top w:val="none" w:sz="0" w:space="0" w:color="auto"/>
        <w:left w:val="none" w:sz="0" w:space="0" w:color="auto"/>
        <w:bottom w:val="none" w:sz="0" w:space="0" w:color="auto"/>
        <w:right w:val="none" w:sz="0" w:space="0" w:color="auto"/>
      </w:divBdr>
    </w:div>
    <w:div w:id="1449423503">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50776258">
      <w:bodyDiv w:val="1"/>
      <w:marLeft w:val="0"/>
      <w:marRight w:val="0"/>
      <w:marTop w:val="0"/>
      <w:marBottom w:val="0"/>
      <w:divBdr>
        <w:top w:val="none" w:sz="0" w:space="0" w:color="auto"/>
        <w:left w:val="none" w:sz="0" w:space="0" w:color="auto"/>
        <w:bottom w:val="none" w:sz="0" w:space="0" w:color="auto"/>
        <w:right w:val="none" w:sz="0" w:space="0" w:color="auto"/>
      </w:divBdr>
    </w:div>
    <w:div w:id="1459684851">
      <w:bodyDiv w:val="1"/>
      <w:marLeft w:val="0"/>
      <w:marRight w:val="0"/>
      <w:marTop w:val="0"/>
      <w:marBottom w:val="0"/>
      <w:divBdr>
        <w:top w:val="none" w:sz="0" w:space="0" w:color="auto"/>
        <w:left w:val="none" w:sz="0" w:space="0" w:color="auto"/>
        <w:bottom w:val="none" w:sz="0" w:space="0" w:color="auto"/>
        <w:right w:val="none" w:sz="0" w:space="0" w:color="auto"/>
      </w:divBdr>
    </w:div>
    <w:div w:id="1461991480">
      <w:bodyDiv w:val="1"/>
      <w:marLeft w:val="0"/>
      <w:marRight w:val="0"/>
      <w:marTop w:val="0"/>
      <w:marBottom w:val="0"/>
      <w:divBdr>
        <w:top w:val="none" w:sz="0" w:space="0" w:color="auto"/>
        <w:left w:val="none" w:sz="0" w:space="0" w:color="auto"/>
        <w:bottom w:val="none" w:sz="0" w:space="0" w:color="auto"/>
        <w:right w:val="none" w:sz="0" w:space="0" w:color="auto"/>
      </w:divBdr>
    </w:div>
    <w:div w:id="146226350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4932784">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1482612">
      <w:bodyDiv w:val="1"/>
      <w:marLeft w:val="0"/>
      <w:marRight w:val="0"/>
      <w:marTop w:val="0"/>
      <w:marBottom w:val="0"/>
      <w:divBdr>
        <w:top w:val="none" w:sz="0" w:space="0" w:color="auto"/>
        <w:left w:val="none" w:sz="0" w:space="0" w:color="auto"/>
        <w:bottom w:val="none" w:sz="0" w:space="0" w:color="auto"/>
        <w:right w:val="none" w:sz="0" w:space="0" w:color="auto"/>
      </w:divBdr>
    </w:div>
    <w:div w:id="147452364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2235322">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5874486">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3494911">
      <w:bodyDiv w:val="1"/>
      <w:marLeft w:val="0"/>
      <w:marRight w:val="0"/>
      <w:marTop w:val="0"/>
      <w:marBottom w:val="0"/>
      <w:divBdr>
        <w:top w:val="none" w:sz="0" w:space="0" w:color="auto"/>
        <w:left w:val="none" w:sz="0" w:space="0" w:color="auto"/>
        <w:bottom w:val="none" w:sz="0" w:space="0" w:color="auto"/>
        <w:right w:val="none" w:sz="0" w:space="0" w:color="auto"/>
      </w:divBdr>
    </w:div>
    <w:div w:id="1536886644">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1237522">
      <w:bodyDiv w:val="1"/>
      <w:marLeft w:val="0"/>
      <w:marRight w:val="0"/>
      <w:marTop w:val="0"/>
      <w:marBottom w:val="0"/>
      <w:divBdr>
        <w:top w:val="none" w:sz="0" w:space="0" w:color="auto"/>
        <w:left w:val="none" w:sz="0" w:space="0" w:color="auto"/>
        <w:bottom w:val="none" w:sz="0" w:space="0" w:color="auto"/>
        <w:right w:val="none" w:sz="0" w:space="0" w:color="auto"/>
      </w:divBdr>
    </w:div>
    <w:div w:id="1542815720">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6573428">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72697467">
      <w:bodyDiv w:val="1"/>
      <w:marLeft w:val="0"/>
      <w:marRight w:val="0"/>
      <w:marTop w:val="0"/>
      <w:marBottom w:val="0"/>
      <w:divBdr>
        <w:top w:val="none" w:sz="0" w:space="0" w:color="auto"/>
        <w:left w:val="none" w:sz="0" w:space="0" w:color="auto"/>
        <w:bottom w:val="none" w:sz="0" w:space="0" w:color="auto"/>
        <w:right w:val="none" w:sz="0" w:space="0" w:color="auto"/>
      </w:divBdr>
    </w:div>
    <w:div w:id="1574268880">
      <w:bodyDiv w:val="1"/>
      <w:marLeft w:val="0"/>
      <w:marRight w:val="0"/>
      <w:marTop w:val="0"/>
      <w:marBottom w:val="0"/>
      <w:divBdr>
        <w:top w:val="none" w:sz="0" w:space="0" w:color="auto"/>
        <w:left w:val="none" w:sz="0" w:space="0" w:color="auto"/>
        <w:bottom w:val="none" w:sz="0" w:space="0" w:color="auto"/>
        <w:right w:val="none" w:sz="0" w:space="0" w:color="auto"/>
      </w:divBdr>
    </w:div>
    <w:div w:id="1575816514">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2450418">
      <w:bodyDiv w:val="1"/>
      <w:marLeft w:val="0"/>
      <w:marRight w:val="0"/>
      <w:marTop w:val="0"/>
      <w:marBottom w:val="0"/>
      <w:divBdr>
        <w:top w:val="none" w:sz="0" w:space="0" w:color="auto"/>
        <w:left w:val="none" w:sz="0" w:space="0" w:color="auto"/>
        <w:bottom w:val="none" w:sz="0" w:space="0" w:color="auto"/>
        <w:right w:val="none" w:sz="0" w:space="0" w:color="auto"/>
      </w:divBdr>
    </w:div>
    <w:div w:id="1604923366">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273881">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5579206">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6959668">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49699673">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2644">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2468390">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02139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84742125">
      <w:bodyDiv w:val="1"/>
      <w:marLeft w:val="0"/>
      <w:marRight w:val="0"/>
      <w:marTop w:val="0"/>
      <w:marBottom w:val="0"/>
      <w:divBdr>
        <w:top w:val="none" w:sz="0" w:space="0" w:color="auto"/>
        <w:left w:val="none" w:sz="0" w:space="0" w:color="auto"/>
        <w:bottom w:val="none" w:sz="0" w:space="0" w:color="auto"/>
        <w:right w:val="none" w:sz="0" w:space="0" w:color="auto"/>
      </w:divBdr>
    </w:div>
    <w:div w:id="1689135772">
      <w:bodyDiv w:val="1"/>
      <w:marLeft w:val="0"/>
      <w:marRight w:val="0"/>
      <w:marTop w:val="0"/>
      <w:marBottom w:val="0"/>
      <w:divBdr>
        <w:top w:val="none" w:sz="0" w:space="0" w:color="auto"/>
        <w:left w:val="none" w:sz="0" w:space="0" w:color="auto"/>
        <w:bottom w:val="none" w:sz="0" w:space="0" w:color="auto"/>
        <w:right w:val="none" w:sz="0" w:space="0" w:color="auto"/>
      </w:divBdr>
    </w:div>
    <w:div w:id="1689335588">
      <w:bodyDiv w:val="1"/>
      <w:marLeft w:val="0"/>
      <w:marRight w:val="0"/>
      <w:marTop w:val="0"/>
      <w:marBottom w:val="0"/>
      <w:divBdr>
        <w:top w:val="none" w:sz="0" w:space="0" w:color="auto"/>
        <w:left w:val="none" w:sz="0" w:space="0" w:color="auto"/>
        <w:bottom w:val="none" w:sz="0" w:space="0" w:color="auto"/>
        <w:right w:val="none" w:sz="0" w:space="0" w:color="auto"/>
      </w:divBdr>
    </w:div>
    <w:div w:id="1690986416">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2997939">
      <w:bodyDiv w:val="1"/>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18167496">
      <w:bodyDiv w:val="1"/>
      <w:marLeft w:val="0"/>
      <w:marRight w:val="0"/>
      <w:marTop w:val="0"/>
      <w:marBottom w:val="0"/>
      <w:divBdr>
        <w:top w:val="none" w:sz="0" w:space="0" w:color="auto"/>
        <w:left w:val="none" w:sz="0" w:space="0" w:color="auto"/>
        <w:bottom w:val="none" w:sz="0" w:space="0" w:color="auto"/>
        <w:right w:val="none" w:sz="0" w:space="0" w:color="auto"/>
      </w:divBdr>
    </w:div>
    <w:div w:id="1718819849">
      <w:bodyDiv w:val="1"/>
      <w:marLeft w:val="0"/>
      <w:marRight w:val="0"/>
      <w:marTop w:val="0"/>
      <w:marBottom w:val="0"/>
      <w:divBdr>
        <w:top w:val="none" w:sz="0" w:space="0" w:color="auto"/>
        <w:left w:val="none" w:sz="0" w:space="0" w:color="auto"/>
        <w:bottom w:val="none" w:sz="0" w:space="0" w:color="auto"/>
        <w:right w:val="none" w:sz="0" w:space="0" w:color="auto"/>
      </w:divBdr>
    </w:div>
    <w:div w:id="1721783342">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40833850">
      <w:bodyDiv w:val="1"/>
      <w:marLeft w:val="0"/>
      <w:marRight w:val="0"/>
      <w:marTop w:val="0"/>
      <w:marBottom w:val="0"/>
      <w:divBdr>
        <w:top w:val="none" w:sz="0" w:space="0" w:color="auto"/>
        <w:left w:val="none" w:sz="0" w:space="0" w:color="auto"/>
        <w:bottom w:val="none" w:sz="0" w:space="0" w:color="auto"/>
        <w:right w:val="none" w:sz="0" w:space="0" w:color="auto"/>
      </w:divBdr>
    </w:div>
    <w:div w:id="1743870075">
      <w:bodyDiv w:val="1"/>
      <w:marLeft w:val="0"/>
      <w:marRight w:val="0"/>
      <w:marTop w:val="0"/>
      <w:marBottom w:val="0"/>
      <w:divBdr>
        <w:top w:val="none" w:sz="0" w:space="0" w:color="auto"/>
        <w:left w:val="none" w:sz="0" w:space="0" w:color="auto"/>
        <w:bottom w:val="none" w:sz="0" w:space="0" w:color="auto"/>
        <w:right w:val="none" w:sz="0" w:space="0" w:color="auto"/>
      </w:divBdr>
    </w:div>
    <w:div w:id="1749841125">
      <w:bodyDiv w:val="1"/>
      <w:marLeft w:val="0"/>
      <w:marRight w:val="0"/>
      <w:marTop w:val="0"/>
      <w:marBottom w:val="0"/>
      <w:divBdr>
        <w:top w:val="none" w:sz="0" w:space="0" w:color="auto"/>
        <w:left w:val="none" w:sz="0" w:space="0" w:color="auto"/>
        <w:bottom w:val="none" w:sz="0" w:space="0" w:color="auto"/>
        <w:right w:val="none" w:sz="0" w:space="0" w:color="auto"/>
      </w:divBdr>
    </w:div>
    <w:div w:id="1749963043">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5473743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7922344">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76712771">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4782767">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4078680">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19572701">
      <w:bodyDiv w:val="1"/>
      <w:marLeft w:val="0"/>
      <w:marRight w:val="0"/>
      <w:marTop w:val="0"/>
      <w:marBottom w:val="0"/>
      <w:divBdr>
        <w:top w:val="none" w:sz="0" w:space="0" w:color="auto"/>
        <w:left w:val="none" w:sz="0" w:space="0" w:color="auto"/>
        <w:bottom w:val="none" w:sz="0" w:space="0" w:color="auto"/>
        <w:right w:val="none" w:sz="0" w:space="0" w:color="auto"/>
      </w:divBdr>
    </w:div>
    <w:div w:id="1820003085">
      <w:bodyDiv w:val="1"/>
      <w:marLeft w:val="0"/>
      <w:marRight w:val="0"/>
      <w:marTop w:val="0"/>
      <w:marBottom w:val="0"/>
      <w:divBdr>
        <w:top w:val="none" w:sz="0" w:space="0" w:color="auto"/>
        <w:left w:val="none" w:sz="0" w:space="0" w:color="auto"/>
        <w:bottom w:val="none" w:sz="0" w:space="0" w:color="auto"/>
        <w:right w:val="none" w:sz="0" w:space="0" w:color="auto"/>
      </w:divBdr>
    </w:div>
    <w:div w:id="1822698527">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2328919">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6534309">
      <w:bodyDiv w:val="1"/>
      <w:marLeft w:val="0"/>
      <w:marRight w:val="0"/>
      <w:marTop w:val="0"/>
      <w:marBottom w:val="0"/>
      <w:divBdr>
        <w:top w:val="none" w:sz="0" w:space="0" w:color="auto"/>
        <w:left w:val="none" w:sz="0" w:space="0" w:color="auto"/>
        <w:bottom w:val="none" w:sz="0" w:space="0" w:color="auto"/>
        <w:right w:val="none" w:sz="0" w:space="0" w:color="auto"/>
      </w:divBdr>
    </w:div>
    <w:div w:id="1837307994">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48446549">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53450491">
      <w:bodyDiv w:val="1"/>
      <w:marLeft w:val="0"/>
      <w:marRight w:val="0"/>
      <w:marTop w:val="0"/>
      <w:marBottom w:val="0"/>
      <w:divBdr>
        <w:top w:val="none" w:sz="0" w:space="0" w:color="auto"/>
        <w:left w:val="none" w:sz="0" w:space="0" w:color="auto"/>
        <w:bottom w:val="none" w:sz="0" w:space="0" w:color="auto"/>
        <w:right w:val="none" w:sz="0" w:space="0" w:color="auto"/>
      </w:divBdr>
    </w:div>
    <w:div w:id="1854565330">
      <w:bodyDiv w:val="1"/>
      <w:marLeft w:val="0"/>
      <w:marRight w:val="0"/>
      <w:marTop w:val="0"/>
      <w:marBottom w:val="0"/>
      <w:divBdr>
        <w:top w:val="none" w:sz="0" w:space="0" w:color="auto"/>
        <w:left w:val="none" w:sz="0" w:space="0" w:color="auto"/>
        <w:bottom w:val="none" w:sz="0" w:space="0" w:color="auto"/>
        <w:right w:val="none" w:sz="0" w:space="0" w:color="auto"/>
      </w:divBdr>
    </w:div>
    <w:div w:id="1855725286">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0727163">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2301398">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5382717">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1434584">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140879">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89684513">
      <w:bodyDiv w:val="1"/>
      <w:marLeft w:val="0"/>
      <w:marRight w:val="0"/>
      <w:marTop w:val="0"/>
      <w:marBottom w:val="0"/>
      <w:divBdr>
        <w:top w:val="none" w:sz="0" w:space="0" w:color="auto"/>
        <w:left w:val="none" w:sz="0" w:space="0" w:color="auto"/>
        <w:bottom w:val="none" w:sz="0" w:space="0" w:color="auto"/>
        <w:right w:val="none" w:sz="0" w:space="0" w:color="auto"/>
      </w:divBdr>
    </w:div>
    <w:div w:id="1890922347">
      <w:bodyDiv w:val="1"/>
      <w:marLeft w:val="0"/>
      <w:marRight w:val="0"/>
      <w:marTop w:val="0"/>
      <w:marBottom w:val="0"/>
      <w:divBdr>
        <w:top w:val="none" w:sz="0" w:space="0" w:color="auto"/>
        <w:left w:val="none" w:sz="0" w:space="0" w:color="auto"/>
        <w:bottom w:val="none" w:sz="0" w:space="0" w:color="auto"/>
        <w:right w:val="none" w:sz="0" w:space="0" w:color="auto"/>
      </w:divBdr>
      <w:divsChild>
        <w:div w:id="237985555">
          <w:marLeft w:val="0"/>
          <w:marRight w:val="0"/>
          <w:marTop w:val="0"/>
          <w:marBottom w:val="0"/>
          <w:divBdr>
            <w:top w:val="none" w:sz="0" w:space="0" w:color="auto"/>
            <w:left w:val="none" w:sz="0" w:space="0" w:color="auto"/>
            <w:bottom w:val="none" w:sz="0" w:space="0" w:color="auto"/>
            <w:right w:val="none" w:sz="0" w:space="0" w:color="auto"/>
          </w:divBdr>
        </w:div>
      </w:divsChild>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665315">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3270495">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431153">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02821">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46694296">
      <w:bodyDiv w:val="1"/>
      <w:marLeft w:val="0"/>
      <w:marRight w:val="0"/>
      <w:marTop w:val="0"/>
      <w:marBottom w:val="0"/>
      <w:divBdr>
        <w:top w:val="none" w:sz="0" w:space="0" w:color="auto"/>
        <w:left w:val="none" w:sz="0" w:space="0" w:color="auto"/>
        <w:bottom w:val="none" w:sz="0" w:space="0" w:color="auto"/>
        <w:right w:val="none" w:sz="0" w:space="0" w:color="auto"/>
      </w:divBdr>
    </w:div>
    <w:div w:id="1947299501">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049387">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4625411">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292007">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005144">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68854742">
      <w:bodyDiv w:val="1"/>
      <w:marLeft w:val="0"/>
      <w:marRight w:val="0"/>
      <w:marTop w:val="0"/>
      <w:marBottom w:val="0"/>
      <w:divBdr>
        <w:top w:val="none" w:sz="0" w:space="0" w:color="auto"/>
        <w:left w:val="none" w:sz="0" w:space="0" w:color="auto"/>
        <w:bottom w:val="none" w:sz="0" w:space="0" w:color="auto"/>
        <w:right w:val="none" w:sz="0" w:space="0" w:color="auto"/>
      </w:divBdr>
    </w:div>
    <w:div w:id="1969050926">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77485529">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3994873">
      <w:bodyDiv w:val="1"/>
      <w:marLeft w:val="0"/>
      <w:marRight w:val="0"/>
      <w:marTop w:val="0"/>
      <w:marBottom w:val="0"/>
      <w:divBdr>
        <w:top w:val="none" w:sz="0" w:space="0" w:color="auto"/>
        <w:left w:val="none" w:sz="0" w:space="0" w:color="auto"/>
        <w:bottom w:val="none" w:sz="0" w:space="0" w:color="auto"/>
        <w:right w:val="none" w:sz="0" w:space="0" w:color="auto"/>
      </w:divBdr>
    </w:div>
    <w:div w:id="198620359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089955">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0714992">
      <w:bodyDiv w:val="1"/>
      <w:marLeft w:val="0"/>
      <w:marRight w:val="0"/>
      <w:marTop w:val="0"/>
      <w:marBottom w:val="0"/>
      <w:divBdr>
        <w:top w:val="none" w:sz="0" w:space="0" w:color="auto"/>
        <w:left w:val="none" w:sz="0" w:space="0" w:color="auto"/>
        <w:bottom w:val="none" w:sz="0" w:space="0" w:color="auto"/>
        <w:right w:val="none" w:sz="0" w:space="0" w:color="auto"/>
      </w:divBdr>
    </w:div>
    <w:div w:id="2011832214">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109118">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5470719">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28945774">
      <w:bodyDiv w:val="1"/>
      <w:marLeft w:val="0"/>
      <w:marRight w:val="0"/>
      <w:marTop w:val="0"/>
      <w:marBottom w:val="0"/>
      <w:divBdr>
        <w:top w:val="none" w:sz="0" w:space="0" w:color="auto"/>
        <w:left w:val="none" w:sz="0" w:space="0" w:color="auto"/>
        <w:bottom w:val="none" w:sz="0" w:space="0" w:color="auto"/>
        <w:right w:val="none" w:sz="0" w:space="0" w:color="auto"/>
      </w:divBdr>
    </w:div>
    <w:div w:id="2031833897">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71267552">
      <w:bodyDiv w:val="1"/>
      <w:marLeft w:val="0"/>
      <w:marRight w:val="0"/>
      <w:marTop w:val="0"/>
      <w:marBottom w:val="0"/>
      <w:divBdr>
        <w:top w:val="none" w:sz="0" w:space="0" w:color="auto"/>
        <w:left w:val="none" w:sz="0" w:space="0" w:color="auto"/>
        <w:bottom w:val="none" w:sz="0" w:space="0" w:color="auto"/>
        <w:right w:val="none" w:sz="0" w:space="0" w:color="auto"/>
      </w:divBdr>
    </w:div>
    <w:div w:id="2075273756">
      <w:bodyDiv w:val="1"/>
      <w:marLeft w:val="0"/>
      <w:marRight w:val="0"/>
      <w:marTop w:val="0"/>
      <w:marBottom w:val="0"/>
      <w:divBdr>
        <w:top w:val="none" w:sz="0" w:space="0" w:color="auto"/>
        <w:left w:val="none" w:sz="0" w:space="0" w:color="auto"/>
        <w:bottom w:val="none" w:sz="0" w:space="0" w:color="auto"/>
        <w:right w:val="none" w:sz="0" w:space="0" w:color="auto"/>
      </w:divBdr>
    </w:div>
    <w:div w:id="2075463428">
      <w:bodyDiv w:val="1"/>
      <w:marLeft w:val="0"/>
      <w:marRight w:val="0"/>
      <w:marTop w:val="0"/>
      <w:marBottom w:val="0"/>
      <w:divBdr>
        <w:top w:val="none" w:sz="0" w:space="0" w:color="auto"/>
        <w:left w:val="none" w:sz="0" w:space="0" w:color="auto"/>
        <w:bottom w:val="none" w:sz="0" w:space="0" w:color="auto"/>
        <w:right w:val="none" w:sz="0" w:space="0" w:color="auto"/>
      </w:divBdr>
    </w:div>
    <w:div w:id="2076391840">
      <w:bodyDiv w:val="1"/>
      <w:marLeft w:val="0"/>
      <w:marRight w:val="0"/>
      <w:marTop w:val="0"/>
      <w:marBottom w:val="0"/>
      <w:divBdr>
        <w:top w:val="none" w:sz="0" w:space="0" w:color="auto"/>
        <w:left w:val="none" w:sz="0" w:space="0" w:color="auto"/>
        <w:bottom w:val="none" w:sz="0" w:space="0" w:color="auto"/>
        <w:right w:val="none" w:sz="0" w:space="0" w:color="auto"/>
      </w:divBdr>
    </w:div>
    <w:div w:id="2077585983">
      <w:bodyDiv w:val="1"/>
      <w:marLeft w:val="0"/>
      <w:marRight w:val="0"/>
      <w:marTop w:val="0"/>
      <w:marBottom w:val="0"/>
      <w:divBdr>
        <w:top w:val="none" w:sz="0" w:space="0" w:color="auto"/>
        <w:left w:val="none" w:sz="0" w:space="0" w:color="auto"/>
        <w:bottom w:val="none" w:sz="0" w:space="0" w:color="auto"/>
        <w:right w:val="none" w:sz="0" w:space="0" w:color="auto"/>
      </w:divBdr>
    </w:div>
    <w:div w:id="2077976079">
      <w:bodyDiv w:val="1"/>
      <w:marLeft w:val="0"/>
      <w:marRight w:val="0"/>
      <w:marTop w:val="0"/>
      <w:marBottom w:val="0"/>
      <w:divBdr>
        <w:top w:val="none" w:sz="0" w:space="0" w:color="auto"/>
        <w:left w:val="none" w:sz="0" w:space="0" w:color="auto"/>
        <w:bottom w:val="none" w:sz="0" w:space="0" w:color="auto"/>
        <w:right w:val="none" w:sz="0" w:space="0" w:color="auto"/>
      </w:divBdr>
    </w:div>
    <w:div w:id="2079669518">
      <w:bodyDiv w:val="1"/>
      <w:marLeft w:val="0"/>
      <w:marRight w:val="0"/>
      <w:marTop w:val="0"/>
      <w:marBottom w:val="0"/>
      <w:divBdr>
        <w:top w:val="none" w:sz="0" w:space="0" w:color="auto"/>
        <w:left w:val="none" w:sz="0" w:space="0" w:color="auto"/>
        <w:bottom w:val="none" w:sz="0" w:space="0" w:color="auto"/>
        <w:right w:val="none" w:sz="0" w:space="0" w:color="auto"/>
      </w:divBdr>
    </w:div>
    <w:div w:id="2084449813">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87144820">
      <w:bodyDiv w:val="1"/>
      <w:marLeft w:val="0"/>
      <w:marRight w:val="0"/>
      <w:marTop w:val="0"/>
      <w:marBottom w:val="0"/>
      <w:divBdr>
        <w:top w:val="none" w:sz="0" w:space="0" w:color="auto"/>
        <w:left w:val="none" w:sz="0" w:space="0" w:color="auto"/>
        <w:bottom w:val="none" w:sz="0" w:space="0" w:color="auto"/>
        <w:right w:val="none" w:sz="0" w:space="0" w:color="auto"/>
      </w:divBdr>
    </w:div>
    <w:div w:id="2091072335">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332403">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45185">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09887317">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19907630">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2144020">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26922849">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 w:id="2146777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rvice.tfac.or.th/get_file/index.php?file=TAS_41_revised_2565.pdf" TargetMode="Externa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4" ma:contentTypeDescription="Create a new document." ma:contentTypeScope="" ma:versionID="cb37be9be27bd3e0386cb4a899b49ecb">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4f3897611705d8a4e777bde91e12eea1"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7E0DD-0C66-40EE-8765-DB07766FA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3.xml><?xml version="1.0" encoding="utf-8"?>
<ds:datastoreItem xmlns:ds="http://schemas.openxmlformats.org/officeDocument/2006/customXml" ds:itemID="{87671BF3-B463-4C0F-A734-AB88A9644D03}">
  <ds:schemaRefs>
    <ds:schemaRef ds:uri="http://schemas.microsoft.com/sharepoint/v3/contenttype/forms"/>
  </ds:schemaRefs>
</ds:datastoreItem>
</file>

<file path=customXml/itemProps4.xml><?xml version="1.0" encoding="utf-8"?>
<ds:datastoreItem xmlns:ds="http://schemas.openxmlformats.org/officeDocument/2006/customXml" ds:itemID="{38F44EDE-3090-4854-A8D1-8B87E5AAE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6</TotalTime>
  <Pages>81</Pages>
  <Words>22510</Words>
  <Characters>128308</Characters>
  <Application>Microsoft Office Word</Application>
  <DocSecurity>0</DocSecurity>
  <Lines>1069</Lines>
  <Paragraphs>301</Paragraphs>
  <ScaleCrop>false</ScaleCrop>
  <Company>Grant Thornton Thailand</Company>
  <LinksUpToDate>false</LinksUpToDate>
  <CharactersWithSpaces>150517</CharactersWithSpaces>
  <SharedDoc>false</SharedDoc>
  <HLinks>
    <vt:vector size="6" baseType="variant">
      <vt:variant>
        <vt:i4>2621493</vt:i4>
      </vt:variant>
      <vt:variant>
        <vt:i4>0</vt:i4>
      </vt:variant>
      <vt:variant>
        <vt:i4>0</vt:i4>
      </vt:variant>
      <vt:variant>
        <vt:i4>5</vt:i4>
      </vt:variant>
      <vt:variant>
        <vt:lpwstr>https://eservice.tfac.or.th/get_file/index.php?file=TAS_41_revised_2565.pdf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Pasuta Kasemchaibordee</cp:lastModifiedBy>
  <cp:revision>4</cp:revision>
  <cp:lastPrinted>2024-02-23T10:06:00Z</cp:lastPrinted>
  <dcterms:created xsi:type="dcterms:W3CDTF">2024-02-29T17:15:00Z</dcterms:created>
  <dcterms:modified xsi:type="dcterms:W3CDTF">2024-03-22T07:12:00Z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AuthorIds_UIVersion_9216">
    <vt:lpwstr>390</vt:lpwstr>
  </property>
  <property fmtid="{D5CDD505-2E9C-101B-9397-08002B2CF9AE}" pid="4" name="GrammarlyDocumentId">
    <vt:lpwstr>0e15adc2f7527d75f635060871a9ca885e9779377a203c91b661e96e1e663bcf</vt:lpwstr>
  </property>
  <property fmtid="{D5CDD505-2E9C-101B-9397-08002B2CF9AE}" pid="5" name="MediaServiceImageTags">
    <vt:lpwstr/>
  </property>
</Properties>
</file>