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C8885" w14:textId="77777777" w:rsidR="00DB308D" w:rsidRDefault="006B215D" w:rsidP="004C2111">
      <w:pPr>
        <w:pStyle w:val="Reference"/>
      </w:pPr>
      <w:r>
        <w:tab/>
      </w:r>
    </w:p>
    <w:p w14:paraId="18AE1A94" w14:textId="3B387788" w:rsidR="00DD1E47" w:rsidRDefault="00757EF9" w:rsidP="00757EF9">
      <w:pPr>
        <w:pStyle w:val="BodyText"/>
        <w:tabs>
          <w:tab w:val="left" w:pos="6720"/>
        </w:tabs>
      </w:pPr>
      <w:r>
        <w:tab/>
      </w:r>
    </w:p>
    <w:p w14:paraId="6A3E6572" w14:textId="79E273B9" w:rsidR="00D15EA5" w:rsidRDefault="006F1B19" w:rsidP="00D15EA5">
      <w:pPr>
        <w:pStyle w:val="BodyText"/>
      </w:pPr>
      <w:r w:rsidRPr="004A0DFE">
        <w:br w:type="textWrapping" w:clear="all"/>
      </w:r>
    </w:p>
    <w:p w14:paraId="76C6C3C4" w14:textId="77777777" w:rsidR="00D15EA5" w:rsidRDefault="00D15EA5" w:rsidP="00D15EA5">
      <w:pPr>
        <w:pStyle w:val="BodyText"/>
      </w:pPr>
    </w:p>
    <w:p w14:paraId="425131FC" w14:textId="77777777" w:rsidR="00D15EA5" w:rsidRDefault="00D15EA5" w:rsidP="005F72DE">
      <w:pPr>
        <w:pStyle w:val="BodyText"/>
        <w:spacing w:after="360"/>
        <w:rPr>
          <w:rFonts w:cstheme="minorBidi"/>
          <w:lang w:bidi="th-TH"/>
        </w:rPr>
      </w:pPr>
    </w:p>
    <w:p w14:paraId="182FD0BF" w14:textId="5A83D8D4" w:rsidR="00112C09" w:rsidRDefault="00112C09" w:rsidP="00AC48F3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0F2215F5" w14:textId="77777777" w:rsidR="00B84252" w:rsidRPr="00112C09" w:rsidRDefault="00B84252" w:rsidP="00AC48F3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3FF76D15" w14:textId="5F324F58" w:rsidR="00D55512" w:rsidRPr="00AC48F3" w:rsidRDefault="00D55512" w:rsidP="00AC48F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</w:t>
      </w:r>
      <w:r w:rsidR="00F21957" w:rsidRPr="00F21957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6C34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</w:t>
      </w:r>
      <w:r w:rsidR="00F21957" w:rsidRPr="00F21957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 xml:space="preserve"> </w:t>
      </w:r>
      <w:proofErr w:type="spellStart"/>
      <w:r w:rsidR="001A1723" w:rsidRPr="00DB0B0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="00F21957" w:rsidRPr="00F21957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 xml:space="preserve"> </w:t>
      </w:r>
      <w:r w:rsidR="001A1723" w:rsidRPr="00DB0B0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ลิ</w:t>
      </w:r>
      <w:r w:rsidR="00F178E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</w:t>
      </w:r>
      <w:r w:rsidR="001A1723" w:rsidRPr="00DB0B0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ซิ่ง</w:t>
      </w:r>
      <w:r w:rsidR="00F21957" w:rsidRPr="00F21957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จำกัด</w:t>
      </w:r>
      <w:r w:rsidR="00F21957" w:rsidRPr="00F21957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1220A4FC" w14:textId="77777777" w:rsidR="00AD3B26" w:rsidRPr="00AC48F3" w:rsidRDefault="00734D83" w:rsidP="005F72DE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09660FAC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2B73EED6" w14:textId="77777777" w:rsidR="00D55512" w:rsidRPr="00AC48F3" w:rsidRDefault="00D55512" w:rsidP="00996C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99E47CF" w14:textId="7D91892E" w:rsidR="00D55512" w:rsidRPr="00AC48F3" w:rsidRDefault="005F72DE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ข้าพเจ้าได้ตรวจสอบงบการเงินรวม</w:t>
      </w:r>
      <w:r w:rsidR="003802B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และเฉพาะ</w:t>
      </w:r>
      <w:r w:rsidR="00630D7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บริษัท </w:t>
      </w: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ของ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บริษัท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proofErr w:type="spellStart"/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ไมด้า</w:t>
      </w:r>
      <w:proofErr w:type="spellEnd"/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ลิ</w:t>
      </w:r>
      <w:r w:rsidR="00F178E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ซิ่ง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7922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จำกัด </w:t>
      </w:r>
      <w:r w:rsidR="001A1723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="001A1723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="009B0D00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85629A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       </w:t>
      </w:r>
      <w:r w:rsidR="00A2458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(</w:t>
      </w:r>
      <w:r w:rsidR="00A24585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“</w:t>
      </w:r>
      <w:r w:rsidR="00A24585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กลุ่ม</w:t>
      </w:r>
      <w:r w:rsidR="00A740D6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บริษัท</w:t>
      </w:r>
      <w:r w:rsidR="00A740D6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”</w:t>
      </w:r>
      <w:r w:rsidR="00A740D6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)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งบแสดงฐานะการเงินรวมและเฉพาะของบริษัท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3685B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3685B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D02265">
        <w:rPr>
          <w:rFonts w:ascii="Browallia New" w:hAnsi="Browallia New" w:cs="Browallia New"/>
          <w:sz w:val="28"/>
          <w:szCs w:val="28"/>
          <w:lang w:bidi="th-TH"/>
        </w:rPr>
        <w:t>6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42ED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งบกำไรขาดทุนเบ็ดเสร็จรวมและเฉพาะของบริษัท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และงบกระแสเงินสดรวมและเฉพาะของบริษัทสำหรับปีสิ้นสุดวันเดียวกัน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และหมายเหตุประกอบงบการเงินรวมและเฉพาะของบริษัท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รวมถึงสรุปนโยบายการบัญชีที่สำคัญ</w:t>
      </w:r>
    </w:p>
    <w:p w14:paraId="68358F49" w14:textId="77777777" w:rsidR="00280186" w:rsidRPr="00AC48F3" w:rsidRDefault="00280186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9C6E179" w14:textId="3475005C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รวมและเฉพาะของบริษัทข้างต้น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นี้แสดงฐานะการเงิน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C2083F" w:rsidRPr="00AC48F3">
        <w:rPr>
          <w:rFonts w:ascii="Browallia New" w:hAnsi="Browallia New" w:cs="Browallia New"/>
          <w:sz w:val="28"/>
          <w:szCs w:val="28"/>
          <w:cs/>
          <w:lang w:bidi="th-TH"/>
        </w:rPr>
        <w:t>และเฉพาะ</w:t>
      </w:r>
      <w:r w:rsidR="00630D7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</w:t>
      </w:r>
      <w:r w:rsidR="004C45AF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C2083F" w:rsidRPr="00AC48F3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="00B544E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proofErr w:type="spellStart"/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ไมด้า</w:t>
      </w:r>
      <w:proofErr w:type="spellEnd"/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ลิ</w:t>
      </w:r>
      <w:r w:rsidR="0098543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ซิ่ง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7922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จำกัด </w:t>
      </w:r>
      <w:r w:rsidR="00B544E4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="00B544E4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 w:rsidR="00532476">
        <w:rPr>
          <w:rFonts w:ascii="Browallia New" w:hAnsi="Browallia New" w:cs="Browallia New"/>
          <w:sz w:val="28"/>
          <w:szCs w:val="28"/>
        </w:rPr>
        <w:t>6</w:t>
      </w:r>
      <w:r w:rsidR="00D02265">
        <w:rPr>
          <w:rFonts w:ascii="Browallia New" w:hAnsi="Browallia New" w:cs="Browallia New"/>
          <w:sz w:val="28"/>
          <w:szCs w:val="28"/>
        </w:rPr>
        <w:t>6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ผลการดำเนินงานรวม</w:t>
      </w:r>
      <w:r w:rsidR="003802BF" w:rsidRPr="003802B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และกระแสเงินสดรวม</w:t>
      </w:r>
      <w:r w:rsidR="003802BF" w:rsidRPr="003802B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สำหรับปีสิ้นสุดวันเดียวกัน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0DC4C5C3" w14:textId="77777777" w:rsidR="00D55512" w:rsidRPr="00AC48F3" w:rsidRDefault="00D55512" w:rsidP="003802BF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0E38568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4381D021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6C25EF7B" w14:textId="105F309F" w:rsidR="00557EB1" w:rsidRDefault="00557EB1" w:rsidP="00557EB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ได้กล่าว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ไว้ใน</w:t>
      </w:r>
      <w:r w:rsidR="00F37C5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ส่วน</w:t>
      </w:r>
      <w:r w:rsidRPr="006954C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ความรับผิดชอบของผู้สอบ</w:t>
      </w:r>
      <w:r w:rsidRPr="00557E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บัญชีต่อการตรวจสอบงบการเงินรวมและเฉพาะของบริษัทในรายงานของข้าพเจ้า</w:t>
      </w:r>
      <w:r w:rsidRPr="00557EB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ข้าพเจ้ามีความเป็นอิสระจากกลุ่มบริษัท</w:t>
      </w:r>
      <w:r w:rsidRPr="00557E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ตามประมวลจรรยาบรรณของผู้ประกอบวิชาชีพบัญชี รวมถึง มาตรฐานเรื่องความเป็นอิสระที่กำหนดโดย</w:t>
      </w:r>
      <w:r w:rsidR="007A666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557E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สภาวิชาชีพบัญชี</w:t>
      </w:r>
      <w:r w:rsidRPr="00557EB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57E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557EB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557E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557EB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57E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557EB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57E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</w:t>
      </w:r>
      <w:r w:rsidR="00AA31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ดังกล่าว</w:t>
      </w:r>
      <w:r w:rsidRPr="00557EB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57E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เชื่อว่าหลักฐานการสอบบัญชีที่ข้าพเจ้าได้ร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ับ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53277BA6" w14:textId="2CBF6ACB" w:rsidR="009E0B8D" w:rsidRDefault="009E0B8D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1453D7C" w14:textId="77777777" w:rsidR="006F63DD" w:rsidRDefault="006F63DD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09C35A4" w14:textId="77777777" w:rsidR="00083FBB" w:rsidRDefault="00083FBB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FF7818B" w14:textId="77777777" w:rsidR="00083FBB" w:rsidRDefault="00083FBB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6039337" w14:textId="77777777" w:rsidR="00083FBB" w:rsidRDefault="00083FBB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6BE5336" w14:textId="77777777" w:rsidR="00083FBB" w:rsidRDefault="00083FBB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632DE87" w14:textId="13B1FAF7" w:rsidR="00D55512" w:rsidRPr="001A172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488FE0A5" w14:textId="77777777" w:rsidR="00D55512" w:rsidRPr="00996C0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2AA0098" w14:textId="0AD1DD25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</w:t>
      </w:r>
      <w:r w:rsidR="00153A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ปี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</w:t>
      </w:r>
      <w:r w:rsidR="00F21957" w:rsidRPr="00F21957">
        <w:rPr>
          <w:rFonts w:ascii="Browallia New" w:eastAsia="Calibri" w:hAnsi="Browallia New" w:cs="Browallia New"/>
          <w:spacing w:val="16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ทั้งนี้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5EE59B36" w14:textId="77777777" w:rsidR="00CD4D4E" w:rsidRPr="00D57407" w:rsidRDefault="00CD4D4E" w:rsidP="00AC48F3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948"/>
      </w:tblGrid>
      <w:tr w:rsidR="00D55512" w:rsidRPr="005E6C7B" w14:paraId="0899A915" w14:textId="77777777" w:rsidTr="00D24F53">
        <w:trPr>
          <w:tblHeader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5D3597"/>
          </w:tcPr>
          <w:p w14:paraId="29805836" w14:textId="77777777" w:rsidR="00D55512" w:rsidRPr="005E6C7B" w:rsidRDefault="00D55512" w:rsidP="00630D7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rtl/>
                <w:cs/>
              </w:rPr>
            </w:pPr>
            <w:r w:rsidRPr="005E6C7B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3948" w:type="dxa"/>
            <w:tcBorders>
              <w:bottom w:val="single" w:sz="4" w:space="0" w:color="auto"/>
            </w:tcBorders>
            <w:shd w:val="clear" w:color="auto" w:fill="5D3597"/>
          </w:tcPr>
          <w:p w14:paraId="3BC4D12E" w14:textId="58776DD1" w:rsidR="00D55512" w:rsidRPr="005E6C7B" w:rsidRDefault="00443B89" w:rsidP="00630D7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43B89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D55512" w:rsidRPr="005E6C7B" w14:paraId="0C9E52F0" w14:textId="77777777" w:rsidTr="00B372FE">
        <w:trPr>
          <w:trHeight w:val="1059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</w:tcPr>
          <w:p w14:paraId="60E2F5CB" w14:textId="77777777" w:rsidR="00E057A9" w:rsidRPr="005E6C7B" w:rsidRDefault="00E057A9" w:rsidP="00E057A9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</w:rPr>
            </w:pPr>
            <w:r w:rsidRPr="005E6C7B">
              <w:rPr>
                <w:rFonts w:ascii="Browallia New" w:eastAsia="Cordia New" w:hAnsi="Browallia New" w:cs="Browallia New" w:hint="cs"/>
                <w:i/>
                <w:iCs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5E6C7B"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  <w:cs/>
              </w:rPr>
              <w:t>ของลูกหนี้ตามสัญญาเช่าซื้อ</w:t>
            </w:r>
          </w:p>
          <w:p w14:paraId="53FA56C3" w14:textId="77777777" w:rsidR="00D62EEF" w:rsidRPr="008F4021" w:rsidRDefault="00D62EEF" w:rsidP="00D62EE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3C59DB9" w14:textId="1A59C858" w:rsidR="00774291" w:rsidRPr="005E6C7B" w:rsidRDefault="00774291" w:rsidP="0077429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31 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256</w:t>
            </w:r>
            <w:r w:rsidR="00D022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บริษัทมีลูกหนี้ตามสัญญา</w:t>
            </w:r>
            <w:r w:rsidR="00995CAB"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    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เช่าซื้อในงบการเงินรวมและเฉพาะของบริษัทจำนวน </w:t>
            </w:r>
            <w:r w:rsidR="00945D4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2,57</w:t>
            </w:r>
            <w:r w:rsidR="00215A8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945D4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EB011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  <w:t>11</w:t>
            </w:r>
            <w:r w:rsidR="00755089"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85C85"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ล้</w:t>
            </w:r>
            <w:proofErr w:type="spellEnd"/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านบาท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สุทธิจากค่าเผื่อผลขาดทุน</w:t>
            </w:r>
            <w:r w:rsidR="0050449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ด้านเครดิต</w:t>
            </w:r>
            <w:r w:rsidR="000554D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ในงบการเงินรวมและเฉพาะของบริษั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6B3C2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B10DC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81</w:t>
            </w:r>
            <w:r w:rsidR="006B3C2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B10DC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  <w:r w:rsidR="006277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 xml:space="preserve"> อ้างอิงหมายเหตุประกอบงบการเงินข้อ </w:t>
            </w:r>
            <w:r w:rsidR="006277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  <w:t>6</w:t>
            </w:r>
          </w:p>
          <w:p w14:paraId="476076C9" w14:textId="77777777" w:rsidR="00995CAB" w:rsidRPr="008F4021" w:rsidRDefault="00995CAB" w:rsidP="0077429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US"/>
              </w:rPr>
            </w:pPr>
          </w:p>
          <w:p w14:paraId="75EDF8BD" w14:textId="2DB3A587" w:rsidR="00C03AFA" w:rsidRPr="005E6C7B" w:rsidRDefault="00C03AFA" w:rsidP="00C03AFA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ผู้บริหารของบริษัททดสอบค่าเผื่อผลขาดทุนด้านเครดิตที่คาดว่าจะเกิดขึ้น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ของลูกหนี้ตามสัญญาเช่าซื้อ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โดยวิธีการคำนวณการด้อยค่าของ</w:t>
            </w:r>
            <w:r w:rsidR="00CE4F91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สินทรัพย์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ทางการเงินโดยใช้แนวคิดของผลขาดทุนด้านเครดิตที่คาดว่าจะเกิดขึ้น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ค่าเผื่อผลขาดทุนด้านเครดิตที่คาดว่าจะเกิดขึ้นสำหรับลูกหนี้ตามสัญญาเช่าซื้อได้ปฏิบัติตามวิธีอย่างง่าย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Simplified approach)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ในการวัดมูลค่าของผลขาดทุนด้านเครดิตที่คาดว่าจะเกิดขึ้นตลอดอายุสำหรับลูกหนี้ตามสัญญาเช่าซื้อทั้งหมด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ซึ่งในการประมาณการจำเป็นต้องใช้ดุลยพินิ</w:t>
            </w:r>
            <w:r w:rsidR="00DE12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จในการประมาณการผลขาดทุนจากเหตุการณ์ในอดีต</w:t>
            </w:r>
            <w:r w:rsidR="00A61EB2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และ</w:t>
            </w:r>
            <w:r w:rsidR="004C45A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br/>
            </w:r>
            <w:r w:rsidR="00A61EB2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การคาดการณ์เกี่ยวกับการชำระหนี้ในอนาคตของลูกค้าและส</w:t>
            </w:r>
            <w:r w:rsidR="00FD731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ภาวะเศรษฐกิจที่เป็นอยู่</w:t>
            </w:r>
            <w:r w:rsidR="00B55F1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ใน</w:t>
            </w:r>
            <w:r w:rsidR="00FD731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ขณะ</w:t>
            </w:r>
            <w:r w:rsidR="00E41E39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นั้น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จากผู้บริหารในการพัฒนาแบบจำลองผลขาดทุนด้านเครดิตที่คาดว่าจะเกิดขึ้น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ดังนั้น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ข้าพเจ้าจึงให้ความสำคัญกับกา</w:t>
            </w:r>
            <w:r w:rsidR="008E2491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ร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รวจสอบความเพียงพอของค่าเผื่อผลขาดทุนด้านเครดิตที่คาดว่าจะเกิดขึ้นสำหรับลูกหนี้ตามสัญญาเช่าซื้อ</w:t>
            </w:r>
          </w:p>
          <w:p w14:paraId="241FE056" w14:textId="77777777" w:rsidR="00C03AFA" w:rsidRPr="008F4021" w:rsidRDefault="00C03AFA" w:rsidP="0077429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US"/>
              </w:rPr>
            </w:pPr>
          </w:p>
          <w:p w14:paraId="0B79DA8A" w14:textId="7E7CE518" w:rsidR="00BA18E9" w:rsidRPr="009E3C38" w:rsidRDefault="00BA18E9" w:rsidP="00AA323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6C7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บริษัทได้เปิดเผย</w:t>
            </w:r>
            <w:r w:rsidR="00034C72" w:rsidRPr="00034C7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นโยบายการบัญชี</w:t>
            </w:r>
            <w:r w:rsidR="00E42BA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ข้อมูล</w:t>
            </w:r>
            <w:r w:rsidRPr="005E6C7B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Pr="005E6C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ของลูกหนี้ตามสัญญาเช่าซื้อในหมายเหตุประกอบงบการเงินข้อ </w:t>
            </w:r>
            <w:r w:rsidR="00A1738D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3948" w:type="dxa"/>
            <w:tcBorders>
              <w:bottom w:val="single" w:sz="4" w:space="0" w:color="auto"/>
            </w:tcBorders>
            <w:shd w:val="clear" w:color="auto" w:fill="auto"/>
          </w:tcPr>
          <w:p w14:paraId="672E3CC7" w14:textId="77777777" w:rsidR="005D18F0" w:rsidRPr="005E6C7B" w:rsidRDefault="005D18F0" w:rsidP="005D18F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วิธีการตรวจสอบของข้าพเจ้าโดยสรุป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มีดังนี้</w:t>
            </w:r>
          </w:p>
          <w:p w14:paraId="73DE7A3A" w14:textId="77777777" w:rsidR="005D18F0" w:rsidRPr="005E6C7B" w:rsidRDefault="005D18F0" w:rsidP="005D18F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903FE67" w14:textId="77777777" w:rsidR="005D18F0" w:rsidRPr="008F4021" w:rsidRDefault="005D18F0" w:rsidP="005D18F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US"/>
              </w:rPr>
            </w:pPr>
          </w:p>
          <w:p w14:paraId="69438EA8" w14:textId="77777777" w:rsidR="005D18F0" w:rsidRPr="005E6C7B" w:rsidRDefault="005D18F0" w:rsidP="005D18F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สอบถามผู้บริหารที่รับผิดชอบเกี่ยวกับการติดตามหนี้ เพื่อให้ได้มาซึ่งความเข้าใจระบบการควบคุมภายในที่เกี่ยวกับการบันทึกรายการ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การติดตามหนี้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การรับชำระหนี้จากลูกหนี้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และหลักเกณฑ์การตั้งค่าเผื่อผลขาดทุนด้านเครดิตที่คาดว่าจะเกิดขึ้นสำหรับลูกหนี้ตามสัญญาเช่าซื้อ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5FC4A9AE" w14:textId="77777777" w:rsidR="005D18F0" w:rsidRPr="008F4021" w:rsidRDefault="005D18F0" w:rsidP="005D18F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7"/>
              <w:jc w:val="thaiDistribute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US"/>
              </w:rPr>
            </w:pPr>
          </w:p>
          <w:p w14:paraId="16AE7292" w14:textId="77777777" w:rsidR="005D18F0" w:rsidRPr="005E6C7B" w:rsidRDefault="005D18F0" w:rsidP="005D18F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ทดสอบการปฏิบัติตามการควบคุมภายในและหลักเกณฑ์ที่บริษัทออกแบบไว้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3D6E1644" w14:textId="77777777" w:rsidR="005D18F0" w:rsidRPr="008F4021" w:rsidRDefault="005D18F0" w:rsidP="005D18F0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  <w:p w14:paraId="72623B45" w14:textId="77777777" w:rsidR="000805B5" w:rsidRPr="005E6C7B" w:rsidRDefault="005D18F0" w:rsidP="005D18F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ประเมินและทดสอบความสมเหตุสมผลของแบบจำลองผลขาดทุนด้านเครดิตที่คาดว่าจะเกิดขึ้น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โดยสอบทานเอกสารประกอบการพัฒนาแบบจำลอง</w:t>
            </w:r>
          </w:p>
          <w:p w14:paraId="3D88CD76" w14:textId="77777777" w:rsidR="000805B5" w:rsidRPr="008F4021" w:rsidRDefault="000805B5" w:rsidP="000805B5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  <w:p w14:paraId="435916A1" w14:textId="11F8019A" w:rsidR="005D18F0" w:rsidRPr="005E6C7B" w:rsidRDefault="005D18F0" w:rsidP="005D18F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สุ่มทดสอบความถูกต้องและความครบถ้วนของข้อมูลที่นำมาใช้พัฒนาแบบจำลอง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4BC5F5DB" w14:textId="77777777" w:rsidR="005D18F0" w:rsidRPr="008F4021" w:rsidRDefault="005D18F0" w:rsidP="005D18F0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  <w:p w14:paraId="0475A476" w14:textId="43A3BA0A" w:rsidR="005D18F0" w:rsidRPr="005E6C7B" w:rsidRDefault="009E3C38" w:rsidP="005D18F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ทดสอบ</w:t>
            </w:r>
            <w:r w:rsidR="001122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การ</w:t>
            </w:r>
            <w:r w:rsidR="005D18F0"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คำนวณและ</w:t>
            </w:r>
            <w:r w:rsidR="00855C99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ตรวจ</w:t>
            </w:r>
            <w:r w:rsidR="00ED18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สอบ</w:t>
            </w:r>
            <w:r w:rsidR="00C1775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หลักฐานประกอบ</w:t>
            </w:r>
            <w:r w:rsidR="005D18F0"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ข้อสมมติฐานที่ใช้ในการคำนวณค่าเผื่อผลขาดทุนด้านเครดิตที่คาดว่าจะเกิดขึ้นของ</w:t>
            </w:r>
            <w:r w:rsidR="005D18F0" w:rsidRPr="004C45AF">
              <w:rPr>
                <w:rFonts w:ascii="Browallia New" w:eastAsia="Cord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บริษัทจากเหตุการณ์ในอดีต</w:t>
            </w:r>
            <w:r w:rsidR="00AA2A49" w:rsidRPr="004C45AF">
              <w:rPr>
                <w:rFonts w:ascii="Browallia New" w:eastAsia="Cord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 w:bidi="th-TH"/>
              </w:rPr>
              <w:t>และ</w:t>
            </w:r>
            <w:r w:rsidR="00DD5330" w:rsidRPr="004C45AF">
              <w:rPr>
                <w:rFonts w:ascii="Browallia New" w:eastAsia="Cord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 w:bidi="th-TH"/>
              </w:rPr>
              <w:t>ความสมเหตุสมผล</w:t>
            </w:r>
            <w:r w:rsidR="00DD5330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ของการคาดการณ์และปัจจัยทางเศรษฐกิจ</w:t>
            </w:r>
            <w:r w:rsidR="00DC7820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เกี่ยวกับการชำระหนี้ในอนาคตของลูกค้าจากข้อมูลสาธารณะ</w:t>
            </w:r>
          </w:p>
          <w:p w14:paraId="3032E470" w14:textId="77777777" w:rsidR="005D18F0" w:rsidRPr="008F4021" w:rsidRDefault="005D18F0" w:rsidP="005D18F0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  <w:p w14:paraId="2B725E8D" w14:textId="6BB584C7" w:rsidR="005D18F0" w:rsidRPr="005E6C7B" w:rsidRDefault="00CB5B01" w:rsidP="005D18F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ตรวจสอบ</w:t>
            </w:r>
            <w:r w:rsidR="002870A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รายการ</w:t>
            </w:r>
            <w:r w:rsidR="005D18F0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ปรับปรุงส่วนเพิ่ม</w:t>
            </w:r>
            <w:r w:rsidR="005D18F0"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จากการ</w:t>
            </w:r>
            <w:r w:rsidR="001172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คำนวณ</w:t>
            </w:r>
            <w:r w:rsidR="005D18F0"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="007D4832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ให้เป็นไปตามมาตรฐาน</w:t>
            </w:r>
            <w:r w:rsidR="00E454D0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รายงาน</w:t>
            </w:r>
            <w:r w:rsidR="004C45A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br/>
            </w:r>
            <w:r w:rsidR="00E454D0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ทางการเงิน</w:t>
            </w:r>
            <w:r w:rsidR="007D4832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ที่เกี่ยวข้อง</w:t>
            </w:r>
          </w:p>
          <w:p w14:paraId="5DA21419" w14:textId="77777777" w:rsidR="005D18F0" w:rsidRDefault="005D18F0" w:rsidP="005D18F0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US"/>
              </w:rPr>
            </w:pPr>
          </w:p>
          <w:p w14:paraId="6855DC43" w14:textId="77777777" w:rsidR="00083FBB" w:rsidRDefault="00083FBB" w:rsidP="005D18F0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US"/>
              </w:rPr>
            </w:pPr>
          </w:p>
          <w:p w14:paraId="4D2EAE12" w14:textId="77777777" w:rsidR="00083FBB" w:rsidRPr="008F4021" w:rsidRDefault="00083FBB" w:rsidP="005D18F0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  <w:p w14:paraId="2DE9EADC" w14:textId="7C450990" w:rsidR="005D18F0" w:rsidRPr="005E6C7B" w:rsidRDefault="005D18F0" w:rsidP="005D18F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lastRenderedPageBreak/>
              <w:t>พิจารณาความเพียงพอและความเหมาะสม</w:t>
            </w:r>
            <w:r w:rsidR="004C45A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br/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ของการเปิดเผยข้อมูลในหมายเหตุประกอบ</w:t>
            </w:r>
            <w:r w:rsidR="004C45A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br/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  <w:r w:rsidRPr="005E6C7B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</w:t>
            </w:r>
          </w:p>
          <w:p w14:paraId="5CC1A9DC" w14:textId="22B8B1C0" w:rsidR="008D71C0" w:rsidRPr="005E6C7B" w:rsidRDefault="008D71C0" w:rsidP="00663DA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</w:p>
        </w:tc>
      </w:tr>
    </w:tbl>
    <w:p w14:paraId="32EF5D1D" w14:textId="77777777" w:rsidR="006D4B5F" w:rsidRDefault="006D4B5F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B8D0545" w14:textId="392DF3D1" w:rsidR="00D55512" w:rsidRPr="00AC48F3" w:rsidRDefault="00D55512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ข้อมูลอื่น</w:t>
      </w:r>
      <w:r w:rsidR="00F21957" w:rsidRPr="00F21957">
        <w:rPr>
          <w:rFonts w:ascii="Browallia New" w:eastAsia="Calibri" w:hAnsi="Browallia New" w:cs="Browallia New"/>
          <w:i/>
          <w:iCs/>
          <w:sz w:val="28"/>
          <w:szCs w:val="28"/>
          <w:lang w:val="en-US" w:bidi="th-TH"/>
        </w:rPr>
        <w:t xml:space="preserve"> </w:t>
      </w:r>
    </w:p>
    <w:p w14:paraId="1C100D99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EE65EDB" w14:textId="4FDBED98" w:rsidR="00CD059F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B605B89" w14:textId="77777777" w:rsidR="00EC50CB" w:rsidRDefault="00EC50CB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6F9CEA7" w14:textId="7E0CA7B5" w:rsidR="00D55512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536D3258" w14:textId="77777777" w:rsidR="00AE2710" w:rsidRDefault="00AE2710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235B58F" w14:textId="6BDC374B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และพิจารณาว่าข้อมูลอื่นมีความขัดแย้งที่มีสาระสำคัญกับ</w:t>
      </w:r>
      <w:r w:rsidR="00A2537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C34B93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118312FB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C7BED8A" w14:textId="419E6F76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954B679" w14:textId="77777777" w:rsidR="00D55512" w:rsidRPr="00AC48F3" w:rsidRDefault="00D55512" w:rsidP="00B8425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71E93D29" w14:textId="1FA1F1F5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</w:t>
      </w:r>
      <w:r w:rsidR="00236787" w:rsidRPr="00236787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คณะกรรมการตรวจสอบ</w:t>
      </w: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ต่องบการเงิน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รวมและเฉพาะของบริษัท</w:t>
      </w:r>
    </w:p>
    <w:p w14:paraId="1BDC3BBE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ECA696" w14:textId="2AAB4FDE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</w:p>
    <w:p w14:paraId="62A20FE7" w14:textId="0B4F0B5B" w:rsidR="001A1A2C" w:rsidRDefault="001A1A2C">
      <w:pPr>
        <w:spacing w:after="0" w:line="240" w:lineRule="auto"/>
        <w:rPr>
          <w:rFonts w:ascii="Browallia New" w:eastAsia="Calibri" w:hAnsi="Browallia New" w:cs="Browallia New"/>
          <w:sz w:val="28"/>
          <w:szCs w:val="28"/>
        </w:rPr>
      </w:pPr>
    </w:p>
    <w:p w14:paraId="58EC62DA" w14:textId="1744A35B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ผู้บริหารรับผิดชอบในการประเมินความสามารถของ</w:t>
      </w:r>
      <w:r w:rsidR="00C34B93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กลุ่มบริษัทในการดำเนินงานต่อเนื่อง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การเปิดเผยเรื่องที่เกี่ยวกับการดำเนินงานต่อเนื่องในกรณีที่มีเรื่องดังกล่าว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C34B93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กลุ่มบริษัท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59BC4A98" w14:textId="77777777" w:rsidR="001A1A2C" w:rsidRDefault="001A1A2C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F991896" w14:textId="538283A1" w:rsidR="00D55512" w:rsidRDefault="00F33675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336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</w:t>
      </w:r>
      <w:r w:rsidR="00D55512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มีหน้าที่ในการสอดส่องดูแลกระบวนการในการจัดทำรายงานทางการเงินของ</w:t>
      </w:r>
      <w:r w:rsidR="00F21957" w:rsidRPr="00F21957">
        <w:rPr>
          <w:rFonts w:ascii="Browallia New" w:eastAsia="Calibri" w:hAnsi="Browallia New" w:cs="Browallia New" w:hint="cs"/>
          <w:sz w:val="28"/>
          <w:szCs w:val="28"/>
          <w:lang w:val="en-US" w:bidi="th-TH"/>
        </w:rPr>
        <w:t xml:space="preserve">         </w:t>
      </w:r>
      <w:r w:rsidR="00D55512"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1F75229F" w14:textId="77777777" w:rsidR="00083FBB" w:rsidRDefault="00083FBB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09E9A00" w14:textId="77777777" w:rsidR="00083FBB" w:rsidRDefault="00083FBB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363308A" w14:textId="77777777" w:rsidR="00083FBB" w:rsidRDefault="00083FBB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FABD261" w14:textId="2CD4789D" w:rsidR="00D55512" w:rsidRPr="00F21957" w:rsidRDefault="00D55512" w:rsidP="00AC48F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F21957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ความรับผิดชอบของผู้สอบบัญชีต่อการตรวจสอบงบการเงินรวมและเฉพาะของบริษัท</w:t>
      </w:r>
    </w:p>
    <w:p w14:paraId="7DB2D2D6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04F68D5" w14:textId="76879642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ลต่อการตัดสินใจทางเศรษฐกิจของผู้ใช้งบการเงินจากการใช้งบการเงินรวมและเฉพาะของบริษัทเหล่านี้</w:t>
      </w:r>
    </w:p>
    <w:p w14:paraId="03C3FB92" w14:textId="77777777" w:rsidR="00BA0194" w:rsidRPr="00F21957" w:rsidRDefault="00BA0194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65E56CF2" w14:textId="70D65D1E" w:rsidR="00D55512" w:rsidRPr="00F21957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การปฏิบัติงานของข้าพเจ้ารวมถึง</w:t>
      </w:r>
    </w:p>
    <w:p w14:paraId="6F0B7F19" w14:textId="77777777" w:rsidR="00AF428E" w:rsidRPr="00F21957" w:rsidRDefault="00AF428E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916418" w14:textId="6FE6C5B6" w:rsidR="00D55512" w:rsidRPr="00F21957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การปลอมแปลงเอกสารหลักฐาน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การตั้งใจละเว้นการแสดงข้อมูล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="00095066" w:rsidRPr="00F21957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3DB9C0F0" w14:textId="39ECB68D" w:rsidR="00D55512" w:rsidRPr="00F21957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A2B9753" w14:textId="09EAC097" w:rsidR="00D55512" w:rsidRPr="00F21957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ผยข้อมูลที่เกี่ยวข้องซึ่งจัดทำขึ้นโดยผู้บริหาร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</w:p>
    <w:p w14:paraId="1559005B" w14:textId="72DAC021" w:rsidR="00D55512" w:rsidRPr="00F21957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="007560F3"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 w:rsidR="007560F3"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7560F3" w:rsidRPr="00F21957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</w:t>
      </w:r>
      <w:r w:rsidR="00996C03" w:rsidRPr="00F21957"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 w:rsidR="007560F3" w:rsidRPr="00F21957"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ที่เกี่ยวข้อง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หรือถ้าการเปิดเผยข้อมูลดังกล่าวไม่เพียงพอ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อย่างไรก็ตาม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</w:p>
    <w:p w14:paraId="774F0031" w14:textId="77777777" w:rsidR="00742E67" w:rsidRDefault="00742E67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</w:p>
    <w:p w14:paraId="5423D9C5" w14:textId="7F510C32" w:rsidR="00D55512" w:rsidRPr="00F21957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ประเมินการนำเสนอโครงสร้างและเนื้อหาของงบการเงินรวมและเฉพาะของบริษัทโดยรวม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ปิดเผยข้อมูลว่างบการเงินรวมและ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="000568DD"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  </w:t>
      </w:r>
    </w:p>
    <w:p w14:paraId="4CC290F0" w14:textId="77777777" w:rsidR="009E0B8D" w:rsidRPr="00F54F8A" w:rsidRDefault="00D55512" w:rsidP="00F54F8A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</w:t>
      </w:r>
      <w:r w:rsidR="00095066" w:rsidRPr="009E0B8D">
        <w:rPr>
          <w:rFonts w:ascii="Browallia New" w:hAnsi="Browallia New" w:cs="Browallia New" w:hint="cs"/>
          <w:sz w:val="28"/>
          <w:szCs w:val="28"/>
          <w:lang w:bidi="th-TH"/>
        </w:rPr>
        <w:t xml:space="preserve">  </w:t>
      </w:r>
      <w:r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กลุ่มหรือกิจกรรมทางธุรกิจภายในกลุ่มบริษัทเพื่อแสดงความเห็นต่องบการเงิน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9E0B8D" w:rsidRPr="00F54F8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ข้าพเจ้ารับผิดชอบต่อการกำหนดแนวทาง</w:t>
      </w:r>
      <w:r w:rsidR="009E0B8D" w:rsidRPr="00F54F8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การควบคุมดูแล</w:t>
      </w:r>
      <w:r w:rsidR="009E0B8D" w:rsidRPr="00F54F8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และการปฏิบัติงานตรวจสอบกลุ่มบริษัท</w:t>
      </w:r>
      <w:r w:rsidR="009E0B8D" w:rsidRPr="00F54F8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="009E0B8D" w:rsidRPr="00F54F8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18250A1" w14:textId="5F3F2D3D" w:rsidR="00D55512" w:rsidRPr="009E0B8D" w:rsidRDefault="00D55512" w:rsidP="009E0B8D">
      <w:pPr>
        <w:pStyle w:val="ListParagraph"/>
        <w:autoSpaceDE w:val="0"/>
        <w:autoSpaceDN w:val="0"/>
        <w:adjustRightInd w:val="0"/>
        <w:spacing w:after="0" w:line="240" w:lineRule="auto"/>
        <w:ind w:left="576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F5BEF0D" w14:textId="0214925D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ข้าพเจ้าได้สื่อสารกับ</w:t>
      </w:r>
      <w:r w:rsidR="00936FCD" w:rsidRPr="00936FC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</w:t>
      </w:r>
      <w:r w:rsidR="00DE7466"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</w:t>
      </w:r>
      <w:r w:rsidR="00F21957" w:rsidRPr="00F21957">
        <w:rPr>
          <w:rFonts w:ascii="Browallia New" w:eastAsia="Calibri" w:hAnsi="Browallia New" w:cs="Browallia New" w:hint="cs"/>
          <w:sz w:val="28"/>
          <w:szCs w:val="28"/>
          <w:lang w:val="en-US" w:bidi="th-TH"/>
        </w:rPr>
        <w:t xml:space="preserve"> </w:t>
      </w:r>
      <w:r w:rsidR="00DE7466"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</w:t>
      </w:r>
      <w:r w:rsidR="00F21957" w:rsidRPr="00F21957">
        <w:rPr>
          <w:rFonts w:ascii="Browallia New" w:eastAsia="Calibri" w:hAnsi="Browallia New" w:cs="Browallia New" w:hint="cs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 w:rsidR="00F21957" w:rsidRPr="00F21957">
        <w:rPr>
          <w:rFonts w:ascii="Browallia New" w:eastAsia="Calibri" w:hAnsi="Browallia New" w:cs="Browallia New" w:hint="cs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รวมถึงข้อบกพร่องที่มี</w:t>
      </w:r>
      <w:r w:rsidR="00DE7466"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งข้าพเจ้า</w:t>
      </w:r>
    </w:p>
    <w:p w14:paraId="05291073" w14:textId="77777777" w:rsidR="00AC616F" w:rsidRPr="00236787" w:rsidRDefault="00AC616F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US"/>
        </w:rPr>
      </w:pPr>
    </w:p>
    <w:p w14:paraId="45461CC7" w14:textId="7BDCFB9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ข้าพเจ้าได้ให้คำรับรองแก่</w:t>
      </w:r>
      <w:r w:rsidR="00936FCD" w:rsidRPr="00936FC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</w:t>
      </w:r>
      <w:r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ว่าข้าพเจ้าได้ปฏิบัติตามข้อกำหนดจรรยาบรรณที่เกี่ยวข้องกับความเป็นอิสระและได้สื่อสารกับผู้</w:t>
      </w:r>
      <w:r w:rsidR="00AB3C25" w:rsidRPr="00936FC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</w:t>
      </w:r>
      <w:r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อิสระ</w:t>
      </w:r>
    </w:p>
    <w:p w14:paraId="2DCAC52D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6FB22BE" w14:textId="7BECDFA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</w:t>
      </w:r>
      <w:r w:rsidR="00936FCD" w:rsidRPr="00936FCD">
        <w:rPr>
          <w:rFonts w:ascii="Browallia New" w:hAnsi="Browallia New" w:cs="Browallia New" w:hint="cs"/>
          <w:sz w:val="28"/>
          <w:szCs w:val="28"/>
          <w:cs/>
          <w:lang w:bidi="th-TH"/>
        </w:rPr>
        <w:t>คณะกรรมการตรวจสอบ</w:t>
      </w:r>
      <w:r w:rsidR="00936FC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ข้าพเจ้าได้พิจารณาเรื่องต่างๆ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ที่มีนัยสำคัญที่สุดในการตรวจสอบงบการเงินรวมและเฉพาะของบริษัทใน</w:t>
      </w:r>
      <w:r w:rsidR="00615338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ปัจจุบันและกำหนดเป็นเรื่องสำคัญในการตรวจสอบ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</w:p>
    <w:p w14:paraId="7B70B33A" w14:textId="6086C7E5" w:rsidR="00D55512" w:rsidRPr="00F21957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AF8BE9" w14:textId="42973CD1" w:rsidR="001A1A2C" w:rsidRPr="00F21957" w:rsidRDefault="001A1A2C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3A970FE" w14:textId="77777777" w:rsidR="004B2E22" w:rsidRPr="00F21957" w:rsidRDefault="004B2E2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EA7405" w14:textId="33EB4866" w:rsidR="001A1723" w:rsidRPr="00F21957" w:rsidRDefault="00BA1AC6" w:rsidP="001A172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A1A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</w:t>
      </w:r>
      <w:r w:rsidRPr="00BA1AC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BA1A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  <w:r w:rsidR="00F21957" w:rsidRPr="00F21957">
        <w:rPr>
          <w:rFonts w:ascii="Browallia New" w:hAnsi="Browallia New" w:cs="Browallia New" w:hint="cs"/>
          <w:b/>
          <w:bCs/>
          <w:sz w:val="28"/>
          <w:szCs w:val="28"/>
          <w:lang w:val="en-US" w:bidi="th-TH"/>
        </w:rPr>
        <w:t xml:space="preserve"> </w:t>
      </w:r>
    </w:p>
    <w:p w14:paraId="20AC4662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C14D0DB" w14:textId="49CA07D8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shd w:val="clear" w:color="auto" w:fill="E0E0E0"/>
          <w:lang w:val="en-US" w:bidi="th-TH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เลขทะเบียน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="00BA1AC6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159D1E54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A13BE8" w14:textId="78E4420E" w:rsidR="00E17598" w:rsidRPr="00F21957" w:rsidRDefault="00E17598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แกรนท์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proofErr w:type="spellStart"/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ตัน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</w:p>
    <w:p w14:paraId="0F840063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A68709B" w14:textId="4A829C3E" w:rsidR="0051206C" w:rsidRPr="00F21957" w:rsidRDefault="0066654C" w:rsidP="00B8425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02478">
        <w:rPr>
          <w:rFonts w:ascii="Browallia New" w:hAnsi="Browallia New" w:cs="Browallia New"/>
          <w:sz w:val="28"/>
          <w:szCs w:val="28"/>
          <w:lang w:val="en-US" w:bidi="th-TH"/>
        </w:rPr>
        <w:t>29</w:t>
      </w:r>
      <w:r w:rsidR="00D02265" w:rsidRPr="00C0247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0773B0" w:rsidRPr="00C02478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8F7A51" w:rsidRPr="00C02478">
        <w:rPr>
          <w:rFonts w:ascii="Browallia New" w:hAnsi="Browallia New" w:cs="Browallia New"/>
          <w:sz w:val="28"/>
          <w:szCs w:val="28"/>
        </w:rPr>
        <w:t xml:space="preserve"> 256</w:t>
      </w:r>
      <w:r w:rsidR="00D02265" w:rsidRPr="00C02478">
        <w:rPr>
          <w:rFonts w:ascii="Browallia New" w:hAnsi="Browallia New" w:cs="Browallia New"/>
          <w:sz w:val="28"/>
          <w:szCs w:val="28"/>
        </w:rPr>
        <w:t>7</w:t>
      </w:r>
    </w:p>
    <w:sectPr w:rsidR="0051206C" w:rsidRPr="00F21957" w:rsidSect="005669E9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B1D7B" w14:textId="77777777" w:rsidR="005669E9" w:rsidRDefault="005669E9">
      <w:r>
        <w:separator/>
      </w:r>
    </w:p>
  </w:endnote>
  <w:endnote w:type="continuationSeparator" w:id="0">
    <w:p w14:paraId="07AD70F4" w14:textId="77777777" w:rsidR="005669E9" w:rsidRDefault="005669E9">
      <w:r>
        <w:continuationSeparator/>
      </w:r>
    </w:p>
  </w:endnote>
  <w:endnote w:type="continuationNotice" w:id="1">
    <w:p w14:paraId="714D5927" w14:textId="77777777" w:rsidR="005669E9" w:rsidRDefault="005669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23297" w14:textId="77777777" w:rsidR="005669E9" w:rsidRDefault="005669E9">
      <w:bookmarkStart w:id="0" w:name="_Hlk482348182"/>
      <w:bookmarkEnd w:id="0"/>
      <w:r>
        <w:separator/>
      </w:r>
    </w:p>
  </w:footnote>
  <w:footnote w:type="continuationSeparator" w:id="0">
    <w:p w14:paraId="4106C6A4" w14:textId="77777777" w:rsidR="005669E9" w:rsidRDefault="005669E9">
      <w:r>
        <w:continuationSeparator/>
      </w:r>
    </w:p>
  </w:footnote>
  <w:footnote w:type="continuationNotice" w:id="1">
    <w:p w14:paraId="4D8B533E" w14:textId="77777777" w:rsidR="005669E9" w:rsidRDefault="005669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49D9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8B5C2" w14:textId="3ECA783C" w:rsidR="00B63D0E" w:rsidRDefault="00B63D0E" w:rsidP="00D96128">
    <w:pPr>
      <w:pStyle w:val="Header"/>
      <w:jc w:val="right"/>
    </w:pPr>
  </w:p>
  <w:p w14:paraId="5F51A03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F2C7F" w14:textId="77777777" w:rsidR="00D15EA5" w:rsidRDefault="00D15EA5" w:rsidP="00996C03">
    <w:pPr>
      <w:pStyle w:val="Header"/>
      <w:tabs>
        <w:tab w:val="clear" w:pos="8562"/>
        <w:tab w:val="left" w:pos="5328"/>
      </w:tabs>
      <w:spacing w:after="1200"/>
    </w:pPr>
  </w:p>
  <w:p w14:paraId="4C7ACF70" w14:textId="5EF6BBC5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1E74EA95" w14:textId="77777777" w:rsidR="00D460E7" w:rsidRDefault="00D460E7" w:rsidP="00D15EA5">
    <w:pPr>
      <w:pStyle w:val="Header"/>
    </w:pPr>
    <w:bookmarkStart w:id="1" w:name="Footer3_tbl"/>
    <w:bookmarkEnd w:id="1"/>
  </w:p>
  <w:p w14:paraId="06582961" w14:textId="4DB559DD" w:rsidR="00D460E7" w:rsidRPr="00C72A93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1D74BF"/>
    <w:multiLevelType w:val="hybridMultilevel"/>
    <w:tmpl w:val="36F2346E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8BA7335"/>
    <w:multiLevelType w:val="hybridMultilevel"/>
    <w:tmpl w:val="69DA5234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AD13BF7"/>
    <w:multiLevelType w:val="hybridMultilevel"/>
    <w:tmpl w:val="7F7411E4"/>
    <w:lvl w:ilvl="0" w:tplc="A660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DB5E6E"/>
    <w:multiLevelType w:val="multilevel"/>
    <w:tmpl w:val="FAE6F968"/>
    <w:numStyleLink w:val="GTListBullet"/>
  </w:abstractNum>
  <w:abstractNum w:abstractNumId="22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3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2427B5"/>
    <w:multiLevelType w:val="hybridMultilevel"/>
    <w:tmpl w:val="075CA0F4"/>
    <w:lvl w:ilvl="0" w:tplc="4D644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3A40DB"/>
    <w:multiLevelType w:val="hybridMultilevel"/>
    <w:tmpl w:val="7F9AB166"/>
    <w:lvl w:ilvl="0" w:tplc="1D780CA2">
      <w:start w:val="644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F7778"/>
    <w:multiLevelType w:val="hybridMultilevel"/>
    <w:tmpl w:val="D2C6819E"/>
    <w:lvl w:ilvl="0" w:tplc="99EC8A7A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24C95"/>
    <w:multiLevelType w:val="multilevel"/>
    <w:tmpl w:val="0D561ACA"/>
    <w:numStyleLink w:val="GTNumberedHeadings"/>
  </w:abstractNum>
  <w:num w:numId="1" w16cid:durableId="1503936050">
    <w:abstractNumId w:val="3"/>
  </w:num>
  <w:num w:numId="2" w16cid:durableId="2017003386">
    <w:abstractNumId w:val="2"/>
  </w:num>
  <w:num w:numId="3" w16cid:durableId="389501371">
    <w:abstractNumId w:val="1"/>
  </w:num>
  <w:num w:numId="4" w16cid:durableId="1889024227">
    <w:abstractNumId w:val="0"/>
  </w:num>
  <w:num w:numId="5" w16cid:durableId="1198859381">
    <w:abstractNumId w:val="8"/>
  </w:num>
  <w:num w:numId="6" w16cid:durableId="1709183259">
    <w:abstractNumId w:val="5"/>
  </w:num>
  <w:num w:numId="7" w16cid:durableId="2115398078">
    <w:abstractNumId w:val="14"/>
  </w:num>
  <w:num w:numId="8" w16cid:durableId="1898585157">
    <w:abstractNumId w:val="27"/>
  </w:num>
  <w:num w:numId="9" w16cid:durableId="228272338">
    <w:abstractNumId w:val="5"/>
  </w:num>
  <w:num w:numId="10" w16cid:durableId="355230474">
    <w:abstractNumId w:val="22"/>
  </w:num>
  <w:num w:numId="11" w16cid:durableId="975835648">
    <w:abstractNumId w:val="19"/>
  </w:num>
  <w:num w:numId="12" w16cid:durableId="1482969083">
    <w:abstractNumId w:val="4"/>
  </w:num>
  <w:num w:numId="13" w16cid:durableId="227766339">
    <w:abstractNumId w:val="11"/>
  </w:num>
  <w:num w:numId="14" w16cid:durableId="617296256">
    <w:abstractNumId w:val="9"/>
  </w:num>
  <w:num w:numId="15" w16cid:durableId="1839273265">
    <w:abstractNumId w:val="11"/>
  </w:num>
  <w:num w:numId="16" w16cid:durableId="2071076104">
    <w:abstractNumId w:val="13"/>
  </w:num>
  <w:num w:numId="17" w16cid:durableId="1789085351">
    <w:abstractNumId w:val="15"/>
  </w:num>
  <w:num w:numId="18" w16cid:durableId="638459589">
    <w:abstractNumId w:val="22"/>
  </w:num>
  <w:num w:numId="19" w16cid:durableId="2054378847">
    <w:abstractNumId w:val="19"/>
  </w:num>
  <w:num w:numId="20" w16cid:durableId="1803189867">
    <w:abstractNumId w:val="4"/>
  </w:num>
  <w:num w:numId="21" w16cid:durableId="1654792686">
    <w:abstractNumId w:val="11"/>
  </w:num>
  <w:num w:numId="22" w16cid:durableId="2049180277">
    <w:abstractNumId w:val="9"/>
  </w:num>
  <w:num w:numId="23" w16cid:durableId="1098017037">
    <w:abstractNumId w:val="9"/>
  </w:num>
  <w:num w:numId="24" w16cid:durableId="1368027806">
    <w:abstractNumId w:val="9"/>
  </w:num>
  <w:num w:numId="25" w16cid:durableId="1187599809">
    <w:abstractNumId w:val="11"/>
  </w:num>
  <w:num w:numId="26" w16cid:durableId="2071924924">
    <w:abstractNumId w:val="11"/>
  </w:num>
  <w:num w:numId="27" w16cid:durableId="435370444">
    <w:abstractNumId w:val="11"/>
  </w:num>
  <w:num w:numId="28" w16cid:durableId="853572012">
    <w:abstractNumId w:val="21"/>
  </w:num>
  <w:num w:numId="29" w16cid:durableId="1024408566">
    <w:abstractNumId w:val="21"/>
  </w:num>
  <w:num w:numId="30" w16cid:durableId="762800742">
    <w:abstractNumId w:val="21"/>
  </w:num>
  <w:num w:numId="31" w16cid:durableId="449323352">
    <w:abstractNumId w:val="17"/>
  </w:num>
  <w:num w:numId="32" w16cid:durableId="665595216">
    <w:abstractNumId w:val="17"/>
  </w:num>
  <w:num w:numId="33" w16cid:durableId="1922447110">
    <w:abstractNumId w:val="17"/>
  </w:num>
  <w:num w:numId="34" w16cid:durableId="108595357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1820742">
    <w:abstractNumId w:val="23"/>
  </w:num>
  <w:num w:numId="36" w16cid:durableId="46148051">
    <w:abstractNumId w:val="24"/>
  </w:num>
  <w:num w:numId="37" w16cid:durableId="7537432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73947094">
    <w:abstractNumId w:val="10"/>
  </w:num>
  <w:num w:numId="39" w16cid:durableId="1593664711">
    <w:abstractNumId w:val="18"/>
  </w:num>
  <w:num w:numId="40" w16cid:durableId="755981032">
    <w:abstractNumId w:val="6"/>
  </w:num>
  <w:num w:numId="41" w16cid:durableId="1280910414">
    <w:abstractNumId w:val="12"/>
  </w:num>
  <w:num w:numId="42" w16cid:durableId="1032270920">
    <w:abstractNumId w:val="20"/>
  </w:num>
  <w:num w:numId="43" w16cid:durableId="1763993988">
    <w:abstractNumId w:val="16"/>
  </w:num>
  <w:num w:numId="44" w16cid:durableId="1809476429">
    <w:abstractNumId w:val="7"/>
  </w:num>
  <w:num w:numId="45" w16cid:durableId="2099401107">
    <w:abstractNumId w:val="26"/>
  </w:num>
  <w:num w:numId="46" w16cid:durableId="1901406957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151"/>
    <w:rsid w:val="00002F8F"/>
    <w:rsid w:val="00004B8D"/>
    <w:rsid w:val="00014C21"/>
    <w:rsid w:val="000162B0"/>
    <w:rsid w:val="00020320"/>
    <w:rsid w:val="00020EC8"/>
    <w:rsid w:val="00021939"/>
    <w:rsid w:val="000266F2"/>
    <w:rsid w:val="000274B5"/>
    <w:rsid w:val="0003023B"/>
    <w:rsid w:val="00031D17"/>
    <w:rsid w:val="00032349"/>
    <w:rsid w:val="00034C72"/>
    <w:rsid w:val="00044ACE"/>
    <w:rsid w:val="0004550E"/>
    <w:rsid w:val="00052614"/>
    <w:rsid w:val="000554DC"/>
    <w:rsid w:val="000568DD"/>
    <w:rsid w:val="00066D95"/>
    <w:rsid w:val="00067119"/>
    <w:rsid w:val="000671F6"/>
    <w:rsid w:val="000723F7"/>
    <w:rsid w:val="00074485"/>
    <w:rsid w:val="00074B83"/>
    <w:rsid w:val="000773B0"/>
    <w:rsid w:val="000805B5"/>
    <w:rsid w:val="000828F1"/>
    <w:rsid w:val="00082F59"/>
    <w:rsid w:val="00083FBB"/>
    <w:rsid w:val="00087C1F"/>
    <w:rsid w:val="000905D1"/>
    <w:rsid w:val="00094333"/>
    <w:rsid w:val="00095066"/>
    <w:rsid w:val="00097FAB"/>
    <w:rsid w:val="000A2FE6"/>
    <w:rsid w:val="000A313B"/>
    <w:rsid w:val="000A4324"/>
    <w:rsid w:val="000B1197"/>
    <w:rsid w:val="000B516F"/>
    <w:rsid w:val="000B65E3"/>
    <w:rsid w:val="000B7090"/>
    <w:rsid w:val="000D219B"/>
    <w:rsid w:val="000D74A2"/>
    <w:rsid w:val="000E0467"/>
    <w:rsid w:val="000E52CE"/>
    <w:rsid w:val="000E79AA"/>
    <w:rsid w:val="000F1C7B"/>
    <w:rsid w:val="000F3AAB"/>
    <w:rsid w:val="000F4143"/>
    <w:rsid w:val="000F6E25"/>
    <w:rsid w:val="001011DF"/>
    <w:rsid w:val="00103309"/>
    <w:rsid w:val="00112265"/>
    <w:rsid w:val="00112B69"/>
    <w:rsid w:val="00112C09"/>
    <w:rsid w:val="0011726F"/>
    <w:rsid w:val="001316D3"/>
    <w:rsid w:val="00132182"/>
    <w:rsid w:val="00134B1D"/>
    <w:rsid w:val="001529BC"/>
    <w:rsid w:val="00153AFF"/>
    <w:rsid w:val="001554CD"/>
    <w:rsid w:val="00155A91"/>
    <w:rsid w:val="001613E2"/>
    <w:rsid w:val="00162397"/>
    <w:rsid w:val="0016459D"/>
    <w:rsid w:val="00167017"/>
    <w:rsid w:val="00174051"/>
    <w:rsid w:val="001747A4"/>
    <w:rsid w:val="001768E4"/>
    <w:rsid w:val="00184046"/>
    <w:rsid w:val="00184B68"/>
    <w:rsid w:val="0018652B"/>
    <w:rsid w:val="00187E01"/>
    <w:rsid w:val="0019210D"/>
    <w:rsid w:val="00192B4F"/>
    <w:rsid w:val="001934F8"/>
    <w:rsid w:val="001A1723"/>
    <w:rsid w:val="001A1A2C"/>
    <w:rsid w:val="001A3BFB"/>
    <w:rsid w:val="001A3C20"/>
    <w:rsid w:val="001A4C3B"/>
    <w:rsid w:val="001A6F84"/>
    <w:rsid w:val="001B198C"/>
    <w:rsid w:val="001B1D35"/>
    <w:rsid w:val="001B6833"/>
    <w:rsid w:val="001B7388"/>
    <w:rsid w:val="001C50FF"/>
    <w:rsid w:val="001D2302"/>
    <w:rsid w:val="001D2C0F"/>
    <w:rsid w:val="001D7BB3"/>
    <w:rsid w:val="001E0D73"/>
    <w:rsid w:val="001E12A6"/>
    <w:rsid w:val="001E498F"/>
    <w:rsid w:val="00200231"/>
    <w:rsid w:val="00201229"/>
    <w:rsid w:val="00206E9B"/>
    <w:rsid w:val="00212CF3"/>
    <w:rsid w:val="002142F1"/>
    <w:rsid w:val="00214C9D"/>
    <w:rsid w:val="0021562B"/>
    <w:rsid w:val="00215A85"/>
    <w:rsid w:val="002227B1"/>
    <w:rsid w:val="00223EA2"/>
    <w:rsid w:val="0022518C"/>
    <w:rsid w:val="002252FF"/>
    <w:rsid w:val="00236787"/>
    <w:rsid w:val="002371B4"/>
    <w:rsid w:val="00237A7E"/>
    <w:rsid w:val="00241F16"/>
    <w:rsid w:val="0024436B"/>
    <w:rsid w:val="00247969"/>
    <w:rsid w:val="00256343"/>
    <w:rsid w:val="0025743E"/>
    <w:rsid w:val="0026182A"/>
    <w:rsid w:val="00267296"/>
    <w:rsid w:val="002674EA"/>
    <w:rsid w:val="00267BA6"/>
    <w:rsid w:val="002746C6"/>
    <w:rsid w:val="002769E9"/>
    <w:rsid w:val="00276A62"/>
    <w:rsid w:val="00277EBE"/>
    <w:rsid w:val="00280186"/>
    <w:rsid w:val="0028375D"/>
    <w:rsid w:val="002838FB"/>
    <w:rsid w:val="00284322"/>
    <w:rsid w:val="002843A9"/>
    <w:rsid w:val="00285249"/>
    <w:rsid w:val="002870A6"/>
    <w:rsid w:val="002A20F3"/>
    <w:rsid w:val="002A252E"/>
    <w:rsid w:val="002A5A0F"/>
    <w:rsid w:val="002A60C8"/>
    <w:rsid w:val="002B2449"/>
    <w:rsid w:val="002B4A96"/>
    <w:rsid w:val="002B5A4A"/>
    <w:rsid w:val="002C0A6A"/>
    <w:rsid w:val="002C623D"/>
    <w:rsid w:val="002D1818"/>
    <w:rsid w:val="002D2B74"/>
    <w:rsid w:val="002D5A0F"/>
    <w:rsid w:val="002D650C"/>
    <w:rsid w:val="002D6E25"/>
    <w:rsid w:val="002E02F4"/>
    <w:rsid w:val="002E16E0"/>
    <w:rsid w:val="002E74E0"/>
    <w:rsid w:val="002E7F1E"/>
    <w:rsid w:val="002F0AF0"/>
    <w:rsid w:val="002F2DEB"/>
    <w:rsid w:val="002F3903"/>
    <w:rsid w:val="002F4A52"/>
    <w:rsid w:val="002F6FCE"/>
    <w:rsid w:val="002F7D90"/>
    <w:rsid w:val="0030026A"/>
    <w:rsid w:val="003027CF"/>
    <w:rsid w:val="00305173"/>
    <w:rsid w:val="00312089"/>
    <w:rsid w:val="00312949"/>
    <w:rsid w:val="00313B17"/>
    <w:rsid w:val="00321A76"/>
    <w:rsid w:val="00322D49"/>
    <w:rsid w:val="00324558"/>
    <w:rsid w:val="00330AA1"/>
    <w:rsid w:val="00330E82"/>
    <w:rsid w:val="00335E5B"/>
    <w:rsid w:val="003376AC"/>
    <w:rsid w:val="00342BCF"/>
    <w:rsid w:val="00350046"/>
    <w:rsid w:val="00354F5D"/>
    <w:rsid w:val="00356F2E"/>
    <w:rsid w:val="00365ECE"/>
    <w:rsid w:val="003744DA"/>
    <w:rsid w:val="00375C8A"/>
    <w:rsid w:val="003802BF"/>
    <w:rsid w:val="00384899"/>
    <w:rsid w:val="00384904"/>
    <w:rsid w:val="00393C62"/>
    <w:rsid w:val="003A7646"/>
    <w:rsid w:val="003B377F"/>
    <w:rsid w:val="003B41B9"/>
    <w:rsid w:val="003B4CCD"/>
    <w:rsid w:val="003B4DED"/>
    <w:rsid w:val="003C12C5"/>
    <w:rsid w:val="003C1475"/>
    <w:rsid w:val="003C27EF"/>
    <w:rsid w:val="003C32E9"/>
    <w:rsid w:val="003C3898"/>
    <w:rsid w:val="003C421A"/>
    <w:rsid w:val="003D2605"/>
    <w:rsid w:val="003D3E15"/>
    <w:rsid w:val="003D64D6"/>
    <w:rsid w:val="003E034A"/>
    <w:rsid w:val="003E283F"/>
    <w:rsid w:val="003E3E21"/>
    <w:rsid w:val="003F16DE"/>
    <w:rsid w:val="003F4F3F"/>
    <w:rsid w:val="00405EDE"/>
    <w:rsid w:val="00416281"/>
    <w:rsid w:val="00422353"/>
    <w:rsid w:val="00426915"/>
    <w:rsid w:val="0043197A"/>
    <w:rsid w:val="00433F63"/>
    <w:rsid w:val="004341EB"/>
    <w:rsid w:val="00435788"/>
    <w:rsid w:val="004359E6"/>
    <w:rsid w:val="004367BC"/>
    <w:rsid w:val="00437669"/>
    <w:rsid w:val="0044225F"/>
    <w:rsid w:val="00443B89"/>
    <w:rsid w:val="00443CE3"/>
    <w:rsid w:val="00452E7B"/>
    <w:rsid w:val="004546FA"/>
    <w:rsid w:val="00461E0D"/>
    <w:rsid w:val="00470A1C"/>
    <w:rsid w:val="00471EF3"/>
    <w:rsid w:val="00474C3A"/>
    <w:rsid w:val="0047769A"/>
    <w:rsid w:val="00481FE7"/>
    <w:rsid w:val="0048532C"/>
    <w:rsid w:val="004873F4"/>
    <w:rsid w:val="0049103F"/>
    <w:rsid w:val="004943DA"/>
    <w:rsid w:val="00497E6F"/>
    <w:rsid w:val="004A0DFE"/>
    <w:rsid w:val="004A31FE"/>
    <w:rsid w:val="004A3C62"/>
    <w:rsid w:val="004A52EF"/>
    <w:rsid w:val="004B2E22"/>
    <w:rsid w:val="004C0971"/>
    <w:rsid w:val="004C0C25"/>
    <w:rsid w:val="004C1432"/>
    <w:rsid w:val="004C1F56"/>
    <w:rsid w:val="004C2111"/>
    <w:rsid w:val="004C45AF"/>
    <w:rsid w:val="004C5EC9"/>
    <w:rsid w:val="004C732E"/>
    <w:rsid w:val="004C77BF"/>
    <w:rsid w:val="004D03B4"/>
    <w:rsid w:val="004D20AE"/>
    <w:rsid w:val="004D2796"/>
    <w:rsid w:val="004D29FD"/>
    <w:rsid w:val="004D3578"/>
    <w:rsid w:val="004E417F"/>
    <w:rsid w:val="004F1A16"/>
    <w:rsid w:val="004F207F"/>
    <w:rsid w:val="004F5D91"/>
    <w:rsid w:val="00502DE7"/>
    <w:rsid w:val="00504494"/>
    <w:rsid w:val="005070FA"/>
    <w:rsid w:val="0051206C"/>
    <w:rsid w:val="0052186A"/>
    <w:rsid w:val="00531D8F"/>
    <w:rsid w:val="005321DA"/>
    <w:rsid w:val="00532476"/>
    <w:rsid w:val="00547541"/>
    <w:rsid w:val="005508A2"/>
    <w:rsid w:val="00551365"/>
    <w:rsid w:val="00552A00"/>
    <w:rsid w:val="00557EB1"/>
    <w:rsid w:val="005627FF"/>
    <w:rsid w:val="00564D2B"/>
    <w:rsid w:val="005669E9"/>
    <w:rsid w:val="00575932"/>
    <w:rsid w:val="00577D61"/>
    <w:rsid w:val="005822AC"/>
    <w:rsid w:val="00593D33"/>
    <w:rsid w:val="00597232"/>
    <w:rsid w:val="005A3198"/>
    <w:rsid w:val="005A4DD3"/>
    <w:rsid w:val="005A63BD"/>
    <w:rsid w:val="005A670C"/>
    <w:rsid w:val="005B405A"/>
    <w:rsid w:val="005C2CCB"/>
    <w:rsid w:val="005C508D"/>
    <w:rsid w:val="005C6479"/>
    <w:rsid w:val="005C66F7"/>
    <w:rsid w:val="005C69FD"/>
    <w:rsid w:val="005D18F0"/>
    <w:rsid w:val="005D238B"/>
    <w:rsid w:val="005D7025"/>
    <w:rsid w:val="005E2D67"/>
    <w:rsid w:val="005E5578"/>
    <w:rsid w:val="005E6C7B"/>
    <w:rsid w:val="005F3E60"/>
    <w:rsid w:val="005F4D62"/>
    <w:rsid w:val="005F4DFA"/>
    <w:rsid w:val="005F72DE"/>
    <w:rsid w:val="00601C1A"/>
    <w:rsid w:val="006023EB"/>
    <w:rsid w:val="00610ED7"/>
    <w:rsid w:val="00615338"/>
    <w:rsid w:val="00620CE3"/>
    <w:rsid w:val="00621086"/>
    <w:rsid w:val="00626F05"/>
    <w:rsid w:val="00627756"/>
    <w:rsid w:val="00630D79"/>
    <w:rsid w:val="006335BC"/>
    <w:rsid w:val="006365A1"/>
    <w:rsid w:val="00636AA2"/>
    <w:rsid w:val="0063712D"/>
    <w:rsid w:val="00641CC4"/>
    <w:rsid w:val="00650A72"/>
    <w:rsid w:val="00653A77"/>
    <w:rsid w:val="00663DAA"/>
    <w:rsid w:val="006647EC"/>
    <w:rsid w:val="00665F87"/>
    <w:rsid w:val="0066654C"/>
    <w:rsid w:val="00666764"/>
    <w:rsid w:val="0066694B"/>
    <w:rsid w:val="00667DB6"/>
    <w:rsid w:val="00672B75"/>
    <w:rsid w:val="006771E8"/>
    <w:rsid w:val="00677C01"/>
    <w:rsid w:val="00680168"/>
    <w:rsid w:val="00682DA4"/>
    <w:rsid w:val="00683CC7"/>
    <w:rsid w:val="00683E46"/>
    <w:rsid w:val="00685A93"/>
    <w:rsid w:val="0068784D"/>
    <w:rsid w:val="00692CA5"/>
    <w:rsid w:val="006932D7"/>
    <w:rsid w:val="006A20A6"/>
    <w:rsid w:val="006A5169"/>
    <w:rsid w:val="006A6DC5"/>
    <w:rsid w:val="006B06A2"/>
    <w:rsid w:val="006B215D"/>
    <w:rsid w:val="006B3C25"/>
    <w:rsid w:val="006B4E52"/>
    <w:rsid w:val="006C3462"/>
    <w:rsid w:val="006C3D37"/>
    <w:rsid w:val="006C5718"/>
    <w:rsid w:val="006C6376"/>
    <w:rsid w:val="006D4B5F"/>
    <w:rsid w:val="006D6FF5"/>
    <w:rsid w:val="006D767C"/>
    <w:rsid w:val="006E3051"/>
    <w:rsid w:val="006F1B19"/>
    <w:rsid w:val="006F1C68"/>
    <w:rsid w:val="006F29ED"/>
    <w:rsid w:val="006F3A14"/>
    <w:rsid w:val="006F4F77"/>
    <w:rsid w:val="006F63DD"/>
    <w:rsid w:val="0070147C"/>
    <w:rsid w:val="0070195E"/>
    <w:rsid w:val="00702EE1"/>
    <w:rsid w:val="0071160E"/>
    <w:rsid w:val="00714FD6"/>
    <w:rsid w:val="00715665"/>
    <w:rsid w:val="007265F7"/>
    <w:rsid w:val="0072693C"/>
    <w:rsid w:val="00730A84"/>
    <w:rsid w:val="00731894"/>
    <w:rsid w:val="00734D83"/>
    <w:rsid w:val="0073663A"/>
    <w:rsid w:val="00742E67"/>
    <w:rsid w:val="007434B5"/>
    <w:rsid w:val="00746796"/>
    <w:rsid w:val="00746D91"/>
    <w:rsid w:val="0075147D"/>
    <w:rsid w:val="007518A3"/>
    <w:rsid w:val="00753259"/>
    <w:rsid w:val="00754020"/>
    <w:rsid w:val="00754EBC"/>
    <w:rsid w:val="00755089"/>
    <w:rsid w:val="0075598A"/>
    <w:rsid w:val="007560F3"/>
    <w:rsid w:val="00757EF9"/>
    <w:rsid w:val="00761813"/>
    <w:rsid w:val="00771B85"/>
    <w:rsid w:val="00771E47"/>
    <w:rsid w:val="00773036"/>
    <w:rsid w:val="00774291"/>
    <w:rsid w:val="00775DA6"/>
    <w:rsid w:val="0078170A"/>
    <w:rsid w:val="00784200"/>
    <w:rsid w:val="00785DC0"/>
    <w:rsid w:val="00790956"/>
    <w:rsid w:val="00791F2B"/>
    <w:rsid w:val="007922BD"/>
    <w:rsid w:val="0079502D"/>
    <w:rsid w:val="007953C3"/>
    <w:rsid w:val="007A0755"/>
    <w:rsid w:val="007A31D9"/>
    <w:rsid w:val="007A6661"/>
    <w:rsid w:val="007A7480"/>
    <w:rsid w:val="007A74F9"/>
    <w:rsid w:val="007A7A9F"/>
    <w:rsid w:val="007B41E8"/>
    <w:rsid w:val="007C1DA4"/>
    <w:rsid w:val="007C2CC3"/>
    <w:rsid w:val="007D41A1"/>
    <w:rsid w:val="007D4832"/>
    <w:rsid w:val="008033D0"/>
    <w:rsid w:val="00803FB6"/>
    <w:rsid w:val="008059EF"/>
    <w:rsid w:val="00811F03"/>
    <w:rsid w:val="008128F7"/>
    <w:rsid w:val="00812938"/>
    <w:rsid w:val="0081382E"/>
    <w:rsid w:val="00821EA6"/>
    <w:rsid w:val="00823F34"/>
    <w:rsid w:val="008246D3"/>
    <w:rsid w:val="00827B71"/>
    <w:rsid w:val="00830DAC"/>
    <w:rsid w:val="0083134C"/>
    <w:rsid w:val="00832F51"/>
    <w:rsid w:val="00834C54"/>
    <w:rsid w:val="008376F1"/>
    <w:rsid w:val="00841352"/>
    <w:rsid w:val="00842EDB"/>
    <w:rsid w:val="00843100"/>
    <w:rsid w:val="00847054"/>
    <w:rsid w:val="00850F25"/>
    <w:rsid w:val="00851D8B"/>
    <w:rsid w:val="008534AA"/>
    <w:rsid w:val="00855C99"/>
    <w:rsid w:val="0085629A"/>
    <w:rsid w:val="008719C2"/>
    <w:rsid w:val="00874CE1"/>
    <w:rsid w:val="00884FF7"/>
    <w:rsid w:val="00887BB0"/>
    <w:rsid w:val="00891341"/>
    <w:rsid w:val="00894ACE"/>
    <w:rsid w:val="0089558C"/>
    <w:rsid w:val="008957A6"/>
    <w:rsid w:val="008A667C"/>
    <w:rsid w:val="008B19D9"/>
    <w:rsid w:val="008B1FD3"/>
    <w:rsid w:val="008B204B"/>
    <w:rsid w:val="008B290E"/>
    <w:rsid w:val="008C49AE"/>
    <w:rsid w:val="008C59F7"/>
    <w:rsid w:val="008D091F"/>
    <w:rsid w:val="008D38E3"/>
    <w:rsid w:val="008D4F1F"/>
    <w:rsid w:val="008D71C0"/>
    <w:rsid w:val="008E2491"/>
    <w:rsid w:val="008E5EC3"/>
    <w:rsid w:val="008E7687"/>
    <w:rsid w:val="008F0E3C"/>
    <w:rsid w:val="008F11FA"/>
    <w:rsid w:val="008F33AE"/>
    <w:rsid w:val="008F349D"/>
    <w:rsid w:val="008F4021"/>
    <w:rsid w:val="008F4ACA"/>
    <w:rsid w:val="008F7A51"/>
    <w:rsid w:val="00902A4B"/>
    <w:rsid w:val="0090657D"/>
    <w:rsid w:val="0090768C"/>
    <w:rsid w:val="00912F98"/>
    <w:rsid w:val="00917FBB"/>
    <w:rsid w:val="009219CA"/>
    <w:rsid w:val="009223D3"/>
    <w:rsid w:val="00922776"/>
    <w:rsid w:val="00931D7A"/>
    <w:rsid w:val="00935D8D"/>
    <w:rsid w:val="00936FCD"/>
    <w:rsid w:val="00942FE8"/>
    <w:rsid w:val="00945D4C"/>
    <w:rsid w:val="0095104C"/>
    <w:rsid w:val="00953875"/>
    <w:rsid w:val="00955BA6"/>
    <w:rsid w:val="00956C0D"/>
    <w:rsid w:val="0095793D"/>
    <w:rsid w:val="00957E70"/>
    <w:rsid w:val="00960C11"/>
    <w:rsid w:val="00964344"/>
    <w:rsid w:val="00970DAB"/>
    <w:rsid w:val="0097321D"/>
    <w:rsid w:val="009741DB"/>
    <w:rsid w:val="00985435"/>
    <w:rsid w:val="00990E0A"/>
    <w:rsid w:val="00992531"/>
    <w:rsid w:val="00993D93"/>
    <w:rsid w:val="00995CAB"/>
    <w:rsid w:val="00995CD5"/>
    <w:rsid w:val="00996BB5"/>
    <w:rsid w:val="00996C03"/>
    <w:rsid w:val="009970BA"/>
    <w:rsid w:val="009A1787"/>
    <w:rsid w:val="009A4F5A"/>
    <w:rsid w:val="009A62F6"/>
    <w:rsid w:val="009B024B"/>
    <w:rsid w:val="009B0D00"/>
    <w:rsid w:val="009B1F44"/>
    <w:rsid w:val="009B4573"/>
    <w:rsid w:val="009B5B1E"/>
    <w:rsid w:val="009B7307"/>
    <w:rsid w:val="009C002A"/>
    <w:rsid w:val="009C445A"/>
    <w:rsid w:val="009D002D"/>
    <w:rsid w:val="009D1D7A"/>
    <w:rsid w:val="009E0B8D"/>
    <w:rsid w:val="009E1643"/>
    <w:rsid w:val="009E278C"/>
    <w:rsid w:val="009E3C38"/>
    <w:rsid w:val="009F018F"/>
    <w:rsid w:val="009F0E08"/>
    <w:rsid w:val="009F1610"/>
    <w:rsid w:val="009F3F7C"/>
    <w:rsid w:val="009F6EDC"/>
    <w:rsid w:val="00A02852"/>
    <w:rsid w:val="00A035CE"/>
    <w:rsid w:val="00A0495F"/>
    <w:rsid w:val="00A0537F"/>
    <w:rsid w:val="00A0602E"/>
    <w:rsid w:val="00A06C1F"/>
    <w:rsid w:val="00A07FFA"/>
    <w:rsid w:val="00A11B70"/>
    <w:rsid w:val="00A11FB4"/>
    <w:rsid w:val="00A1550B"/>
    <w:rsid w:val="00A1652C"/>
    <w:rsid w:val="00A1738D"/>
    <w:rsid w:val="00A2271A"/>
    <w:rsid w:val="00A24585"/>
    <w:rsid w:val="00A2537B"/>
    <w:rsid w:val="00A3192F"/>
    <w:rsid w:val="00A3263E"/>
    <w:rsid w:val="00A35782"/>
    <w:rsid w:val="00A362F9"/>
    <w:rsid w:val="00A36A60"/>
    <w:rsid w:val="00A36EB5"/>
    <w:rsid w:val="00A43EE6"/>
    <w:rsid w:val="00A47ECB"/>
    <w:rsid w:val="00A60F49"/>
    <w:rsid w:val="00A61E15"/>
    <w:rsid w:val="00A61EB2"/>
    <w:rsid w:val="00A622CA"/>
    <w:rsid w:val="00A66F91"/>
    <w:rsid w:val="00A70229"/>
    <w:rsid w:val="00A738E7"/>
    <w:rsid w:val="00A740D6"/>
    <w:rsid w:val="00A765DB"/>
    <w:rsid w:val="00A8721C"/>
    <w:rsid w:val="00A918D1"/>
    <w:rsid w:val="00A93A9A"/>
    <w:rsid w:val="00AA1D97"/>
    <w:rsid w:val="00AA2A49"/>
    <w:rsid w:val="00AA31FD"/>
    <w:rsid w:val="00AA3230"/>
    <w:rsid w:val="00AA5C16"/>
    <w:rsid w:val="00AB0DED"/>
    <w:rsid w:val="00AB3C25"/>
    <w:rsid w:val="00AB3EA4"/>
    <w:rsid w:val="00AB4A98"/>
    <w:rsid w:val="00AC31D4"/>
    <w:rsid w:val="00AC38B8"/>
    <w:rsid w:val="00AC48F3"/>
    <w:rsid w:val="00AC6098"/>
    <w:rsid w:val="00AC616F"/>
    <w:rsid w:val="00AC62B5"/>
    <w:rsid w:val="00AC7BE0"/>
    <w:rsid w:val="00AC7F3E"/>
    <w:rsid w:val="00AD2A67"/>
    <w:rsid w:val="00AD3B26"/>
    <w:rsid w:val="00AE0190"/>
    <w:rsid w:val="00AE2710"/>
    <w:rsid w:val="00AE2BF6"/>
    <w:rsid w:val="00AE3370"/>
    <w:rsid w:val="00AE6321"/>
    <w:rsid w:val="00AE64CA"/>
    <w:rsid w:val="00AF428E"/>
    <w:rsid w:val="00AF7092"/>
    <w:rsid w:val="00AF7240"/>
    <w:rsid w:val="00AF743D"/>
    <w:rsid w:val="00B043C7"/>
    <w:rsid w:val="00B10682"/>
    <w:rsid w:val="00B10DCC"/>
    <w:rsid w:val="00B1324D"/>
    <w:rsid w:val="00B14959"/>
    <w:rsid w:val="00B157E2"/>
    <w:rsid w:val="00B17DB5"/>
    <w:rsid w:val="00B24A45"/>
    <w:rsid w:val="00B24C94"/>
    <w:rsid w:val="00B25B92"/>
    <w:rsid w:val="00B26948"/>
    <w:rsid w:val="00B32774"/>
    <w:rsid w:val="00B34D51"/>
    <w:rsid w:val="00B36A0E"/>
    <w:rsid w:val="00B36BA1"/>
    <w:rsid w:val="00B372FE"/>
    <w:rsid w:val="00B40D67"/>
    <w:rsid w:val="00B43C45"/>
    <w:rsid w:val="00B53B95"/>
    <w:rsid w:val="00B544E4"/>
    <w:rsid w:val="00B55EE8"/>
    <w:rsid w:val="00B55F1C"/>
    <w:rsid w:val="00B56E6C"/>
    <w:rsid w:val="00B57D0B"/>
    <w:rsid w:val="00B63C21"/>
    <w:rsid w:val="00B63D0E"/>
    <w:rsid w:val="00B74F0A"/>
    <w:rsid w:val="00B806D6"/>
    <w:rsid w:val="00B81D35"/>
    <w:rsid w:val="00B83039"/>
    <w:rsid w:val="00B84252"/>
    <w:rsid w:val="00B9249E"/>
    <w:rsid w:val="00B96988"/>
    <w:rsid w:val="00BA0194"/>
    <w:rsid w:val="00BA18E9"/>
    <w:rsid w:val="00BA1AC6"/>
    <w:rsid w:val="00BA5B00"/>
    <w:rsid w:val="00BB0F63"/>
    <w:rsid w:val="00BB1952"/>
    <w:rsid w:val="00BB1A07"/>
    <w:rsid w:val="00BB3040"/>
    <w:rsid w:val="00BB6987"/>
    <w:rsid w:val="00BB6DAD"/>
    <w:rsid w:val="00BB7346"/>
    <w:rsid w:val="00BC1555"/>
    <w:rsid w:val="00BC33CD"/>
    <w:rsid w:val="00BC60A9"/>
    <w:rsid w:val="00BD10E1"/>
    <w:rsid w:val="00BE0C8A"/>
    <w:rsid w:val="00BE334D"/>
    <w:rsid w:val="00BE4988"/>
    <w:rsid w:val="00BF1C24"/>
    <w:rsid w:val="00BF5AC9"/>
    <w:rsid w:val="00BF5E73"/>
    <w:rsid w:val="00C000A7"/>
    <w:rsid w:val="00C02478"/>
    <w:rsid w:val="00C031B6"/>
    <w:rsid w:val="00C03AFA"/>
    <w:rsid w:val="00C06939"/>
    <w:rsid w:val="00C110CD"/>
    <w:rsid w:val="00C17757"/>
    <w:rsid w:val="00C2083F"/>
    <w:rsid w:val="00C21E3B"/>
    <w:rsid w:val="00C24E75"/>
    <w:rsid w:val="00C27602"/>
    <w:rsid w:val="00C307F6"/>
    <w:rsid w:val="00C315E0"/>
    <w:rsid w:val="00C34B93"/>
    <w:rsid w:val="00C35B1A"/>
    <w:rsid w:val="00C41C7D"/>
    <w:rsid w:val="00C42E70"/>
    <w:rsid w:val="00C44CEF"/>
    <w:rsid w:val="00C57EAE"/>
    <w:rsid w:val="00C61166"/>
    <w:rsid w:val="00C63023"/>
    <w:rsid w:val="00C63743"/>
    <w:rsid w:val="00C63D2B"/>
    <w:rsid w:val="00C72A93"/>
    <w:rsid w:val="00C7417B"/>
    <w:rsid w:val="00C76C6C"/>
    <w:rsid w:val="00C80EC5"/>
    <w:rsid w:val="00C835F4"/>
    <w:rsid w:val="00C85C85"/>
    <w:rsid w:val="00C8627C"/>
    <w:rsid w:val="00C86BB9"/>
    <w:rsid w:val="00C8772C"/>
    <w:rsid w:val="00C94311"/>
    <w:rsid w:val="00C9464B"/>
    <w:rsid w:val="00CA43FD"/>
    <w:rsid w:val="00CA4BBA"/>
    <w:rsid w:val="00CA6C30"/>
    <w:rsid w:val="00CA734A"/>
    <w:rsid w:val="00CB18EB"/>
    <w:rsid w:val="00CB441E"/>
    <w:rsid w:val="00CB459C"/>
    <w:rsid w:val="00CB5B01"/>
    <w:rsid w:val="00CC410B"/>
    <w:rsid w:val="00CC72E9"/>
    <w:rsid w:val="00CD059F"/>
    <w:rsid w:val="00CD25C2"/>
    <w:rsid w:val="00CD4D4E"/>
    <w:rsid w:val="00CE24E5"/>
    <w:rsid w:val="00CE2F97"/>
    <w:rsid w:val="00CE41DB"/>
    <w:rsid w:val="00CE4D96"/>
    <w:rsid w:val="00CE4F91"/>
    <w:rsid w:val="00CF3ED7"/>
    <w:rsid w:val="00D02265"/>
    <w:rsid w:val="00D0487C"/>
    <w:rsid w:val="00D078C4"/>
    <w:rsid w:val="00D135EB"/>
    <w:rsid w:val="00D145AF"/>
    <w:rsid w:val="00D15C78"/>
    <w:rsid w:val="00D15EA5"/>
    <w:rsid w:val="00D169A2"/>
    <w:rsid w:val="00D20C1D"/>
    <w:rsid w:val="00D2100B"/>
    <w:rsid w:val="00D21A4E"/>
    <w:rsid w:val="00D24220"/>
    <w:rsid w:val="00D24F53"/>
    <w:rsid w:val="00D258DE"/>
    <w:rsid w:val="00D26AC0"/>
    <w:rsid w:val="00D3089E"/>
    <w:rsid w:val="00D31D7A"/>
    <w:rsid w:val="00D33A8A"/>
    <w:rsid w:val="00D33E60"/>
    <w:rsid w:val="00D36792"/>
    <w:rsid w:val="00D3685B"/>
    <w:rsid w:val="00D41050"/>
    <w:rsid w:val="00D42A61"/>
    <w:rsid w:val="00D430AD"/>
    <w:rsid w:val="00D44DE2"/>
    <w:rsid w:val="00D460E7"/>
    <w:rsid w:val="00D55512"/>
    <w:rsid w:val="00D56AB5"/>
    <w:rsid w:val="00D57407"/>
    <w:rsid w:val="00D62EEF"/>
    <w:rsid w:val="00D63ABC"/>
    <w:rsid w:val="00D64B1E"/>
    <w:rsid w:val="00D65A81"/>
    <w:rsid w:val="00D675F1"/>
    <w:rsid w:val="00D70BEE"/>
    <w:rsid w:val="00D70F58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4E36"/>
    <w:rsid w:val="00DA5128"/>
    <w:rsid w:val="00DA6BAA"/>
    <w:rsid w:val="00DB0F90"/>
    <w:rsid w:val="00DB308D"/>
    <w:rsid w:val="00DB5CE8"/>
    <w:rsid w:val="00DB5F40"/>
    <w:rsid w:val="00DC074D"/>
    <w:rsid w:val="00DC5179"/>
    <w:rsid w:val="00DC7820"/>
    <w:rsid w:val="00DD06A1"/>
    <w:rsid w:val="00DD1E47"/>
    <w:rsid w:val="00DD50F8"/>
    <w:rsid w:val="00DD5330"/>
    <w:rsid w:val="00DD61A9"/>
    <w:rsid w:val="00DD647F"/>
    <w:rsid w:val="00DD6EF1"/>
    <w:rsid w:val="00DE127B"/>
    <w:rsid w:val="00DE4958"/>
    <w:rsid w:val="00DE5169"/>
    <w:rsid w:val="00DE5665"/>
    <w:rsid w:val="00DE7466"/>
    <w:rsid w:val="00DE7CE7"/>
    <w:rsid w:val="00DF7C98"/>
    <w:rsid w:val="00E01C54"/>
    <w:rsid w:val="00E01D62"/>
    <w:rsid w:val="00E02ECB"/>
    <w:rsid w:val="00E04361"/>
    <w:rsid w:val="00E057A9"/>
    <w:rsid w:val="00E064FD"/>
    <w:rsid w:val="00E066FA"/>
    <w:rsid w:val="00E1053A"/>
    <w:rsid w:val="00E10F32"/>
    <w:rsid w:val="00E17598"/>
    <w:rsid w:val="00E17B28"/>
    <w:rsid w:val="00E2448D"/>
    <w:rsid w:val="00E25423"/>
    <w:rsid w:val="00E26AF3"/>
    <w:rsid w:val="00E276E0"/>
    <w:rsid w:val="00E314EA"/>
    <w:rsid w:val="00E32AFA"/>
    <w:rsid w:val="00E33FDA"/>
    <w:rsid w:val="00E3740D"/>
    <w:rsid w:val="00E406D5"/>
    <w:rsid w:val="00E41E39"/>
    <w:rsid w:val="00E42BA4"/>
    <w:rsid w:val="00E454D0"/>
    <w:rsid w:val="00E53055"/>
    <w:rsid w:val="00E56701"/>
    <w:rsid w:val="00E56DA3"/>
    <w:rsid w:val="00E62754"/>
    <w:rsid w:val="00E64D2D"/>
    <w:rsid w:val="00E83AEA"/>
    <w:rsid w:val="00E83FBF"/>
    <w:rsid w:val="00E86B53"/>
    <w:rsid w:val="00E9110B"/>
    <w:rsid w:val="00E915D8"/>
    <w:rsid w:val="00EA2B6F"/>
    <w:rsid w:val="00EA2E7C"/>
    <w:rsid w:val="00EA590C"/>
    <w:rsid w:val="00EA5972"/>
    <w:rsid w:val="00EB011F"/>
    <w:rsid w:val="00EB1745"/>
    <w:rsid w:val="00EB3478"/>
    <w:rsid w:val="00EB4B39"/>
    <w:rsid w:val="00EB6FE3"/>
    <w:rsid w:val="00EC3056"/>
    <w:rsid w:val="00EC50CB"/>
    <w:rsid w:val="00EC681D"/>
    <w:rsid w:val="00ED1837"/>
    <w:rsid w:val="00ED520C"/>
    <w:rsid w:val="00ED6FA5"/>
    <w:rsid w:val="00EE0F65"/>
    <w:rsid w:val="00EF2E9D"/>
    <w:rsid w:val="00EF3108"/>
    <w:rsid w:val="00EF4E53"/>
    <w:rsid w:val="00EF7E92"/>
    <w:rsid w:val="00EF7F48"/>
    <w:rsid w:val="00F178EB"/>
    <w:rsid w:val="00F21957"/>
    <w:rsid w:val="00F246A1"/>
    <w:rsid w:val="00F33675"/>
    <w:rsid w:val="00F37917"/>
    <w:rsid w:val="00F37C52"/>
    <w:rsid w:val="00F4075A"/>
    <w:rsid w:val="00F42A9A"/>
    <w:rsid w:val="00F46373"/>
    <w:rsid w:val="00F50922"/>
    <w:rsid w:val="00F51277"/>
    <w:rsid w:val="00F54F8A"/>
    <w:rsid w:val="00F5513E"/>
    <w:rsid w:val="00F56232"/>
    <w:rsid w:val="00F63F3F"/>
    <w:rsid w:val="00F66FA5"/>
    <w:rsid w:val="00F71678"/>
    <w:rsid w:val="00F71A70"/>
    <w:rsid w:val="00F730E3"/>
    <w:rsid w:val="00F73F37"/>
    <w:rsid w:val="00F755E9"/>
    <w:rsid w:val="00F75F43"/>
    <w:rsid w:val="00F909CD"/>
    <w:rsid w:val="00F95AA2"/>
    <w:rsid w:val="00F974D1"/>
    <w:rsid w:val="00FA16E0"/>
    <w:rsid w:val="00FA36A3"/>
    <w:rsid w:val="00FA7607"/>
    <w:rsid w:val="00FB4D80"/>
    <w:rsid w:val="00FB7ED8"/>
    <w:rsid w:val="00FC1304"/>
    <w:rsid w:val="00FC4397"/>
    <w:rsid w:val="00FD05AD"/>
    <w:rsid w:val="00FD0666"/>
    <w:rsid w:val="00FD0E30"/>
    <w:rsid w:val="00FD1304"/>
    <w:rsid w:val="00FD7295"/>
    <w:rsid w:val="00FD731E"/>
    <w:rsid w:val="00FE2187"/>
    <w:rsid w:val="00FE320C"/>
    <w:rsid w:val="00FE36C5"/>
    <w:rsid w:val="13713D9E"/>
    <w:rsid w:val="6C0351DB"/>
    <w:rsid w:val="7346E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69F3D8"/>
  <w15:docId w15:val="{6A9B919A-988F-477E-8194-112C6FEC2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D55512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3802BF"/>
  </w:style>
  <w:style w:type="character" w:customStyle="1" w:styleId="normaltextrun">
    <w:name w:val="normaltextrun"/>
    <w:basedOn w:val="DefaultParagraphFont"/>
    <w:rsid w:val="00D258DE"/>
  </w:style>
  <w:style w:type="character" w:customStyle="1" w:styleId="eop">
    <w:name w:val="eop"/>
    <w:basedOn w:val="DefaultParagraphFont"/>
    <w:rsid w:val="00D258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12" ma:contentTypeDescription="Create a new document." ma:contentTypeScope="" ma:versionID="d515b82c80c77e4de1789f6ee103c336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cfc63cb93877473d8e98c3eec910c693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4D7C43-9F35-4F19-A743-672833E68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962522-03B4-4C2A-B7BC-03241387AF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E66D83-5230-4C9B-B457-BCF437C4CA77}">
  <ds:schemaRefs>
    <ds:schemaRef ds:uri="http://purl.org/dc/terms/"/>
    <ds:schemaRef ds:uri="52808f22-a44d-46be-92f8-d83e51f55499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d685628e-7c0a-498b-8a01-f41cb0ae94ad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5</Pages>
  <Words>1571</Words>
  <Characters>8959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account3_07 สุภาพัฒน์ บัวระพา(ฟ้า)</cp:lastModifiedBy>
  <cp:revision>2</cp:revision>
  <cp:lastPrinted>2024-02-17T20:34:00Z</cp:lastPrinted>
  <dcterms:created xsi:type="dcterms:W3CDTF">2024-02-29T12:52:00Z</dcterms:created>
  <dcterms:modified xsi:type="dcterms:W3CDTF">2024-02-29T12:52:00Z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  <property fmtid="{D5CDD505-2E9C-101B-9397-08002B2CF9AE}" pid="4" name="GrammarlyDocumentId">
    <vt:lpwstr>c2b18ae0fd8786a3ac431db938229f1f396b50a0fed62dce01106b6454ef3dc7</vt:lpwstr>
  </property>
</Properties>
</file>